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3.xml" ContentType="application/vnd.openxmlformats-officedocument.wordprocessingml.header+xml"/>
  <Override PartName="/word/footer12.xml" ContentType="application/vnd.openxmlformats-officedocument.wordprocessingml.footer+xml"/>
  <Override PartName="/word/header4.xml" ContentType="application/vnd.openxmlformats-officedocument.wordprocessingml.header+xml"/>
  <Override PartName="/word/footer13.xml" ContentType="application/vnd.openxmlformats-officedocument.wordprocessingml.footer+xml"/>
  <Override PartName="/word/header5.xml" ContentType="application/vnd.openxmlformats-officedocument.wordprocessingml.head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83EE25" w14:textId="2A1EFC6D" w:rsidR="000D77DB" w:rsidRPr="0035030C" w:rsidRDefault="00981B18" w:rsidP="005B581B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หมายเหตุ</w:t>
      </w:r>
      <w:r w:rsidRPr="0035030C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0D77DB" w:rsidRPr="0035030C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สารบัญ</w:t>
      </w:r>
    </w:p>
    <w:p w14:paraId="5953D2AA" w14:textId="77777777" w:rsidR="000D77DB" w:rsidRPr="0035030C" w:rsidRDefault="000D77DB" w:rsidP="000D77DB">
      <w:pPr>
        <w:spacing w:line="320" w:lineRule="exact"/>
        <w:rPr>
          <w:rFonts w:asciiTheme="majorBidi" w:hAnsiTheme="majorBidi" w:cstheme="majorBidi"/>
          <w:sz w:val="20"/>
          <w:szCs w:val="20"/>
          <w:lang w:val="en-US"/>
        </w:rPr>
      </w:pPr>
    </w:p>
    <w:p w14:paraId="7FC599B2" w14:textId="77777777" w:rsidR="000D77DB" w:rsidRPr="0035030C" w:rsidRDefault="000D77DB" w:rsidP="00356597">
      <w:pPr>
        <w:numPr>
          <w:ilvl w:val="0"/>
          <w:numId w:val="3"/>
        </w:numPr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ข้อมูล</w:t>
      </w:r>
      <w:r w:rsidRPr="0035030C">
        <w:rPr>
          <w:rFonts w:asciiTheme="majorBidi" w:hAnsiTheme="majorBidi" w:cstheme="majorBidi"/>
          <w:sz w:val="30"/>
          <w:szCs w:val="30"/>
          <w:cs/>
        </w:rPr>
        <w:t>ทั่วไป</w:t>
      </w:r>
    </w:p>
    <w:p w14:paraId="5611A761" w14:textId="3CAF7BB4" w:rsidR="00541515" w:rsidRDefault="003776E4" w:rsidP="0035134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</w:t>
      </w:r>
    </w:p>
    <w:p w14:paraId="7123FCEC" w14:textId="5800A4C5" w:rsidR="00541515" w:rsidRPr="0035030C" w:rsidRDefault="003776E4" w:rsidP="0035134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นโยบายการบัญชีที่</w:t>
      </w:r>
      <w:r w:rsidR="007F75C7">
        <w:rPr>
          <w:rFonts w:asciiTheme="majorBidi" w:hAnsiTheme="majorBidi" w:cstheme="majorBidi" w:hint="cs"/>
          <w:sz w:val="30"/>
          <w:szCs w:val="30"/>
          <w:cs/>
        </w:rPr>
        <w:t>มีสาระ</w:t>
      </w:r>
      <w:r w:rsidRPr="0035030C">
        <w:rPr>
          <w:rFonts w:asciiTheme="majorBidi" w:hAnsiTheme="majorBidi" w:cstheme="majorBidi"/>
          <w:sz w:val="30"/>
          <w:szCs w:val="30"/>
          <w:cs/>
        </w:rPr>
        <w:t>สำคัญ</w:t>
      </w:r>
    </w:p>
    <w:p w14:paraId="1DC94CCA" w14:textId="77777777" w:rsidR="003776E4" w:rsidRPr="0035030C" w:rsidRDefault="003776E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4E939C33" w14:textId="02B020BC" w:rsidR="003776E4" w:rsidRPr="0035030C" w:rsidRDefault="003776E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</w:p>
    <w:p w14:paraId="748D9EA1" w14:textId="69F37B01" w:rsidR="00BB5CED" w:rsidRPr="0035030C" w:rsidRDefault="00BB5CED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 xml:space="preserve">ลูกหนี้การค้า </w:t>
      </w:r>
    </w:p>
    <w:p w14:paraId="6FE5B7C4" w14:textId="07281C09" w:rsidR="00EA4DC6" w:rsidRPr="0035030C" w:rsidRDefault="003776E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สินค้าคงเหลือ</w:t>
      </w:r>
    </w:p>
    <w:p w14:paraId="3B555935" w14:textId="0D0CFAC7" w:rsidR="00500DAA" w:rsidRDefault="00500DAA" w:rsidP="006F09F1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เงินลงทุนในบริษัทร่วมและการร่วมค้า</w:t>
      </w:r>
    </w:p>
    <w:p w14:paraId="45FD5FC9" w14:textId="414B89CD" w:rsidR="00500DAA" w:rsidRPr="0035030C" w:rsidRDefault="00500DAA" w:rsidP="006F09F1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เงินลงทุนในบริษัทย่อย</w:t>
      </w:r>
    </w:p>
    <w:p w14:paraId="4CB5F93A" w14:textId="77777777" w:rsidR="00140621" w:rsidRPr="0035030C" w:rsidRDefault="00140621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ส่วนได้เสียที่ไม่มีอำนาจควบคุม</w:t>
      </w:r>
    </w:p>
    <w:p w14:paraId="056FC0BE" w14:textId="25C1B6F2" w:rsidR="003776E4" w:rsidRPr="0035030C" w:rsidRDefault="003776E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เงินลงทุนระยะยาวในกิจการที่เกี่ยวข้องกัน</w:t>
      </w:r>
    </w:p>
    <w:p w14:paraId="2B41E3CF" w14:textId="77777777" w:rsidR="003776E4" w:rsidRPr="0035030C" w:rsidRDefault="003776E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</w:t>
      </w:r>
    </w:p>
    <w:p w14:paraId="19CD4B2D" w14:textId="15979323" w:rsidR="003776E4" w:rsidRPr="0035030C" w:rsidRDefault="003776E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 xml:space="preserve">ที่ดิน อาคารและอุปกรณ์ </w:t>
      </w:r>
    </w:p>
    <w:p w14:paraId="72F46434" w14:textId="69841068" w:rsidR="00CF31D5" w:rsidRPr="0035030C" w:rsidRDefault="00CF31D5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สัญญาเช่า</w:t>
      </w:r>
    </w:p>
    <w:p w14:paraId="73C9C20E" w14:textId="77777777" w:rsidR="003776E4" w:rsidRPr="0035030C" w:rsidRDefault="003776E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สินทรัพย์ไม่มีตัวตน</w:t>
      </w:r>
    </w:p>
    <w:p w14:paraId="1E268295" w14:textId="506CB048" w:rsidR="003776E4" w:rsidRPr="0035030C" w:rsidRDefault="005E04B9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5E04B9">
        <w:rPr>
          <w:rFonts w:asciiTheme="majorBidi" w:hAnsiTheme="majorBidi"/>
          <w:sz w:val="30"/>
          <w:szCs w:val="30"/>
          <w:cs/>
        </w:rPr>
        <w:t>หนี้สินที่มีภาระดอกเบี้ย</w:t>
      </w:r>
    </w:p>
    <w:p w14:paraId="0E840ED5" w14:textId="77777777" w:rsidR="003776E4" w:rsidRPr="0035030C" w:rsidRDefault="00467A19" w:rsidP="00356597">
      <w:pPr>
        <w:numPr>
          <w:ilvl w:val="0"/>
          <w:numId w:val="3"/>
        </w:num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ประมาณการหนี้สิน</w:t>
      </w:r>
      <w:r w:rsidR="007F0D38" w:rsidRPr="0035030C">
        <w:rPr>
          <w:rFonts w:asciiTheme="majorBidi" w:hAnsiTheme="majorBidi" w:cstheme="majorBidi"/>
          <w:sz w:val="30"/>
          <w:szCs w:val="30"/>
          <w:cs/>
        </w:rPr>
        <w:t>ไม่หมุนเวียน</w:t>
      </w:r>
      <w:r w:rsidR="00394717" w:rsidRPr="0035030C">
        <w:rPr>
          <w:rFonts w:asciiTheme="majorBidi" w:hAnsiTheme="majorBidi" w:cstheme="majorBidi"/>
          <w:sz w:val="30"/>
          <w:szCs w:val="30"/>
          <w:cs/>
        </w:rPr>
        <w:t>สำหรับผลประโยชน์พนักงาน</w:t>
      </w:r>
    </w:p>
    <w:p w14:paraId="7B39B8D3" w14:textId="77777777" w:rsidR="003776E4" w:rsidRPr="0035030C" w:rsidRDefault="003776E4" w:rsidP="00356597">
      <w:pPr>
        <w:numPr>
          <w:ilvl w:val="0"/>
          <w:numId w:val="3"/>
        </w:num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ทุนเรือนหุ้น</w:t>
      </w:r>
    </w:p>
    <w:p w14:paraId="3BA2281B" w14:textId="2F1DAECE" w:rsidR="003776E4" w:rsidRPr="0035030C" w:rsidRDefault="003776E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สำรอง</w:t>
      </w:r>
    </w:p>
    <w:p w14:paraId="56E95692" w14:textId="77777777" w:rsidR="008114E8" w:rsidRPr="0035030C" w:rsidRDefault="008114E8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ส่วนงานดำเนินงาน</w:t>
      </w:r>
      <w:r w:rsidR="008A270C" w:rsidRPr="0035030C">
        <w:rPr>
          <w:rFonts w:asciiTheme="majorBidi" w:hAnsiTheme="majorBidi" w:cstheme="majorBidi"/>
          <w:sz w:val="30"/>
          <w:szCs w:val="30"/>
          <w:cs/>
        </w:rPr>
        <w:t>และการจำแนกรายได้</w:t>
      </w:r>
    </w:p>
    <w:p w14:paraId="11877AD4" w14:textId="3B9B229A" w:rsidR="00B67EAD" w:rsidRDefault="00F964E0" w:rsidP="00B67EAD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ค่าใช้จ่ายผลประโยชน์ของพนักงาน</w:t>
      </w:r>
    </w:p>
    <w:p w14:paraId="69D369AD" w14:textId="4CC06D86" w:rsidR="00B67EAD" w:rsidRPr="0035030C" w:rsidRDefault="00B67EAD" w:rsidP="00B67EAD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ค่าใช้จ่ายตาม</w:t>
      </w:r>
      <w:r w:rsidR="007F75C7">
        <w:rPr>
          <w:rFonts w:asciiTheme="majorBidi" w:hAnsiTheme="majorBidi" w:cstheme="majorBidi" w:hint="cs"/>
          <w:sz w:val="30"/>
          <w:szCs w:val="30"/>
          <w:cs/>
        </w:rPr>
        <w:t>ธรรมชาติ</w:t>
      </w:r>
    </w:p>
    <w:p w14:paraId="6E89FC9E" w14:textId="77777777" w:rsidR="00B67EAD" w:rsidRPr="0035030C" w:rsidRDefault="00B67EAD" w:rsidP="00B67EAD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ต้นทุนทางการเงิน</w:t>
      </w:r>
    </w:p>
    <w:p w14:paraId="3EAD3362" w14:textId="77777777" w:rsidR="00B67EAD" w:rsidRPr="0035030C" w:rsidRDefault="00B67EAD" w:rsidP="00B67EAD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ภาษีเงินได้</w:t>
      </w:r>
    </w:p>
    <w:p w14:paraId="1599055B" w14:textId="77777777" w:rsidR="00B67EAD" w:rsidRPr="0035030C" w:rsidRDefault="00B67EAD" w:rsidP="00B67EAD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กำไรต่อหุ้นขั้นพื้นฐาน</w:t>
      </w:r>
    </w:p>
    <w:p w14:paraId="498B4ED4" w14:textId="6930C0E4" w:rsidR="00B67EAD" w:rsidRPr="00B67EAD" w:rsidRDefault="00B67EAD" w:rsidP="00B67EAD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เงินปันผล</w:t>
      </w:r>
    </w:p>
    <w:p w14:paraId="7BFC6DE1" w14:textId="7FADEBF0" w:rsidR="009E3AD9" w:rsidRPr="0035030C" w:rsidRDefault="009E3AD9" w:rsidP="009E3AD9">
      <w:pPr>
        <w:tabs>
          <w:tab w:val="left" w:pos="1555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br w:type="page"/>
      </w:r>
      <w:r w:rsidRPr="0035030C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lastRenderedPageBreak/>
        <w:t>หมายเหตุ</w:t>
      </w:r>
      <w:r w:rsidRPr="0035030C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35030C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สารบัญ</w:t>
      </w:r>
    </w:p>
    <w:p w14:paraId="1E1059B6" w14:textId="77777777" w:rsidR="009E3AD9" w:rsidRPr="0035030C" w:rsidRDefault="009E3AD9" w:rsidP="009E3AD9">
      <w:pPr>
        <w:spacing w:line="320" w:lineRule="exact"/>
        <w:rPr>
          <w:rFonts w:asciiTheme="majorBidi" w:hAnsiTheme="majorBidi" w:cstheme="majorBidi"/>
          <w:sz w:val="20"/>
          <w:szCs w:val="20"/>
          <w:lang w:val="en-US"/>
        </w:rPr>
      </w:pPr>
    </w:p>
    <w:p w14:paraId="4A7EF6DC" w14:textId="4C0F7C4E" w:rsidR="003776E4" w:rsidRPr="0035030C" w:rsidRDefault="003776E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09209CC6" w14:textId="7C5497EC" w:rsidR="00DC7978" w:rsidRPr="0035030C" w:rsidRDefault="00DC7978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การบริหารจัดการทุน</w:t>
      </w:r>
    </w:p>
    <w:p w14:paraId="03D13B4E" w14:textId="77777777" w:rsidR="003776E4" w:rsidRPr="0035030C" w:rsidRDefault="003776E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0CDCC999" w14:textId="01CAD1D0" w:rsidR="003776E4" w:rsidRPr="0035030C" w:rsidRDefault="003776E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หนี้สินที่อาจเกิดขึ้น</w:t>
      </w:r>
    </w:p>
    <w:p w14:paraId="5CDFB8EE" w14:textId="09F2609B" w:rsidR="00551DEB" w:rsidRDefault="00551DEB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เรื่องอื่น</w:t>
      </w:r>
    </w:p>
    <w:p w14:paraId="06F550BA" w14:textId="77777777" w:rsidR="007B2482" w:rsidRPr="0035030C" w:rsidRDefault="000D77DB" w:rsidP="00602254">
      <w:pPr>
        <w:pStyle w:val="Bo-C1Content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br w:type="page"/>
      </w:r>
      <w:r w:rsidR="00203EEF" w:rsidRPr="0035030C">
        <w:rPr>
          <w:rFonts w:asciiTheme="majorBidi" w:hAnsiTheme="majorBidi" w:cstheme="majorBidi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0C26A021" w14:textId="77777777" w:rsidR="007B2482" w:rsidRPr="0035030C" w:rsidRDefault="007B2482" w:rsidP="0081515D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40D9BA13" w14:textId="56E68070" w:rsidR="007B2482" w:rsidRPr="0035030C" w:rsidRDefault="005062E9" w:rsidP="00602254">
      <w:pPr>
        <w:pStyle w:val="Bo-C1Content"/>
        <w:rPr>
          <w:rFonts w:asciiTheme="majorBidi" w:hAnsiTheme="majorBidi" w:cstheme="majorBidi"/>
          <w:cs/>
          <w:lang w:val="en-US"/>
        </w:rPr>
      </w:pPr>
      <w:r w:rsidRPr="0035030C">
        <w:rPr>
          <w:rFonts w:asciiTheme="majorBidi" w:hAnsiTheme="majorBidi" w:cstheme="majorBidi"/>
          <w:cs/>
        </w:rPr>
        <w:t>งบการเงินนี้ได้รับอนุมัติให้ออกงบการเงินจากคณะกรรมการตรวจสอบตามการมอบหมายจากคณะกรรมการบริษัท เมื่อวันที่</w:t>
      </w:r>
      <w:r w:rsidR="00C92F94">
        <w:rPr>
          <w:rFonts w:asciiTheme="majorBidi" w:hAnsiTheme="majorBidi" w:cstheme="majorBidi"/>
        </w:rPr>
        <w:t xml:space="preserve"> </w:t>
      </w:r>
      <w:r w:rsidR="00AF0FB5">
        <w:rPr>
          <w:rFonts w:asciiTheme="majorBidi" w:hAnsiTheme="majorBidi" w:cstheme="majorBidi"/>
          <w:lang w:val="en-US"/>
        </w:rPr>
        <w:t>14</w:t>
      </w:r>
      <w:r w:rsidR="00997EA5">
        <w:rPr>
          <w:rFonts w:asciiTheme="majorBidi" w:hAnsiTheme="majorBidi" w:cstheme="majorBidi" w:hint="cs"/>
          <w:cs/>
          <w:lang w:val="en-US"/>
        </w:rPr>
        <w:t xml:space="preserve"> กุมภาพันธ์ </w:t>
      </w:r>
      <w:r w:rsidR="002810CA" w:rsidRPr="002810CA">
        <w:rPr>
          <w:rFonts w:asciiTheme="majorBidi" w:hAnsiTheme="majorBidi" w:cstheme="majorBidi"/>
          <w:lang w:val="en-US"/>
        </w:rPr>
        <w:t>256</w:t>
      </w:r>
      <w:r w:rsidR="004B049D">
        <w:rPr>
          <w:rFonts w:asciiTheme="majorBidi" w:hAnsiTheme="majorBidi" w:cstheme="majorBidi"/>
          <w:lang w:val="en-US"/>
        </w:rPr>
        <w:t>8</w:t>
      </w:r>
    </w:p>
    <w:p w14:paraId="7BC44B8E" w14:textId="77777777" w:rsidR="007B2482" w:rsidRPr="0035030C" w:rsidRDefault="007B2482" w:rsidP="0081515D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14:paraId="349392ED" w14:textId="77777777" w:rsidR="007B2482" w:rsidRPr="0035030C" w:rsidRDefault="007B2482" w:rsidP="00C87474">
      <w:pPr>
        <w:pStyle w:val="Caption"/>
        <w:ind w:hanging="90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ข้อมูลทั่วไป</w:t>
      </w:r>
    </w:p>
    <w:p w14:paraId="1C78702E" w14:textId="77777777" w:rsidR="007B2482" w:rsidRPr="0035030C" w:rsidRDefault="007B2482" w:rsidP="0081515D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14:paraId="537465A2" w14:textId="4C8DC330" w:rsidR="007B2482" w:rsidRPr="0035030C" w:rsidRDefault="007B2482" w:rsidP="00602254">
      <w:pPr>
        <w:pStyle w:val="Bo-C1Content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 xml:space="preserve">บริษัท ทีพีไอ โพลีน จำกัด </w:t>
      </w:r>
      <w:r w:rsidRPr="0035030C">
        <w:rPr>
          <w:rFonts w:asciiTheme="majorBidi" w:hAnsiTheme="majorBidi" w:cstheme="majorBidi"/>
        </w:rPr>
        <w:t>(</w:t>
      </w:r>
      <w:r w:rsidRPr="0035030C">
        <w:rPr>
          <w:rFonts w:asciiTheme="majorBidi" w:hAnsiTheme="majorBidi" w:cstheme="majorBidi"/>
          <w:cs/>
        </w:rPr>
        <w:t>มหาชน</w:t>
      </w:r>
      <w:r w:rsidRPr="0035030C">
        <w:rPr>
          <w:rFonts w:asciiTheme="majorBidi" w:hAnsiTheme="majorBidi" w:cstheme="majorBidi"/>
        </w:rPr>
        <w:t>) “</w:t>
      </w:r>
      <w:r w:rsidRPr="0035030C">
        <w:rPr>
          <w:rFonts w:asciiTheme="majorBidi" w:hAnsiTheme="majorBidi" w:cstheme="majorBidi"/>
          <w:cs/>
        </w:rPr>
        <w:t>บริษัท</w:t>
      </w:r>
      <w:r w:rsidRPr="0035030C">
        <w:rPr>
          <w:rFonts w:asciiTheme="majorBidi" w:hAnsiTheme="majorBidi" w:cstheme="majorBidi"/>
          <w:lang w:val="en-US"/>
        </w:rPr>
        <w:t xml:space="preserve">” </w:t>
      </w:r>
      <w:r w:rsidRPr="0035030C">
        <w:rPr>
          <w:rFonts w:asciiTheme="majorBidi" w:hAnsiTheme="majorBidi" w:cstheme="majorBidi"/>
          <w:cs/>
        </w:rPr>
        <w:t>เป็นนิติบุคคล</w:t>
      </w:r>
      <w:r w:rsidRPr="0035030C">
        <w:rPr>
          <w:rFonts w:asciiTheme="majorBidi" w:hAnsiTheme="majorBidi" w:cstheme="majorBidi"/>
          <w:cs/>
          <w:lang w:val="en-US"/>
        </w:rPr>
        <w:t>ที่จัดตั้งขึ้นใน</w:t>
      </w:r>
      <w:r w:rsidRPr="0035030C">
        <w:rPr>
          <w:rFonts w:asciiTheme="majorBidi" w:hAnsiTheme="majorBidi" w:cstheme="majorBidi"/>
          <w:cs/>
        </w:rPr>
        <w:t>ประเทศไทย</w:t>
      </w:r>
      <w:r w:rsidR="006C03F4" w:rsidRPr="0035030C">
        <w:rPr>
          <w:rFonts w:asciiTheme="majorBidi" w:hAnsiTheme="majorBidi" w:cstheme="majorBidi"/>
          <w:cs/>
        </w:rPr>
        <w:t xml:space="preserve"> </w:t>
      </w:r>
      <w:r w:rsidRPr="0035030C">
        <w:rPr>
          <w:rFonts w:asciiTheme="majorBidi" w:hAnsiTheme="majorBidi" w:cstheme="majorBidi"/>
          <w:cs/>
        </w:rPr>
        <w:t>และ</w:t>
      </w:r>
      <w:r w:rsidR="00010620" w:rsidRPr="0035030C">
        <w:rPr>
          <w:rFonts w:asciiTheme="majorBidi" w:hAnsiTheme="majorBidi" w:cstheme="majorBidi"/>
          <w:cs/>
        </w:rPr>
        <w:t>มี</w:t>
      </w:r>
      <w:r w:rsidRPr="0035030C">
        <w:rPr>
          <w:rFonts w:asciiTheme="majorBidi" w:hAnsiTheme="majorBidi" w:cstheme="majorBidi"/>
          <w:cs/>
        </w:rPr>
        <w:t xml:space="preserve">ที่อยู่จดทะเบียนตั้งอยู่เลขที่ </w:t>
      </w:r>
      <w:r w:rsidR="002810CA" w:rsidRPr="002810CA">
        <w:rPr>
          <w:rFonts w:asciiTheme="majorBidi" w:hAnsiTheme="majorBidi" w:cstheme="majorBidi"/>
          <w:lang w:val="en-US"/>
        </w:rPr>
        <w:t>26</w:t>
      </w:r>
      <w:r w:rsidRPr="0035030C">
        <w:rPr>
          <w:rFonts w:asciiTheme="majorBidi" w:hAnsiTheme="majorBidi" w:cstheme="majorBidi"/>
        </w:rPr>
        <w:t>/</w:t>
      </w:r>
      <w:r w:rsidR="002810CA" w:rsidRPr="002810CA">
        <w:rPr>
          <w:rFonts w:asciiTheme="majorBidi" w:hAnsiTheme="majorBidi" w:cstheme="majorBidi"/>
          <w:lang w:val="en-US"/>
        </w:rPr>
        <w:t>56</w:t>
      </w:r>
      <w:r w:rsidRPr="0035030C">
        <w:rPr>
          <w:rFonts w:asciiTheme="majorBidi" w:hAnsiTheme="majorBidi" w:cstheme="majorBidi"/>
        </w:rPr>
        <w:t xml:space="preserve"> </w:t>
      </w:r>
      <w:r w:rsidRPr="0035030C">
        <w:rPr>
          <w:rFonts w:asciiTheme="majorBidi" w:hAnsiTheme="majorBidi" w:cstheme="majorBidi"/>
          <w:cs/>
        </w:rPr>
        <w:t>อาคารทีพีไอ ทาวเวอร์ ถนนจันทน์ตัดใหม่ ทุ่งมหาเมฆ สาทร กรุงเทพฯ</w:t>
      </w:r>
    </w:p>
    <w:p w14:paraId="336BD849" w14:textId="77777777" w:rsidR="007B2482" w:rsidRPr="0035030C" w:rsidRDefault="007B2482" w:rsidP="0081515D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14:paraId="4B553997" w14:textId="229B826F" w:rsidR="00BB1643" w:rsidRPr="0035030C" w:rsidRDefault="007B2482" w:rsidP="00602254">
      <w:pPr>
        <w:pStyle w:val="Bo-C1Content"/>
        <w:rPr>
          <w:rFonts w:asciiTheme="majorBidi" w:hAnsiTheme="majorBidi" w:cstheme="majorBidi"/>
          <w:lang w:val="en-US"/>
        </w:rPr>
      </w:pPr>
      <w:r w:rsidRPr="0035030C">
        <w:rPr>
          <w:rFonts w:asciiTheme="majorBidi" w:hAnsiTheme="majorBidi" w:cstheme="majorBidi"/>
          <w:cs/>
        </w:rPr>
        <w:t>บริษัทจดทะเบียนกับตลาดหลักทรัพย์แห่งประเทศไทย</w:t>
      </w:r>
      <w:r w:rsidR="00415B89" w:rsidRPr="0035030C">
        <w:rPr>
          <w:rFonts w:asciiTheme="majorBidi" w:hAnsiTheme="majorBidi" w:cstheme="majorBidi"/>
          <w:cs/>
        </w:rPr>
        <w:t>เมื่อ</w:t>
      </w:r>
      <w:r w:rsidRPr="0035030C">
        <w:rPr>
          <w:rFonts w:asciiTheme="majorBidi" w:hAnsiTheme="majorBidi" w:cstheme="majorBidi"/>
          <w:cs/>
        </w:rPr>
        <w:t>เดือน</w:t>
      </w:r>
      <w:r w:rsidRPr="0035030C">
        <w:rPr>
          <w:rFonts w:asciiTheme="majorBidi" w:hAnsiTheme="majorBidi" w:cstheme="majorBidi"/>
          <w:cs/>
          <w:lang w:val="en-US"/>
        </w:rPr>
        <w:t>พฤศจิกายน</w:t>
      </w:r>
      <w:r w:rsidR="00BB1643" w:rsidRPr="0035030C">
        <w:rPr>
          <w:rFonts w:asciiTheme="majorBidi" w:hAnsiTheme="majorBidi" w:cstheme="majorBidi"/>
          <w:cs/>
          <w:lang w:val="en-US"/>
        </w:rPr>
        <w:t xml:space="preserve"> </w:t>
      </w:r>
      <w:r w:rsidR="002810CA" w:rsidRPr="002810CA">
        <w:rPr>
          <w:rFonts w:asciiTheme="majorBidi" w:hAnsiTheme="majorBidi" w:cstheme="majorBidi"/>
          <w:lang w:val="en-US"/>
        </w:rPr>
        <w:t>2533</w:t>
      </w:r>
    </w:p>
    <w:p w14:paraId="1F8F443A" w14:textId="77777777" w:rsidR="00BB1643" w:rsidRPr="0035030C" w:rsidRDefault="00BB1643" w:rsidP="0081515D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56392DE6" w14:textId="29E4E39D" w:rsidR="00BB1643" w:rsidRPr="0035030C" w:rsidRDefault="00394717" w:rsidP="00602254">
      <w:pPr>
        <w:pStyle w:val="Bo-C1Content"/>
        <w:rPr>
          <w:rFonts w:asciiTheme="majorBidi" w:hAnsiTheme="majorBidi" w:cstheme="majorBidi"/>
          <w:lang w:val="en-US"/>
        </w:rPr>
      </w:pPr>
      <w:r w:rsidRPr="0035030C">
        <w:rPr>
          <w:rFonts w:asciiTheme="majorBidi" w:hAnsiTheme="majorBidi" w:cstheme="majorBidi"/>
          <w:cs/>
        </w:rPr>
        <w:t xml:space="preserve">บริษัทมีอุตสาหกรรมหลัก </w:t>
      </w:r>
      <w:r w:rsidR="002810CA" w:rsidRPr="002810CA">
        <w:rPr>
          <w:rFonts w:asciiTheme="majorBidi" w:hAnsiTheme="majorBidi" w:cstheme="majorBidi"/>
          <w:lang w:val="en-US"/>
        </w:rPr>
        <w:t>3</w:t>
      </w:r>
      <w:r w:rsidRPr="0035030C">
        <w:rPr>
          <w:rFonts w:asciiTheme="majorBidi" w:hAnsiTheme="majorBidi" w:cstheme="majorBidi"/>
          <w:cs/>
        </w:rPr>
        <w:t xml:space="preserve"> ประเภท และมีศูนย์จำหน่ายสินค้า </w:t>
      </w:r>
      <w:r w:rsidR="002810CA" w:rsidRPr="002810CA">
        <w:rPr>
          <w:rFonts w:asciiTheme="majorBidi" w:hAnsiTheme="majorBidi" w:cstheme="majorBidi"/>
          <w:lang w:val="en-US"/>
        </w:rPr>
        <w:t>1</w:t>
      </w:r>
      <w:r w:rsidR="00195731">
        <w:rPr>
          <w:rFonts w:asciiTheme="majorBidi" w:hAnsiTheme="majorBidi" w:cstheme="majorBidi"/>
          <w:lang w:val="en-US"/>
        </w:rPr>
        <w:t>0</w:t>
      </w:r>
      <w:r w:rsidRPr="0035030C">
        <w:rPr>
          <w:rFonts w:asciiTheme="majorBidi" w:hAnsiTheme="majorBidi" w:cstheme="majorBidi"/>
          <w:cs/>
        </w:rPr>
        <w:t xml:space="preserve"> แห่งทั่วประเทศ โดยอุตสาหกรรมหลักได้แก่ อุตสาหกรรมปูนซีเมนต์ตั้งอยู่ที่ อำเภอแก่งคอย จังหวัดสระบุรี มีโรงงาน </w:t>
      </w:r>
      <w:r w:rsidR="002810CA" w:rsidRPr="002810CA">
        <w:rPr>
          <w:rFonts w:asciiTheme="majorBidi" w:hAnsiTheme="majorBidi" w:cstheme="majorBidi"/>
          <w:lang w:val="en-US"/>
        </w:rPr>
        <w:t>8</w:t>
      </w:r>
      <w:r w:rsidRPr="0035030C">
        <w:rPr>
          <w:rFonts w:asciiTheme="majorBidi" w:hAnsiTheme="majorBidi" w:cstheme="majorBidi"/>
          <w:cs/>
        </w:rPr>
        <w:t xml:space="preserve"> แห่ง ซึ่งประกอบด้วยโรงงานผลิตปูนซีเมนต์ </w:t>
      </w:r>
      <w:r w:rsidR="002810CA" w:rsidRPr="002810CA">
        <w:rPr>
          <w:rFonts w:asciiTheme="majorBidi" w:hAnsiTheme="majorBidi" w:cstheme="majorBidi"/>
          <w:lang w:val="en-US"/>
        </w:rPr>
        <w:t>4</w:t>
      </w:r>
      <w:r w:rsidRPr="0035030C">
        <w:rPr>
          <w:rFonts w:asciiTheme="majorBidi" w:hAnsiTheme="majorBidi" w:cstheme="majorBidi"/>
          <w:cs/>
        </w:rPr>
        <w:t xml:space="preserve"> แห่ง และโรงงานผลิตปูนสำเร็จรูป </w:t>
      </w:r>
      <w:r w:rsidR="002810CA" w:rsidRPr="002810CA">
        <w:rPr>
          <w:rFonts w:asciiTheme="majorBidi" w:hAnsiTheme="majorBidi" w:cstheme="majorBidi"/>
          <w:lang w:val="en-US"/>
        </w:rPr>
        <w:t>4</w:t>
      </w:r>
      <w:r w:rsidRPr="0035030C">
        <w:rPr>
          <w:rFonts w:asciiTheme="majorBidi" w:hAnsiTheme="majorBidi" w:cstheme="majorBidi"/>
          <w:cs/>
        </w:rPr>
        <w:t xml:space="preserve"> แห่ง อุตสาหกรรมวัสดุก่อสร้างตั้งอยู่ที่ อำเภอเฉลิมพระเกียรติ จังหวัดสระบุรี มีโรงงานผลิตกระเบื้องซีเมนต์ และโรงงานผลิตไฟเบอร์ซีเมนต์บอร์ด อุตสาหกรรมพลาสติกตั้งอยู่ที่ อำเภอเมือง จังหวัดระยอง มีโรงงานผลิตเม็ดพลาสติก </w:t>
      </w:r>
      <w:r w:rsidRPr="0035030C">
        <w:rPr>
          <w:rFonts w:asciiTheme="majorBidi" w:hAnsiTheme="majorBidi" w:cstheme="majorBidi"/>
        </w:rPr>
        <w:t xml:space="preserve">LDPE </w:t>
      </w:r>
      <w:r w:rsidRPr="0035030C">
        <w:rPr>
          <w:rFonts w:asciiTheme="majorBidi" w:hAnsiTheme="majorBidi" w:cstheme="majorBidi"/>
          <w:cs/>
        </w:rPr>
        <w:t xml:space="preserve">และ </w:t>
      </w:r>
      <w:r w:rsidRPr="0035030C">
        <w:rPr>
          <w:rFonts w:asciiTheme="majorBidi" w:hAnsiTheme="majorBidi" w:cstheme="majorBidi"/>
        </w:rPr>
        <w:t xml:space="preserve">EVA </w:t>
      </w:r>
      <w:r w:rsidR="002810CA" w:rsidRPr="002810CA">
        <w:rPr>
          <w:rFonts w:asciiTheme="majorBidi" w:hAnsiTheme="majorBidi" w:cstheme="majorBidi"/>
          <w:lang w:val="en-US"/>
        </w:rPr>
        <w:t>2</w:t>
      </w:r>
      <w:r w:rsidRPr="0035030C">
        <w:rPr>
          <w:rFonts w:asciiTheme="majorBidi" w:hAnsiTheme="majorBidi" w:cstheme="majorBidi"/>
          <w:cs/>
        </w:rPr>
        <w:t xml:space="preserve"> แห่ง </w:t>
      </w:r>
      <w:r w:rsidR="00D817F9" w:rsidRPr="0035030C">
        <w:rPr>
          <w:rFonts w:asciiTheme="majorBidi" w:hAnsiTheme="majorBidi" w:cstheme="majorBidi"/>
          <w:cs/>
        </w:rPr>
        <w:t>รายละเอียดของ</w:t>
      </w:r>
      <w:r w:rsidR="00BB1643" w:rsidRPr="0035030C">
        <w:rPr>
          <w:rFonts w:asciiTheme="majorBidi" w:hAnsiTheme="majorBidi" w:cstheme="majorBidi"/>
          <w:cs/>
        </w:rPr>
        <w:t>บริษัทย่อย</w:t>
      </w:r>
      <w:r w:rsidR="001714E8" w:rsidRPr="0035030C">
        <w:rPr>
          <w:rFonts w:asciiTheme="majorBidi" w:hAnsiTheme="majorBidi" w:cstheme="majorBidi"/>
          <w:cs/>
        </w:rPr>
        <w:t xml:space="preserve"> </w:t>
      </w:r>
      <w:r w:rsidR="000D77DB" w:rsidRPr="0035030C">
        <w:rPr>
          <w:rFonts w:asciiTheme="majorBidi" w:hAnsiTheme="majorBidi" w:cstheme="majorBidi"/>
          <w:cs/>
        </w:rPr>
        <w:t>ณ วันที่</w:t>
      </w:r>
      <w:r w:rsidR="00D83B21" w:rsidRPr="0035030C">
        <w:rPr>
          <w:rFonts w:asciiTheme="majorBidi" w:hAnsiTheme="majorBidi" w:cstheme="majorBidi"/>
          <w:cs/>
        </w:rPr>
        <w:t xml:space="preserve"> </w:t>
      </w:r>
      <w:r w:rsidR="002810CA" w:rsidRPr="002810CA">
        <w:rPr>
          <w:rFonts w:asciiTheme="majorBidi" w:hAnsiTheme="majorBidi" w:cstheme="majorBidi"/>
          <w:lang w:val="en-US"/>
        </w:rPr>
        <w:t>31</w:t>
      </w:r>
      <w:r w:rsidR="00B929E4" w:rsidRPr="0035030C">
        <w:rPr>
          <w:rFonts w:asciiTheme="majorBidi" w:hAnsiTheme="majorBidi" w:cstheme="majorBidi"/>
          <w:cs/>
        </w:rPr>
        <w:t xml:space="preserve"> ธันวาคม </w:t>
      </w:r>
      <w:r w:rsidR="002810CA" w:rsidRPr="002810CA">
        <w:rPr>
          <w:rFonts w:asciiTheme="majorBidi" w:hAnsiTheme="majorBidi" w:cstheme="majorBidi"/>
          <w:lang w:val="en-US"/>
        </w:rPr>
        <w:t>256</w:t>
      </w:r>
      <w:r w:rsidR="00C5577F">
        <w:rPr>
          <w:rFonts w:asciiTheme="majorBidi" w:hAnsiTheme="majorBidi" w:cstheme="majorBidi"/>
          <w:lang w:val="en-US"/>
        </w:rPr>
        <w:t>7</w:t>
      </w:r>
      <w:r w:rsidR="00B929E4" w:rsidRPr="0035030C">
        <w:rPr>
          <w:rFonts w:asciiTheme="majorBidi" w:hAnsiTheme="majorBidi" w:cstheme="majorBidi"/>
          <w:cs/>
        </w:rPr>
        <w:t xml:space="preserve"> และ </w:t>
      </w:r>
      <w:r w:rsidR="002810CA" w:rsidRPr="002810CA">
        <w:rPr>
          <w:rFonts w:asciiTheme="majorBidi" w:hAnsiTheme="majorBidi" w:cstheme="majorBidi"/>
          <w:lang w:val="en-US"/>
        </w:rPr>
        <w:t>256</w:t>
      </w:r>
      <w:r w:rsidR="00C5577F">
        <w:rPr>
          <w:rFonts w:asciiTheme="majorBidi" w:hAnsiTheme="majorBidi" w:cstheme="majorBidi"/>
          <w:lang w:val="en-US"/>
        </w:rPr>
        <w:t>6</w:t>
      </w:r>
      <w:r w:rsidR="0014154A" w:rsidRPr="0035030C">
        <w:rPr>
          <w:rFonts w:asciiTheme="majorBidi" w:hAnsiTheme="majorBidi" w:cstheme="majorBidi"/>
          <w:cs/>
        </w:rPr>
        <w:t xml:space="preserve"> </w:t>
      </w:r>
      <w:r w:rsidR="001714E8" w:rsidRPr="0035030C">
        <w:rPr>
          <w:rFonts w:asciiTheme="majorBidi" w:hAnsiTheme="majorBidi" w:cstheme="majorBidi"/>
          <w:cs/>
        </w:rPr>
        <w:t>ได้เปิดเผยไว้ในหมายเหตุข้อ</w:t>
      </w:r>
      <w:r w:rsidR="0054279C">
        <w:rPr>
          <w:rFonts w:asciiTheme="majorBidi" w:hAnsiTheme="majorBidi" w:cstheme="majorBidi"/>
        </w:rPr>
        <w:t xml:space="preserve"> </w:t>
      </w:r>
      <w:r w:rsidR="00882E72">
        <w:rPr>
          <w:rFonts w:asciiTheme="majorBidi" w:hAnsiTheme="majorBidi" w:cstheme="majorBidi"/>
        </w:rPr>
        <w:t>9</w:t>
      </w:r>
    </w:p>
    <w:p w14:paraId="6AA2BFAC" w14:textId="77777777" w:rsidR="00DE5792" w:rsidRPr="0035030C" w:rsidRDefault="00DE5792" w:rsidP="0081515D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14:paraId="00A011A4" w14:textId="77777777" w:rsidR="007B2482" w:rsidRPr="0035030C" w:rsidRDefault="007B2482" w:rsidP="00C87474">
      <w:pPr>
        <w:pStyle w:val="Caption"/>
        <w:ind w:hanging="90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เกณฑ์การจัดทำงบการเงิน</w:t>
      </w:r>
    </w:p>
    <w:p w14:paraId="17D16020" w14:textId="77777777" w:rsidR="007B2482" w:rsidRPr="0035030C" w:rsidRDefault="007B2482" w:rsidP="0081515D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563362D4" w14:textId="180CDF6A" w:rsidR="00FD605A" w:rsidRPr="0035030C" w:rsidRDefault="00FD605A" w:rsidP="00351348">
      <w:pPr>
        <w:pStyle w:val="Bo-C1Content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2F677C">
        <w:rPr>
          <w:rFonts w:asciiTheme="majorBidi" w:hAnsiTheme="majorBidi" w:cstheme="majorBidi"/>
        </w:rPr>
        <w:br/>
      </w:r>
      <w:r w:rsidRPr="0035030C">
        <w:rPr>
          <w:rFonts w:asciiTheme="majorBidi" w:hAnsiTheme="majorBidi" w:cstheme="majorBidi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602BC3">
        <w:rPr>
          <w:rFonts w:asciiTheme="majorBidi" w:hAnsiTheme="majorBidi" w:cstheme="majorBidi"/>
          <w:cs/>
        </w:rPr>
        <w:br/>
      </w:r>
      <w:r w:rsidRPr="0035030C">
        <w:rPr>
          <w:rFonts w:asciiTheme="majorBidi" w:hAnsiTheme="majorBidi" w:cstheme="majorBidi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</w:t>
      </w:r>
      <w:r w:rsidR="000150E4" w:rsidRPr="0035030C">
        <w:rPr>
          <w:rFonts w:asciiTheme="majorBidi" w:hAnsiTheme="majorBidi" w:cstheme="majorBidi"/>
          <w:cs/>
        </w:rPr>
        <w:t xml:space="preserve">ข้อ </w:t>
      </w:r>
      <w:r w:rsidR="00882E72">
        <w:rPr>
          <w:rFonts w:asciiTheme="majorBidi" w:hAnsiTheme="majorBidi" w:cstheme="majorBidi"/>
        </w:rPr>
        <w:t>3</w:t>
      </w:r>
      <w:r w:rsidR="000150E4" w:rsidRPr="0035030C">
        <w:rPr>
          <w:rFonts w:asciiTheme="majorBidi" w:hAnsiTheme="majorBidi" w:cstheme="majorBidi"/>
          <w:lang w:val="en-US"/>
        </w:rPr>
        <w:t xml:space="preserve"> </w:t>
      </w:r>
      <w:r w:rsidRPr="0035030C">
        <w:rPr>
          <w:rFonts w:asciiTheme="majorBidi" w:hAnsiTheme="majorBidi" w:cstheme="majorBidi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0B86F517" w14:textId="53753691" w:rsidR="008E7516" w:rsidRPr="0035030C" w:rsidRDefault="008E7516" w:rsidP="008E7516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52BB2FE4" w14:textId="398FC37E" w:rsidR="008E7516" w:rsidRDefault="008E7516" w:rsidP="00351348">
      <w:pPr>
        <w:pStyle w:val="Bo-C1Content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35030C">
        <w:rPr>
          <w:rFonts w:asciiTheme="majorBidi" w:hAnsiTheme="majorBidi" w:cstheme="majorBidi"/>
        </w:rPr>
        <w:t xml:space="preserve"> </w:t>
      </w:r>
      <w:r w:rsidRPr="0035030C">
        <w:rPr>
          <w:rFonts w:asciiTheme="majorBidi" w:hAnsiTheme="majorBidi" w:cstheme="majorBidi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 w:rsidRPr="0035030C">
        <w:rPr>
          <w:rFonts w:asciiTheme="majorBidi" w:hAnsiTheme="majorBidi" w:cstheme="majorBidi"/>
        </w:rPr>
        <w:t xml:space="preserve"> </w:t>
      </w:r>
      <w:r w:rsidRPr="0035030C">
        <w:rPr>
          <w:rFonts w:asciiTheme="majorBidi" w:hAnsiTheme="majorBidi" w:cstheme="majorBidi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</w:t>
      </w:r>
      <w:r w:rsidR="00434E78">
        <w:rPr>
          <w:rFonts w:asciiTheme="majorBidi" w:hAnsiTheme="majorBidi" w:cstheme="majorBidi" w:hint="cs"/>
          <w:cs/>
        </w:rPr>
        <w:t>ซึ่งเปิดเผยในหมายเหตุแต่ละข้อ</w:t>
      </w:r>
      <w:r w:rsidRPr="0035030C">
        <w:rPr>
          <w:rFonts w:asciiTheme="majorBidi" w:hAnsiTheme="majorBidi" w:cstheme="majorBidi"/>
          <w:cs/>
        </w:rPr>
        <w:t>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7A7B9EA8" w14:textId="5065F1EF" w:rsidR="00882E72" w:rsidRDefault="00882E72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</w:rPr>
        <w:br w:type="page"/>
      </w:r>
    </w:p>
    <w:p w14:paraId="7528E197" w14:textId="3A2C4BD5" w:rsidR="00882E72" w:rsidRPr="0035030C" w:rsidRDefault="00882E72" w:rsidP="00351348">
      <w:pPr>
        <w:pStyle w:val="Bo-C1Content"/>
        <w:rPr>
          <w:rFonts w:asciiTheme="majorBidi" w:hAnsiTheme="majorBidi" w:cstheme="majorBidi"/>
        </w:rPr>
      </w:pPr>
      <w:r w:rsidRPr="00882E72">
        <w:rPr>
          <w:rFonts w:asciiTheme="majorBidi" w:hAnsiTheme="majorBidi"/>
          <w:cs/>
        </w:rPr>
        <w:lastRenderedPageBreak/>
        <w:t xml:space="preserve">กลุ่มบริษัทไม่ได้นำมาตรฐานการรายงานทางการเงินที่ปรับปรุงใหม่ซึ่งมีผลบังคับใช้สำหรับงบการเงินที่มีรอบระยะเวลาบัญชีที่เริ่มในหรือหลังวันที่ </w:t>
      </w:r>
      <w:r w:rsidRPr="00882E72">
        <w:rPr>
          <w:rFonts w:asciiTheme="majorBidi" w:hAnsiTheme="majorBidi" w:cstheme="majorBidi"/>
        </w:rPr>
        <w:t xml:space="preserve">1 </w:t>
      </w:r>
      <w:r w:rsidRPr="00882E72">
        <w:rPr>
          <w:rFonts w:asciiTheme="majorBidi" w:hAnsiTheme="majorBidi"/>
          <w:cs/>
        </w:rPr>
        <w:t xml:space="preserve">มกราคม </w:t>
      </w:r>
      <w:r w:rsidRPr="00882E72">
        <w:rPr>
          <w:rFonts w:asciiTheme="majorBidi" w:hAnsiTheme="majorBidi" w:cstheme="majorBidi"/>
        </w:rPr>
        <w:t xml:space="preserve">2568 </w:t>
      </w:r>
      <w:r w:rsidRPr="00882E72">
        <w:rPr>
          <w:rFonts w:asciiTheme="majorBidi" w:hAnsiTheme="majorBidi"/>
          <w:cs/>
        </w:rPr>
        <w:t>เป็นต้นไปมาถือปฏิบัติในการจัดทำงบการเงินนี้ 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ปรับปรุงใหม่เหล่านี้ ซึ่งเห็นว่าไม่มีผลกระทบที่มีสาระสำคัญต่องบการเงินในงวดที่ถือปฏิบัติ</w:t>
      </w:r>
    </w:p>
    <w:p w14:paraId="65EE7ABF" w14:textId="69B64785" w:rsidR="008E7516" w:rsidRPr="00882E72" w:rsidRDefault="008E7516" w:rsidP="00882E72">
      <w:pPr>
        <w:rPr>
          <w:lang w:val="en-US"/>
        </w:rPr>
      </w:pPr>
    </w:p>
    <w:p w14:paraId="5190CDCB" w14:textId="016024AA" w:rsidR="003B379E" w:rsidRDefault="003B379E" w:rsidP="00D36992">
      <w:pPr>
        <w:pStyle w:val="Caption"/>
        <w:ind w:hanging="90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นโยบายการบัญชีที่</w:t>
      </w:r>
      <w:r w:rsidR="007F75C7">
        <w:rPr>
          <w:rFonts w:asciiTheme="majorBidi" w:hAnsiTheme="majorBidi" w:cstheme="majorBidi" w:hint="cs"/>
          <w:cs/>
        </w:rPr>
        <w:t>มีสาระ</w:t>
      </w:r>
      <w:r w:rsidRPr="0035030C">
        <w:rPr>
          <w:rFonts w:asciiTheme="majorBidi" w:hAnsiTheme="majorBidi" w:cstheme="majorBidi"/>
          <w:cs/>
        </w:rPr>
        <w:t>สำคัญ</w:t>
      </w:r>
    </w:p>
    <w:p w14:paraId="4AC3F433" w14:textId="77777777" w:rsidR="006C3F57" w:rsidRDefault="006C3F57" w:rsidP="006C3F57">
      <w:pPr>
        <w:rPr>
          <w:lang w:val="en-US"/>
        </w:rPr>
      </w:pPr>
    </w:p>
    <w:p w14:paraId="16FAE4B5" w14:textId="66FD50B2" w:rsidR="006C3F57" w:rsidRPr="006C3F57" w:rsidRDefault="006C3F57" w:rsidP="006C3F57">
      <w:pPr>
        <w:pStyle w:val="Bo-H2Main"/>
        <w:numPr>
          <w:ilvl w:val="0"/>
          <w:numId w:val="0"/>
        </w:numPr>
        <w:ind w:left="567"/>
        <w:rPr>
          <w:rFonts w:asciiTheme="majorBidi" w:hAnsiTheme="majorBidi" w:cstheme="majorBidi"/>
        </w:rPr>
      </w:pPr>
      <w:r w:rsidRPr="006C3F57">
        <w:rPr>
          <w:rFonts w:asciiTheme="majorBidi" w:hAnsiTheme="majorBidi" w:cstheme="majorBidi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3224A0DD" w14:textId="77777777" w:rsidR="006C3F57" w:rsidRPr="006C3F57" w:rsidRDefault="006C3F57" w:rsidP="006C3F57">
      <w:pPr>
        <w:rPr>
          <w:lang w:val="en-US"/>
        </w:rPr>
      </w:pPr>
    </w:p>
    <w:p w14:paraId="423BFF19" w14:textId="68551C7A" w:rsidR="006C3F57" w:rsidRPr="006C3F57" w:rsidRDefault="006C3F57" w:rsidP="006C3F57">
      <w:pPr>
        <w:pStyle w:val="Bo-C1Content"/>
        <w:rPr>
          <w:rFonts w:asciiTheme="majorBidi" w:hAnsiTheme="majorBidi" w:cstheme="majorBidi"/>
        </w:rPr>
      </w:pPr>
      <w:r w:rsidRPr="006C3F57">
        <w:rPr>
          <w:rFonts w:asciiTheme="majorBidi" w:hAnsiTheme="majorBidi" w:cstheme="majorBidi"/>
          <w:cs/>
        </w:rPr>
        <w:t xml:space="preserve">ในระหว่างปี กลุ่มบริษัทได้นำมาตรฐานการรายงานทางการเงินฉบับปรับปรุงออกโดยสภาวิชาชีพบัญชี 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 w:cstheme="majorBidi"/>
        </w:rPr>
        <w:t>1</w:t>
      </w:r>
      <w:r w:rsidRPr="006C3F57">
        <w:rPr>
          <w:rFonts w:asciiTheme="majorBidi" w:hAnsiTheme="majorBidi" w:cstheme="majorBidi"/>
          <w:cs/>
        </w:rPr>
        <w:t xml:space="preserve"> มกราคม </w:t>
      </w:r>
      <w:r>
        <w:rPr>
          <w:rFonts w:asciiTheme="majorBidi" w:hAnsiTheme="majorBidi" w:cstheme="majorBidi"/>
        </w:rPr>
        <w:t>2567</w:t>
      </w:r>
      <w:r w:rsidRPr="006C3F57">
        <w:rPr>
          <w:rFonts w:asciiTheme="majorBidi" w:hAnsiTheme="majorBidi" w:cstheme="majorBidi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12B6407F" w14:textId="77777777" w:rsidR="006C3F57" w:rsidRPr="006C3F57" w:rsidRDefault="006C3F57" w:rsidP="006C3F57">
      <w:pPr>
        <w:pStyle w:val="Bo-C1Content"/>
        <w:rPr>
          <w:rFonts w:asciiTheme="majorBidi" w:hAnsiTheme="majorBidi" w:cstheme="majorBidi"/>
        </w:rPr>
      </w:pPr>
    </w:p>
    <w:p w14:paraId="65CF525F" w14:textId="74D4F684" w:rsidR="006C3F57" w:rsidRPr="006C3F57" w:rsidRDefault="006C3F57" w:rsidP="006C3F57">
      <w:pPr>
        <w:pStyle w:val="Bo-C1Content"/>
        <w:rPr>
          <w:rFonts w:asciiTheme="majorBidi" w:hAnsiTheme="majorBidi" w:cstheme="majorBidi"/>
        </w:rPr>
      </w:pPr>
      <w:r w:rsidRPr="006C3F57">
        <w:rPr>
          <w:rFonts w:asciiTheme="majorBidi" w:hAnsiTheme="majorBidi" w:cstheme="majorBidi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3B33BFDC" w14:textId="77777777" w:rsidR="000162F3" w:rsidRPr="0035030C" w:rsidRDefault="000162F3" w:rsidP="00D36992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40C877FA" w14:textId="77777777" w:rsidR="000162F3" w:rsidRPr="0095172F" w:rsidRDefault="000162F3" w:rsidP="00D36992">
      <w:pPr>
        <w:pStyle w:val="Bo-H2Main"/>
        <w:ind w:hanging="540"/>
        <w:rPr>
          <w:rFonts w:asciiTheme="majorBidi" w:hAnsiTheme="majorBidi" w:cstheme="majorBidi"/>
        </w:rPr>
      </w:pPr>
      <w:r w:rsidRPr="0095172F">
        <w:rPr>
          <w:rFonts w:asciiTheme="majorBidi" w:hAnsiTheme="majorBidi" w:cstheme="majorBidi"/>
          <w:cs/>
        </w:rPr>
        <w:t>เกณฑ์ในการจัดทำงบการเงินรวม</w:t>
      </w:r>
    </w:p>
    <w:p w14:paraId="65AF8E81" w14:textId="77777777" w:rsidR="000162F3" w:rsidRPr="0035030C" w:rsidRDefault="000162F3" w:rsidP="00D36992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14:paraId="1AFADF28" w14:textId="1223BF78" w:rsidR="000162F3" w:rsidRPr="0035030C" w:rsidRDefault="000162F3" w:rsidP="00D36992">
      <w:pPr>
        <w:pStyle w:val="Bo-C1Content"/>
        <w:rPr>
          <w:rFonts w:asciiTheme="majorBidi" w:hAnsiTheme="majorBidi" w:cstheme="majorBidi"/>
          <w:cs/>
        </w:rPr>
      </w:pPr>
      <w:r w:rsidRPr="0035030C">
        <w:rPr>
          <w:rFonts w:asciiTheme="majorBidi" w:hAnsiTheme="majorBidi" w:cstheme="majorBidi"/>
          <w:cs/>
        </w:rPr>
        <w:t>งบการเงิน</w:t>
      </w:r>
      <w:r w:rsidR="00D63F02" w:rsidRPr="0035030C">
        <w:rPr>
          <w:rFonts w:asciiTheme="majorBidi" w:hAnsiTheme="majorBidi" w:cstheme="majorBidi"/>
          <w:cs/>
        </w:rPr>
        <w:t>รวมประกอบด้วยงบการเงินของบริษัท และ</w:t>
      </w:r>
      <w:r w:rsidRPr="0035030C">
        <w:rPr>
          <w:rFonts w:asciiTheme="majorBidi" w:hAnsiTheme="majorBidi" w:cstheme="majorBidi"/>
          <w:cs/>
        </w:rPr>
        <w:t xml:space="preserve">บริษัทย่อย </w:t>
      </w:r>
      <w:r w:rsidRPr="0035030C">
        <w:rPr>
          <w:rFonts w:asciiTheme="majorBidi" w:hAnsiTheme="majorBidi" w:cstheme="majorBidi"/>
        </w:rPr>
        <w:t>(</w:t>
      </w:r>
      <w:r w:rsidRPr="0035030C">
        <w:rPr>
          <w:rFonts w:asciiTheme="majorBidi" w:hAnsiTheme="majorBidi" w:cstheme="majorBidi"/>
          <w:cs/>
        </w:rPr>
        <w:t xml:space="preserve">รวมกันเรียกว่า </w:t>
      </w:r>
      <w:r w:rsidRPr="0035030C">
        <w:rPr>
          <w:rFonts w:asciiTheme="majorBidi" w:hAnsiTheme="majorBidi" w:cstheme="majorBidi"/>
        </w:rPr>
        <w:t>“</w:t>
      </w:r>
      <w:r w:rsidRPr="0035030C">
        <w:rPr>
          <w:rFonts w:asciiTheme="majorBidi" w:hAnsiTheme="majorBidi" w:cstheme="majorBidi"/>
          <w:cs/>
        </w:rPr>
        <w:t>กลุ่มบริษัท</w:t>
      </w:r>
      <w:r w:rsidRPr="0035030C">
        <w:rPr>
          <w:rFonts w:asciiTheme="majorBidi" w:hAnsiTheme="majorBidi" w:cstheme="majorBidi"/>
        </w:rPr>
        <w:t xml:space="preserve">”) </w:t>
      </w:r>
      <w:r w:rsidRPr="0035030C">
        <w:rPr>
          <w:rFonts w:asciiTheme="majorBidi" w:hAnsiTheme="majorBidi" w:cstheme="majorBidi"/>
          <w:cs/>
        </w:rPr>
        <w:t>และส่วนได้เสียของกลุ่มบริษัทในบริษัทร่วม</w:t>
      </w:r>
      <w:r w:rsidR="009D56D3">
        <w:rPr>
          <w:rFonts w:asciiTheme="majorBidi" w:hAnsiTheme="majorBidi" w:cstheme="majorBidi" w:hint="cs"/>
          <w:cs/>
        </w:rPr>
        <w:t>และการร่วมค้า</w:t>
      </w:r>
      <w:r w:rsidR="000A6EB9">
        <w:rPr>
          <w:rFonts w:asciiTheme="majorBidi" w:hAnsiTheme="majorBidi" w:cstheme="majorBidi"/>
        </w:rPr>
        <w:t xml:space="preserve"> </w:t>
      </w:r>
      <w:r w:rsidR="000A6EB9" w:rsidRPr="000A6EB9">
        <w:rPr>
          <w:rFonts w:asciiTheme="majorBidi" w:hAnsiTheme="majorBidi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254FB16A" w14:textId="2D5F0C8A" w:rsidR="009B6378" w:rsidRPr="00A25B44" w:rsidRDefault="009B6378" w:rsidP="00A25B44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</w:p>
    <w:p w14:paraId="57A80349" w14:textId="19FBBC31" w:rsidR="009B6378" w:rsidRDefault="00A25B44" w:rsidP="00D36992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A25B44">
        <w:rPr>
          <w:rFonts w:asciiTheme="majorBidi" w:hAnsiTheme="majorBidi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 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จากการได้มาซึ่งส่วนได้เสียที่ไม่มีอำนาจควบคุมโดยอำนาจควบคุมไม่เปลี่ยนแปลงรับรู้เป</w:t>
      </w:r>
      <w:r>
        <w:rPr>
          <w:rFonts w:asciiTheme="majorBidi" w:hAnsiTheme="majorBidi" w:hint="cs"/>
          <w:sz w:val="30"/>
          <w:szCs w:val="30"/>
          <w:cs/>
        </w:rPr>
        <w:t>็นทุน</w:t>
      </w:r>
      <w:r w:rsidRPr="00A25B44">
        <w:rPr>
          <w:rFonts w:asciiTheme="majorBidi" w:hAnsiTheme="majorBidi"/>
          <w:sz w:val="30"/>
          <w:szCs w:val="30"/>
          <w:cs/>
        </w:rPr>
        <w:t>อื่นในส่วนของเจ้าของ</w:t>
      </w:r>
    </w:p>
    <w:p w14:paraId="0DCC663C" w14:textId="77777777" w:rsidR="00A25B44" w:rsidRPr="00554345" w:rsidRDefault="00A25B44" w:rsidP="00D36992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6392EB9F" w14:textId="602649A3" w:rsidR="009B6378" w:rsidRPr="0098781C" w:rsidRDefault="009B6378" w:rsidP="00D36992">
      <w:pPr>
        <w:pStyle w:val="BodyText2"/>
        <w:spacing w:before="0"/>
        <w:ind w:left="540" w:right="47"/>
        <w:jc w:val="thaiDistribute"/>
        <w:rPr>
          <w:rFonts w:asciiTheme="majorBidi" w:hAnsiTheme="majorBidi"/>
          <w:sz w:val="30"/>
          <w:szCs w:val="30"/>
          <w:cs/>
        </w:rPr>
      </w:pPr>
      <w:r w:rsidRPr="0098781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เมื่อกลุ่มบริษัทสูญเสียการควบคุมในบริษัทย่อย กลุ่ม</w:t>
      </w:r>
      <w:r w:rsidRPr="0098781C">
        <w:rPr>
          <w:rFonts w:asciiTheme="majorBidi" w:hAnsiTheme="majorBidi" w:cstheme="majorBidi"/>
          <w:sz w:val="30"/>
          <w:szCs w:val="30"/>
          <w:cs/>
        </w:rPr>
        <w:t>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</w:t>
      </w:r>
      <w:r w:rsidR="00C5757F" w:rsidRPr="0098781C">
        <w:rPr>
          <w:rFonts w:asciiTheme="majorBidi" w:hAnsiTheme="majorBidi" w:cstheme="majorBidi"/>
          <w:sz w:val="30"/>
          <w:szCs w:val="30"/>
          <w:cs/>
        </w:rPr>
        <w:t>ม</w:t>
      </w:r>
    </w:p>
    <w:p w14:paraId="16662661" w14:textId="29463719" w:rsidR="00882E72" w:rsidRDefault="00882E72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117F55C" w14:textId="13596717" w:rsidR="009B6378" w:rsidRPr="0098781C" w:rsidRDefault="00A94BA6" w:rsidP="00D36992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98781C">
        <w:rPr>
          <w:rFonts w:asciiTheme="majorBidi" w:hAnsiTheme="majorBidi"/>
          <w:sz w:val="30"/>
          <w:szCs w:val="30"/>
          <w:cs/>
        </w:rPr>
        <w:lastRenderedPageBreak/>
        <w:t>กลุ่มบริษัทมีอิทธิพลอย่างมีนัยสำคัญ</w:t>
      </w:r>
      <w:r w:rsidR="00982C1C" w:rsidRPr="0098781C">
        <w:rPr>
          <w:rFonts w:asciiTheme="majorBidi" w:hAnsiTheme="majorBidi" w:hint="cs"/>
          <w:sz w:val="30"/>
          <w:szCs w:val="30"/>
          <w:cs/>
        </w:rPr>
        <w:t>และ</w:t>
      </w:r>
      <w:r w:rsidRPr="0098781C">
        <w:rPr>
          <w:rFonts w:asciiTheme="majorBidi" w:hAnsiTheme="majorBidi"/>
          <w:sz w:val="30"/>
          <w:szCs w:val="30"/>
          <w:cs/>
        </w:rPr>
        <w:t xml:space="preserve">การควบคุมร่วมในผู้ได้รับการลงทุนตามที่เปิดเผยในหมายเหตุข้อ </w:t>
      </w:r>
      <w:r w:rsidR="004F6F7E">
        <w:rPr>
          <w:rFonts w:asciiTheme="majorBidi" w:hAnsiTheme="majorBidi"/>
          <w:sz w:val="30"/>
          <w:szCs w:val="30"/>
        </w:rPr>
        <w:t>8</w:t>
      </w:r>
      <w:r w:rsidRPr="0098781C">
        <w:rPr>
          <w:rFonts w:asciiTheme="majorBidi" w:hAnsiTheme="majorBidi" w:cstheme="majorBidi"/>
          <w:sz w:val="30"/>
          <w:szCs w:val="30"/>
        </w:rPr>
        <w:t xml:space="preserve"> </w:t>
      </w:r>
      <w:r w:rsidRPr="0098781C">
        <w:rPr>
          <w:rFonts w:asciiTheme="majorBidi" w:hAnsiTheme="majorBidi"/>
          <w:sz w:val="30"/>
          <w:szCs w:val="30"/>
          <w:cs/>
        </w:rPr>
        <w:t>กลุ่มบริษัทรับรู้เงินลงทุนในบริษัทร่วมและการร่วมค้าในงบการเงินรวมด้วยวิธีส่วนได้เสีย จนถึงวันที่ความมีอิทธิพลอย่างมีนัยสำคัญหรือการควบคุมร่วมสิ้นสุดลง</w:t>
      </w:r>
    </w:p>
    <w:p w14:paraId="321CCFBB" w14:textId="77777777" w:rsidR="00A94BA6" w:rsidRPr="0098781C" w:rsidRDefault="00A94BA6" w:rsidP="00D36992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trike/>
          <w:sz w:val="30"/>
          <w:szCs w:val="30"/>
        </w:rPr>
      </w:pPr>
    </w:p>
    <w:p w14:paraId="492A121D" w14:textId="7DFB6498" w:rsidR="00997EA5" w:rsidRDefault="00997EA5" w:rsidP="00D36992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8781C">
        <w:rPr>
          <w:rFonts w:asciiTheme="majorBidi" w:hAnsiTheme="majorBidi" w:cstheme="majorBidi"/>
          <w:sz w:val="30"/>
          <w:szCs w:val="30"/>
          <w:cs/>
        </w:rPr>
        <w:t>หากเงินลงทุนในบริษัทร่วมได้เปลี่ยนเป็นเงินลงทุนในการร่วมค้าหรือในทางกลับกันกลุ่มบริษัทจะใช้วิธีส่วนได้เสียต่อไปโดยไม่มีการวัดมูลค่าเงินลงทุนที่คงเหลืออยู่ใหม่ ในกรณีอื่นที่กลุ่มบริษัทสูญเสียการมีอิทธิพลอย่างมีนัยสำคัญในบริษัทร่วมหรือการควบคุมร่วมในการร่วมค้า กลุ่มบริษัทจะตัดจำหน่ายส่วนได้เสียทั้งหมดของเงินลงทุนนั้นและรับรู้ผลกำไรหรือขาดทุนจากการตัดจำหน่ายในกำไรหรือขาดทุน ส่วนได้เสียคงเหลืออยู่ของเงินลงทุนนั้นจะถูกรับรู้ด้วยมูลค่ายุติธรรม ณ วันที่สูญเสียการมีอิทธิพลอย่างมีนัยสำคัญหรือการควบคุมร่วมและถือเป็นมูลค่ายุติธรรมที่รับรู้เมื่อเริ่มแรกของสินทรัพย์ทางการเงิน</w:t>
      </w:r>
    </w:p>
    <w:p w14:paraId="304F0804" w14:textId="2E94D5A2" w:rsidR="00050F50" w:rsidRDefault="00050F50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D55E59A" w14:textId="242ED6B2" w:rsidR="0059612D" w:rsidRPr="0035030C" w:rsidRDefault="0059612D" w:rsidP="0059612D">
      <w:pPr>
        <w:pStyle w:val="Bo-C1Content"/>
        <w:rPr>
          <w:rFonts w:asciiTheme="majorBidi" w:hAnsiTheme="majorBidi" w:cstheme="majorBidi"/>
          <w:i/>
          <w:iCs/>
        </w:rPr>
      </w:pPr>
      <w:r w:rsidRPr="0035030C">
        <w:rPr>
          <w:rFonts w:asciiTheme="majorBidi" w:hAnsiTheme="majorBidi" w:cstheme="majorBidi"/>
          <w:i/>
          <w:iCs/>
          <w:cs/>
        </w:rPr>
        <w:t>การรวมธุรกิจ</w:t>
      </w:r>
    </w:p>
    <w:p w14:paraId="251FA9B2" w14:textId="77777777" w:rsidR="00733DD2" w:rsidRPr="0035030C" w:rsidRDefault="00733DD2" w:rsidP="0081515D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0827FBA4" w14:textId="31C9FB2E" w:rsidR="00050F50" w:rsidRPr="00050F50" w:rsidRDefault="00050F50" w:rsidP="00050F50">
      <w:pPr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050F50">
        <w:rPr>
          <w:rFonts w:asciiTheme="majorBidi" w:hAnsiTheme="majorBidi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เข้านิยามธุรกิจและอำนาจในการควบคุมได้ถูกโอนมาให้กลุ่มบริษัท ยกเว้นกรณีการรวมธุรกิจภายใต้การควบคุมเดียวกัน กลุ่มบริษัทเลือกใช้วิธีการทดสอบการกระจุกตัว (</w:t>
      </w:r>
      <w:r w:rsidRPr="00050F50">
        <w:rPr>
          <w:rFonts w:asciiTheme="majorBidi" w:hAnsiTheme="majorBidi" w:cstheme="majorBidi"/>
          <w:sz w:val="30"/>
          <w:szCs w:val="30"/>
        </w:rPr>
        <w:t xml:space="preserve">concentration test) </w:t>
      </w:r>
      <w:r w:rsidRPr="00050F50">
        <w:rPr>
          <w:rFonts w:asciiTheme="majorBidi" w:hAnsiTheme="majorBidi"/>
          <w:sz w:val="30"/>
          <w:szCs w:val="30"/>
          <w:cs/>
        </w:rPr>
        <w:t>ซึ่งเป็นการประเมินอย่างง่ายว่ากลุ่มของกิจกรรมและสินทรัพย์ที่ซื้อมานั้นไม่เป็นธุรกิจ</w:t>
      </w:r>
    </w:p>
    <w:p w14:paraId="00ED80FF" w14:textId="77777777" w:rsidR="00050F50" w:rsidRPr="00050F50" w:rsidRDefault="00050F50" w:rsidP="00050F50">
      <w:pPr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</w:p>
    <w:p w14:paraId="0F439887" w14:textId="248E3270" w:rsidR="00533DFC" w:rsidRPr="0035030C" w:rsidRDefault="00050F50" w:rsidP="00050F50">
      <w:pPr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050F50">
        <w:rPr>
          <w:rFonts w:asciiTheme="majorBidi" w:hAnsiTheme="majorBidi"/>
          <w:sz w:val="30"/>
          <w:szCs w:val="30"/>
          <w:cs/>
        </w:rPr>
        <w:t>สิ่งตอบแทนที่โอนให้สำหรับการรวมธุรกิจและสินทรัพย์สุทธิที่ระบุได้ที่ได้มาวัดมูลค่าด้วยมูลค่ายุติธรรม ค่าความนิยมที่เกิดขึ้นจะถูกทดสอบการด้อยค่าเป็นประจำทุกปี กำไรจากการซื้อในราคาต่อรองรับรู้ในกำไรหรือขาดทุนทันที ต้นทุนที่เกี่ยวข้องกับการซื้อรับรู้เป็นค่าใช้จ่ายเมื่อเกิดขึ้นเว้นแต่เป็นต้นทุนในการออกตราสารหนี้หรือตราสารทุน</w:t>
      </w:r>
    </w:p>
    <w:p w14:paraId="568685A3" w14:textId="77777777" w:rsidR="00533DFC" w:rsidRPr="0035030C" w:rsidRDefault="00533DFC" w:rsidP="00533DFC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01C1AB77" w14:textId="62665935" w:rsidR="00533DFC" w:rsidRPr="0098781C" w:rsidRDefault="00533DFC" w:rsidP="00206CF7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8781C">
        <w:rPr>
          <w:rFonts w:asciiTheme="majorBidi" w:hAnsiTheme="majorBidi" w:cstheme="majorBidi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7DDBA142" w14:textId="77777777" w:rsidR="00533DFC" w:rsidRPr="0098781C" w:rsidRDefault="00533DFC" w:rsidP="00533DFC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6DC6678C" w14:textId="77777777" w:rsidR="00533DFC" w:rsidRPr="0098781C" w:rsidRDefault="00533DFC" w:rsidP="00533DFC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8781C">
        <w:rPr>
          <w:rFonts w:asciiTheme="majorBidi" w:hAnsiTheme="majorBidi" w:cstheme="majorBidi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6F7F5F77" w14:textId="1ED46884" w:rsidR="00882E72" w:rsidRDefault="00882E72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47E50F2" w14:textId="796C34FD" w:rsidR="00533DFC" w:rsidRPr="0098781C" w:rsidRDefault="00533DFC" w:rsidP="00533DFC">
      <w:pPr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98781C">
        <w:rPr>
          <w:rFonts w:asciiTheme="majorBidi" w:eastAsia="Calibri" w:hAnsiTheme="majorBidi" w:cstheme="majorBidi"/>
          <w:sz w:val="30"/>
          <w:szCs w:val="30"/>
          <w:cs/>
        </w:rPr>
        <w:lastRenderedPageBreak/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กลุ่มบริษัททำการประมาณการมูลค่าของรายการซึ่งข้อมูลทางบัญชียังไม่สมบูรณ์เพื่อรายงาน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</w:t>
      </w:r>
      <w:r w:rsidR="00865599" w:rsidRPr="0098781C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98781C">
        <w:rPr>
          <w:rFonts w:asciiTheme="majorBidi" w:eastAsia="Calibri" w:hAnsiTheme="majorBidi" w:cstheme="majorBidi"/>
          <w:sz w:val="30"/>
          <w:szCs w:val="30"/>
          <w:cs/>
        </w:rPr>
        <w:t>ๆ ที่เคยรับรู้ไว้ ณ วันที่ซื้อ</w:t>
      </w:r>
    </w:p>
    <w:p w14:paraId="380CBA25" w14:textId="614CE68D" w:rsidR="000E53DA" w:rsidRPr="0098781C" w:rsidRDefault="000E53DA">
      <w:pPr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</w:p>
    <w:p w14:paraId="776409B7" w14:textId="388CB2E9" w:rsidR="00713D7C" w:rsidRPr="0035030C" w:rsidRDefault="00713D7C" w:rsidP="00D36992">
      <w:pPr>
        <w:pStyle w:val="Bo-H2Main"/>
        <w:ind w:hanging="54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เงินลงทุนในบริษัทย่อย</w:t>
      </w:r>
      <w:r w:rsidR="00673C8F">
        <w:rPr>
          <w:rFonts w:asciiTheme="majorBidi" w:hAnsiTheme="majorBidi" w:cstheme="majorBidi" w:hint="cs"/>
          <w:cs/>
        </w:rPr>
        <w:t xml:space="preserve"> </w:t>
      </w:r>
      <w:r w:rsidRPr="0035030C">
        <w:rPr>
          <w:rFonts w:asciiTheme="majorBidi" w:hAnsiTheme="majorBidi" w:cstheme="majorBidi"/>
          <w:cs/>
        </w:rPr>
        <w:t>บริษัทร่วม</w:t>
      </w:r>
      <w:r w:rsidR="00673C8F">
        <w:rPr>
          <w:rFonts w:asciiTheme="majorBidi" w:hAnsiTheme="majorBidi" w:cstheme="majorBidi" w:hint="cs"/>
          <w:cs/>
        </w:rPr>
        <w:t>และการร่วมค้า</w:t>
      </w:r>
    </w:p>
    <w:p w14:paraId="3AE0E146" w14:textId="77777777" w:rsidR="00206CF7" w:rsidRPr="0035030C" w:rsidRDefault="00206CF7" w:rsidP="00D36992">
      <w:pPr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highlight w:val="yellow"/>
        </w:rPr>
      </w:pPr>
    </w:p>
    <w:p w14:paraId="12B613CE" w14:textId="682DFAEF" w:rsidR="00991F9C" w:rsidRDefault="00991F9C" w:rsidP="00D36992">
      <w:pPr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</w:t>
      </w:r>
      <w:r w:rsidR="00673C8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บริษัทร่วม</w:t>
      </w:r>
      <w:r w:rsidR="00673C8F">
        <w:rPr>
          <w:rFonts w:asciiTheme="majorBidi" w:hAnsiTheme="majorBidi" w:cstheme="majorBidi" w:hint="cs"/>
          <w:sz w:val="30"/>
          <w:szCs w:val="30"/>
          <w:cs/>
        </w:rPr>
        <w:t>และการร่วมค้า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 ในงบการเงินเฉพาะกิจการของบริษัท บันทึกบัญชีโดยใช้วิธีส่วนได้เสีย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</w:p>
    <w:p w14:paraId="47009ADC" w14:textId="77777777" w:rsidR="00865F22" w:rsidRPr="00865F22" w:rsidRDefault="00865F22" w:rsidP="00D36992">
      <w:pPr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</w:p>
    <w:p w14:paraId="7E13AE14" w14:textId="5EEEA249" w:rsidR="00865F22" w:rsidRPr="00865F22" w:rsidRDefault="00865F22" w:rsidP="00D36992">
      <w:pPr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865F22">
        <w:rPr>
          <w:rFonts w:asciiTheme="majorBidi" w:hAnsiTheme="majorBidi" w:cstheme="majorBidi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6E227676" w14:textId="77777777" w:rsidR="00991F9C" w:rsidRPr="0035030C" w:rsidRDefault="00991F9C" w:rsidP="00D36992">
      <w:pPr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highlight w:val="yellow"/>
        </w:rPr>
      </w:pPr>
    </w:p>
    <w:p w14:paraId="2994D55E" w14:textId="5CC4405D" w:rsidR="00991F9C" w:rsidRDefault="00865F22" w:rsidP="00865F22">
      <w:pPr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865F22">
        <w:rPr>
          <w:rFonts w:asciiTheme="majorBidi" w:hAnsiTheme="majorBidi"/>
          <w:sz w:val="30"/>
          <w:szCs w:val="30"/>
          <w:cs/>
        </w:rPr>
        <w:t>กลุ่ม</w:t>
      </w:r>
      <w:r w:rsidRPr="00865F22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865F22">
        <w:rPr>
          <w:rFonts w:asciiTheme="majorBidi" w:hAnsiTheme="majorBidi"/>
          <w:sz w:val="30"/>
          <w:szCs w:val="30"/>
          <w:cs/>
        </w:rPr>
        <w:t>รับรู้เงินลงทุนในบริษัทร่วมและการร่วมค้าในงบการเงิน</w:t>
      </w:r>
      <w:r w:rsidR="00434E78">
        <w:rPr>
          <w:rFonts w:asciiTheme="majorBidi" w:hAnsiTheme="majorBidi" w:hint="cs"/>
          <w:sz w:val="30"/>
          <w:szCs w:val="30"/>
          <w:cs/>
        </w:rPr>
        <w:t>รวม</w:t>
      </w:r>
      <w:r w:rsidRPr="00865F22">
        <w:rPr>
          <w:rFonts w:asciiTheme="majorBidi" w:hAnsiTheme="majorBidi"/>
          <w:sz w:val="30"/>
          <w:szCs w:val="30"/>
          <w:cs/>
        </w:rPr>
        <w:t>ด้วยวิธีส่วนได้เสีย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865F22">
        <w:rPr>
          <w:rFonts w:asciiTheme="majorBidi" w:hAnsiTheme="majorBidi"/>
          <w:sz w:val="30"/>
          <w:szCs w:val="30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</w:t>
      </w:r>
      <w:r w:rsidR="00434E78">
        <w:rPr>
          <w:rFonts w:asciiTheme="majorBidi" w:hAnsiTheme="majorBidi" w:hint="cs"/>
          <w:sz w:val="30"/>
          <w:szCs w:val="30"/>
          <w:cs/>
        </w:rPr>
        <w:t xml:space="preserve"> </w:t>
      </w:r>
      <w:r w:rsidRPr="00865F22">
        <w:rPr>
          <w:rFonts w:asciiTheme="majorBidi" w:hAnsiTheme="majorBidi"/>
          <w:sz w:val="30"/>
          <w:szCs w:val="30"/>
          <w:cs/>
        </w:rPr>
        <w:t>จะถูกบันทึกในงบการเงิน</w:t>
      </w:r>
      <w:r w:rsidR="00434E78">
        <w:rPr>
          <w:rFonts w:asciiTheme="majorBidi" w:hAnsiTheme="majorBidi" w:hint="cs"/>
          <w:sz w:val="30"/>
          <w:szCs w:val="30"/>
          <w:cs/>
        </w:rPr>
        <w:t>รวม</w:t>
      </w:r>
      <w:r w:rsidRPr="00865F22">
        <w:rPr>
          <w:rFonts w:asciiTheme="majorBidi" w:hAnsiTheme="majorBidi"/>
          <w:sz w:val="30"/>
          <w:szCs w:val="30"/>
          <w:cs/>
        </w:rPr>
        <w:t>จนถึงวันที่ความมีอิทธิพลอย่างมีนัยสำคัญ</w:t>
      </w:r>
      <w:r w:rsidR="00997EA5">
        <w:rPr>
          <w:rFonts w:asciiTheme="majorBidi" w:hAnsiTheme="majorBidi" w:hint="cs"/>
          <w:sz w:val="30"/>
          <w:szCs w:val="30"/>
          <w:cs/>
        </w:rPr>
        <w:t>หรือการควบคุมร่วม</w:t>
      </w:r>
      <w:r w:rsidRPr="00865F22">
        <w:rPr>
          <w:rFonts w:asciiTheme="majorBidi" w:hAnsiTheme="majorBidi"/>
          <w:sz w:val="30"/>
          <w:szCs w:val="30"/>
          <w:cs/>
        </w:rPr>
        <w:t>สิ้นสุดลง</w:t>
      </w:r>
    </w:p>
    <w:p w14:paraId="1B880299" w14:textId="77777777" w:rsidR="00865F22" w:rsidRPr="0035030C" w:rsidRDefault="00865F22" w:rsidP="00D36992">
      <w:pPr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highlight w:val="yellow"/>
        </w:rPr>
      </w:pPr>
    </w:p>
    <w:p w14:paraId="4DCA2EF8" w14:textId="77777777" w:rsidR="00991F9C" w:rsidRPr="0035030C" w:rsidRDefault="00991F9C" w:rsidP="00D36992">
      <w:pPr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35030C">
        <w:rPr>
          <w:rFonts w:asciiTheme="majorBidi" w:hAnsiTheme="majorBidi" w:cstheme="majorBidi"/>
          <w:i/>
          <w:iCs/>
          <w:sz w:val="30"/>
          <w:szCs w:val="30"/>
          <w:cs/>
        </w:rPr>
        <w:t>การจำหน่ายเงินลงทุนในงบการเงินเฉพาะกิจการ</w:t>
      </w:r>
    </w:p>
    <w:p w14:paraId="6078C64B" w14:textId="77777777" w:rsidR="00991F9C" w:rsidRPr="0035030C" w:rsidRDefault="00991F9C" w:rsidP="00D36992">
      <w:pPr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highlight w:val="yellow"/>
        </w:rPr>
      </w:pPr>
    </w:p>
    <w:p w14:paraId="145C2229" w14:textId="2C7B4DD0" w:rsidR="00991F9C" w:rsidRPr="0035030C" w:rsidRDefault="00991F9C" w:rsidP="00D3699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 จะถูกบันทึกในกำไรหรือขาดทุน</w:t>
      </w:r>
    </w:p>
    <w:p w14:paraId="2D973C7D" w14:textId="77777777" w:rsidR="00991F9C" w:rsidRPr="0035030C" w:rsidRDefault="00991F9C" w:rsidP="00D36992">
      <w:pPr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highlight w:val="yellow"/>
        </w:rPr>
      </w:pPr>
    </w:p>
    <w:p w14:paraId="1DF846BA" w14:textId="2ED35C7A" w:rsidR="00991F9C" w:rsidRDefault="00991F9C" w:rsidP="00D3699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pacing w:val="4"/>
          <w:sz w:val="30"/>
          <w:szCs w:val="30"/>
          <w:cs/>
        </w:rPr>
        <w:t>ในกรณีที่บริษัทจำหน่ายบางส่วนของเงินลงทุนที่ถืออยู่ การคำนวณต้นทุนสำหรับเงินลงทุนที่จำหน่ายไป</w:t>
      </w:r>
      <w:r w:rsidRPr="0035030C">
        <w:rPr>
          <w:rFonts w:asciiTheme="majorBidi" w:hAnsiTheme="majorBidi" w:cstheme="majorBidi"/>
          <w:sz w:val="30"/>
          <w:szCs w:val="30"/>
          <w:cs/>
        </w:rPr>
        <w:t>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7D8F8E15" w14:textId="6A121295" w:rsidR="00882E72" w:rsidRDefault="00882E72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B4DE645" w14:textId="6B5774F0" w:rsidR="000162F3" w:rsidRDefault="000162F3" w:rsidP="00D36992">
      <w:pPr>
        <w:pStyle w:val="Bo-H2Main"/>
        <w:ind w:hanging="54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lastRenderedPageBreak/>
        <w:t>เงินตราต่างประเทศ</w:t>
      </w:r>
    </w:p>
    <w:p w14:paraId="152DFB53" w14:textId="77777777" w:rsidR="00720A8E" w:rsidRPr="002510E9" w:rsidRDefault="00720A8E" w:rsidP="002510E9">
      <w:pPr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highlight w:val="yellow"/>
        </w:rPr>
      </w:pPr>
    </w:p>
    <w:p w14:paraId="3CBAA013" w14:textId="348E2927" w:rsidR="00E92683" w:rsidRPr="0035030C" w:rsidRDefault="00E92683" w:rsidP="00D36992">
      <w:pPr>
        <w:pStyle w:val="BodyText2"/>
        <w:spacing w:before="0"/>
        <w:ind w:left="540" w:right="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</w:t>
      </w:r>
      <w:r w:rsidRPr="0035030C">
        <w:rPr>
          <w:rFonts w:asciiTheme="majorBidi" w:hAnsiTheme="majorBidi"/>
          <w:sz w:val="30"/>
          <w:szCs w:val="30"/>
          <w:cs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</w:p>
    <w:p w14:paraId="5E9BBE49" w14:textId="77777777" w:rsidR="00E92683" w:rsidRPr="0035030C" w:rsidRDefault="00E92683" w:rsidP="00D36992">
      <w:pPr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highlight w:val="yellow"/>
        </w:rPr>
      </w:pPr>
    </w:p>
    <w:p w14:paraId="400F7FA1" w14:textId="63DEB25B" w:rsidR="00E92683" w:rsidRPr="0035030C" w:rsidRDefault="00E92683" w:rsidP="00D36992">
      <w:pPr>
        <w:pStyle w:val="BodyText2"/>
        <w:spacing w:before="0"/>
        <w:ind w:left="540" w:right="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35030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 ยกเว้นผลต่างของอัตราแลกเปลี่ยนที่เกิดขึ้นจากการแปลงค่าของรายการดังต่อไปนี้จะรับรู้เข้ากำไรขาดทุนเบ็ดเสร็จอื่น</w:t>
      </w:r>
    </w:p>
    <w:p w14:paraId="016E5DE8" w14:textId="1168B110" w:rsidR="00E92683" w:rsidRPr="0035030C" w:rsidRDefault="00E92683" w:rsidP="00D36992">
      <w:pPr>
        <w:pStyle w:val="BodyText2"/>
        <w:numPr>
          <w:ilvl w:val="0"/>
          <w:numId w:val="15"/>
        </w:numPr>
        <w:spacing w:before="0"/>
        <w:ind w:left="810" w:right="43" w:hanging="270"/>
        <w:jc w:val="thaiDistribute"/>
        <w:rPr>
          <w:rFonts w:asciiTheme="majorBidi" w:hAnsiTheme="majorBidi"/>
          <w:color w:val="000000" w:themeColor="text1"/>
          <w:sz w:val="30"/>
          <w:szCs w:val="30"/>
          <w:cs/>
        </w:rPr>
      </w:pPr>
      <w:r w:rsidRPr="0035030C">
        <w:rPr>
          <w:rFonts w:asciiTheme="majorBidi" w:hAnsiTheme="majorBidi" w:cstheme="majorBidi"/>
          <w:spacing w:val="-10"/>
          <w:sz w:val="30"/>
          <w:szCs w:val="30"/>
          <w:cs/>
        </w:rPr>
        <w:t xml:space="preserve">เงินลงทุนในตราสารทุนที่กำหนดให้วัดมูลค่าด้วยมูลค่ายุติธรรมผ่านกำไรขาดทุนเบ็ดเสร็จอื่น </w:t>
      </w:r>
      <w:r w:rsidRPr="0035030C">
        <w:rPr>
          <w:rFonts w:asciiTheme="majorBidi" w:hAnsiTheme="majorBidi" w:cstheme="majorBidi"/>
          <w:color w:val="000000" w:themeColor="text1"/>
          <w:spacing w:val="-10"/>
          <w:sz w:val="30"/>
          <w:szCs w:val="30"/>
          <w:cs/>
        </w:rPr>
        <w:t>(เว้นแต่การด้อยค่า</w:t>
      </w:r>
      <w:r w:rsidRPr="0035030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ผลต่างจากอัตราแลกเปลี่ยนที่เคยรับรู้เข้ากำไรขาดทุนเบ็ดเสร็จอื่นจะถูกจัดประเภทใหม่ไปเข้ากำไรหรือขาดทุน)</w:t>
      </w:r>
    </w:p>
    <w:p w14:paraId="5F99B89E" w14:textId="3F85BB38" w:rsidR="00A71234" w:rsidRDefault="00A71234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BB483A2" w14:textId="40486BD0" w:rsidR="001527EF" w:rsidRPr="0035030C" w:rsidRDefault="001527EF" w:rsidP="001527EF">
      <w:pPr>
        <w:pStyle w:val="Bo-H2Main"/>
        <w:tabs>
          <w:tab w:val="clear" w:pos="567"/>
          <w:tab w:val="num" w:pos="540"/>
        </w:tabs>
        <w:ind w:left="540" w:hanging="54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เครื่องมือทางการเงิน</w:t>
      </w:r>
    </w:p>
    <w:p w14:paraId="355CD830" w14:textId="77777777" w:rsidR="001527EF" w:rsidRPr="0035030C" w:rsidRDefault="001527EF" w:rsidP="001527EF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1FF586B9" w14:textId="710DFD4D" w:rsidR="00820BF5" w:rsidRPr="0035030C" w:rsidRDefault="00820BF5" w:rsidP="00985826">
      <w:pPr>
        <w:pStyle w:val="BodyText"/>
        <w:numPr>
          <w:ilvl w:val="0"/>
          <w:numId w:val="21"/>
        </w:numPr>
        <w:shd w:val="clear" w:color="auto" w:fill="FFFFFF"/>
        <w:tabs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5030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40BB6B89" w14:textId="77777777" w:rsidR="00930171" w:rsidRPr="0035030C" w:rsidRDefault="00930171" w:rsidP="00930171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293E179D" w14:textId="4DFDFBAC" w:rsidR="00820BF5" w:rsidRPr="00B72F6B" w:rsidRDefault="00820BF5" w:rsidP="0020711D">
      <w:pPr>
        <w:pStyle w:val="BodyText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35030C">
        <w:rPr>
          <w:rFonts w:asciiTheme="majorBidi" w:hAnsiTheme="majorBidi" w:cstheme="majorBidi"/>
          <w:color w:val="000000"/>
          <w:sz w:val="30"/>
          <w:szCs w:val="30"/>
          <w:cs/>
        </w:rPr>
        <w:t>ตราสารหนี้ที่</w:t>
      </w:r>
      <w:r w:rsidR="00CD08C3">
        <w:rPr>
          <w:rFonts w:asciiTheme="majorBidi" w:hAnsiTheme="majorBidi" w:cstheme="majorBidi" w:hint="cs"/>
          <w:color w:val="000000"/>
          <w:sz w:val="30"/>
          <w:szCs w:val="30"/>
          <w:cs/>
        </w:rPr>
        <w:t>ออกโดย</w:t>
      </w:r>
      <w:r w:rsidRPr="0035030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35030C">
        <w:rPr>
          <w:rFonts w:asciiTheme="majorBidi" w:hAnsiTheme="majorBidi" w:cstheme="majorBidi"/>
          <w:color w:val="000000"/>
          <w:sz w:val="30"/>
          <w:szCs w:val="30"/>
          <w:cs/>
        </w:rPr>
        <w:t>รับรู้รายการเมื่อเริ่มแรกเมื่อมีการออกตราสารหนี้ สินทรัพย์ทางการเงินและ</w:t>
      </w:r>
      <w:r w:rsidRPr="0035030C">
        <w:rPr>
          <w:rFonts w:asciiTheme="majorBidi" w:hAnsiTheme="majorBidi" w:cstheme="majorBidi"/>
          <w:sz w:val="30"/>
          <w:szCs w:val="30"/>
          <w:cs/>
        </w:rPr>
        <w:t>หนี้สินทางการเงินอื่น ๆ (นอกเหนือจากลูกหนี้การค้า (ดูหมายเหตุข้อ</w:t>
      </w:r>
      <w:r w:rsidR="00452D98">
        <w:rPr>
          <w:rFonts w:asciiTheme="majorBidi" w:hAnsiTheme="majorBidi" w:cstheme="majorBidi"/>
          <w:sz w:val="30"/>
          <w:szCs w:val="30"/>
        </w:rPr>
        <w:t xml:space="preserve"> </w:t>
      </w:r>
      <w:r w:rsidR="004D70A3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5030C">
        <w:rPr>
          <w:rFonts w:asciiTheme="majorBidi" w:hAnsiTheme="majorBidi" w:cstheme="majorBidi"/>
          <w:sz w:val="30"/>
          <w:szCs w:val="30"/>
          <w:cs/>
        </w:rPr>
        <w:t>(ฉ))</w:t>
      </w:r>
      <w:r w:rsidR="00FA6F58" w:rsidRPr="0035030C">
        <w:rPr>
          <w:rFonts w:asciiTheme="majorBidi" w:hAnsiTheme="majorBidi" w:cstheme="majorBidi"/>
          <w:sz w:val="30"/>
          <w:szCs w:val="30"/>
        </w:rPr>
        <w:t>)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และวัดมูลค่า</w:t>
      </w:r>
      <w:r w:rsidR="00CD08C3">
        <w:rPr>
          <w:rFonts w:asciiTheme="majorBidi" w:hAnsiTheme="majorBidi" w:cstheme="majorBidi" w:hint="cs"/>
          <w:sz w:val="30"/>
          <w:szCs w:val="30"/>
          <w:cs/>
        </w:rPr>
        <w:t>เมื่อเริ่มแรก</w:t>
      </w:r>
      <w:r w:rsidRPr="0035030C">
        <w:rPr>
          <w:rFonts w:asciiTheme="majorBidi" w:hAnsiTheme="majorBidi" w:cstheme="majorBidi"/>
          <w:sz w:val="30"/>
          <w:szCs w:val="30"/>
          <w:cs/>
        </w:rPr>
        <w:t>ด้วยมูลค่ายุติธรรม</w:t>
      </w:r>
      <w:r w:rsidR="00CD08C3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="005C502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สินทรัพย์ทางการเงินและหนี้สินทางการเงินที่</w:t>
      </w:r>
      <w:r w:rsidR="00CC3BBB" w:rsidRPr="00CC3BBB">
        <w:rPr>
          <w:rFonts w:asciiTheme="majorBidi" w:hAnsiTheme="majorBidi"/>
          <w:sz w:val="30"/>
          <w:szCs w:val="30"/>
          <w:cs/>
        </w:rPr>
        <w:t>ไม่ได้วัดมูลค่าด้วยมูลค่ายุติธรรมผ่านกำไรหรือขาดทุนจะรวมหรือหัก</w:t>
      </w:r>
      <w:r w:rsidRPr="0035030C">
        <w:rPr>
          <w:rFonts w:asciiTheme="majorBidi" w:hAnsiTheme="majorBidi" w:cstheme="majorBidi"/>
          <w:sz w:val="30"/>
          <w:szCs w:val="30"/>
          <w:cs/>
        </w:rPr>
        <w:t>ต้นทุนการทำรายการที่เกี่ยวข้องโดยตรงกับการได้มาหรือการออกตราสาร</w:t>
      </w:r>
      <w:r w:rsidR="00CC3BBB" w:rsidRPr="00B72F6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ด้วย</w:t>
      </w:r>
    </w:p>
    <w:p w14:paraId="775A341B" w14:textId="601BA9CC" w:rsidR="00D36992" w:rsidRPr="00B72F6B" w:rsidRDefault="00D36992">
      <w:pPr>
        <w:spacing w:line="240" w:lineRule="auto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</w:p>
    <w:p w14:paraId="3B94BDC2" w14:textId="72F68BB3" w:rsidR="00820BF5" w:rsidRPr="0035030C" w:rsidRDefault="00820BF5" w:rsidP="00820BF5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หรือมูลค่ายุติธรรมผ่านกำไรหรือขาดทุน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7B8D5C30" w14:textId="77777777" w:rsidR="00D36992" w:rsidRPr="0035030C" w:rsidRDefault="00D36992" w:rsidP="004204FC">
      <w:pPr>
        <w:pStyle w:val="BodyText"/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EA441A" w14:textId="68CF80CE" w:rsidR="00D36992" w:rsidRPr="0035030C" w:rsidRDefault="00820BF5" w:rsidP="004204FC">
      <w:pPr>
        <w:pStyle w:val="BodyText"/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 xml:space="preserve">ณ วันที่รับรู้รายการเมื่อเริ่มแรก </w:t>
      </w:r>
      <w:r w:rsidRPr="0035030C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หนี้สินทางการเงินจัดประเภทด้วยราคาทุนตัดจำหน่ายตามวิธีดอกเบี้ยที่แท้จริงดอกเบี้ยจ่าย</w:t>
      </w:r>
      <w:r w:rsidRPr="0035030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color w:val="000000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</w:t>
      </w:r>
      <w:r w:rsidRPr="0035030C">
        <w:rPr>
          <w:rFonts w:asciiTheme="majorBidi" w:hAnsiTheme="majorBidi" w:cstheme="majorBidi"/>
          <w:sz w:val="30"/>
          <w:szCs w:val="30"/>
          <w:cs/>
        </w:rPr>
        <w:t>ขาดทุน</w:t>
      </w:r>
    </w:p>
    <w:p w14:paraId="5E07B59F" w14:textId="086C314F" w:rsidR="00882E72" w:rsidRDefault="00882E72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32A0D01" w14:textId="06434701" w:rsidR="00820BF5" w:rsidRPr="0035030C" w:rsidRDefault="00820BF5" w:rsidP="00682EB5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</w:p>
    <w:p w14:paraId="3BDF0CA6" w14:textId="77777777" w:rsidR="00D36992" w:rsidRPr="0035030C" w:rsidRDefault="00D36992" w:rsidP="00682EB5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9366C5" w14:textId="32107180" w:rsidR="00820BF5" w:rsidRPr="0035030C" w:rsidRDefault="00820BF5" w:rsidP="00682EB5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รายได้ดอกเบี้ยคำนวณโดยใช้วิธีดอกเบี้ยที่แท้จริง กำไรและขาดทุนจากอัตราแลกเปลี่ยนและผลขาดทุนด้านเครดิตที่คาดว่าจะเกิดขึ้นรับรู้ในกำไรหรือขาดทุน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กำไรและขาดทุนสุทธิอื่นรับรู้ในกำไรขาดทุนเบ็ดเสร็จอื่น เมื่อมีการ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31BE8DDE" w14:textId="225179C4" w:rsidR="0098781C" w:rsidRDefault="0098781C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41F185C" w14:textId="76F50B47" w:rsidR="00820BF5" w:rsidRPr="0035030C" w:rsidRDefault="00820BF5" w:rsidP="00820BF5">
      <w:pPr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6E0B0C06" w14:textId="204DCF74" w:rsidR="00D36992" w:rsidRPr="0035030C" w:rsidRDefault="00D36992">
      <w:pPr>
        <w:spacing w:line="240" w:lineRule="auto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</w:p>
    <w:p w14:paraId="650BBD7D" w14:textId="56A0B34A" w:rsidR="00820BF5" w:rsidRPr="0035030C" w:rsidRDefault="00820BF5" w:rsidP="00985826">
      <w:pPr>
        <w:pStyle w:val="BodyText"/>
        <w:numPr>
          <w:ilvl w:val="0"/>
          <w:numId w:val="21"/>
        </w:numPr>
        <w:shd w:val="clear" w:color="auto" w:fill="FFFFFF"/>
        <w:tabs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35030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408C04CB" w14:textId="77777777" w:rsidR="00D36992" w:rsidRPr="00B57F06" w:rsidRDefault="00D36992" w:rsidP="00820BF5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14:paraId="0E7144FF" w14:textId="765546DA" w:rsidR="00682EB5" w:rsidRPr="00B57F06" w:rsidRDefault="00820BF5" w:rsidP="00820BF5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B57F06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1B31C970" w14:textId="62F0312F" w:rsidR="00682EB5" w:rsidRPr="00B57F06" w:rsidRDefault="00682EB5" w:rsidP="007F176D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eastAsia="Calibri" w:hAnsiTheme="majorBidi" w:cstheme="majorBidi"/>
          <w:color w:val="000000" w:themeColor="text1"/>
          <w:sz w:val="24"/>
          <w:szCs w:val="24"/>
          <w:shd w:val="clear" w:color="auto" w:fill="D9D9D9" w:themeFill="background1" w:themeFillShade="D9"/>
          <w:cs/>
        </w:rPr>
      </w:pPr>
    </w:p>
    <w:p w14:paraId="3E34E749" w14:textId="23C521AD" w:rsidR="00820BF5" w:rsidRPr="00B57F06" w:rsidRDefault="00820BF5" w:rsidP="00820BF5">
      <w:pPr>
        <w:pStyle w:val="BodyText"/>
        <w:tabs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57F06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B57F06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</w:p>
    <w:p w14:paraId="0E99A51A" w14:textId="77777777" w:rsidR="00820BF5" w:rsidRPr="00B57F06" w:rsidRDefault="00820BF5" w:rsidP="00820BF5">
      <w:pPr>
        <w:tabs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14:paraId="375F9829" w14:textId="00AB1340" w:rsidR="00820BF5" w:rsidRPr="00B57F06" w:rsidRDefault="00820BF5" w:rsidP="00820BF5">
      <w:pPr>
        <w:pStyle w:val="BodyText"/>
        <w:tabs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B57F06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695D1BD5" w14:textId="2AB910AC" w:rsidR="00882E72" w:rsidRDefault="00882E72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p w14:paraId="70B1A7CF" w14:textId="281BC40E" w:rsidR="00D36992" w:rsidRPr="0035030C" w:rsidRDefault="00820BF5" w:rsidP="007F176D">
      <w:pPr>
        <w:pStyle w:val="BodyText"/>
        <w:tabs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5030C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สินทรัพย์ทางการเงินและหนี้สินทางการเงินจะหักกลบกันเพื่อรายงานใน</w:t>
      </w:r>
      <w:r w:rsidR="004B049D">
        <w:rPr>
          <w:rFonts w:asciiTheme="majorBidi" w:hAnsiTheme="majorBidi" w:cstheme="majorBidi"/>
          <w:color w:val="000000"/>
          <w:sz w:val="30"/>
          <w:szCs w:val="30"/>
          <w:cs/>
        </w:rPr>
        <w:t>งบฐานะการเงิน</w:t>
      </w:r>
      <w:r w:rsidRPr="0035030C">
        <w:rPr>
          <w:rFonts w:asciiTheme="majorBidi" w:hAnsiTheme="majorBidi" w:cstheme="majorBidi"/>
          <w:color w:val="000000"/>
          <w:sz w:val="30"/>
          <w:szCs w:val="30"/>
          <w:cs/>
        </w:rPr>
        <w:t>ด้วยจำนวนสุทธิ</w:t>
      </w:r>
      <w:r w:rsidR="00882E72">
        <w:rPr>
          <w:rFonts w:asciiTheme="majorBidi" w:hAnsiTheme="majorBidi" w:cstheme="majorBidi"/>
          <w:color w:val="000000"/>
          <w:sz w:val="30"/>
          <w:szCs w:val="30"/>
        </w:rPr>
        <w:br/>
      </w:r>
      <w:r w:rsidRPr="0035030C">
        <w:rPr>
          <w:rFonts w:asciiTheme="majorBidi" w:hAnsiTheme="majorBidi" w:cstheme="majorBidi"/>
          <w:color w:val="000000"/>
          <w:sz w:val="30"/>
          <w:szCs w:val="30"/>
          <w:cs/>
        </w:rPr>
        <w:t>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3B2444B1" w14:textId="77777777" w:rsidR="00D36992" w:rsidRPr="0035030C" w:rsidRDefault="00D36992" w:rsidP="007F176D">
      <w:pPr>
        <w:pStyle w:val="BodyText"/>
        <w:tabs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72D2CFDA" w14:textId="3FC2B9E8" w:rsidR="00820BF5" w:rsidRPr="0035030C" w:rsidRDefault="00820BF5" w:rsidP="00985826">
      <w:pPr>
        <w:pStyle w:val="BodyText"/>
        <w:numPr>
          <w:ilvl w:val="0"/>
          <w:numId w:val="21"/>
        </w:numPr>
        <w:shd w:val="clear" w:color="auto" w:fill="FFFFFF"/>
        <w:tabs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การตัดจำหน่าย </w:t>
      </w:r>
    </w:p>
    <w:p w14:paraId="33F36348" w14:textId="77777777" w:rsidR="00F14576" w:rsidRPr="0035030C" w:rsidRDefault="00F14576" w:rsidP="00F14576">
      <w:pPr>
        <w:pStyle w:val="Bo-H2Main"/>
        <w:numPr>
          <w:ilvl w:val="0"/>
          <w:numId w:val="0"/>
        </w:numPr>
        <w:ind w:left="540"/>
        <w:rPr>
          <w:rFonts w:asciiTheme="majorBidi" w:hAnsiTheme="majorBidi" w:cstheme="majorBidi"/>
          <w:b w:val="0"/>
          <w:bCs w:val="0"/>
          <w:i w:val="0"/>
          <w:iCs w:val="0"/>
          <w:sz w:val="24"/>
          <w:szCs w:val="24"/>
          <w:highlight w:val="yellow"/>
        </w:rPr>
      </w:pPr>
    </w:p>
    <w:p w14:paraId="1C7CCAFE" w14:textId="22A1CAF2" w:rsidR="00820BF5" w:rsidRPr="0035030C" w:rsidRDefault="00820BF5" w:rsidP="00820BF5">
      <w:pPr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7A844238" w14:textId="77777777" w:rsidR="00820BF5" w:rsidRPr="0035030C" w:rsidRDefault="00820BF5" w:rsidP="00981D42">
      <w:pPr>
        <w:pStyle w:val="Bo-H2Main"/>
        <w:numPr>
          <w:ilvl w:val="0"/>
          <w:numId w:val="0"/>
        </w:numPr>
        <w:ind w:left="540"/>
        <w:rPr>
          <w:rFonts w:asciiTheme="majorBidi" w:hAnsiTheme="majorBidi" w:cstheme="majorBidi"/>
          <w:b w:val="0"/>
          <w:bCs w:val="0"/>
          <w:i w:val="0"/>
          <w:iCs w:val="0"/>
          <w:sz w:val="24"/>
          <w:szCs w:val="24"/>
          <w:highlight w:val="yellow"/>
        </w:rPr>
      </w:pPr>
    </w:p>
    <w:p w14:paraId="3EED5747" w14:textId="0381AEA4" w:rsidR="00820BF5" w:rsidRPr="0035030C" w:rsidRDefault="00820BF5" w:rsidP="00985826">
      <w:pPr>
        <w:pStyle w:val="BodyText"/>
        <w:numPr>
          <w:ilvl w:val="0"/>
          <w:numId w:val="21"/>
        </w:numPr>
        <w:shd w:val="clear" w:color="auto" w:fill="FFFFFF"/>
        <w:tabs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35030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ดอกเบี้ย </w:t>
      </w:r>
    </w:p>
    <w:p w14:paraId="267EDBBD" w14:textId="77777777" w:rsidR="00F14576" w:rsidRPr="0035030C" w:rsidRDefault="00F14576" w:rsidP="00F14576">
      <w:pPr>
        <w:pStyle w:val="Bo-H2Main"/>
        <w:numPr>
          <w:ilvl w:val="0"/>
          <w:numId w:val="0"/>
        </w:numPr>
        <w:ind w:left="540"/>
        <w:rPr>
          <w:rFonts w:asciiTheme="majorBidi" w:hAnsiTheme="majorBidi" w:cstheme="majorBidi"/>
          <w:b w:val="0"/>
          <w:bCs w:val="0"/>
          <w:i w:val="0"/>
          <w:iCs w:val="0"/>
          <w:sz w:val="24"/>
          <w:szCs w:val="24"/>
        </w:rPr>
      </w:pPr>
    </w:p>
    <w:p w14:paraId="323A1F3A" w14:textId="3D5950D5" w:rsidR="00820BF5" w:rsidRPr="0035030C" w:rsidRDefault="00820BF5" w:rsidP="00981D42">
      <w:pPr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69D5B5B4" w14:textId="77777777" w:rsidR="00820BF5" w:rsidRPr="0098781C" w:rsidRDefault="00820BF5" w:rsidP="0098781C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718F245A" w14:textId="77777777" w:rsidR="000162F3" w:rsidRPr="0035030C" w:rsidRDefault="000162F3" w:rsidP="00E35F51">
      <w:pPr>
        <w:pStyle w:val="Bo-H2Main"/>
        <w:ind w:hanging="54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เงินสดและรายการเทียบเท่าเงินสด</w:t>
      </w:r>
    </w:p>
    <w:p w14:paraId="1B72745A" w14:textId="77777777" w:rsidR="000162F3" w:rsidRPr="0035030C" w:rsidRDefault="000162F3" w:rsidP="0081515D">
      <w:pPr>
        <w:pStyle w:val="Bo-Blankline"/>
        <w:rPr>
          <w:rFonts w:asciiTheme="majorBidi" w:hAnsiTheme="majorBidi" w:cstheme="majorBidi"/>
          <w:sz w:val="30"/>
          <w:szCs w:val="30"/>
          <w:highlight w:val="yellow"/>
          <w:cs/>
        </w:rPr>
      </w:pPr>
    </w:p>
    <w:p w14:paraId="729A032E" w14:textId="423DCE02" w:rsidR="00605BAD" w:rsidRPr="0035030C" w:rsidRDefault="00605BAD" w:rsidP="00127161">
      <w:pPr>
        <w:pStyle w:val="Bo-C1Content"/>
        <w:rPr>
          <w:rFonts w:asciiTheme="majorBidi" w:eastAsia="Calibri" w:hAnsiTheme="majorBidi" w:cstheme="majorBidi"/>
          <w:color w:val="000000"/>
          <w:lang w:eastAsia="en-GB"/>
        </w:rPr>
      </w:pPr>
      <w:r w:rsidRPr="0035030C">
        <w:rPr>
          <w:rFonts w:asciiTheme="majorBidi" w:eastAsia="Calibri" w:hAnsiTheme="majorBidi" w:cstheme="majorBidi"/>
          <w:color w:val="000000"/>
          <w:cs/>
          <w:lang w:eastAsia="en-GB"/>
        </w:rPr>
        <w:t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 เงินเบิกเกินบัญชีธนาคารซึ่งจะต้องชำระคืนเมื่อทวงถามถือเป็นส่วนหนึ่งของเงินสดและรายการเทียบเท่าเงินสดในงบกระแสเงินสด</w:t>
      </w:r>
    </w:p>
    <w:p w14:paraId="71668E56" w14:textId="64B91292" w:rsidR="00127161" w:rsidRPr="0035030C" w:rsidRDefault="00127161" w:rsidP="004E2A2B">
      <w:pPr>
        <w:pStyle w:val="Bo-Blankline"/>
        <w:rPr>
          <w:rFonts w:asciiTheme="majorBidi" w:hAnsiTheme="majorBidi" w:cstheme="majorBidi"/>
          <w:sz w:val="30"/>
          <w:szCs w:val="30"/>
          <w:highlight w:val="yellow"/>
          <w:cs/>
        </w:rPr>
      </w:pPr>
    </w:p>
    <w:p w14:paraId="0A2936A0" w14:textId="12DBFE54" w:rsidR="00FA0874" w:rsidRPr="0035030C" w:rsidRDefault="00FA0874" w:rsidP="008F12EE">
      <w:pPr>
        <w:pStyle w:val="Bo-H2Main"/>
        <w:ind w:hanging="54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ลูกหนี้การค้</w:t>
      </w:r>
      <w:r w:rsidR="00324807" w:rsidRPr="0035030C">
        <w:rPr>
          <w:rFonts w:asciiTheme="majorBidi" w:hAnsiTheme="majorBidi" w:cstheme="majorBidi"/>
          <w:cs/>
        </w:rPr>
        <w:t>า</w:t>
      </w:r>
    </w:p>
    <w:p w14:paraId="6A213D5D" w14:textId="77777777" w:rsidR="000162F3" w:rsidRPr="0035030C" w:rsidRDefault="000162F3" w:rsidP="0081515D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6E6B8707" w14:textId="74462AD4" w:rsidR="00324807" w:rsidRPr="0035030C" w:rsidRDefault="00324807" w:rsidP="00324807">
      <w:pPr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cs/>
          <w:lang w:val="x-none" w:eastAsia="x-none"/>
        </w:rPr>
      </w:pPr>
      <w:r w:rsidRPr="0035030C">
        <w:rPr>
          <w:rFonts w:asciiTheme="majorBidi" w:hAnsiTheme="majorBidi" w:cstheme="majorBidi"/>
          <w:color w:val="000000"/>
          <w:sz w:val="30"/>
          <w:szCs w:val="30"/>
          <w:cs/>
          <w:lang w:val="x-none" w:eastAsia="x-none"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  <w:r w:rsidR="003F02FB" w:rsidRPr="003F02FB">
        <w:rPr>
          <w:rFonts w:asciiTheme="majorBidi" w:hAnsiTheme="majorBidi"/>
          <w:color w:val="000000"/>
          <w:sz w:val="30"/>
          <w:szCs w:val="30"/>
          <w:cs/>
          <w:lang w:val="x-none" w:eastAsia="x-none"/>
        </w:rPr>
        <w:t>กลุ่มบริษัทไม่สามารถคาดการณ์ได้อย่างสมเหตุสมผลว่าจะได้รับคืนเงิน</w:t>
      </w:r>
      <w:r w:rsidRPr="0035030C">
        <w:rPr>
          <w:rFonts w:asciiTheme="majorBidi" w:hAnsiTheme="majorBidi" w:cstheme="majorBidi"/>
          <w:color w:val="000000"/>
          <w:sz w:val="30"/>
          <w:szCs w:val="30"/>
          <w:cs/>
          <w:lang w:val="x-none" w:eastAsia="x-none"/>
        </w:rPr>
        <w:t xml:space="preserve"> </w:t>
      </w:r>
    </w:p>
    <w:p w14:paraId="2E27F7E7" w14:textId="4C3D2653" w:rsidR="00882E72" w:rsidRDefault="00882E72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E5E232C" w14:textId="39B97777" w:rsidR="00324807" w:rsidRPr="0035030C" w:rsidRDefault="00324807" w:rsidP="00324807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5030C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1B28D1CC" w14:textId="77777777" w:rsidR="00D36992" w:rsidRPr="0035030C" w:rsidRDefault="00D36992" w:rsidP="00324807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highlight w:val="cyan"/>
        </w:rPr>
      </w:pPr>
    </w:p>
    <w:p w14:paraId="6FCE2550" w14:textId="77777777" w:rsidR="000162F3" w:rsidRPr="0035030C" w:rsidRDefault="000162F3" w:rsidP="008F12EE">
      <w:pPr>
        <w:pStyle w:val="Bo-H2Main"/>
        <w:ind w:hanging="54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สินค้าคงเหลือ</w:t>
      </w:r>
    </w:p>
    <w:p w14:paraId="527A625A" w14:textId="77777777" w:rsidR="000162F3" w:rsidRPr="0035030C" w:rsidRDefault="000162F3" w:rsidP="0081515D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18183BBC" w14:textId="7BC87124" w:rsidR="007A1AC1" w:rsidRDefault="00230039" w:rsidP="007A1AC1">
      <w:pPr>
        <w:pStyle w:val="Bo-C1Content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35030C">
        <w:rPr>
          <w:rFonts w:asciiTheme="majorBidi" w:hAnsiTheme="majorBidi" w:cstheme="majorBidi"/>
          <w:color w:val="0000FF"/>
          <w:cs/>
        </w:rPr>
        <w:t xml:space="preserve"> </w:t>
      </w:r>
      <w:bookmarkStart w:id="0" w:name="_Hlk87562734"/>
      <w:r w:rsidRPr="0035030C">
        <w:rPr>
          <w:rFonts w:asciiTheme="majorBidi" w:hAnsiTheme="majorBidi" w:cstheme="majorBidi"/>
          <w:cs/>
        </w:rPr>
        <w:t>ต้นทุนของสินค้าสำเร็จรูป</w:t>
      </w:r>
      <w:r w:rsidRPr="0035030C">
        <w:rPr>
          <w:rFonts w:asciiTheme="majorBidi" w:hAnsiTheme="majorBidi" w:cstheme="majorBidi"/>
          <w:cs/>
          <w:lang w:val="en-US"/>
        </w:rPr>
        <w:t>ประเภท</w:t>
      </w:r>
      <w:r w:rsidRPr="0035030C">
        <w:rPr>
          <w:rFonts w:asciiTheme="majorBidi" w:hAnsiTheme="majorBidi" w:cstheme="majorBidi"/>
          <w:cs/>
        </w:rPr>
        <w:t xml:space="preserve">น้ำมันเชื้อเพลิงและก๊าซธรรมชาติคำนวณโดยใช้วิธีเข้าก่อนออกก่อน </w:t>
      </w:r>
      <w:r w:rsidRPr="0035030C">
        <w:rPr>
          <w:rFonts w:asciiTheme="majorBidi" w:hAnsiTheme="majorBidi" w:cstheme="majorBidi"/>
          <w:cs/>
          <w:lang w:val="en-US"/>
        </w:rPr>
        <w:t xml:space="preserve">ต้นทุนของสินค้าอื่นคำนวณโดยใช้วิธีถัวเฉลี่ยถ่วงน้ำหนัก </w:t>
      </w:r>
      <w:r w:rsidRPr="0035030C">
        <w:rPr>
          <w:rFonts w:asciiTheme="majorBidi" w:hAnsiTheme="majorBidi" w:cstheme="majorBidi"/>
          <w:cs/>
        </w:rPr>
        <w:t xml:space="preserve">ราคาทุนรวมถึงต้นทุนทางตรงที่เกี่ยวข้องกับการได้มาของสินค้าคงเหลือ </w:t>
      </w:r>
      <w:bookmarkEnd w:id="0"/>
      <w:r w:rsidRPr="0035030C">
        <w:rPr>
          <w:rFonts w:asciiTheme="majorBidi" w:hAnsiTheme="majorBidi" w:cstheme="majorBidi"/>
          <w:cs/>
        </w:rPr>
        <w:t>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 ทั้งนี้ 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7281C691" w14:textId="77777777" w:rsidR="007A1AC1" w:rsidRDefault="007A1AC1" w:rsidP="00BF3B7D">
      <w:pPr>
        <w:pStyle w:val="Bo-C1Content"/>
        <w:ind w:left="0"/>
        <w:rPr>
          <w:rFonts w:asciiTheme="majorBidi" w:hAnsiTheme="majorBidi" w:cstheme="majorBidi"/>
        </w:rPr>
      </w:pPr>
    </w:p>
    <w:p w14:paraId="1EFDFE7D" w14:textId="0EDAA2B6" w:rsidR="007A1AC1" w:rsidRDefault="007A1AC1" w:rsidP="007A1AC1">
      <w:pPr>
        <w:pStyle w:val="Bo-C1Content"/>
        <w:rPr>
          <w:rFonts w:asciiTheme="majorBidi" w:hAnsiTheme="majorBidi" w:cstheme="majorBidi"/>
        </w:rPr>
      </w:pPr>
      <w:r w:rsidRPr="007A1AC1">
        <w:rPr>
          <w:rFonts w:asciiTheme="majorBidi" w:hAnsiTheme="majorBidi" w:cstheme="majorBidi"/>
          <w:cs/>
        </w:rPr>
        <w:t>สิทธิในการได้รับคืนสินค้าวัดมูลค่าด้วยมูลค่าตามบัญชีเดิมของสินค้าคงเหลือที่ขายหักต้นทุนที่คาดว่าจะเกิดขึ้นในการรับคืนและขาดทุนจากการลดมูลค่าของสินค้าดังกล่าว สิทธิในการได้รับคืนสินค้าได้รับการทบทวน ณ ทุกวันที่รายงานและปรับปรุงกับจำนวนที่รับรู้เป็นต้นทุนขาย</w:t>
      </w:r>
    </w:p>
    <w:p w14:paraId="000D8A08" w14:textId="77777777" w:rsidR="007A1AC1" w:rsidRPr="0035030C" w:rsidRDefault="007A1AC1" w:rsidP="007A1AC1">
      <w:pPr>
        <w:pStyle w:val="Bo-C1Content"/>
        <w:ind w:firstLine="720"/>
        <w:rPr>
          <w:rFonts w:asciiTheme="majorBidi" w:hAnsiTheme="majorBidi" w:cstheme="majorBidi"/>
        </w:rPr>
      </w:pPr>
    </w:p>
    <w:p w14:paraId="6FF540DB" w14:textId="2583AF6A" w:rsidR="00467BA8" w:rsidRPr="0035030C" w:rsidRDefault="00467BA8" w:rsidP="00467BA8">
      <w:pPr>
        <w:pStyle w:val="Bo-H2Main"/>
        <w:ind w:hanging="540"/>
        <w:rPr>
          <w:rFonts w:asciiTheme="majorBidi" w:hAnsiTheme="majorBidi" w:cstheme="majorBidi"/>
        </w:rPr>
      </w:pPr>
      <w:r>
        <w:rPr>
          <w:rFonts w:asciiTheme="majorBidi" w:hAnsiTheme="majorBidi" w:hint="cs"/>
          <w:cs/>
        </w:rPr>
        <w:t>สินทรัพย์</w:t>
      </w:r>
      <w:r w:rsidRPr="00467BA8">
        <w:rPr>
          <w:rFonts w:asciiTheme="majorBidi" w:hAnsiTheme="majorBidi"/>
          <w:cs/>
        </w:rPr>
        <w:t>ไม่หมุนเวียนที่จัดประเภทเป็นสินทรัพย์ที่ถือไว้เพื่อขาย</w:t>
      </w:r>
    </w:p>
    <w:p w14:paraId="71AFA14B" w14:textId="77777777" w:rsidR="00467BA8" w:rsidRDefault="00467BA8" w:rsidP="00F013FF">
      <w:pPr>
        <w:pStyle w:val="Bo-C1Content"/>
        <w:rPr>
          <w:rFonts w:asciiTheme="majorBidi" w:hAnsiTheme="majorBidi"/>
        </w:rPr>
      </w:pPr>
    </w:p>
    <w:p w14:paraId="6CB61292" w14:textId="1BEFF1FD" w:rsidR="00467BA8" w:rsidRDefault="00467BA8" w:rsidP="00F013FF">
      <w:pPr>
        <w:pStyle w:val="Bo-C1Content"/>
        <w:rPr>
          <w:rFonts w:asciiTheme="majorBidi" w:hAnsiTheme="majorBidi"/>
        </w:rPr>
      </w:pPr>
      <w:r w:rsidRPr="00467BA8">
        <w:rPr>
          <w:rFonts w:asciiTheme="majorBidi" w:hAnsiTheme="majorBidi"/>
          <w:cs/>
        </w:rPr>
        <w:t>สินทรัพย์ไม่หมุนเวียนที่จัดประเภทเป็นสินทรัพย์ที่ถือไว้เพื่อขายเมื่อ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สินทรัพย์นั้นต่อไป สินทรัพย์วัดมูลค่าด้วยจำนวนที่ต่ำกว่าระหว่างมูลค่าตามบัญชีกับมูลค่ายุติธรรมหักต้นทุนในการขาย ขาดทุนจากการด้อยค่าสำหรับการจัดประเภทเป็นสินทรัพย์ที่ถือไว้เพื่อขายในครั้งแรกและผลกำไรและขาดทุนจากการวัดมูลค่าในภายหลังรับรู้ในกำไรหรือขาดทุน</w:t>
      </w:r>
    </w:p>
    <w:p w14:paraId="65D46297" w14:textId="1FD723E8" w:rsidR="00467BA8" w:rsidRDefault="00467BA8" w:rsidP="00F013FF">
      <w:pPr>
        <w:pStyle w:val="Bo-C1Content"/>
        <w:rPr>
          <w:rFonts w:asciiTheme="majorBidi" w:hAnsiTheme="majorBidi"/>
        </w:rPr>
      </w:pPr>
    </w:p>
    <w:p w14:paraId="6E2AB07C" w14:textId="5C13BF0F" w:rsidR="00882E72" w:rsidRDefault="00467BA8" w:rsidP="00882E72">
      <w:pPr>
        <w:pStyle w:val="Bo-C1Content"/>
        <w:rPr>
          <w:rFonts w:asciiTheme="majorBidi" w:hAnsiTheme="majorBidi"/>
          <w:cs/>
        </w:rPr>
      </w:pPr>
      <w:r w:rsidRPr="00467BA8">
        <w:rPr>
          <w:rFonts w:asciiTheme="majorBidi" w:hAnsiTheme="majorBidi"/>
          <w:cs/>
        </w:rPr>
        <w:t>สินทรัพย์ไม่มีตัวตนและอาคารและอุปกรณ์ที่ถูกจัดประเภทเป็นสินทรัพย์ที่ถือไว้เพื่อขายจะหยุดบันทึกค่าตัดจำหน่ายหรือค่าเสื่อมราคา รวมถึงเงินลงทุนตามวิธีส่วนได้เสียก็จะหยุดบันทึกตามวิธีส่วนได้เสีย</w:t>
      </w:r>
      <w:r w:rsidR="00882E72">
        <w:rPr>
          <w:rFonts w:asciiTheme="majorBidi" w:hAnsiTheme="majorBidi"/>
          <w:cs/>
        </w:rPr>
        <w:br w:type="page"/>
      </w:r>
    </w:p>
    <w:p w14:paraId="37CD1D92" w14:textId="0805301E" w:rsidR="000162F3" w:rsidRPr="0035030C" w:rsidRDefault="000162F3" w:rsidP="008F12EE">
      <w:pPr>
        <w:pStyle w:val="Bo-H2Main"/>
        <w:ind w:hanging="54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lastRenderedPageBreak/>
        <w:t>อสังหาริมทรัพย์เพื่อการลงทุน</w:t>
      </w:r>
    </w:p>
    <w:p w14:paraId="52F42BE6" w14:textId="77777777" w:rsidR="000162F3" w:rsidRPr="0035030C" w:rsidRDefault="000162F3" w:rsidP="0081515D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2383CD14" w14:textId="3F9E4C15" w:rsidR="00230039" w:rsidRPr="0035030C" w:rsidRDefault="00230039" w:rsidP="00230039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อสังหาริมทรัพย์เพื่อการลงทุนวัดมูลค่าด้วยราคาทุน</w:t>
      </w:r>
      <w:r w:rsidR="00597F2F" w:rsidRPr="00597F2F">
        <w:rPr>
          <w:rFonts w:asciiTheme="majorBidi" w:hAnsiTheme="majorBidi"/>
          <w:sz w:val="30"/>
          <w:szCs w:val="30"/>
          <w:cs/>
        </w:rPr>
        <w:t xml:space="preserve"> (รวมถึงต้นทุนการกู้ยืม)</w:t>
      </w:r>
      <w:r w:rsidR="00597F2F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หักค่าเสื่อมราคาสะส</w:t>
      </w:r>
      <w:r w:rsidR="00514444" w:rsidRPr="0035030C">
        <w:rPr>
          <w:rFonts w:asciiTheme="majorBidi" w:hAnsiTheme="majorBidi" w:cstheme="majorBidi"/>
          <w:sz w:val="30"/>
          <w:szCs w:val="30"/>
          <w:cs/>
        </w:rPr>
        <w:t>ม</w:t>
      </w:r>
      <w:r w:rsidRPr="0035030C">
        <w:rPr>
          <w:rFonts w:asciiTheme="majorBidi" w:hAnsiTheme="majorBidi" w:cstheme="majorBidi"/>
          <w:sz w:val="30"/>
          <w:szCs w:val="30"/>
          <w:cs/>
        </w:rPr>
        <w:t>และขาดทุนจากการด้อยค่า</w:t>
      </w:r>
    </w:p>
    <w:p w14:paraId="125F4FEF" w14:textId="7A15A5FF" w:rsidR="00514444" w:rsidRPr="0035030C" w:rsidRDefault="00514444" w:rsidP="00A75E10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6D8A4B3A" w14:textId="4DAC82AE" w:rsidR="00230039" w:rsidRPr="0035030C" w:rsidRDefault="00230039" w:rsidP="0023003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ค่าเสื่อมราคาคำนวณโดยวิธีเส้นตรงตามอายุการให้ประโยชน์โดยประมาณของอาคาร</w:t>
      </w:r>
      <w:r w:rsidR="00514444" w:rsidRPr="0035030C">
        <w:rPr>
          <w:rFonts w:asciiTheme="majorBidi" w:hAnsiTheme="majorBidi" w:cstheme="majorBidi"/>
          <w:sz w:val="30"/>
          <w:szCs w:val="30"/>
          <w:cs/>
        </w:rPr>
        <w:t>ชุด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ปีและรับรู้ในกำไรหรือขาดทุน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 </w:t>
      </w:r>
    </w:p>
    <w:p w14:paraId="6D74F43E" w14:textId="77777777" w:rsidR="00230039" w:rsidRPr="0035030C" w:rsidRDefault="00230039" w:rsidP="00230039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61FF198C" w14:textId="3E23391D" w:rsidR="00230039" w:rsidRPr="0035030C" w:rsidRDefault="00230039" w:rsidP="00230039">
      <w:pPr>
        <w:pStyle w:val="Bo-C1Content"/>
        <w:rPr>
          <w:rFonts w:asciiTheme="majorBidi" w:hAnsiTheme="majorBidi" w:cstheme="majorBidi"/>
          <w:highlight w:val="yellow"/>
        </w:rPr>
      </w:pPr>
      <w:r w:rsidRPr="0035030C">
        <w:rPr>
          <w:rFonts w:asciiTheme="majorBidi" w:hAnsiTheme="majorBidi" w:cstheme="majorBidi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 </w:t>
      </w:r>
    </w:p>
    <w:p w14:paraId="533AA365" w14:textId="1A94F6BA" w:rsidR="00757233" w:rsidRPr="00757233" w:rsidRDefault="00757233" w:rsidP="00757233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007D3312" w14:textId="77777777" w:rsidR="000162F3" w:rsidRPr="0035030C" w:rsidRDefault="000162F3" w:rsidP="008F12EE">
      <w:pPr>
        <w:pStyle w:val="Bo-H2Main"/>
        <w:ind w:hanging="54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ที่ดิน อาคารและอุปกรณ์</w:t>
      </w:r>
    </w:p>
    <w:p w14:paraId="5E1CE1C6" w14:textId="77777777" w:rsidR="000162F3" w:rsidRPr="0035030C" w:rsidRDefault="000162F3" w:rsidP="0081515D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633007EA" w14:textId="5816B5A0" w:rsidR="00757233" w:rsidRDefault="00514444" w:rsidP="0075723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663A34B8" w14:textId="77777777" w:rsidR="00882E72" w:rsidRDefault="00882E72" w:rsidP="00757233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EDD4481" w14:textId="68FEAF3A" w:rsidR="00514444" w:rsidRDefault="00757233" w:rsidP="00514444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/>
          <w:sz w:val="30"/>
          <w:szCs w:val="30"/>
        </w:rPr>
      </w:pPr>
      <w:r w:rsidRPr="00757233">
        <w:rPr>
          <w:rFonts w:asciiTheme="majorBidi" w:hAnsiTheme="majorBidi"/>
          <w:sz w:val="30"/>
          <w:szCs w:val="30"/>
          <w:cs/>
        </w:rPr>
        <w:t>ราคาทุนรวมถึงต้นทุนการกู้ยืม</w:t>
      </w:r>
      <w:r w:rsidR="00616E68">
        <w:rPr>
          <w:rFonts w:asciiTheme="majorBidi" w:hAnsiTheme="majorBidi"/>
          <w:sz w:val="30"/>
          <w:szCs w:val="30"/>
        </w:rPr>
        <w:t xml:space="preserve"> </w:t>
      </w:r>
      <w:r w:rsidRPr="00757233">
        <w:rPr>
          <w:rFonts w:asciiTheme="majorBidi" w:hAnsiTheme="majorBidi"/>
          <w:sz w:val="30"/>
          <w:szCs w:val="30"/>
          <w:cs/>
        </w:rPr>
        <w:t>ต้นทุนในการรื้อถอน การขนย้าย การบูรณะสถานที่ตั้งของสินทรัพย์</w:t>
      </w:r>
    </w:p>
    <w:p w14:paraId="5C7D6E7E" w14:textId="77777777" w:rsidR="00757233" w:rsidRPr="0035030C" w:rsidRDefault="00757233" w:rsidP="00514444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5A1AFF8C" w14:textId="77777777" w:rsidR="00D36992" w:rsidRPr="0035030C" w:rsidRDefault="00514444" w:rsidP="00A75E10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35030C">
        <w:rPr>
          <w:rFonts w:asciiTheme="majorBidi" w:hAnsiTheme="majorBidi" w:cstheme="majorBidi"/>
          <w:color w:val="auto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6E8F0F75" w14:textId="77777777" w:rsidR="00D36992" w:rsidRPr="0035030C" w:rsidRDefault="00D36992" w:rsidP="00A75E10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033185AC" w14:textId="77777777" w:rsidR="00FE10AE" w:rsidRPr="0035030C" w:rsidRDefault="00FE10AE" w:rsidP="00FE10AE">
      <w:pPr>
        <w:pStyle w:val="Bo-H3Subhead"/>
        <w:rPr>
          <w:rFonts w:asciiTheme="majorBidi" w:hAnsiTheme="majorBidi" w:cstheme="majorBidi"/>
          <w:highlight w:val="yellow"/>
        </w:rPr>
      </w:pPr>
      <w:r w:rsidRPr="0035030C">
        <w:rPr>
          <w:rFonts w:asciiTheme="majorBidi" w:hAnsiTheme="majorBidi" w:cstheme="majorBidi"/>
          <w:cs/>
        </w:rPr>
        <w:t>ต้นทุนที่เกิดขึ้นในภายหลัง</w:t>
      </w:r>
    </w:p>
    <w:p w14:paraId="54A6710B" w14:textId="77777777" w:rsidR="00FE10AE" w:rsidRPr="0035030C" w:rsidRDefault="00FE10AE" w:rsidP="00FE10AE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011BCA9D" w14:textId="13FBBEA6" w:rsidR="00FE10AE" w:rsidRPr="0035030C" w:rsidRDefault="00FE10AE" w:rsidP="00FE10AE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35030C">
        <w:rPr>
          <w:rFonts w:asciiTheme="majorBidi" w:hAnsiTheme="majorBidi" w:cstheme="majorBidi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3BC521C4" w14:textId="14AD1D78" w:rsidR="00A75E10" w:rsidRPr="0035030C" w:rsidRDefault="00A75E10" w:rsidP="00A75E10">
      <w:pPr>
        <w:pStyle w:val="Bo-Blankline"/>
        <w:rPr>
          <w:rFonts w:asciiTheme="majorBidi" w:hAnsiTheme="majorBidi" w:cstheme="majorBidi"/>
          <w:highlight w:val="yellow"/>
        </w:rPr>
      </w:pPr>
    </w:p>
    <w:p w14:paraId="0C437811" w14:textId="77777777" w:rsidR="000162F3" w:rsidRPr="0035030C" w:rsidRDefault="000162F3" w:rsidP="0072630E">
      <w:pPr>
        <w:pStyle w:val="Bo-H3Subhead"/>
        <w:rPr>
          <w:rFonts w:asciiTheme="majorBidi" w:hAnsiTheme="majorBidi" w:cstheme="majorBidi"/>
          <w:lang w:val="en-US"/>
        </w:rPr>
      </w:pPr>
      <w:r w:rsidRPr="002F677C">
        <w:rPr>
          <w:rFonts w:asciiTheme="majorBidi" w:hAnsiTheme="majorBidi" w:cstheme="majorBidi"/>
          <w:cs/>
          <w:lang w:val="en-US"/>
        </w:rPr>
        <w:t>ค่าเสื่อม</w:t>
      </w:r>
      <w:r w:rsidRPr="0035030C">
        <w:rPr>
          <w:rFonts w:asciiTheme="majorBidi" w:hAnsiTheme="majorBidi" w:cstheme="majorBidi"/>
          <w:cs/>
          <w:lang w:val="en-US"/>
        </w:rPr>
        <w:t>ราคา</w:t>
      </w:r>
    </w:p>
    <w:p w14:paraId="1361DE79" w14:textId="77777777" w:rsidR="000162F3" w:rsidRPr="0035030C" w:rsidRDefault="000162F3" w:rsidP="0081515D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29A7AB27" w14:textId="7BEDEC3A" w:rsidR="00FF7947" w:rsidRPr="0035030C" w:rsidRDefault="008F1D41" w:rsidP="00FF7947">
      <w:pPr>
        <w:pStyle w:val="Bo-C1Content"/>
        <w:rPr>
          <w:rFonts w:asciiTheme="majorBidi" w:hAnsiTheme="majorBidi" w:cstheme="majorBidi"/>
          <w:lang w:val="en-US"/>
        </w:rPr>
      </w:pPr>
      <w:r w:rsidRPr="0035030C">
        <w:rPr>
          <w:rFonts w:asciiTheme="majorBidi" w:hAnsiTheme="majorBidi" w:cstheme="majorBidi"/>
          <w:cs/>
        </w:rPr>
        <w:t>ค่าเสื่อมราคาคำนวณ</w:t>
      </w:r>
      <w:r w:rsidRPr="0035030C">
        <w:rPr>
          <w:rFonts w:asciiTheme="majorBidi" w:eastAsia="Calibri" w:hAnsiTheme="majorBidi" w:cstheme="majorBidi"/>
          <w:color w:val="000000"/>
          <w:cs/>
        </w:rPr>
        <w:t>โดย</w:t>
      </w:r>
      <w:r w:rsidRPr="0035030C">
        <w:rPr>
          <w:rFonts w:asciiTheme="majorBidi" w:hAnsiTheme="majorBidi" w:cstheme="majorBidi"/>
          <w:cs/>
        </w:rPr>
        <w:t>วิธีเส้นตรงตามเกณฑ์อายุการให้ประโยชน์โดยประมาณของแต่ละส่วนประกอบของสินทรัพย์ หรือ</w:t>
      </w:r>
      <w:r w:rsidR="00B70434" w:rsidRPr="0035030C">
        <w:rPr>
          <w:rFonts w:asciiTheme="majorBidi" w:hAnsiTheme="majorBidi" w:cstheme="majorBidi"/>
          <w:cs/>
        </w:rPr>
        <w:t>วิธีตาม</w:t>
      </w:r>
      <w:r w:rsidRPr="0035030C">
        <w:rPr>
          <w:rFonts w:asciiTheme="majorBidi" w:hAnsiTheme="majorBidi" w:cstheme="majorBidi"/>
          <w:cs/>
        </w:rPr>
        <w:t>หน่วยของผลผลิตของสินทรัพย์ที่เกี่ยวข้อง</w:t>
      </w:r>
      <w:r w:rsidRPr="0035030C">
        <w:rPr>
          <w:rFonts w:asciiTheme="majorBidi" w:hAnsiTheme="majorBidi" w:cstheme="majorBidi"/>
        </w:rPr>
        <w:t xml:space="preserve"> </w:t>
      </w:r>
      <w:r w:rsidRPr="0035030C">
        <w:rPr>
          <w:rFonts w:asciiTheme="majorBidi" w:eastAsia="Calibri" w:hAnsiTheme="majorBidi" w:cstheme="majorBidi"/>
          <w:color w:val="000000"/>
          <w:cs/>
          <w:lang w:eastAsia="en-GB"/>
        </w:rPr>
        <w:t>และรับรู้ในกำไรหรือขาดทุน ทั้งนี้ กลุ่มบริษัทไม่</w:t>
      </w:r>
      <w:r w:rsidRPr="0035030C">
        <w:rPr>
          <w:rFonts w:asciiTheme="majorBidi" w:hAnsiTheme="majorBidi" w:cstheme="majorBidi"/>
          <w:cs/>
        </w:rPr>
        <w:t xml:space="preserve">คิดค่าเสื่อมราคาสำหรับที่ดิน </w:t>
      </w:r>
      <w:r w:rsidR="00FF7947" w:rsidRPr="0035030C">
        <w:rPr>
          <w:rFonts w:asciiTheme="majorBidi" w:hAnsiTheme="majorBidi" w:cstheme="majorBidi"/>
          <w:cs/>
          <w:lang w:val="en-US"/>
        </w:rPr>
        <w:t>สินทรัพย์ที่อยู่ระหว่างการก่อสร้างและการติดตั้ง และอะไหล่ที่สำคัญที่ยังไม่ได้เบิกใช้</w:t>
      </w:r>
    </w:p>
    <w:p w14:paraId="19ECC631" w14:textId="6205680F" w:rsidR="00882E72" w:rsidRDefault="00882E72">
      <w:pPr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66566C50" w14:textId="41028D1F" w:rsidR="000162F3" w:rsidRPr="0035030C" w:rsidRDefault="000162F3" w:rsidP="0072630E">
      <w:pPr>
        <w:pStyle w:val="Bo-C1Content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lastRenderedPageBreak/>
        <w:t>ประมาณการอายุการให้ประโยชน์</w:t>
      </w:r>
      <w:r w:rsidR="00434637" w:rsidRPr="0035030C">
        <w:rPr>
          <w:rFonts w:asciiTheme="majorBidi" w:hAnsiTheme="majorBidi" w:cstheme="majorBidi"/>
          <w:cs/>
        </w:rPr>
        <w:t>ของสินทรัพย์</w:t>
      </w:r>
      <w:r w:rsidRPr="0035030C">
        <w:rPr>
          <w:rFonts w:asciiTheme="majorBidi" w:hAnsiTheme="majorBidi" w:cstheme="majorBidi"/>
          <w:cs/>
        </w:rPr>
        <w:t>แสดงได้ดังนี้</w:t>
      </w:r>
    </w:p>
    <w:p w14:paraId="1C861D9E" w14:textId="77777777" w:rsidR="0099221B" w:rsidRPr="0035030C" w:rsidRDefault="0099221B" w:rsidP="0081515D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4230"/>
      </w:tblGrid>
      <w:tr w:rsidR="000162F3" w:rsidRPr="0035030C" w14:paraId="6395DF1B" w14:textId="77777777" w:rsidTr="009F6BB9">
        <w:tc>
          <w:tcPr>
            <w:tcW w:w="4950" w:type="dxa"/>
          </w:tcPr>
          <w:p w14:paraId="602B0718" w14:textId="77777777" w:rsidR="000162F3" w:rsidRPr="0035030C" w:rsidRDefault="00766A9E" w:rsidP="0099221B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4230" w:type="dxa"/>
          </w:tcPr>
          <w:p w14:paraId="6DBC159B" w14:textId="05F1F3F8" w:rsidR="000162F3" w:rsidRPr="0035030C" w:rsidRDefault="002810CA" w:rsidP="002C6BC8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D16E08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766A9E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766A9E"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</w:tr>
      <w:tr w:rsidR="00766A9E" w:rsidRPr="0035030C" w14:paraId="792750C7" w14:textId="77777777" w:rsidTr="009F6BB9">
        <w:tc>
          <w:tcPr>
            <w:tcW w:w="4950" w:type="dxa"/>
          </w:tcPr>
          <w:p w14:paraId="079CFC22" w14:textId="77777777" w:rsidR="00766A9E" w:rsidRPr="0035030C" w:rsidRDefault="00766A9E" w:rsidP="000E2186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  <w:r w:rsidR="000E2186"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4230" w:type="dxa"/>
          </w:tcPr>
          <w:p w14:paraId="2C81585A" w14:textId="1C9C1DAC" w:rsidR="00766A9E" w:rsidRPr="0035030C" w:rsidRDefault="002810CA" w:rsidP="002C6BC8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0E2186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766A9E"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0162F3" w:rsidRPr="0035030C" w14:paraId="7329326E" w14:textId="77777777" w:rsidTr="009F6BB9">
        <w:tc>
          <w:tcPr>
            <w:tcW w:w="4950" w:type="dxa"/>
          </w:tcPr>
          <w:p w14:paraId="7452EB8F" w14:textId="77777777" w:rsidR="000162F3" w:rsidRPr="0035030C" w:rsidRDefault="000162F3" w:rsidP="0099221B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อาคารและส่วนประกอบ</w:t>
            </w:r>
          </w:p>
        </w:tc>
        <w:tc>
          <w:tcPr>
            <w:tcW w:w="4230" w:type="dxa"/>
          </w:tcPr>
          <w:p w14:paraId="2C23C429" w14:textId="72B92BDB" w:rsidR="000162F3" w:rsidRPr="0035030C" w:rsidRDefault="002810CA" w:rsidP="00DD156E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2C6BC8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0162F3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 w:rsidR="002C6BC8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 w:rsidR="000162F3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0162F3"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  <w:r w:rsidR="004A09D3"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และ</w:t>
            </w:r>
            <w:r w:rsidR="00374ABD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6524F0"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ตาม</w:t>
            </w:r>
            <w:r w:rsidR="00374ABD"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อายุ</w:t>
            </w:r>
            <w:r w:rsidR="006524F0"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สัญญา</w:t>
            </w:r>
            <w:r w:rsidR="004A09D3"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เช่า</w:t>
            </w:r>
          </w:p>
        </w:tc>
      </w:tr>
      <w:tr w:rsidR="000162F3" w:rsidRPr="0035030C" w14:paraId="59669833" w14:textId="77777777" w:rsidTr="009F6BB9">
        <w:tc>
          <w:tcPr>
            <w:tcW w:w="4950" w:type="dxa"/>
          </w:tcPr>
          <w:p w14:paraId="0E80A87D" w14:textId="77777777" w:rsidR="000162F3" w:rsidRPr="0035030C" w:rsidRDefault="000162F3" w:rsidP="0099221B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  <w:r w:rsidR="00AD2EFD"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และอุปกรณ์ในกระบวนการผลิต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คอนกรีต</w:t>
            </w:r>
            <w:r w:rsidR="00374ABD" w:rsidRPr="0035030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4230" w:type="dxa"/>
          </w:tcPr>
          <w:p w14:paraId="78CC8711" w14:textId="74283738" w:rsidR="000162F3" w:rsidRPr="0035030C" w:rsidRDefault="002810CA" w:rsidP="00AD2EFD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0162F3"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A09D3"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0162F3"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0162F3"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162F3"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162F3" w:rsidRPr="0035030C" w14:paraId="0D393E83" w14:textId="77777777" w:rsidTr="009F6BB9">
        <w:tc>
          <w:tcPr>
            <w:tcW w:w="4950" w:type="dxa"/>
          </w:tcPr>
          <w:p w14:paraId="4FE9D4A3" w14:textId="77777777" w:rsidR="000162F3" w:rsidRPr="0035030C" w:rsidRDefault="000162F3" w:rsidP="004A09D3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  <w:r w:rsidR="00AD2EFD"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และอุปกรณ์ในกระบวนการผลิต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4230" w:type="dxa"/>
          </w:tcPr>
          <w:p w14:paraId="588F5192" w14:textId="7B27C9D0" w:rsidR="000162F3" w:rsidRPr="0035030C" w:rsidRDefault="002810CA" w:rsidP="003E5A45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3E5A45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</w:t>
            </w:r>
            <w:r w:rsidR="004A09D3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 w:rsidR="000162F3"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  <w:tr w:rsidR="0096567D" w:rsidRPr="0035030C" w14:paraId="0DEC683C" w14:textId="77777777" w:rsidTr="009F6BB9">
        <w:tc>
          <w:tcPr>
            <w:tcW w:w="4950" w:type="dxa"/>
          </w:tcPr>
          <w:p w14:paraId="681FCD5A" w14:textId="77777777" w:rsidR="0096567D" w:rsidRPr="0035030C" w:rsidRDefault="0096567D" w:rsidP="004A09D3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เครื่องมือเครื่องใช้และอุปกรณ</w:t>
            </w:r>
            <w:r w:rsidR="00DD156E"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์โรงงาน</w:t>
            </w:r>
          </w:p>
        </w:tc>
        <w:tc>
          <w:tcPr>
            <w:tcW w:w="4230" w:type="dxa"/>
          </w:tcPr>
          <w:p w14:paraId="2715E484" w14:textId="65E3AC25" w:rsidR="0096567D" w:rsidRPr="0035030C" w:rsidRDefault="002810CA" w:rsidP="002C6BC8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96567D"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- 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96567D"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96567D" w:rsidRPr="0035030C" w14:paraId="1D2E6BDE" w14:textId="77777777" w:rsidTr="009F6BB9">
        <w:tc>
          <w:tcPr>
            <w:tcW w:w="4950" w:type="dxa"/>
          </w:tcPr>
          <w:p w14:paraId="416775D3" w14:textId="77777777" w:rsidR="0096567D" w:rsidRPr="0035030C" w:rsidRDefault="0096567D" w:rsidP="004A09D3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4230" w:type="dxa"/>
          </w:tcPr>
          <w:p w14:paraId="39200A0D" w14:textId="0EBB7DAA" w:rsidR="0096567D" w:rsidRPr="0035030C" w:rsidRDefault="002810CA" w:rsidP="002C6BC8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96567D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, 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96567D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96567D"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และ 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96567D"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96567D" w:rsidRPr="0035030C" w14:paraId="186A9D1E" w14:textId="77777777" w:rsidTr="009F6BB9">
        <w:tc>
          <w:tcPr>
            <w:tcW w:w="4950" w:type="dxa"/>
          </w:tcPr>
          <w:p w14:paraId="18ECE0A5" w14:textId="77777777" w:rsidR="0096567D" w:rsidRPr="0035030C" w:rsidRDefault="0096567D" w:rsidP="004A09D3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4230" w:type="dxa"/>
          </w:tcPr>
          <w:p w14:paraId="5272C7DF" w14:textId="7DC1DC98" w:rsidR="0096567D" w:rsidRPr="0035030C" w:rsidRDefault="002810CA" w:rsidP="002C6BC8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0E2186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96567D"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</w:tbl>
    <w:p w14:paraId="2FAA2D52" w14:textId="6E8C35E7" w:rsidR="000855B8" w:rsidRPr="0035030C" w:rsidRDefault="000855B8">
      <w:pPr>
        <w:spacing w:line="240" w:lineRule="auto"/>
        <w:rPr>
          <w:rFonts w:asciiTheme="majorBidi" w:hAnsiTheme="majorBidi" w:cstheme="majorBidi"/>
          <w:sz w:val="20"/>
          <w:szCs w:val="20"/>
          <w:highlight w:val="yellow"/>
          <w:cs/>
          <w:lang w:eastAsia="x-none"/>
        </w:rPr>
      </w:pPr>
    </w:p>
    <w:p w14:paraId="0208A7B0" w14:textId="64933B51" w:rsidR="00AD2EFD" w:rsidRPr="0035030C" w:rsidRDefault="00AD2EFD" w:rsidP="00F47472">
      <w:pPr>
        <w:pStyle w:val="Bo-C1Content"/>
        <w:rPr>
          <w:rFonts w:asciiTheme="majorBidi" w:hAnsiTheme="majorBidi" w:cstheme="majorBidi"/>
          <w:lang w:val="en-US"/>
        </w:rPr>
      </w:pPr>
      <w:r w:rsidRPr="0035030C">
        <w:rPr>
          <w:rFonts w:asciiTheme="majorBidi" w:hAnsiTheme="majorBidi" w:cstheme="majorBidi"/>
          <w:spacing w:val="-4"/>
          <w:cs/>
          <w:lang w:val="en-US"/>
        </w:rPr>
        <w:t>เครื่องจักรและอุปกรณ์ในการผลิต สำหรับการผลิตวัสดุก่อสร้าง</w:t>
      </w:r>
      <w:r w:rsidR="001631A5" w:rsidRPr="0035030C">
        <w:rPr>
          <w:rFonts w:asciiTheme="majorBidi" w:hAnsiTheme="majorBidi" w:cstheme="majorBidi"/>
          <w:spacing w:val="-4"/>
          <w:lang w:val="en-US"/>
        </w:rPr>
        <w:t xml:space="preserve"> </w:t>
      </w:r>
      <w:r w:rsidR="001631A5" w:rsidRPr="0035030C">
        <w:rPr>
          <w:rFonts w:asciiTheme="majorBidi" w:hAnsiTheme="majorBidi" w:cstheme="majorBidi"/>
          <w:spacing w:val="-4"/>
          <w:cs/>
          <w:lang w:val="en-US"/>
        </w:rPr>
        <w:t xml:space="preserve">กระเบื้องซีเมนต์ และไฟเบอร์ซีเมนต์บอร์ด </w:t>
      </w:r>
      <w:r w:rsidR="001631A5" w:rsidRPr="0035030C">
        <w:rPr>
          <w:rFonts w:asciiTheme="majorBidi" w:hAnsiTheme="majorBidi" w:cstheme="majorBidi"/>
          <w:spacing w:val="-4"/>
          <w:lang w:val="en-US"/>
        </w:rPr>
        <w:br/>
      </w:r>
      <w:r w:rsidR="001631A5" w:rsidRPr="0035030C">
        <w:rPr>
          <w:rFonts w:asciiTheme="majorBidi" w:hAnsiTheme="majorBidi" w:cstheme="majorBidi"/>
          <w:spacing w:val="-4"/>
          <w:cs/>
          <w:lang w:val="en-US"/>
        </w:rPr>
        <w:t xml:space="preserve">เม็ดพลาสติก </w:t>
      </w:r>
      <w:r w:rsidR="001631A5" w:rsidRPr="0035030C">
        <w:rPr>
          <w:rFonts w:asciiTheme="majorBidi" w:hAnsiTheme="majorBidi" w:cstheme="majorBidi"/>
          <w:spacing w:val="-4"/>
          <w:lang w:val="en-US"/>
        </w:rPr>
        <w:t xml:space="preserve">LDPE </w:t>
      </w:r>
      <w:r w:rsidR="001631A5" w:rsidRPr="0035030C">
        <w:rPr>
          <w:rFonts w:asciiTheme="majorBidi" w:hAnsiTheme="majorBidi" w:cstheme="majorBidi"/>
          <w:spacing w:val="-4"/>
          <w:cs/>
          <w:lang w:val="en-US"/>
        </w:rPr>
        <w:t xml:space="preserve">และ </w:t>
      </w:r>
      <w:r w:rsidR="001631A5" w:rsidRPr="0035030C">
        <w:rPr>
          <w:rFonts w:asciiTheme="majorBidi" w:hAnsiTheme="majorBidi" w:cstheme="majorBidi"/>
          <w:spacing w:val="-4"/>
          <w:lang w:val="en-US"/>
        </w:rPr>
        <w:t xml:space="preserve">EVA </w:t>
      </w:r>
      <w:r w:rsidRPr="0035030C">
        <w:rPr>
          <w:rFonts w:asciiTheme="majorBidi" w:hAnsiTheme="majorBidi" w:cstheme="majorBidi"/>
          <w:spacing w:val="-4"/>
          <w:cs/>
          <w:lang w:val="en-US"/>
        </w:rPr>
        <w:t>และเครื่องจักรสำหรับแผ่นฟิล์มโซลาร์เซลล์</w:t>
      </w:r>
      <w:r w:rsidRPr="0035030C">
        <w:rPr>
          <w:rFonts w:asciiTheme="majorBidi" w:hAnsiTheme="majorBidi" w:cstheme="majorBidi"/>
          <w:cs/>
          <w:lang w:val="en-US"/>
        </w:rPr>
        <w:t xml:space="preserve"> คำนวณค่าเสื่อมราคาตามหน่วยของผลผลิตซึ่งประมาณไว้</w:t>
      </w:r>
    </w:p>
    <w:p w14:paraId="3859CC1D" w14:textId="3BF4272A" w:rsidR="00192080" w:rsidRDefault="00192080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  <w:cs/>
          <w:lang w:eastAsia="x-none"/>
        </w:rPr>
      </w:pPr>
    </w:p>
    <w:p w14:paraId="21D12C4B" w14:textId="77777777" w:rsidR="005E2597" w:rsidRPr="0035030C" w:rsidRDefault="005E2597" w:rsidP="00C72874">
      <w:pPr>
        <w:pStyle w:val="Bo-H2Main"/>
        <w:ind w:hanging="540"/>
        <w:rPr>
          <w:rFonts w:asciiTheme="majorBidi" w:hAnsiTheme="majorBidi" w:cstheme="majorBidi"/>
          <w:cs/>
        </w:rPr>
      </w:pPr>
      <w:r w:rsidRPr="0035030C">
        <w:rPr>
          <w:rFonts w:asciiTheme="majorBidi" w:hAnsiTheme="majorBidi" w:cstheme="majorBidi"/>
          <w:cs/>
        </w:rPr>
        <w:t>สินทรัพย์ไม่มีตัวตน</w:t>
      </w:r>
    </w:p>
    <w:p w14:paraId="709D09CB" w14:textId="77777777" w:rsidR="00362A7B" w:rsidRPr="0035030C" w:rsidRDefault="00362A7B" w:rsidP="0081515D">
      <w:pPr>
        <w:pStyle w:val="Bo-Blankline"/>
        <w:rPr>
          <w:rFonts w:asciiTheme="majorBidi" w:hAnsiTheme="majorBidi" w:cstheme="majorBidi"/>
          <w:sz w:val="30"/>
          <w:szCs w:val="30"/>
          <w:highlight w:val="yellow"/>
          <w:cs/>
        </w:rPr>
      </w:pPr>
    </w:p>
    <w:p w14:paraId="538D94B3" w14:textId="77777777" w:rsidR="0049424D" w:rsidRPr="0035030C" w:rsidRDefault="0049424D" w:rsidP="00F47472">
      <w:pPr>
        <w:pStyle w:val="Bo-C1Content"/>
        <w:rPr>
          <w:rFonts w:asciiTheme="majorBidi" w:hAnsiTheme="majorBidi" w:cstheme="majorBidi"/>
          <w:i/>
          <w:iCs/>
          <w:lang w:val="en-US"/>
        </w:rPr>
      </w:pPr>
      <w:r w:rsidRPr="0035030C">
        <w:rPr>
          <w:rFonts w:asciiTheme="majorBidi" w:hAnsiTheme="majorBidi" w:cstheme="majorBidi"/>
          <w:i/>
          <w:iCs/>
          <w:cs/>
          <w:lang w:val="en-US"/>
        </w:rPr>
        <w:t>ค่าสัมปทาน</w:t>
      </w:r>
    </w:p>
    <w:p w14:paraId="798E7CDA" w14:textId="77777777" w:rsidR="0049424D" w:rsidRPr="0035030C" w:rsidRDefault="0049424D" w:rsidP="0081515D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6A58B1A0" w14:textId="178382BB" w:rsidR="000162F3" w:rsidRPr="0035030C" w:rsidRDefault="000162F3" w:rsidP="00F47472">
      <w:pPr>
        <w:pStyle w:val="Bo-C1Content"/>
        <w:rPr>
          <w:rFonts w:asciiTheme="majorBidi" w:hAnsiTheme="majorBidi" w:cstheme="majorBidi"/>
          <w:lang w:val="en-US"/>
        </w:rPr>
      </w:pPr>
      <w:r w:rsidRPr="0035030C">
        <w:rPr>
          <w:rFonts w:asciiTheme="majorBidi" w:hAnsiTheme="majorBidi" w:cstheme="majorBidi"/>
          <w:cs/>
          <w:lang w:val="en-US"/>
        </w:rPr>
        <w:t>ค่าสัมปทานในการทำเหมืองแร่หินปูนและหินดินดานได้รวมทั้งต้นทุนในการจัดหา สำรวจและพัฒนา</w:t>
      </w:r>
      <w:r w:rsidR="00D248F4" w:rsidRPr="0035030C">
        <w:rPr>
          <w:rFonts w:asciiTheme="majorBidi" w:hAnsiTheme="majorBidi" w:cstheme="majorBidi"/>
          <w:cs/>
          <w:lang w:val="en-US"/>
        </w:rPr>
        <w:t>แสดงราคาด้วยราคาทุนหักค่าตัดจำหน่ายสะสมและขาดทุนจากการด้อยค่า</w:t>
      </w:r>
    </w:p>
    <w:p w14:paraId="67A33FD5" w14:textId="77777777" w:rsidR="001F2699" w:rsidRPr="0035030C" w:rsidRDefault="001F2699" w:rsidP="0081515D">
      <w:pPr>
        <w:pStyle w:val="Bo-Blankline"/>
        <w:rPr>
          <w:rFonts w:asciiTheme="majorBidi" w:eastAsia="Calibri" w:hAnsiTheme="majorBidi" w:cstheme="majorBidi"/>
          <w:sz w:val="30"/>
          <w:szCs w:val="30"/>
        </w:rPr>
      </w:pPr>
    </w:p>
    <w:p w14:paraId="7CD4C01E" w14:textId="77777777" w:rsidR="00146F7E" w:rsidRPr="0035030C" w:rsidRDefault="00146F7E" w:rsidP="00146F7E">
      <w:pPr>
        <w:autoSpaceDE w:val="0"/>
        <w:autoSpaceDN w:val="0"/>
        <w:adjustRightInd w:val="0"/>
        <w:spacing w:line="240" w:lineRule="auto"/>
        <w:ind w:left="540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35030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รายจ่ายในการวิจัยและพัฒนา</w:t>
      </w:r>
    </w:p>
    <w:p w14:paraId="08DB34C4" w14:textId="0078E373" w:rsidR="00146F7E" w:rsidRPr="0035030C" w:rsidRDefault="00146F7E" w:rsidP="0081515D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78BCCFE9" w14:textId="5928433A" w:rsidR="00D57E68" w:rsidRPr="0035030C" w:rsidRDefault="00D57E68" w:rsidP="00D57E6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รายจ่ายที่เกิดจากการพัฒนารับรู้เป็นสินทรัพย์ได้ก็ต่อเมื่อสามารถวัดมูลค่าของรายการต้นทุนการพัฒนาได้อย่างน่าเชื่อถือ ผลิตภัณฑ์หรือกระบวนการนั้นมีความเป็นไปได้ทางเทคนิคและทางการค้า ซึ่งมีความเป็นไปได้ที่จะก่อให้เกิดประโยชน์เชิงเศรษฐกิจในอนาคต และกลุ่มบริษัทมีความตั้งใจและมีทรัพยากรเพียงพอที่จะนำมาใช้เพื่อทำให้การพัฒนาเสร็จสิ้นสมบูรณ์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และนำสินทรัพย์มาใช้ประโยชน์หรือนำมาขายได้ รายจ่ายในการพัฒนาอื่นและรายจ่ายในขั้นตอนการวิจัยรับรู้ในกำไรหรือขาดทุนเมื่อเกิดขึ้น</w:t>
      </w:r>
    </w:p>
    <w:p w14:paraId="7E810DA9" w14:textId="77777777" w:rsidR="00D57E68" w:rsidRPr="0035030C" w:rsidRDefault="00D57E68" w:rsidP="00D57E68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701B4986" w14:textId="63F4227D" w:rsidR="00882E72" w:rsidRDefault="006D611D" w:rsidP="00882E72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  <w:lang w:val="en-US"/>
        </w:rPr>
      </w:pPr>
      <w:r w:rsidRPr="006D611D">
        <w:rPr>
          <w:rFonts w:asciiTheme="majorBidi" w:hAnsiTheme="majorBidi"/>
          <w:sz w:val="30"/>
          <w:szCs w:val="30"/>
          <w:cs/>
          <w:lang w:val="en-US"/>
        </w:rPr>
        <w:t>รายจ่ายในการพัฒนาซึ่งรับรู้เป็นสินทรัพย์วัดมูลค่าด้วยราคาทุนหักค่าตัดจำหน่ายสะสมและขาดทุนจากการด้อยค่า ราคาทุนรวมถึงต้นทุนสำหรับวัตถุดิบ ต้นทุนแรงงานทางตรง ต้นทุนที่เกี่ยวข้องโดยตรงในการจัดเตรียมสินทรัพย์เพื่อให้สามารถนำมาใช้ประโยชน์ตามประสงค์และต้นทุนการกู้ยืม</w:t>
      </w:r>
      <w:r w:rsidR="00882E72">
        <w:rPr>
          <w:rFonts w:asciiTheme="majorBidi" w:hAnsiTheme="majorBidi"/>
          <w:sz w:val="30"/>
          <w:szCs w:val="30"/>
          <w:cs/>
          <w:lang w:val="en-US"/>
        </w:rPr>
        <w:br w:type="page"/>
      </w:r>
    </w:p>
    <w:p w14:paraId="1C39FF61" w14:textId="0AA15687" w:rsidR="00146F7E" w:rsidRPr="0035030C" w:rsidRDefault="00146F7E" w:rsidP="00146F7E">
      <w:pPr>
        <w:pStyle w:val="BodyText"/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35030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สินทรัพย์ไม่มีตัวตนอื่น ๆ</w:t>
      </w:r>
    </w:p>
    <w:p w14:paraId="6A812DCA" w14:textId="78C699C9" w:rsidR="00943A8C" w:rsidRPr="0035030C" w:rsidRDefault="00943A8C" w:rsidP="00943A8C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  <w:lang w:eastAsia="x-none"/>
        </w:rPr>
      </w:pPr>
    </w:p>
    <w:p w14:paraId="7B2B55CB" w14:textId="5854D3A6" w:rsidR="00943A8C" w:rsidRPr="0035030C" w:rsidRDefault="00943A8C" w:rsidP="006D611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สินทรัพย์ไม่มีตัวตนที่มีอายุการใช้งานไม่จำกัดวัดมูลค่าด้วยวิธีราคาทุนหักขาดทุนจากการด้อยค่า สินทรัพย์ไม่มีตัวตนอื่น</w:t>
      </w:r>
      <w:r w:rsidR="008F7DF5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ๆ</w:t>
      </w:r>
      <w:r w:rsidR="008F7DF5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วัดมูลค่าด้วยราคาทุนหักค่าตัดจำหน่ายสะสมและขาดทุนจากการด้อยค่า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="006D611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4B5B44F2" w14:textId="77777777" w:rsidR="00204942" w:rsidRPr="0035030C" w:rsidRDefault="00204942" w:rsidP="0081515D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0DDE0E48" w14:textId="59D96D11" w:rsidR="000162F3" w:rsidRPr="0035030C" w:rsidRDefault="00216152" w:rsidP="0081515D">
      <w:pPr>
        <w:pStyle w:val="Bo-Blankline"/>
        <w:rPr>
          <w:rFonts w:asciiTheme="majorBidi" w:hAnsiTheme="majorBidi" w:cstheme="majorBidi"/>
          <w:sz w:val="30"/>
          <w:szCs w:val="30"/>
          <w:lang w:eastAsia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eastAsia="en-US"/>
        </w:rPr>
        <w:t>ประมาณการระยะเวลาที่คาดว่าจะได้รับประโยชน์แสดงได้ดังนี้</w:t>
      </w:r>
    </w:p>
    <w:p w14:paraId="66C949B0" w14:textId="77777777" w:rsidR="00216152" w:rsidRPr="0035030C" w:rsidRDefault="00216152" w:rsidP="0081515D">
      <w:pPr>
        <w:pStyle w:val="Bo-Blankline"/>
        <w:rPr>
          <w:rFonts w:asciiTheme="majorBidi" w:hAnsiTheme="majorBidi" w:cstheme="majorBidi"/>
          <w:sz w:val="30"/>
          <w:szCs w:val="30"/>
          <w:highlight w:val="yellow"/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3600"/>
        <w:gridCol w:w="990"/>
        <w:gridCol w:w="360"/>
      </w:tblGrid>
      <w:tr w:rsidR="005A3EC9" w:rsidRPr="005A3EC9" w14:paraId="5A590FEC" w14:textId="77777777" w:rsidTr="002E75DE">
        <w:tc>
          <w:tcPr>
            <w:tcW w:w="4230" w:type="dxa"/>
          </w:tcPr>
          <w:p w14:paraId="1AD68F5D" w14:textId="77777777" w:rsidR="005A3EC9" w:rsidRPr="005A3EC9" w:rsidRDefault="005A3EC9" w:rsidP="000162F3">
            <w:pPr>
              <w:tabs>
                <w:tab w:val="left" w:pos="432"/>
              </w:tabs>
              <w:spacing w:line="240" w:lineRule="auto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A3EC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ต้นทุนแหล่งวัตถุดิบและค่าสัมปทานบัตร</w:t>
            </w:r>
          </w:p>
        </w:tc>
        <w:tc>
          <w:tcPr>
            <w:tcW w:w="4950" w:type="dxa"/>
            <w:gridSpan w:val="3"/>
          </w:tcPr>
          <w:p w14:paraId="0A3CD236" w14:textId="313785A7" w:rsidR="005A3EC9" w:rsidRPr="005A3EC9" w:rsidRDefault="00602BC3" w:rsidP="000162F3">
            <w:pPr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ปริมาณแร่ที่ได้</w:t>
            </w:r>
          </w:p>
        </w:tc>
      </w:tr>
      <w:tr w:rsidR="000162F3" w:rsidRPr="0035030C" w14:paraId="581213AE" w14:textId="77777777" w:rsidTr="003A3224">
        <w:tc>
          <w:tcPr>
            <w:tcW w:w="4230" w:type="dxa"/>
          </w:tcPr>
          <w:p w14:paraId="25C4B451" w14:textId="77777777" w:rsidR="000162F3" w:rsidRPr="0035030C" w:rsidRDefault="000162F3" w:rsidP="000162F3">
            <w:pPr>
              <w:tabs>
                <w:tab w:val="left" w:pos="432"/>
              </w:tabs>
              <w:spacing w:line="240" w:lineRule="auto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</w:t>
            </w:r>
            <w:r w:rsidR="00F34307"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ลิขสิทธิ์ซอฟต์แวร์</w:t>
            </w:r>
          </w:p>
        </w:tc>
        <w:tc>
          <w:tcPr>
            <w:tcW w:w="3600" w:type="dxa"/>
          </w:tcPr>
          <w:p w14:paraId="06464A44" w14:textId="77777777" w:rsidR="000162F3" w:rsidRPr="0035030C" w:rsidRDefault="000162F3" w:rsidP="000162F3">
            <w:pPr>
              <w:spacing w:line="240" w:lineRule="auto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19BC714" w14:textId="16C05891" w:rsidR="000162F3" w:rsidRPr="0035030C" w:rsidRDefault="002810CA" w:rsidP="000162F3">
            <w:pPr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360" w:type="dxa"/>
          </w:tcPr>
          <w:p w14:paraId="603122D4" w14:textId="77777777" w:rsidR="000162F3" w:rsidRPr="0035030C" w:rsidRDefault="000162F3" w:rsidP="000162F3">
            <w:pPr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146F7E" w:rsidRPr="0035030C" w14:paraId="179BBC42" w14:textId="77777777" w:rsidTr="003A3224">
        <w:tc>
          <w:tcPr>
            <w:tcW w:w="4230" w:type="dxa"/>
          </w:tcPr>
          <w:p w14:paraId="4889CCEE" w14:textId="77777777" w:rsidR="00146F7E" w:rsidRPr="0035030C" w:rsidRDefault="00146F7E" w:rsidP="00146F7E">
            <w:pPr>
              <w:tabs>
                <w:tab w:val="left" w:pos="432"/>
              </w:tabs>
              <w:spacing w:line="240" w:lineRule="auto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สินทรัพย์ต้นทุนพัฒนา</w:t>
            </w:r>
          </w:p>
        </w:tc>
        <w:tc>
          <w:tcPr>
            <w:tcW w:w="3600" w:type="dxa"/>
          </w:tcPr>
          <w:p w14:paraId="6987B4AE" w14:textId="77777777" w:rsidR="00146F7E" w:rsidRPr="0035030C" w:rsidRDefault="00146F7E" w:rsidP="00146F7E">
            <w:pPr>
              <w:spacing w:line="240" w:lineRule="auto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62B5879" w14:textId="19F3EBB0" w:rsidR="00146F7E" w:rsidRPr="0035030C" w:rsidRDefault="00C87FAD" w:rsidP="00C87FAD">
            <w:pPr>
              <w:tabs>
                <w:tab w:val="center" w:pos="399"/>
                <w:tab w:val="right" w:pos="79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360" w:type="dxa"/>
          </w:tcPr>
          <w:p w14:paraId="17EDC498" w14:textId="77777777" w:rsidR="00146F7E" w:rsidRPr="0035030C" w:rsidRDefault="00146F7E" w:rsidP="00146F7E">
            <w:pPr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2A9EF2D2" w14:textId="6B3F79A1" w:rsidR="006D611D" w:rsidRPr="00882E72" w:rsidRDefault="006D611D" w:rsidP="00882E72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1374E2B3" w14:textId="1CE20F29" w:rsidR="001F200D" w:rsidRPr="0035030C" w:rsidRDefault="001F200D" w:rsidP="008F12EE">
      <w:pPr>
        <w:pStyle w:val="Bo-H2Main"/>
        <w:ind w:hanging="54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สัญญาเช่า</w:t>
      </w:r>
    </w:p>
    <w:p w14:paraId="1F6C4E2F" w14:textId="77777777" w:rsidR="00D76EFA" w:rsidRPr="0035030C" w:rsidRDefault="00D76EFA" w:rsidP="0021615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2DE867" w14:textId="2F530825" w:rsidR="00216152" w:rsidRPr="0035030C" w:rsidRDefault="00216152" w:rsidP="0021615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32F05918" w14:textId="77777777" w:rsidR="00D76EFA" w:rsidRPr="0035030C" w:rsidRDefault="00D76EFA" w:rsidP="00CE3098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01997E46" w14:textId="19001347" w:rsidR="00CE3098" w:rsidRPr="0035030C" w:rsidRDefault="00CE3098" w:rsidP="00CE3098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35030C">
        <w:rPr>
          <w:rFonts w:asciiTheme="majorBidi" w:hAnsiTheme="majorBidi" w:cstheme="majorBidi"/>
          <w:i/>
          <w:iCs/>
          <w:sz w:val="30"/>
          <w:szCs w:val="30"/>
          <w:cs/>
        </w:rPr>
        <w:t>ในฐานะผู้เช่า</w:t>
      </w:r>
    </w:p>
    <w:p w14:paraId="376176E8" w14:textId="77777777" w:rsidR="00D76EFA" w:rsidRPr="0035030C" w:rsidRDefault="00D76EFA" w:rsidP="00CE309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8E01B1" w14:textId="4996C070" w:rsidR="00CE3098" w:rsidRPr="0035030C" w:rsidRDefault="00CE3098" w:rsidP="00CE309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 หรือวันที่มีการเปลี่ยนแปลงสัญญาเช่า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07921622" w14:textId="77777777" w:rsidR="00D76EFA" w:rsidRPr="0035030C" w:rsidRDefault="00D76EFA" w:rsidP="00CE309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3484CD4" w14:textId="311B838A" w:rsidR="00CE3098" w:rsidRPr="0035030C" w:rsidRDefault="00CE3098" w:rsidP="00CE309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35030C">
        <w:rPr>
          <w:rFonts w:asciiTheme="majorBidi" w:hAnsiTheme="majorBidi" w:cstheme="majorBidi"/>
          <w:b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4CBEE447" w14:textId="77777777" w:rsidR="00D76EFA" w:rsidRPr="0035030C" w:rsidRDefault="00D76EFA" w:rsidP="00CE309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69F246" w14:textId="0A67D765" w:rsidR="00CE3098" w:rsidRPr="0035030C" w:rsidRDefault="00CE3098" w:rsidP="00CE309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ประมาณการต้นทุนในการบูรณะและสุทธิจากสิ่งจูงใจในสัญญาเช่าที่ได้รับ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</w:t>
      </w:r>
      <w:r w:rsidRPr="0035030C">
        <w:rPr>
          <w:rFonts w:asciiTheme="majorBidi" w:hAnsiTheme="majorBidi" w:cstheme="majorBidi"/>
          <w:sz w:val="30"/>
          <w:szCs w:val="30"/>
          <w:cs/>
        </w:rPr>
        <w:lastRenderedPageBreak/>
        <w:t>สัญญาเช่าเริ่มมีผลจนถึงวันสิ้นสุดอายุสัญญาเช่า เว้นแต่สัญญาเช่าที่โอนกรรมสิทธิ์ในสินทรัพย์ที่เช่าให้กับกลุ่มบริษัทเมื่อสิ้นสุดสัญญาเช่า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</w:p>
    <w:p w14:paraId="6A0ECC55" w14:textId="35C15893" w:rsidR="00D76EFA" w:rsidRPr="0035030C" w:rsidRDefault="00D76EFA" w:rsidP="006D611D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C8E9A2C" w14:textId="157CA691" w:rsidR="00CE3098" w:rsidRPr="0035030C" w:rsidRDefault="00CE3098" w:rsidP="00CE309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 w:eastAsia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GB" w:eastAsia="en-US"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35030C">
        <w:rPr>
          <w:rFonts w:asciiTheme="majorBidi" w:hAnsiTheme="majorBidi" w:cstheme="majorBidi"/>
          <w:sz w:val="30"/>
          <w:szCs w:val="30"/>
          <w:lang w:val="en-GB" w:eastAsia="en-US"/>
        </w:rPr>
        <w:t xml:space="preserve"> </w:t>
      </w:r>
    </w:p>
    <w:p w14:paraId="2BD16AE1" w14:textId="77777777" w:rsidR="00D76EFA" w:rsidRPr="0035030C" w:rsidRDefault="00D76EFA" w:rsidP="00CE309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EE39501" w14:textId="2E03D226" w:rsidR="006D611D" w:rsidRDefault="00CE3098" w:rsidP="006D611D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35030C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</w:t>
      </w:r>
      <w:r w:rsidR="00D03713" w:rsidRPr="0035030C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35030C">
        <w:rPr>
          <w:rFonts w:asciiTheme="majorBidi" w:hAnsiTheme="majorBidi" w:cstheme="majorBidi"/>
          <w:b/>
          <w:sz w:val="30"/>
          <w:szCs w:val="30"/>
          <w:cs/>
        </w:rPr>
        <w:t>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51743949" w14:textId="77777777" w:rsidR="00882E72" w:rsidRDefault="00882E72" w:rsidP="006D611D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p w14:paraId="01D5827C" w14:textId="1BFE0C29" w:rsidR="00CE3098" w:rsidRPr="0035030C" w:rsidRDefault="00CE3098" w:rsidP="00CE3098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35030C">
        <w:rPr>
          <w:rFonts w:asciiTheme="majorBidi" w:hAnsiTheme="majorBidi" w:cstheme="majorBidi"/>
          <w:i/>
          <w:iCs/>
          <w:sz w:val="30"/>
          <w:szCs w:val="30"/>
          <w:cs/>
        </w:rPr>
        <w:t>ในฐานะผู้ให้เช่า</w:t>
      </w:r>
    </w:p>
    <w:p w14:paraId="350A915F" w14:textId="77777777" w:rsidR="00D03713" w:rsidRPr="0035030C" w:rsidRDefault="00D03713" w:rsidP="00CE3098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6FB933B" w14:textId="1B23DCFF" w:rsidR="00CE3098" w:rsidRPr="0035030C" w:rsidRDefault="00CE3098" w:rsidP="00CE309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 xml:space="preserve">ณ วันเริ่มต้นของสัญญาเช่าหรือวันที่มีการเปลี่ยนแปลงสัญญาเช่า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 </w:t>
      </w:r>
    </w:p>
    <w:p w14:paraId="2C4C2384" w14:textId="77777777" w:rsidR="00CE3098" w:rsidRPr="0035030C" w:rsidRDefault="00CE3098" w:rsidP="00CE3098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FFB4AB4" w14:textId="07904E90" w:rsidR="00CE3098" w:rsidRPr="0035030C" w:rsidRDefault="00CE3098" w:rsidP="00CE309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35030C">
        <w:rPr>
          <w:rFonts w:asciiTheme="majorBidi" w:hAnsiTheme="majorBidi" w:cstheme="majorBidi"/>
          <w:b/>
          <w:sz w:val="30"/>
          <w:szCs w:val="30"/>
          <w:cs/>
        </w:rPr>
        <w:t>ณ วันเริ่มต้นของ</w:t>
      </w:r>
      <w:r w:rsidRPr="0035030C">
        <w:rPr>
          <w:rFonts w:asciiTheme="majorBidi" w:hAnsiTheme="majorBidi" w:cstheme="majorBidi"/>
          <w:sz w:val="30"/>
          <w:szCs w:val="30"/>
          <w:cs/>
        </w:rPr>
        <w:t>สัญญาให้เช่า กลุ่มบริษัท</w:t>
      </w:r>
      <w:r w:rsidR="00D03713" w:rsidRPr="0035030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  <w:r w:rsidRPr="0035030C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14:paraId="666DCDBB" w14:textId="77777777" w:rsidR="00CE3098" w:rsidRPr="0035030C" w:rsidRDefault="00CE3098" w:rsidP="00CE3098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30215A3" w14:textId="512F9775" w:rsidR="00CE3098" w:rsidRPr="0035030C" w:rsidRDefault="00CE3098" w:rsidP="00CE309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35030C">
        <w:rPr>
          <w:rFonts w:asciiTheme="majorBidi" w:hAnsiTheme="majorBidi" w:cstheme="majorBidi"/>
          <w:b/>
          <w:sz w:val="30"/>
          <w:szCs w:val="30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อื่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5030C">
        <w:rPr>
          <w:rFonts w:asciiTheme="majorBidi" w:hAnsiTheme="majorBidi" w:cstheme="majorBidi"/>
          <w:b/>
          <w:sz w:val="30"/>
          <w:szCs w:val="30"/>
          <w:cs/>
        </w:rPr>
        <w:t>ค่าเช่าที่อาจเกิดขึ้นรับรู้เป็นรายได้อื่นในรอบระยะเวลาบัญชีที่ได้รับ</w:t>
      </w:r>
    </w:p>
    <w:p w14:paraId="5CE7829C" w14:textId="682107F4" w:rsidR="00216152" w:rsidRPr="0035030C" w:rsidRDefault="00216152" w:rsidP="001F200D">
      <w:pPr>
        <w:pStyle w:val="Ang15"/>
        <w:rPr>
          <w:rFonts w:asciiTheme="majorBidi" w:hAnsiTheme="majorBidi" w:cstheme="majorBidi"/>
          <w:highlight w:val="yellow"/>
        </w:rPr>
      </w:pPr>
    </w:p>
    <w:p w14:paraId="7E94AC8B" w14:textId="61FF3110" w:rsidR="00BA6899" w:rsidRPr="0035030C" w:rsidRDefault="00BA6899" w:rsidP="008F12EE">
      <w:pPr>
        <w:pStyle w:val="Bo-H2Main"/>
        <w:ind w:hanging="54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การด้อยค่าสินทรัพย์ที่ไม่ใช่สินทรัพย์ทางการเงิน</w:t>
      </w:r>
    </w:p>
    <w:p w14:paraId="160A1FE9" w14:textId="1D76F31B" w:rsidR="00BA6899" w:rsidRPr="0035030C" w:rsidRDefault="00BA6899" w:rsidP="00BA6899">
      <w:pPr>
        <w:pStyle w:val="Bo-H2Main"/>
        <w:numPr>
          <w:ilvl w:val="0"/>
          <w:numId w:val="0"/>
        </w:numPr>
        <w:ind w:left="567"/>
        <w:rPr>
          <w:rFonts w:asciiTheme="majorBidi" w:hAnsiTheme="majorBidi" w:cstheme="majorBidi"/>
          <w:i w:val="0"/>
          <w:iCs w:val="0"/>
          <w:highlight w:val="yellow"/>
          <w:lang w:val="en-US"/>
        </w:rPr>
      </w:pPr>
    </w:p>
    <w:p w14:paraId="635291DD" w14:textId="77777777" w:rsidR="004340BF" w:rsidRDefault="006E2C6B" w:rsidP="004340BF">
      <w:pPr>
        <w:pStyle w:val="BodyText"/>
        <w:tabs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  <w:lang w:val="x-none" w:eastAsia="x-none"/>
        </w:rPr>
      </w:pPr>
      <w:r w:rsidRPr="0035030C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</w:t>
      </w:r>
      <w:r w:rsidRPr="0035030C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lastRenderedPageBreak/>
        <w:t xml:space="preserve">ที่มีอายุการให้ประโยชน์ไม่ทราบแน่นอนหรือยังไม่พร้อมใช้งาน จะประมาณมูลค่าที่คาดว่าจะได้รับคืนทุกปีในช่วงเวลาเดียวกัน </w:t>
      </w:r>
    </w:p>
    <w:p w14:paraId="6EB49FF0" w14:textId="77777777" w:rsidR="004340BF" w:rsidRPr="004340BF" w:rsidRDefault="004340BF" w:rsidP="004340BF">
      <w:pPr>
        <w:pStyle w:val="BodyText"/>
        <w:tabs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909523" w14:textId="4218D4CD" w:rsidR="004340BF" w:rsidRDefault="006E2C6B" w:rsidP="003E03E9">
      <w:pPr>
        <w:pStyle w:val="BodyText"/>
        <w:tabs>
          <w:tab w:val="left" w:pos="720"/>
        </w:tabs>
        <w:spacing w:after="0"/>
        <w:ind w:left="540"/>
        <w:jc w:val="thaiDistribute"/>
        <w:rPr>
          <w:rFonts w:asciiTheme="majorBidi" w:hAnsiTheme="majorBidi"/>
          <w:b/>
          <w:sz w:val="30"/>
          <w:szCs w:val="30"/>
          <w:lang w:val="x-none" w:eastAsia="x-none"/>
        </w:rPr>
      </w:pPr>
      <w:r w:rsidRPr="0035030C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ขาดทุนจากการด้อยค่ารับรู้ในกำไรหรือขาดทุนเมื่อมูลค่าตามบัญชีของสินทรัพย์ หรือมูลค่าตามบัญชีของหน่วยสินทรัพย์ที่ก่อให้เกิดเงินสดสูงกว่ามูลค่าที่จะได้รับคืน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  <w:r w:rsidR="003E03E9">
        <w:rPr>
          <w:rFonts w:asciiTheme="majorBidi" w:hAnsiTheme="majorBidi" w:cstheme="majorBidi"/>
          <w:b/>
          <w:sz w:val="30"/>
          <w:szCs w:val="30"/>
          <w:lang w:val="x-none" w:eastAsia="x-none"/>
        </w:rPr>
        <w:t xml:space="preserve"> </w:t>
      </w:r>
      <w:r w:rsidR="003E03E9" w:rsidRPr="003E03E9">
        <w:rPr>
          <w:rFonts w:asciiTheme="majorBidi" w:hAnsiTheme="majorBidi"/>
          <w:b/>
          <w:sz w:val="30"/>
          <w:szCs w:val="30"/>
          <w:cs/>
          <w:lang w:val="x-none" w:eastAsia="x-none"/>
        </w:rPr>
        <w:t>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56003F3A" w14:textId="77777777" w:rsidR="00505EC0" w:rsidRDefault="00505EC0" w:rsidP="003E03E9">
      <w:pPr>
        <w:pStyle w:val="BodyText"/>
        <w:tabs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A127D73" w14:textId="72C69323" w:rsidR="00505EC0" w:rsidRDefault="006E2C6B" w:rsidP="00505EC0">
      <w:pPr>
        <w:pStyle w:val="BodyText"/>
        <w:tabs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09F6AB66" w14:textId="77777777" w:rsidR="00882E72" w:rsidRDefault="00882E72" w:rsidP="00505EC0">
      <w:pPr>
        <w:pStyle w:val="BodyText"/>
        <w:tabs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52EDE13" w14:textId="77777777" w:rsidR="000162F3" w:rsidRPr="0035030C" w:rsidRDefault="000162F3" w:rsidP="008F12EE">
      <w:pPr>
        <w:pStyle w:val="Bo-H2Main"/>
        <w:ind w:hanging="54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ผลประโยชน์</w:t>
      </w:r>
      <w:r w:rsidR="00DB699B" w:rsidRPr="0035030C">
        <w:rPr>
          <w:rFonts w:asciiTheme="majorBidi" w:hAnsiTheme="majorBidi" w:cstheme="majorBidi"/>
          <w:cs/>
        </w:rPr>
        <w:t>ของ</w:t>
      </w:r>
      <w:r w:rsidRPr="0035030C">
        <w:rPr>
          <w:rFonts w:asciiTheme="majorBidi" w:hAnsiTheme="majorBidi" w:cstheme="majorBidi"/>
          <w:cs/>
        </w:rPr>
        <w:t>พนักงาน</w:t>
      </w:r>
    </w:p>
    <w:p w14:paraId="720A38D2" w14:textId="77777777" w:rsidR="000162F3" w:rsidRPr="0035030C" w:rsidRDefault="000162F3" w:rsidP="0081515D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0D32B9CB" w14:textId="77777777" w:rsidR="000162F3" w:rsidRPr="0035030C" w:rsidRDefault="000162F3" w:rsidP="00ED3579">
      <w:pPr>
        <w:pStyle w:val="Bo-H3Subhead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โครงการสมทบเงิน</w:t>
      </w:r>
    </w:p>
    <w:p w14:paraId="6E0E4AA1" w14:textId="77777777" w:rsidR="000162F3" w:rsidRPr="0035030C" w:rsidRDefault="000162F3" w:rsidP="0081515D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371B34EB" w14:textId="4183932B" w:rsidR="009B29F5" w:rsidRPr="0035030C" w:rsidRDefault="008B201A" w:rsidP="001D2855">
      <w:pPr>
        <w:pStyle w:val="Bo-C1Content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6840F2C3" w14:textId="77777777" w:rsidR="006C1C70" w:rsidRPr="0035030C" w:rsidRDefault="006C1C70" w:rsidP="009B29F5">
      <w:pPr>
        <w:pStyle w:val="Bo-C1Content"/>
        <w:rPr>
          <w:rFonts w:asciiTheme="majorBidi" w:hAnsiTheme="majorBidi" w:cstheme="majorBidi"/>
          <w:highlight w:val="yellow"/>
        </w:rPr>
      </w:pPr>
    </w:p>
    <w:p w14:paraId="1F1A0E81" w14:textId="77777777" w:rsidR="00E0213D" w:rsidRPr="0035030C" w:rsidRDefault="00BC173E" w:rsidP="00E0213D">
      <w:pPr>
        <w:pStyle w:val="Bo-H3Subhead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โครงการผลประโยชน์ที่กำหนดไว้</w:t>
      </w:r>
    </w:p>
    <w:p w14:paraId="45AB24C8" w14:textId="77777777" w:rsidR="00E0213D" w:rsidRPr="0035030C" w:rsidRDefault="00E0213D" w:rsidP="0081515D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4D31D358" w14:textId="5AD4F053" w:rsidR="001D2855" w:rsidRPr="0035030C" w:rsidRDefault="001D2855" w:rsidP="001D2855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</w:p>
    <w:p w14:paraId="3E0E78F0" w14:textId="33A0E72D" w:rsidR="00D76EFA" w:rsidRPr="008A2832" w:rsidRDefault="00D76EFA" w:rsidP="008A2832">
      <w:pPr>
        <w:pStyle w:val="Bo-Blankline"/>
        <w:rPr>
          <w:rFonts w:asciiTheme="majorBidi" w:hAnsiTheme="majorBidi" w:cstheme="majorBidi"/>
          <w:sz w:val="30"/>
          <w:szCs w:val="30"/>
          <w:highlight w:val="yellow"/>
          <w:cs/>
        </w:rPr>
      </w:pPr>
    </w:p>
    <w:p w14:paraId="23FF19D0" w14:textId="4E419211" w:rsidR="001D2855" w:rsidRPr="008A2832" w:rsidRDefault="001D2855" w:rsidP="001D2855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35030C">
        <w:rPr>
          <w:rFonts w:asciiTheme="majorBidi" w:hAnsiTheme="majorBidi" w:cstheme="majorBidi"/>
          <w:i/>
          <w:sz w:val="30"/>
          <w:szCs w:val="30"/>
          <w:cs/>
        </w:rPr>
        <w:t xml:space="preserve"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</w:t>
      </w:r>
      <w:r w:rsidRPr="0035030C">
        <w:rPr>
          <w:rFonts w:asciiTheme="majorBidi" w:hAnsiTheme="majorBidi" w:cstheme="majorBidi"/>
          <w:i/>
          <w:sz w:val="30"/>
          <w:szCs w:val="30"/>
          <w:cs/>
        </w:rPr>
        <w:lastRenderedPageBreak/>
        <w:t>โดยคำนึงถึงการเปลี่ยนแปลงใด</w:t>
      </w:r>
      <w:r w:rsidR="008A2832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i/>
          <w:sz w:val="30"/>
          <w:szCs w:val="30"/>
          <w:cs/>
        </w:rPr>
        <w:t xml:space="preserve"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 </w:t>
      </w:r>
    </w:p>
    <w:p w14:paraId="657E01F0" w14:textId="77777777" w:rsidR="000B69D9" w:rsidRPr="0035030C" w:rsidRDefault="000B69D9" w:rsidP="001D2855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3DA40C1F" w14:textId="05CB5B66" w:rsidR="001D2855" w:rsidRPr="0035030C" w:rsidRDefault="001D2855" w:rsidP="001D2855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 w:rsidRPr="0035030C">
        <w:rPr>
          <w:rFonts w:asciiTheme="majorBidi" w:hAnsiTheme="majorBidi" w:cs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339210A7" w14:textId="6A80CDBD" w:rsidR="000B69D9" w:rsidRDefault="000B69D9" w:rsidP="002C3046">
      <w:pPr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6A61C27F" w14:textId="0E82256D" w:rsidR="00254424" w:rsidRDefault="00254424" w:rsidP="002C3046">
      <w:pPr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254424">
        <w:rPr>
          <w:rFonts w:asciiTheme="majorBidi" w:hAnsiTheme="majorBidi"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254424">
        <w:rPr>
          <w:rFonts w:asciiTheme="majorBidi" w:hAnsiTheme="majorBidi" w:cstheme="majorBidi"/>
          <w:sz w:val="30"/>
          <w:szCs w:val="30"/>
        </w:rPr>
        <w:t xml:space="preserve"> </w:t>
      </w:r>
      <w:r w:rsidRPr="00254424">
        <w:rPr>
          <w:rFonts w:asciiTheme="majorBidi" w:hAnsiTheme="majorBidi"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22A11210" w14:textId="571A0DAB" w:rsidR="002075F3" w:rsidRDefault="002075F3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D87A0BF" w14:textId="05959B4E" w:rsidR="002C3046" w:rsidRPr="0035030C" w:rsidRDefault="002C3046" w:rsidP="002C3046">
      <w:pPr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5773C17F" w14:textId="77777777" w:rsidR="000B69D9" w:rsidRPr="0035030C" w:rsidRDefault="000B69D9" w:rsidP="002C3046">
      <w:pPr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01B5A94A" w14:textId="77777777" w:rsidR="000162F3" w:rsidRPr="0035030C" w:rsidRDefault="000162F3" w:rsidP="00744476">
      <w:pPr>
        <w:pStyle w:val="Bo-H2Main"/>
        <w:ind w:left="547" w:hanging="54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ประมาณการหนี้สิน</w:t>
      </w:r>
    </w:p>
    <w:p w14:paraId="51C894C1" w14:textId="77777777" w:rsidR="000B69D9" w:rsidRPr="0035030C" w:rsidRDefault="000B69D9" w:rsidP="00744476">
      <w:pPr>
        <w:pStyle w:val="Bo-C1Content"/>
        <w:rPr>
          <w:rFonts w:asciiTheme="majorBidi" w:hAnsiTheme="majorBidi" w:cstheme="majorBidi"/>
        </w:rPr>
      </w:pPr>
    </w:p>
    <w:p w14:paraId="6DFEB193" w14:textId="593F57FF" w:rsidR="002C3046" w:rsidRPr="0035030C" w:rsidRDefault="002C3046" w:rsidP="00744476">
      <w:pPr>
        <w:pStyle w:val="Bo-C1Content"/>
        <w:rPr>
          <w:rFonts w:asciiTheme="majorBidi" w:hAnsiTheme="majorBidi" w:cstheme="majorBidi"/>
          <w:highlight w:val="yellow"/>
        </w:rPr>
      </w:pPr>
      <w:r w:rsidRPr="0035030C">
        <w:rPr>
          <w:rFonts w:asciiTheme="majorBidi" w:hAnsiTheme="majorBidi" w:cstheme="majorBidi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</w:t>
      </w:r>
      <w:r w:rsidRPr="0035030C">
        <w:rPr>
          <w:rFonts w:asciiTheme="majorBidi" w:hAnsiTheme="majorBidi" w:cstheme="majorBidi"/>
        </w:rPr>
        <w:t xml:space="preserve"> </w:t>
      </w:r>
      <w:r w:rsidRPr="0035030C">
        <w:rPr>
          <w:rFonts w:asciiTheme="majorBidi" w:hAnsiTheme="majorBidi" w:cstheme="majorBidi"/>
          <w:cs/>
        </w:rPr>
        <w:t>ส่วนที่เพิ่มขึ้นเนื่องจากเวลาที่ผ่านไปรับรู้เป็นต้นทุนทางการเงิน</w:t>
      </w:r>
    </w:p>
    <w:p w14:paraId="1DD2B88A" w14:textId="338E70B5" w:rsidR="00254424" w:rsidRDefault="00254424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  <w:lang w:eastAsia="x-none"/>
        </w:rPr>
      </w:pPr>
    </w:p>
    <w:p w14:paraId="3F9519BA" w14:textId="77777777" w:rsidR="002E1068" w:rsidRPr="0035030C" w:rsidRDefault="002E1068" w:rsidP="002E1068">
      <w:pPr>
        <w:pStyle w:val="Bo-H2Main"/>
        <w:ind w:left="547" w:hanging="540"/>
        <w:rPr>
          <w:rFonts w:asciiTheme="majorBidi" w:hAnsiTheme="majorBidi" w:cstheme="majorBidi"/>
          <w:i w:val="0"/>
          <w:iCs w:val="0"/>
          <w:lang w:val="en-US"/>
        </w:rPr>
      </w:pPr>
      <w:r w:rsidRPr="0035030C">
        <w:rPr>
          <w:rFonts w:asciiTheme="majorBidi" w:hAnsiTheme="majorBidi" w:cstheme="majorBidi"/>
          <w:cs/>
        </w:rPr>
        <w:t>การวัดมูลค่ายุติธรรม</w:t>
      </w:r>
    </w:p>
    <w:p w14:paraId="5608BDC6" w14:textId="3EB1DE72" w:rsidR="002E1068" w:rsidRPr="0035030C" w:rsidRDefault="002E1068" w:rsidP="002477E2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1117154D" w14:textId="1E240FBF" w:rsidR="00882E72" w:rsidRPr="00882E72" w:rsidRDefault="00C730E8" w:rsidP="00882E72">
      <w:pPr>
        <w:pStyle w:val="BodyText"/>
        <w:shd w:val="clear" w:color="auto" w:fill="FFFFFF"/>
        <w:tabs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  <w:r w:rsidR="00882E72">
        <w:rPr>
          <w:rFonts w:asciiTheme="majorBidi" w:hAnsiTheme="majorBidi" w:cstheme="majorBidi"/>
          <w:sz w:val="20"/>
          <w:szCs w:val="20"/>
        </w:rPr>
        <w:br w:type="page"/>
      </w:r>
    </w:p>
    <w:p w14:paraId="3D98E112" w14:textId="16FFA168" w:rsidR="00C730E8" w:rsidRPr="0035030C" w:rsidRDefault="00C730E8" w:rsidP="00C730E8">
      <w:pPr>
        <w:pStyle w:val="BodyText"/>
        <w:shd w:val="clear" w:color="auto" w:fill="FFFFFF"/>
        <w:tabs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lastRenderedPageBreak/>
        <w:t xml:space="preserve"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2CFF4EED" w14:textId="394C172D" w:rsidR="00C730E8" w:rsidRPr="0035030C" w:rsidRDefault="00C730E8" w:rsidP="00985826">
      <w:pPr>
        <w:pStyle w:val="block"/>
        <w:numPr>
          <w:ilvl w:val="0"/>
          <w:numId w:val="22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 xml:space="preserve">ข้อมูลระดับ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9839657" w14:textId="5877BC50" w:rsidR="00C730E8" w:rsidRPr="0035030C" w:rsidRDefault="00C730E8" w:rsidP="00985826">
      <w:pPr>
        <w:pStyle w:val="block"/>
        <w:numPr>
          <w:ilvl w:val="0"/>
          <w:numId w:val="22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ข้อมูลระดับ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z w:val="30"/>
          <w:szCs w:val="30"/>
        </w:rPr>
        <w:t xml:space="preserve">  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1</w:t>
      </w:r>
    </w:p>
    <w:p w14:paraId="282B62F2" w14:textId="3D1F26C0" w:rsidR="00C730E8" w:rsidRPr="0035030C" w:rsidRDefault="00C730E8" w:rsidP="00985826">
      <w:pPr>
        <w:pStyle w:val="block"/>
        <w:numPr>
          <w:ilvl w:val="0"/>
          <w:numId w:val="22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ข้อมูลระดับ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5030C">
        <w:rPr>
          <w:rFonts w:asciiTheme="majorBidi" w:hAnsiTheme="majorBidi" w:cstheme="majorBidi"/>
          <w:sz w:val="30"/>
          <w:szCs w:val="30"/>
        </w:rPr>
        <w:t xml:space="preserve">  </w:t>
      </w:r>
      <w:r w:rsidRPr="0035030C">
        <w:rPr>
          <w:rFonts w:asciiTheme="majorBidi" w:hAnsiTheme="majorBidi" w:cstheme="majorBidi"/>
          <w:sz w:val="30"/>
          <w:szCs w:val="30"/>
          <w:cs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237FA180" w14:textId="77777777" w:rsidR="00C730E8" w:rsidRPr="0035030C" w:rsidRDefault="00C730E8" w:rsidP="00C730E8">
      <w:pPr>
        <w:tabs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72637F31" w14:textId="237CB3B3" w:rsidR="00C730E8" w:rsidRPr="0035030C" w:rsidRDefault="00C730E8" w:rsidP="00C730E8">
      <w:pPr>
        <w:pStyle w:val="BodyText"/>
        <w:shd w:val="clear" w:color="auto" w:fill="FFFFFF"/>
        <w:tabs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6E1376E1" w14:textId="77777777" w:rsidR="00C730E8" w:rsidRPr="0035030C" w:rsidRDefault="00C730E8" w:rsidP="00C730E8">
      <w:pPr>
        <w:tabs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sz w:val="24"/>
          <w:szCs w:val="24"/>
          <w:lang w:val="en-US"/>
        </w:rPr>
      </w:pPr>
    </w:p>
    <w:p w14:paraId="7BC48E25" w14:textId="1DEFDB71" w:rsidR="00C730E8" w:rsidRPr="0035030C" w:rsidRDefault="00C730E8" w:rsidP="00C730E8">
      <w:pPr>
        <w:pStyle w:val="BodyText"/>
        <w:shd w:val="clear" w:color="auto" w:fill="FFFFFF"/>
        <w:tabs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 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3E8E1DBF" w14:textId="56AAA6C3" w:rsidR="003F3660" w:rsidRDefault="003F3660">
      <w:pPr>
        <w:spacing w:line="240" w:lineRule="auto"/>
        <w:rPr>
          <w:rFonts w:asciiTheme="majorBidi" w:hAnsiTheme="majorBidi" w:cstheme="majorBidi"/>
          <w:sz w:val="24"/>
          <w:szCs w:val="24"/>
          <w:lang w:val="en-US"/>
        </w:rPr>
      </w:pPr>
    </w:p>
    <w:p w14:paraId="6D180F69" w14:textId="43EB70F4" w:rsidR="00C730E8" w:rsidRPr="0035030C" w:rsidRDefault="00C730E8" w:rsidP="00C730E8">
      <w:pPr>
        <w:pStyle w:val="BodyText"/>
        <w:shd w:val="clear" w:color="auto" w:fill="FFFFFF"/>
        <w:tabs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5030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</w:t>
      </w:r>
    </w:p>
    <w:p w14:paraId="3A5920C6" w14:textId="77777777" w:rsidR="000B69D9" w:rsidRDefault="000B69D9" w:rsidP="00C730E8">
      <w:pPr>
        <w:pStyle w:val="BodyText"/>
        <w:shd w:val="clear" w:color="auto" w:fill="FFFFFF"/>
        <w:tabs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</w:p>
    <w:p w14:paraId="730858AC" w14:textId="77777777" w:rsidR="00FB47EF" w:rsidRPr="0035030C" w:rsidRDefault="00FB47EF" w:rsidP="00FB47EF">
      <w:pPr>
        <w:pStyle w:val="Bo-H2Main"/>
        <w:ind w:hanging="54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หุ้นทุนซื้อคืน</w:t>
      </w:r>
    </w:p>
    <w:p w14:paraId="223EA31D" w14:textId="77777777" w:rsidR="00FB47EF" w:rsidRPr="00FB47EF" w:rsidRDefault="00FB47EF" w:rsidP="00FB47EF">
      <w:pPr>
        <w:pStyle w:val="BodyText"/>
        <w:shd w:val="clear" w:color="auto" w:fill="FFFFFF"/>
        <w:tabs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</w:p>
    <w:p w14:paraId="58046746" w14:textId="77777777" w:rsidR="00FB47EF" w:rsidRPr="0035030C" w:rsidRDefault="00FB47EF" w:rsidP="00FB47EF">
      <w:pPr>
        <w:pStyle w:val="Bo-C1Content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spacing w:val="-4"/>
          <w:cs/>
        </w:rPr>
        <w:t xml:space="preserve"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 และจัดสรรจำนวนเดียวกันนี้จากกำไรสะสมไปเป็นสำรองหุ้นทุนซื้อคืนภายใต้ส่วนของผู้ถือหุ้น เมื่อมีการจำหน่ายหุ้นทุนซื้อคืน จำนวนเงินที่ได้รับ รับรู้เป็นรายการเพิ่มขึ้นในส่วนของผู้ถือหุ้น </w:t>
      </w:r>
      <w:r w:rsidRPr="0035030C">
        <w:rPr>
          <w:rFonts w:asciiTheme="majorBidi" w:hAnsiTheme="majorBidi" w:cstheme="majorBidi"/>
          <w:cs/>
        </w:rPr>
        <w:t>โดยหักบัญชีหุ้นทุนซื้อคืนด้วยจำนวนต้นทุนของหุ้นทุนซื้อคืนที่จำหน่ายซึ่งคำนวณโดยวิธีถัวเฉลี่ยถ่วงน้ำหนัก และโอนจำนวนเดียวกันนี้จากบัญชีสำรองหุ้นทุนซื้อคืนไปกำไรสะสม ส่วนเกินทุนจากการจำหน่ายหุ้นทุนซื้อคืน (“ส่วนเกินทุนหุ้นทุนซื้อคืน”) แสดงเป็นรายการแยกต่างหากในส่วนของผู้ถือหุ้น 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ทุนซื้อคืนหมดแล้ว</w:t>
      </w:r>
    </w:p>
    <w:p w14:paraId="75AC6E17" w14:textId="77777777" w:rsidR="00FB47EF" w:rsidRPr="003F3660" w:rsidRDefault="00FB47EF" w:rsidP="00C730E8">
      <w:pPr>
        <w:pStyle w:val="BodyText"/>
        <w:shd w:val="clear" w:color="auto" w:fill="FFFFFF"/>
        <w:tabs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</w:p>
    <w:p w14:paraId="177493E8" w14:textId="3457BB2F" w:rsidR="000162F3" w:rsidRPr="0035030C" w:rsidRDefault="000162F3" w:rsidP="005A4383">
      <w:pPr>
        <w:numPr>
          <w:ilvl w:val="0"/>
          <w:numId w:val="6"/>
        </w:numPr>
        <w:tabs>
          <w:tab w:val="clear" w:pos="567"/>
          <w:tab w:val="left" w:pos="547"/>
        </w:tabs>
        <w:spacing w:line="240" w:lineRule="auto"/>
        <w:ind w:right="-25" w:hanging="56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5030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</w:t>
      </w:r>
      <w:r w:rsidR="00070415" w:rsidRPr="0035030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จากสัญญาที่ทำกับลูกค้า</w:t>
      </w:r>
    </w:p>
    <w:p w14:paraId="6332D3B0" w14:textId="77777777" w:rsidR="00393F98" w:rsidRPr="0035030C" w:rsidRDefault="00393F98" w:rsidP="0004540A">
      <w:pPr>
        <w:pStyle w:val="Bo-Blankline"/>
        <w:rPr>
          <w:rFonts w:asciiTheme="majorBidi" w:hAnsiTheme="majorBidi" w:cstheme="majorBidi"/>
          <w:sz w:val="24"/>
          <w:szCs w:val="24"/>
        </w:rPr>
      </w:pPr>
    </w:p>
    <w:p w14:paraId="4D4348E4" w14:textId="77777777" w:rsidR="00070415" w:rsidRPr="0035030C" w:rsidRDefault="00070415" w:rsidP="00B02DA4">
      <w:pPr>
        <w:tabs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การรับรู้รายได้</w:t>
      </w:r>
    </w:p>
    <w:p w14:paraId="0B55B74A" w14:textId="77777777" w:rsidR="00070415" w:rsidRPr="0035030C" w:rsidRDefault="00070415" w:rsidP="00070415">
      <w:pPr>
        <w:pStyle w:val="Bo-C1Content"/>
        <w:rPr>
          <w:rFonts w:asciiTheme="majorBidi" w:hAnsiTheme="majorBidi" w:cstheme="majorBidi"/>
          <w:sz w:val="24"/>
          <w:szCs w:val="24"/>
          <w:highlight w:val="yellow"/>
        </w:rPr>
      </w:pPr>
    </w:p>
    <w:p w14:paraId="29501EBB" w14:textId="534E3BA9" w:rsidR="00070415" w:rsidRDefault="00070415" w:rsidP="00B02DA4">
      <w:pPr>
        <w:tabs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</w:t>
      </w:r>
      <w:r w:rsidR="009A4A17" w:rsidRPr="0035030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และแสดงสุทธิจากส่วนลดการค้าและส่วนลดตามปริมาณ</w:t>
      </w:r>
    </w:p>
    <w:p w14:paraId="7B53A945" w14:textId="6BCC58E2" w:rsidR="00882E72" w:rsidRDefault="00882E72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22DEE7A" w14:textId="73F740AD" w:rsidR="00070415" w:rsidRPr="0035030C" w:rsidRDefault="00070415" w:rsidP="00B02DA4">
      <w:pPr>
        <w:tabs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lastRenderedPageBreak/>
        <w:t>รายได้จากการขายสินค้ารับรู้ ณ วันที่มีการส่งมอบสินค้าให้กับลูกค้า สำหรับการขายที่ให้สิทธิลูกค้าในการคืนสินค้า กลุ่มบริษัททำการประมาณการรับคืนสินค้าจากข้อมูลอัตราการคืนสินค้าในอดีตและจะไม่รับรู้รายได้</w:t>
      </w:r>
      <w:r w:rsidR="007F6957">
        <w:rPr>
          <w:rFonts w:asciiTheme="majorBidi" w:hAnsiTheme="majorBidi" w:cstheme="majorBidi" w:hint="cs"/>
          <w:sz w:val="30"/>
          <w:szCs w:val="30"/>
          <w:cs/>
        </w:rPr>
        <w:t>และต้นทุนขายสำหรับสินค้าที่คาดว่าจะได้รับคืน</w:t>
      </w:r>
    </w:p>
    <w:p w14:paraId="37226D3B" w14:textId="77777777" w:rsidR="00070415" w:rsidRPr="0035030C" w:rsidRDefault="00070415" w:rsidP="00B02DA4">
      <w:pPr>
        <w:pStyle w:val="Bo-C1Content"/>
        <w:ind w:left="540"/>
        <w:rPr>
          <w:rFonts w:asciiTheme="majorBidi" w:hAnsiTheme="majorBidi" w:cstheme="majorBidi"/>
          <w:highlight w:val="yellow"/>
        </w:rPr>
      </w:pPr>
    </w:p>
    <w:p w14:paraId="3EC52FAB" w14:textId="4D9A648D" w:rsidR="00070415" w:rsidRPr="0035030C" w:rsidRDefault="00070415" w:rsidP="00B02DA4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GB" w:eastAsia="en-US"/>
        </w:rPr>
        <w:t>รายได้จากการให้บริการรับรู้ตลอดช่วงเวลาหนึ่งเมื่อได้ให้บริการ ขั้นความสำเร็จของงานประเมินโดยใช้วิธีการสำรวจงานที่ได้ทำแล้ว</w:t>
      </w:r>
      <w:r w:rsidR="009A4A17" w:rsidRPr="0035030C">
        <w:rPr>
          <w:rFonts w:asciiTheme="majorBidi" w:hAnsiTheme="majorBidi" w:cstheme="majorBidi"/>
          <w:sz w:val="30"/>
          <w:szCs w:val="30"/>
          <w:cs/>
          <w:lang w:val="en-GB" w:eastAsia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GB" w:eastAsia="en-US"/>
        </w:rPr>
        <w:t>ต้นทุนที่</w:t>
      </w:r>
      <w:r w:rsidRPr="0035030C">
        <w:rPr>
          <w:rFonts w:asciiTheme="majorBidi" w:hAnsiTheme="majorBidi" w:cstheme="majorBidi"/>
          <w:sz w:val="30"/>
          <w:szCs w:val="30"/>
          <w:cs/>
        </w:rPr>
        <w:t>เกี่ยวข้องรับรู้ในกำไรหรือขาดทุนเมื่อเกิดขึ้น</w:t>
      </w:r>
    </w:p>
    <w:p w14:paraId="2DC29102" w14:textId="77777777" w:rsidR="00070415" w:rsidRPr="0035030C" w:rsidRDefault="00070415" w:rsidP="00B02DA4">
      <w:pPr>
        <w:pStyle w:val="Bo-C1Content"/>
        <w:ind w:left="540"/>
        <w:rPr>
          <w:rFonts w:asciiTheme="majorBidi" w:hAnsiTheme="majorBidi" w:cstheme="majorBidi"/>
          <w:highlight w:val="yellow"/>
          <w:cs/>
        </w:rPr>
      </w:pPr>
    </w:p>
    <w:p w14:paraId="1C41C40F" w14:textId="5F607B23" w:rsidR="00070415" w:rsidRPr="0035030C" w:rsidRDefault="00070415" w:rsidP="00B02DA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 หรือมีการให้บริการหลาย</w:t>
      </w:r>
      <w:r w:rsidR="00B02DA4" w:rsidRPr="0035030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ๆ ประเภทในรอบระยะเวลารายงานที่แตกต่างกัน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สิ่งตอบแทนที่ได้รับจะถูกปันส่วนตามสัดส่วนของราคาขายที่เป็นเอกเทศของสินค้าและบริการนั้น</w:t>
      </w:r>
      <w:r w:rsidR="00B02DA4" w:rsidRPr="0035030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ๆ </w:t>
      </w:r>
    </w:p>
    <w:p w14:paraId="0E54372C" w14:textId="17E3E704" w:rsidR="00FB47EF" w:rsidRDefault="00FB47EF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</w:rPr>
      </w:pPr>
    </w:p>
    <w:p w14:paraId="463B4ACF" w14:textId="26B26D11" w:rsidR="00AE3831" w:rsidRPr="0035030C" w:rsidRDefault="00AE3831" w:rsidP="00AE3831">
      <w:pPr>
        <w:tabs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5030C">
        <w:rPr>
          <w:rFonts w:asciiTheme="majorBidi" w:hAnsiTheme="majorBidi" w:cstheme="majorBidi"/>
          <w:i/>
          <w:iCs/>
          <w:sz w:val="30"/>
          <w:szCs w:val="30"/>
          <w:cs/>
        </w:rPr>
        <w:t>เงินรับล่วงหน้าระยะยาวจากลูกค้า</w:t>
      </w:r>
    </w:p>
    <w:p w14:paraId="260EEE15" w14:textId="77777777" w:rsidR="00AE3831" w:rsidRPr="0035030C" w:rsidRDefault="00AE3831" w:rsidP="00AE3831">
      <w:pPr>
        <w:pStyle w:val="Bo-C1Content"/>
        <w:ind w:left="540"/>
        <w:rPr>
          <w:rFonts w:asciiTheme="majorBidi" w:hAnsiTheme="majorBidi" w:cstheme="majorBidi"/>
          <w:highlight w:val="yellow"/>
        </w:rPr>
      </w:pPr>
    </w:p>
    <w:p w14:paraId="41C60831" w14:textId="473A1660" w:rsidR="00AE3831" w:rsidRPr="0035030C" w:rsidRDefault="00AE3831" w:rsidP="008F7DF5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 xml:space="preserve">เงินรับล่วงหน้าระยะยาวจากลูกค้ารับรู้เป็นรายได้เมื่อกลุ่มบริษัทโอนการควบคุมในสินค้าให้กับลูกค้า หากเงินรับล่วงหน้าดังกล่าวมีองค์ประกอบเกี่ยวกับการจัดหาเงินที่มีนัยสำคัญ รายการดังกล่าวจะมีดอกเบี้ยจ่ายที่บันทึกกับหนี้สินตามสัญญาโดยใช้วิธีดอกเบี้ยที่แท้จริง กลุ่มบริษัทใช้ข้อผ่อนปรนในทางปฏิบัติที่ไม่ปรับปรุงสิ่งตอบแทนด้วยผลกระทบที่เกิดจากการมีองค์ประกอบของการจัดหาเงินที่มีนัยสำคัญสำหรับสัญญาที่มีระยะเวลาน้อยกว่าหรือเท่ากับ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เดือน</w:t>
      </w:r>
    </w:p>
    <w:p w14:paraId="401A2647" w14:textId="77777777" w:rsidR="00AE3831" w:rsidRPr="0035030C" w:rsidRDefault="00AE3831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</w:rPr>
      </w:pPr>
    </w:p>
    <w:p w14:paraId="21F5175B" w14:textId="12B4F574" w:rsidR="00070415" w:rsidRPr="0035030C" w:rsidRDefault="00070415" w:rsidP="00AE3831">
      <w:pPr>
        <w:pStyle w:val="ListParagraph"/>
        <w:ind w:left="540" w:right="7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5030C">
        <w:rPr>
          <w:rFonts w:asciiTheme="majorBidi" w:hAnsiTheme="majorBidi" w:cstheme="majorBidi"/>
          <w:i/>
          <w:iCs/>
          <w:sz w:val="30"/>
          <w:szCs w:val="30"/>
          <w:cs/>
        </w:rPr>
        <w:t>โปรแกรมสิทธิพิเศษแก่ลูกค้า</w:t>
      </w:r>
      <w:r w:rsidRPr="0035030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29C6B725" w14:textId="77777777" w:rsidR="0004540A" w:rsidRPr="0035030C" w:rsidRDefault="0004540A" w:rsidP="00AE3831">
      <w:pPr>
        <w:pStyle w:val="ListParagraph"/>
        <w:ind w:left="540" w:right="72"/>
        <w:jc w:val="thaiDistribute"/>
        <w:rPr>
          <w:rFonts w:asciiTheme="majorBidi" w:hAnsiTheme="majorBidi" w:cstheme="majorBidi"/>
          <w:sz w:val="30"/>
          <w:szCs w:val="30"/>
        </w:rPr>
      </w:pPr>
    </w:p>
    <w:p w14:paraId="528DCB75" w14:textId="43B5977D" w:rsidR="00070415" w:rsidRPr="0035030C" w:rsidRDefault="00070415" w:rsidP="00AE3831">
      <w:pPr>
        <w:pStyle w:val="ListParagraph"/>
        <w:ind w:left="540" w:right="72"/>
        <w:jc w:val="thaiDistribute"/>
        <w:rPr>
          <w:rFonts w:asciiTheme="majorBidi" w:eastAsiaTheme="minorHAnsi" w:hAnsiTheme="majorBidi" w:cstheme="majorBidi"/>
          <w:b/>
          <w:bCs/>
          <w:color w:val="0000FF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 xml:space="preserve">สำหรับโปรแกรมสิทธิพิเศษที่กลุ่มบริษัทมีให้ลูกค้า สิ่งตอบแทนที่ได้รับจะปันส่วนตามสัดส่วนของราคาขายที่เป็นเอกเทศของสินค้าและคะแนน จำนวนเงินที่ปันส่วนให้กับคะแนนจะรับรู้เป็นหนี้สินที่เกิดจากสัญญา และรับรู้รายได้เมื่อลูกค้าใช้สิทธิแลกคะแนนหรือเมื่อมีความน่าจะเป็นน้อยมากที่ลูกค้าจะใช้สิทธิแลกคะแนนดังกล่าว ทั้งนี้ ราคาขายที่เป็นเอกเทศของคะแนนประมาณการโดยอ้างอิงกับส่วนลดที่ให้แก่ลูกค้าและความน่าจะเป็นที่ลูกค้าจะใช้สิทธิแลกคะแนน และจะได้รับการทบทวนการประมาณการดังกล่าว ณ วันสิ้นรอบระยะเวลารายงาน </w:t>
      </w:r>
    </w:p>
    <w:p w14:paraId="700C159F" w14:textId="1D2239A8" w:rsidR="00882E72" w:rsidRDefault="00882E72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  <w:r>
        <w:rPr>
          <w:rFonts w:asciiTheme="majorBidi" w:hAnsiTheme="majorBidi" w:cstheme="majorBidi"/>
          <w:highlight w:val="yellow"/>
          <w:lang w:val="en-US"/>
        </w:rPr>
        <w:br w:type="page"/>
      </w:r>
    </w:p>
    <w:p w14:paraId="5481333E" w14:textId="6E723207" w:rsidR="000162F3" w:rsidRPr="0035030C" w:rsidRDefault="000162F3" w:rsidP="008F12EE">
      <w:pPr>
        <w:pStyle w:val="Bo-H2Main"/>
        <w:ind w:hanging="54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lastRenderedPageBreak/>
        <w:t>ภาษีเงินได้</w:t>
      </w:r>
    </w:p>
    <w:p w14:paraId="7B97C2A9" w14:textId="750CE551" w:rsidR="000162F3" w:rsidRPr="0035030C" w:rsidRDefault="000162F3" w:rsidP="0081515D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0AB48B22" w14:textId="4AAC2FF3" w:rsidR="0022722E" w:rsidRPr="0035030C" w:rsidRDefault="0022722E" w:rsidP="0022722E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 xml:space="preserve"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 </w:t>
      </w:r>
    </w:p>
    <w:p w14:paraId="4B4A50BF" w14:textId="77777777" w:rsidR="0022722E" w:rsidRPr="0035030C" w:rsidRDefault="0022722E" w:rsidP="0022722E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D088E78" w14:textId="5EFAB695" w:rsidR="0022722E" w:rsidRPr="0035030C" w:rsidRDefault="0022722E" w:rsidP="0022722E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F9634D" w:rsidRPr="0035030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ๆ </w:t>
      </w:r>
    </w:p>
    <w:p w14:paraId="4C4E7EB0" w14:textId="77777777" w:rsidR="0022722E" w:rsidRPr="0035030C" w:rsidRDefault="0022722E" w:rsidP="0022722E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C3927EE" w14:textId="3988D090" w:rsidR="00FB47EF" w:rsidRDefault="0022722E" w:rsidP="00FB47EF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 สำหรับการรับรู้สินทรัพย์หรือหนี้สินในครั้งแรกซึ่งเป็นรายการที่ไม่ใช่การรวมธุรกิจ</w:t>
      </w:r>
      <w:r w:rsidR="00556D7B" w:rsidRPr="00556D7B">
        <w:rPr>
          <w:rFonts w:asciiTheme="majorBidi" w:hAnsiTheme="majorBidi"/>
          <w:sz w:val="30"/>
          <w:szCs w:val="30"/>
          <w:cs/>
        </w:rPr>
        <w:t>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20362E8" w14:textId="77777777" w:rsidR="00882E72" w:rsidRDefault="00882E72" w:rsidP="00FB47EF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27BD9108" w14:textId="72CB476F" w:rsidR="0022722E" w:rsidRPr="0035030C" w:rsidRDefault="0022722E" w:rsidP="0022722E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35030C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2E71A2E5" w14:textId="77777777" w:rsidR="0022722E" w:rsidRPr="0035030C" w:rsidRDefault="0022722E" w:rsidP="0022722E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6F2B48A0" w14:textId="1F1561B8" w:rsidR="00C65529" w:rsidRDefault="0022722E" w:rsidP="00C65529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0408C102" w14:textId="77777777" w:rsidR="00FB47EF" w:rsidRDefault="00FB47EF" w:rsidP="00C65529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BC8E48C" w14:textId="77777777" w:rsidR="000162F3" w:rsidRPr="0035030C" w:rsidRDefault="000162F3" w:rsidP="008F12EE">
      <w:pPr>
        <w:pStyle w:val="Bo-H2Main"/>
        <w:ind w:hanging="54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กำไรต่อหุ้น</w:t>
      </w:r>
    </w:p>
    <w:p w14:paraId="683AC0B1" w14:textId="77777777" w:rsidR="00A92984" w:rsidRPr="0035030C" w:rsidRDefault="00A92984" w:rsidP="009A4B8E">
      <w:pPr>
        <w:pStyle w:val="Bo-C1Content"/>
        <w:rPr>
          <w:rFonts w:asciiTheme="majorBidi" w:hAnsiTheme="majorBidi" w:cstheme="majorBidi"/>
        </w:rPr>
      </w:pPr>
    </w:p>
    <w:p w14:paraId="493B5753" w14:textId="1FC7C597" w:rsidR="00A92984" w:rsidRDefault="00075D5D" w:rsidP="009A4B8E">
      <w:pPr>
        <w:pStyle w:val="Bo-C1Content"/>
        <w:rPr>
          <w:rFonts w:asciiTheme="majorBidi" w:hAnsiTheme="majorBidi"/>
        </w:rPr>
      </w:pPr>
      <w:r w:rsidRPr="00075D5D">
        <w:rPr>
          <w:rFonts w:asciiTheme="majorBidi" w:hAnsiTheme="majorBidi"/>
          <w:cs/>
        </w:rPr>
        <w:t>การคำนวณกำไรต่อหุ้นขั้นพื้นฐานมาจากกำไรของผู้ถือหุ้นสามัญของบริษัทกับจำนวนหุ้นสามัญถัวเฉลี่ยถ่วงน้ำหนักที่ออกจำหน่ายแล้ว</w:t>
      </w:r>
    </w:p>
    <w:p w14:paraId="7E65BB1A" w14:textId="47C76D22" w:rsidR="00882E72" w:rsidRDefault="00882E72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</w:rPr>
      </w:pPr>
      <w:r>
        <w:rPr>
          <w:rFonts w:asciiTheme="majorBidi" w:hAnsiTheme="majorBidi" w:cstheme="majorBidi"/>
          <w:highlight w:val="yellow"/>
        </w:rPr>
        <w:br w:type="page"/>
      </w:r>
    </w:p>
    <w:p w14:paraId="4F32802A" w14:textId="07B876C2" w:rsidR="00B1260A" w:rsidRPr="0035030C" w:rsidRDefault="00B1260A" w:rsidP="00B1260A">
      <w:pPr>
        <w:pStyle w:val="Bo-H2Main"/>
        <w:ind w:hanging="567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lastRenderedPageBreak/>
        <w:t>บุคคลหรือกิจการที่เกี่ยวข้องกัน</w:t>
      </w:r>
    </w:p>
    <w:p w14:paraId="6B611D93" w14:textId="77777777" w:rsidR="00A92984" w:rsidRPr="0035030C" w:rsidRDefault="00A92984" w:rsidP="00B1260A">
      <w:pPr>
        <w:pStyle w:val="Bo-Blankline"/>
        <w:jc w:val="thaiDistribute"/>
        <w:rPr>
          <w:rFonts w:asciiTheme="majorBidi" w:hAnsiTheme="majorBidi" w:cstheme="majorBidi"/>
          <w:sz w:val="30"/>
          <w:szCs w:val="30"/>
          <w:lang w:eastAsia="en-US"/>
        </w:rPr>
      </w:pPr>
    </w:p>
    <w:p w14:paraId="42CB7DAC" w14:textId="0491E093" w:rsidR="00B1260A" w:rsidRPr="0035030C" w:rsidRDefault="00B1260A" w:rsidP="00B1260A">
      <w:pPr>
        <w:pStyle w:val="Bo-Blankline"/>
        <w:jc w:val="thaiDistribute"/>
        <w:rPr>
          <w:rFonts w:asciiTheme="majorBidi" w:hAnsiTheme="majorBidi" w:cstheme="majorBidi"/>
          <w:sz w:val="30"/>
          <w:szCs w:val="30"/>
          <w:lang w:eastAsia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eastAsia="en-US"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487546DB" w14:textId="0DED4848" w:rsidR="00823A9E" w:rsidRPr="0035030C" w:rsidRDefault="00823A9E" w:rsidP="008F4CAE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240965AA" w14:textId="58C41CD3" w:rsidR="000162F3" w:rsidRPr="0035030C" w:rsidRDefault="007F6957" w:rsidP="008F12EE">
      <w:pPr>
        <w:pStyle w:val="Bo-H2Main"/>
        <w:ind w:hanging="540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ส่วนการดำเนินงาน</w:t>
      </w:r>
    </w:p>
    <w:p w14:paraId="178DDF10" w14:textId="77777777" w:rsidR="000162F3" w:rsidRPr="0035030C" w:rsidRDefault="000162F3" w:rsidP="0081515D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4B03570E" w14:textId="29D3CAEE" w:rsidR="008F4CAE" w:rsidRPr="0035030C" w:rsidRDefault="008F4CAE" w:rsidP="009A4B8E">
      <w:pPr>
        <w:pStyle w:val="Bo-C1Content"/>
        <w:rPr>
          <w:rFonts w:asciiTheme="majorBidi" w:hAnsiTheme="majorBidi" w:cstheme="majorBidi"/>
          <w:cs/>
        </w:rPr>
      </w:pPr>
      <w:r w:rsidRPr="0035030C">
        <w:rPr>
          <w:rFonts w:asciiTheme="majorBidi" w:hAnsiTheme="majorBidi" w:cstheme="majorBidi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รายการที่ไม่สามารถปันส่วนได้ส่วนใหญ่เป็นรายการทรัพย์สินองค์กร</w:t>
      </w:r>
    </w:p>
    <w:p w14:paraId="414CE501" w14:textId="34A2FA09" w:rsidR="00882E72" w:rsidRDefault="00882E72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  <w:lang w:eastAsia="x-none"/>
        </w:rPr>
      </w:pPr>
      <w:r>
        <w:rPr>
          <w:rFonts w:asciiTheme="majorBidi" w:hAnsiTheme="majorBidi" w:cstheme="majorBidi"/>
          <w:sz w:val="30"/>
          <w:szCs w:val="30"/>
          <w:highlight w:val="yellow"/>
        </w:rPr>
        <w:br w:type="page"/>
      </w:r>
    </w:p>
    <w:p w14:paraId="3DFA22BE" w14:textId="7B558CF0" w:rsidR="00362A7B" w:rsidRPr="0035030C" w:rsidRDefault="00362A7B" w:rsidP="00000AE0">
      <w:pPr>
        <w:pStyle w:val="Caption"/>
        <w:ind w:hanging="900"/>
        <w:rPr>
          <w:rFonts w:asciiTheme="majorBidi" w:hAnsiTheme="majorBidi" w:cstheme="majorBidi"/>
          <w:cs/>
        </w:rPr>
      </w:pPr>
      <w:r w:rsidRPr="0035030C">
        <w:rPr>
          <w:rFonts w:asciiTheme="majorBidi" w:hAnsiTheme="majorBidi" w:cstheme="majorBidi"/>
          <w:cs/>
        </w:rPr>
        <w:lastRenderedPageBreak/>
        <w:t>บุคคลหรือกิจการที่เกี่ยวข้องกัน</w:t>
      </w:r>
    </w:p>
    <w:p w14:paraId="5D91E4D7" w14:textId="77777777" w:rsidR="00514E11" w:rsidRPr="0035030C" w:rsidRDefault="00514E11" w:rsidP="003D5C1A">
      <w:pPr>
        <w:pStyle w:val="Bo-Blankline"/>
        <w:rPr>
          <w:rFonts w:asciiTheme="majorBidi" w:hAnsiTheme="majorBidi" w:cstheme="majorBidi"/>
          <w:spacing w:val="-4"/>
          <w:sz w:val="30"/>
          <w:szCs w:val="30"/>
          <w:highlight w:val="yellow"/>
        </w:rPr>
      </w:pPr>
    </w:p>
    <w:p w14:paraId="5AED5119" w14:textId="4675BC18" w:rsidR="002F677C" w:rsidRPr="0054279C" w:rsidRDefault="0041428F" w:rsidP="0054279C">
      <w:pPr>
        <w:pStyle w:val="Bo-Blankline"/>
        <w:jc w:val="thaiDistribute"/>
        <w:rPr>
          <w:rFonts w:asciiTheme="majorBidi" w:hAnsiTheme="majorBidi" w:cstheme="majorBidi"/>
          <w:bCs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</w:t>
      </w:r>
      <w:r w:rsidRPr="00065ED4">
        <w:rPr>
          <w:rFonts w:asciiTheme="majorBidi" w:hAnsiTheme="majorBidi" w:cstheme="majorBidi"/>
          <w:b/>
          <w:sz w:val="30"/>
          <w:szCs w:val="30"/>
          <w:cs/>
        </w:rPr>
        <w:t>บริษัท</w:t>
      </w:r>
      <w:r w:rsidRPr="0035030C">
        <w:rPr>
          <w:rFonts w:asciiTheme="majorBidi" w:hAnsiTheme="majorBidi" w:cstheme="majorBidi"/>
          <w:b/>
          <w:sz w:val="30"/>
          <w:szCs w:val="30"/>
          <w:cs/>
        </w:rPr>
        <w:t>ย่อย บริษัทร่วม</w:t>
      </w:r>
      <w:r w:rsidR="00065ED4">
        <w:rPr>
          <w:rFonts w:asciiTheme="majorBidi" w:hAnsiTheme="majorBidi" w:cstheme="majorBidi" w:hint="cs"/>
          <w:b/>
          <w:sz w:val="30"/>
          <w:szCs w:val="30"/>
          <w:cs/>
        </w:rPr>
        <w:t>และการร่วมค้า</w:t>
      </w:r>
      <w:r w:rsidRPr="0035030C">
        <w:rPr>
          <w:rFonts w:asciiTheme="majorBidi" w:hAnsiTheme="majorBidi" w:cstheme="majorBidi"/>
          <w:b/>
          <w:sz w:val="30"/>
          <w:szCs w:val="30"/>
          <w:cs/>
        </w:rPr>
        <w:t>ได้เปิดเผยในหมาย</w:t>
      </w:r>
      <w:r w:rsidRPr="00065ED4">
        <w:rPr>
          <w:rFonts w:asciiTheme="majorBidi" w:hAnsiTheme="majorBidi" w:cstheme="majorBidi"/>
          <w:b/>
          <w:sz w:val="30"/>
          <w:szCs w:val="30"/>
          <w:cs/>
        </w:rPr>
        <w:t>เหตุ</w:t>
      </w:r>
      <w:r w:rsidR="00065ED4" w:rsidRPr="00620D26">
        <w:rPr>
          <w:rFonts w:asciiTheme="majorBidi" w:hAnsiTheme="majorBidi" w:cstheme="majorBidi" w:hint="cs"/>
          <w:b/>
          <w:sz w:val="30"/>
          <w:szCs w:val="30"/>
          <w:cs/>
        </w:rPr>
        <w:t>ข้อ</w:t>
      </w:r>
      <w:r w:rsidR="00065ED4" w:rsidRPr="00620D26">
        <w:rPr>
          <w:rFonts w:asciiTheme="majorBidi" w:hAnsiTheme="majorBidi" w:cstheme="majorBidi" w:hint="cs"/>
          <w:b/>
          <w:sz w:val="30"/>
          <w:szCs w:val="30"/>
          <w:cs/>
          <w:lang w:val="en-US"/>
        </w:rPr>
        <w:t xml:space="preserve"> </w:t>
      </w:r>
      <w:r w:rsidR="00882E72">
        <w:rPr>
          <w:rFonts w:asciiTheme="majorBidi" w:hAnsiTheme="majorBidi" w:cstheme="majorBidi"/>
          <w:bCs/>
          <w:sz w:val="30"/>
          <w:szCs w:val="30"/>
          <w:lang w:val="en-US"/>
        </w:rPr>
        <w:t>8</w:t>
      </w:r>
      <w:r w:rsidRPr="00620D26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065ED4" w:rsidRPr="00620D26">
        <w:rPr>
          <w:rFonts w:asciiTheme="majorBidi" w:hAnsiTheme="majorBidi" w:cstheme="majorBidi" w:hint="cs"/>
          <w:b/>
          <w:sz w:val="30"/>
          <w:szCs w:val="30"/>
          <w:cs/>
        </w:rPr>
        <w:t xml:space="preserve">และข้อ </w:t>
      </w:r>
      <w:r w:rsidR="00882E72" w:rsidRPr="00882E72">
        <w:rPr>
          <w:rFonts w:asciiTheme="majorBidi" w:hAnsiTheme="majorBidi" w:cstheme="majorBidi"/>
          <w:bCs/>
          <w:sz w:val="30"/>
          <w:szCs w:val="30"/>
        </w:rPr>
        <w:t>9</w:t>
      </w:r>
      <w:r w:rsidRPr="0035030C">
        <w:rPr>
          <w:rFonts w:asciiTheme="majorBidi" w:hAnsiTheme="majorBidi" w:cstheme="majorBidi"/>
          <w:b/>
          <w:sz w:val="30"/>
          <w:szCs w:val="30"/>
          <w:cs/>
        </w:rPr>
        <w:t xml:space="preserve"> สำหรับบุคคลหรือกิจการอื่นที่เกี่ยวข้องกัน</w:t>
      </w:r>
      <w:r w:rsidR="00BF5D3A" w:rsidRPr="0035030C">
        <w:rPr>
          <w:rFonts w:asciiTheme="majorBidi" w:hAnsiTheme="majorBidi" w:cstheme="majorBidi"/>
          <w:sz w:val="30"/>
          <w:szCs w:val="30"/>
          <w:cs/>
        </w:rPr>
        <w:t>ที่มีรายการระหว่างกันที่มีนัยสำคัญกับกลุ่มบริษัท</w:t>
      </w:r>
      <w:r w:rsidR="004D5E37" w:rsidRPr="0035030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F5D3A" w:rsidRPr="0035030C">
        <w:rPr>
          <w:rFonts w:asciiTheme="majorBidi" w:hAnsiTheme="majorBidi" w:cstheme="majorBidi"/>
          <w:sz w:val="30"/>
          <w:szCs w:val="30"/>
          <w:cs/>
        </w:rPr>
        <w:t>ในระหว่างปีมีดังต่อไปนี้</w:t>
      </w:r>
    </w:p>
    <w:p w14:paraId="431D39B4" w14:textId="77777777" w:rsidR="00516A3F" w:rsidRPr="0035030C" w:rsidRDefault="00516A3F" w:rsidP="00516A3F">
      <w:pPr>
        <w:pStyle w:val="Bo-Blankline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0"/>
        <w:gridCol w:w="1416"/>
        <w:gridCol w:w="4047"/>
      </w:tblGrid>
      <w:tr w:rsidR="004519EF" w:rsidRPr="0035030C" w14:paraId="220566FD" w14:textId="77777777" w:rsidTr="00694903">
        <w:trPr>
          <w:trHeight w:val="20"/>
          <w:tblHeader/>
        </w:trPr>
        <w:tc>
          <w:tcPr>
            <w:tcW w:w="3800" w:type="dxa"/>
            <w:shd w:val="clear" w:color="auto" w:fill="auto"/>
          </w:tcPr>
          <w:p w14:paraId="422C9FE6" w14:textId="692CA4D8" w:rsidR="004519EF" w:rsidRPr="00516A3F" w:rsidRDefault="004519EF" w:rsidP="00694903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16" w:type="dxa"/>
            <w:shd w:val="clear" w:color="auto" w:fill="auto"/>
          </w:tcPr>
          <w:p w14:paraId="44FF15E4" w14:textId="5035292B" w:rsidR="006C6029" w:rsidRPr="0035030C" w:rsidRDefault="004519EF" w:rsidP="006C602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</w:t>
            </w:r>
            <w:r w:rsidR="006C602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</w:t>
            </w:r>
          </w:p>
        </w:tc>
        <w:tc>
          <w:tcPr>
            <w:tcW w:w="4047" w:type="dxa"/>
            <w:shd w:val="clear" w:color="auto" w:fill="auto"/>
          </w:tcPr>
          <w:p w14:paraId="08F7B5C8" w14:textId="15953F9A" w:rsidR="004519EF" w:rsidRPr="0035030C" w:rsidRDefault="004519EF" w:rsidP="00694903">
            <w:pPr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4519EF" w:rsidRPr="0035030C" w14:paraId="5B661932" w14:textId="77777777" w:rsidTr="00694903">
        <w:trPr>
          <w:trHeight w:val="20"/>
        </w:trPr>
        <w:tc>
          <w:tcPr>
            <w:tcW w:w="3800" w:type="dxa"/>
            <w:shd w:val="clear" w:color="auto" w:fill="auto"/>
          </w:tcPr>
          <w:p w14:paraId="444CCDA1" w14:textId="77777777" w:rsidR="004519EF" w:rsidRPr="0035030C" w:rsidRDefault="004519EF" w:rsidP="0069490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16" w:type="dxa"/>
            <w:shd w:val="clear" w:color="auto" w:fill="auto"/>
          </w:tcPr>
          <w:p w14:paraId="51796B89" w14:textId="77777777" w:rsidR="004519EF" w:rsidRPr="0035030C" w:rsidRDefault="004519EF" w:rsidP="00694903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14:paraId="3A1F3CA3" w14:textId="77777777" w:rsidR="004519EF" w:rsidRPr="0035030C" w:rsidRDefault="004519EF" w:rsidP="00694903">
            <w:pPr>
              <w:ind w:left="252" w:right="-110" w:hanging="252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บุคคลที่มีอำนาจและความรับผิดชอบการวางแผน สั่งการ และควบคุมกิจกรรมต่าง ๆ ของกิจการไม่ว่าทางตรงหรือทางอ้อม ทั้งนี้รวมถึงกรรมการของกลุ่มบริษัท 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ไม่ว่าจะทำหน้าที่ในระดับบริหารหรือไม่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4519EF" w:rsidRPr="0035030C" w14:paraId="289C5B42" w14:textId="77777777" w:rsidTr="00694903">
        <w:trPr>
          <w:trHeight w:val="20"/>
        </w:trPr>
        <w:tc>
          <w:tcPr>
            <w:tcW w:w="3800" w:type="dxa"/>
            <w:shd w:val="clear" w:color="auto" w:fill="auto"/>
          </w:tcPr>
          <w:p w14:paraId="76E18726" w14:textId="77777777" w:rsidR="004519EF" w:rsidRPr="0035030C" w:rsidRDefault="004519EF" w:rsidP="00694903">
            <w:pPr>
              <w:pStyle w:val="block"/>
              <w:spacing w:after="0" w:line="36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416" w:type="dxa"/>
            <w:shd w:val="clear" w:color="auto" w:fill="auto"/>
          </w:tcPr>
          <w:p w14:paraId="450AC3E7" w14:textId="77777777" w:rsidR="004519EF" w:rsidRPr="0035030C" w:rsidRDefault="004519EF" w:rsidP="00694903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14:paraId="490A3B93" w14:textId="77777777" w:rsidR="004519EF" w:rsidRPr="0035030C" w:rsidRDefault="004519EF" w:rsidP="00694903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519EF" w:rsidRPr="0035030C" w14:paraId="71566E8E" w14:textId="77777777" w:rsidTr="00694903">
        <w:trPr>
          <w:trHeight w:val="20"/>
        </w:trPr>
        <w:tc>
          <w:tcPr>
            <w:tcW w:w="3800" w:type="dxa"/>
            <w:shd w:val="clear" w:color="auto" w:fill="auto"/>
          </w:tcPr>
          <w:p w14:paraId="1165B930" w14:textId="77777777" w:rsidR="004519EF" w:rsidRPr="0035030C" w:rsidRDefault="004519EF" w:rsidP="00694903">
            <w:pPr>
              <w:pStyle w:val="block"/>
              <w:spacing w:after="0" w:line="36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โฮลดิ้ง จำกัด</w:t>
            </w:r>
          </w:p>
        </w:tc>
        <w:tc>
          <w:tcPr>
            <w:tcW w:w="1416" w:type="dxa"/>
            <w:shd w:val="clear" w:color="auto" w:fill="auto"/>
          </w:tcPr>
          <w:p w14:paraId="067E217C" w14:textId="77777777" w:rsidR="004519EF" w:rsidRPr="0035030C" w:rsidRDefault="004519EF" w:rsidP="00694903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14:paraId="2FD74A9E" w14:textId="77777777" w:rsidR="004519EF" w:rsidRPr="0035030C" w:rsidRDefault="004519EF" w:rsidP="00694903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519EF" w:rsidRPr="0035030C" w14:paraId="2F39E997" w14:textId="77777777" w:rsidTr="00694903">
        <w:trPr>
          <w:trHeight w:val="20"/>
        </w:trPr>
        <w:tc>
          <w:tcPr>
            <w:tcW w:w="3800" w:type="dxa"/>
            <w:shd w:val="clear" w:color="auto" w:fill="auto"/>
          </w:tcPr>
          <w:p w14:paraId="1BDC31A7" w14:textId="77777777" w:rsidR="004519EF" w:rsidRPr="0035030C" w:rsidRDefault="004519EF" w:rsidP="00694903">
            <w:pPr>
              <w:pStyle w:val="block"/>
              <w:spacing w:after="0" w:line="36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416" w:type="dxa"/>
            <w:shd w:val="clear" w:color="auto" w:fill="auto"/>
          </w:tcPr>
          <w:p w14:paraId="69699514" w14:textId="77777777" w:rsidR="004519EF" w:rsidRPr="0035030C" w:rsidRDefault="004519EF" w:rsidP="00694903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14:paraId="12891010" w14:textId="77777777" w:rsidR="004519EF" w:rsidRPr="0035030C" w:rsidRDefault="004519EF" w:rsidP="00694903">
            <w:pPr>
              <w:spacing w:line="360" w:lineRule="exact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519EF" w:rsidRPr="0035030C" w14:paraId="543BE796" w14:textId="77777777" w:rsidTr="00694903">
        <w:trPr>
          <w:trHeight w:val="20"/>
        </w:trPr>
        <w:tc>
          <w:tcPr>
            <w:tcW w:w="3800" w:type="dxa"/>
            <w:shd w:val="clear" w:color="auto" w:fill="auto"/>
          </w:tcPr>
          <w:p w14:paraId="5BC30D09" w14:textId="77777777" w:rsidR="004519EF" w:rsidRPr="0035030C" w:rsidRDefault="004519EF" w:rsidP="00694903">
            <w:pPr>
              <w:pStyle w:val="block"/>
              <w:spacing w:after="0" w:line="360" w:lineRule="exact"/>
              <w:ind w:left="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บางกอกสหประกันภัย จำกัด (มหาชน)</w:t>
            </w:r>
          </w:p>
        </w:tc>
        <w:tc>
          <w:tcPr>
            <w:tcW w:w="1416" w:type="dxa"/>
            <w:shd w:val="clear" w:color="auto" w:fill="auto"/>
          </w:tcPr>
          <w:p w14:paraId="64D80189" w14:textId="77777777" w:rsidR="004519EF" w:rsidRPr="0035030C" w:rsidRDefault="004519EF" w:rsidP="00694903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14:paraId="4DBFDADB" w14:textId="77777777" w:rsidR="004519EF" w:rsidRPr="0035030C" w:rsidRDefault="004519EF" w:rsidP="00694903">
            <w:pPr>
              <w:spacing w:line="360" w:lineRule="exact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519EF" w:rsidRPr="0035030C" w14:paraId="707A8327" w14:textId="77777777" w:rsidTr="00694903">
        <w:trPr>
          <w:trHeight w:val="20"/>
        </w:trPr>
        <w:tc>
          <w:tcPr>
            <w:tcW w:w="3800" w:type="dxa"/>
            <w:shd w:val="clear" w:color="auto" w:fill="auto"/>
          </w:tcPr>
          <w:p w14:paraId="19305224" w14:textId="77777777" w:rsidR="004519EF" w:rsidRPr="0035030C" w:rsidRDefault="004519EF" w:rsidP="00694903">
            <w:pPr>
              <w:pStyle w:val="block"/>
              <w:spacing w:after="0" w:line="36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ลำปางฟู้ดโปรดักส์ จำกัด</w:t>
            </w:r>
          </w:p>
        </w:tc>
        <w:tc>
          <w:tcPr>
            <w:tcW w:w="1416" w:type="dxa"/>
            <w:shd w:val="clear" w:color="auto" w:fill="auto"/>
          </w:tcPr>
          <w:p w14:paraId="6DCBF116" w14:textId="77777777" w:rsidR="004519EF" w:rsidRPr="0035030C" w:rsidRDefault="004519EF" w:rsidP="00694903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14:paraId="43ECDA2B" w14:textId="77777777" w:rsidR="004519EF" w:rsidRPr="0035030C" w:rsidRDefault="004519EF" w:rsidP="00694903">
            <w:pPr>
              <w:spacing w:line="360" w:lineRule="exact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519EF" w:rsidRPr="0035030C" w14:paraId="0ADBF9DD" w14:textId="77777777" w:rsidTr="00694903">
        <w:trPr>
          <w:trHeight w:val="20"/>
        </w:trPr>
        <w:tc>
          <w:tcPr>
            <w:tcW w:w="3800" w:type="dxa"/>
            <w:shd w:val="clear" w:color="auto" w:fill="auto"/>
          </w:tcPr>
          <w:p w14:paraId="27065FB6" w14:textId="77777777" w:rsidR="004519EF" w:rsidRPr="0035030C" w:rsidRDefault="004519EF" w:rsidP="00694903">
            <w:pPr>
              <w:pStyle w:val="block"/>
              <w:spacing w:after="0" w:line="36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 จำกัด</w:t>
            </w:r>
          </w:p>
        </w:tc>
        <w:tc>
          <w:tcPr>
            <w:tcW w:w="1416" w:type="dxa"/>
            <w:shd w:val="clear" w:color="auto" w:fill="auto"/>
          </w:tcPr>
          <w:p w14:paraId="3A929C5D" w14:textId="77777777" w:rsidR="004519EF" w:rsidRPr="0035030C" w:rsidRDefault="004519EF" w:rsidP="00694903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14:paraId="25856E0F" w14:textId="77777777" w:rsidR="004519EF" w:rsidRPr="0035030C" w:rsidRDefault="004519EF" w:rsidP="00694903">
            <w:pPr>
              <w:spacing w:line="360" w:lineRule="exact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519EF" w:rsidRPr="0035030C" w14:paraId="1EB2F4BB" w14:textId="77777777" w:rsidTr="00694903">
        <w:trPr>
          <w:trHeight w:val="20"/>
        </w:trPr>
        <w:tc>
          <w:tcPr>
            <w:tcW w:w="3800" w:type="dxa"/>
            <w:shd w:val="clear" w:color="auto" w:fill="auto"/>
          </w:tcPr>
          <w:p w14:paraId="340D408B" w14:textId="77777777" w:rsidR="004519EF" w:rsidRPr="0035030C" w:rsidRDefault="004519EF" w:rsidP="00694903">
            <w:pPr>
              <w:pStyle w:val="block"/>
              <w:spacing w:after="0" w:line="360" w:lineRule="exact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โรงงานฝ้ายสระบุรี จำกัด</w:t>
            </w:r>
          </w:p>
        </w:tc>
        <w:tc>
          <w:tcPr>
            <w:tcW w:w="1416" w:type="dxa"/>
            <w:shd w:val="clear" w:color="auto" w:fill="auto"/>
          </w:tcPr>
          <w:p w14:paraId="7B71E33E" w14:textId="77777777" w:rsidR="004519EF" w:rsidRPr="0035030C" w:rsidRDefault="004519EF" w:rsidP="00694903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14:paraId="5B27BE0E" w14:textId="77777777" w:rsidR="004519EF" w:rsidRPr="0035030C" w:rsidRDefault="004519EF" w:rsidP="00694903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519EF" w:rsidRPr="0035030C" w14:paraId="0B89C687" w14:textId="77777777" w:rsidTr="00694903">
        <w:trPr>
          <w:trHeight w:val="20"/>
        </w:trPr>
        <w:tc>
          <w:tcPr>
            <w:tcW w:w="3800" w:type="dxa"/>
            <w:shd w:val="clear" w:color="auto" w:fill="auto"/>
          </w:tcPr>
          <w:p w14:paraId="52637503" w14:textId="77777777" w:rsidR="004519EF" w:rsidRPr="0035030C" w:rsidRDefault="004519EF" w:rsidP="00694903">
            <w:pPr>
              <w:pStyle w:val="block"/>
              <w:spacing w:after="0" w:line="360" w:lineRule="exact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 ปิโตรเคมีกัล อุตสาหกรรม จำกัด</w:t>
            </w:r>
          </w:p>
        </w:tc>
        <w:tc>
          <w:tcPr>
            <w:tcW w:w="1416" w:type="dxa"/>
            <w:shd w:val="clear" w:color="auto" w:fill="auto"/>
          </w:tcPr>
          <w:p w14:paraId="4C8CCE14" w14:textId="77777777" w:rsidR="004519EF" w:rsidRPr="0035030C" w:rsidRDefault="004519EF" w:rsidP="00694903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14:paraId="50CAB4E0" w14:textId="77777777" w:rsidR="004519EF" w:rsidRPr="0035030C" w:rsidRDefault="004519EF" w:rsidP="00694903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519EF" w:rsidRPr="0035030C" w14:paraId="27B404CC" w14:textId="77777777" w:rsidTr="00694903">
        <w:trPr>
          <w:trHeight w:val="20"/>
        </w:trPr>
        <w:tc>
          <w:tcPr>
            <w:tcW w:w="3800" w:type="dxa"/>
            <w:shd w:val="clear" w:color="auto" w:fill="auto"/>
          </w:tcPr>
          <w:p w14:paraId="3F91D1A8" w14:textId="77777777" w:rsidR="004519EF" w:rsidRPr="0035030C" w:rsidRDefault="004519EF" w:rsidP="00694903">
            <w:pPr>
              <w:pStyle w:val="block"/>
              <w:spacing w:after="0" w:line="360" w:lineRule="exact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ระยองป่าไม้ จำกัด</w:t>
            </w:r>
          </w:p>
        </w:tc>
        <w:tc>
          <w:tcPr>
            <w:tcW w:w="1416" w:type="dxa"/>
            <w:shd w:val="clear" w:color="auto" w:fill="auto"/>
          </w:tcPr>
          <w:p w14:paraId="5824DEBD" w14:textId="77777777" w:rsidR="004519EF" w:rsidRPr="0035030C" w:rsidRDefault="004519EF" w:rsidP="00694903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14:paraId="1981E828" w14:textId="77777777" w:rsidR="004519EF" w:rsidRPr="0035030C" w:rsidRDefault="004519EF" w:rsidP="00694903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519EF" w:rsidRPr="0035030C" w14:paraId="1F935D78" w14:textId="77777777" w:rsidTr="00694903">
        <w:trPr>
          <w:trHeight w:val="20"/>
        </w:trPr>
        <w:tc>
          <w:tcPr>
            <w:tcW w:w="3800" w:type="dxa"/>
            <w:shd w:val="clear" w:color="auto" w:fill="auto"/>
          </w:tcPr>
          <w:p w14:paraId="4028DDC7" w14:textId="77777777" w:rsidR="004519EF" w:rsidRPr="0035030C" w:rsidRDefault="004519EF" w:rsidP="00694903">
            <w:pPr>
              <w:pStyle w:val="block"/>
              <w:spacing w:after="0" w:line="360" w:lineRule="exact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416" w:type="dxa"/>
            <w:shd w:val="clear" w:color="auto" w:fill="auto"/>
          </w:tcPr>
          <w:p w14:paraId="7AD0E2B2" w14:textId="77777777" w:rsidR="004519EF" w:rsidRPr="0035030C" w:rsidRDefault="004519EF" w:rsidP="00694903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14:paraId="3A95CAD7" w14:textId="77777777" w:rsidR="004519EF" w:rsidRPr="0035030C" w:rsidRDefault="004519EF" w:rsidP="00694903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519EF" w:rsidRPr="0035030C" w14:paraId="1E22D284" w14:textId="77777777" w:rsidTr="00694903">
        <w:trPr>
          <w:trHeight w:val="20"/>
        </w:trPr>
        <w:tc>
          <w:tcPr>
            <w:tcW w:w="3800" w:type="dxa"/>
            <w:shd w:val="clear" w:color="auto" w:fill="auto"/>
          </w:tcPr>
          <w:p w14:paraId="73758361" w14:textId="77777777" w:rsidR="004519EF" w:rsidRPr="0035030C" w:rsidRDefault="004519EF" w:rsidP="00694903">
            <w:pPr>
              <w:pStyle w:val="block"/>
              <w:spacing w:after="0" w:line="360" w:lineRule="exact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อีโออีจี จำกัด</w:t>
            </w:r>
          </w:p>
        </w:tc>
        <w:tc>
          <w:tcPr>
            <w:tcW w:w="1416" w:type="dxa"/>
            <w:shd w:val="clear" w:color="auto" w:fill="auto"/>
          </w:tcPr>
          <w:p w14:paraId="7E3E28AE" w14:textId="77777777" w:rsidR="004519EF" w:rsidRPr="0035030C" w:rsidRDefault="004519EF" w:rsidP="00694903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14:paraId="31AB9293" w14:textId="77777777" w:rsidR="004519EF" w:rsidRPr="0035030C" w:rsidRDefault="004519EF" w:rsidP="00694903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7F7D0DC5" w14:textId="02BC2850" w:rsidR="004519EF" w:rsidRPr="0035030C" w:rsidRDefault="004519EF" w:rsidP="004519EF">
      <w:pPr>
        <w:pStyle w:val="Bo-Blankline"/>
        <w:rPr>
          <w:rFonts w:asciiTheme="majorBidi" w:hAnsiTheme="majorBidi" w:cstheme="majorBidi"/>
          <w:lang w:val="en-US"/>
        </w:rPr>
      </w:pPr>
    </w:p>
    <w:p w14:paraId="076327FC" w14:textId="77777777" w:rsidR="004519EF" w:rsidRPr="0035030C" w:rsidRDefault="004519EF">
      <w:pPr>
        <w:spacing w:line="240" w:lineRule="auto"/>
        <w:rPr>
          <w:rFonts w:asciiTheme="majorBidi" w:hAnsiTheme="majorBidi" w:cstheme="majorBidi"/>
          <w:sz w:val="20"/>
          <w:szCs w:val="20"/>
          <w:lang w:val="en-US" w:eastAsia="x-none"/>
        </w:rPr>
      </w:pPr>
      <w:r w:rsidRPr="0035030C">
        <w:rPr>
          <w:rFonts w:asciiTheme="majorBidi" w:hAnsiTheme="majorBidi" w:cstheme="majorBidi"/>
          <w:lang w:val="en-US"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7"/>
        <w:gridCol w:w="1080"/>
        <w:gridCol w:w="236"/>
        <w:gridCol w:w="1060"/>
        <w:gridCol w:w="239"/>
        <w:gridCol w:w="1024"/>
        <w:gridCol w:w="239"/>
        <w:gridCol w:w="1165"/>
      </w:tblGrid>
      <w:tr w:rsidR="009F65A6" w:rsidRPr="0035030C" w14:paraId="532FBC67" w14:textId="77777777" w:rsidTr="001F0548">
        <w:trPr>
          <w:tblHeader/>
        </w:trPr>
        <w:tc>
          <w:tcPr>
            <w:tcW w:w="4137" w:type="dxa"/>
          </w:tcPr>
          <w:p w14:paraId="089D8E34" w14:textId="77777777" w:rsidR="009F65A6" w:rsidRPr="0035030C" w:rsidRDefault="009F65A6" w:rsidP="001F0548">
            <w:pPr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</w:rPr>
              <w:lastRenderedPageBreak/>
              <w:br w:type="page"/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76" w:type="dxa"/>
            <w:gridSpan w:val="3"/>
          </w:tcPr>
          <w:p w14:paraId="1F651E56" w14:textId="77777777" w:rsidR="009F65A6" w:rsidRPr="0035030C" w:rsidRDefault="009F65A6" w:rsidP="001F0548">
            <w:pPr>
              <w:spacing w:line="240" w:lineRule="auto"/>
              <w:ind w:left="-119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05497AA0" w14:textId="77777777" w:rsidR="009F65A6" w:rsidRPr="0035030C" w:rsidRDefault="009F65A6" w:rsidP="001F054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8" w:type="dxa"/>
            <w:gridSpan w:val="3"/>
          </w:tcPr>
          <w:p w14:paraId="6EF1F422" w14:textId="77777777" w:rsidR="009F65A6" w:rsidRPr="0035030C" w:rsidRDefault="009F65A6" w:rsidP="001F0548">
            <w:pPr>
              <w:spacing w:line="240" w:lineRule="auto"/>
              <w:ind w:left="-119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049D" w:rsidRPr="0035030C" w14:paraId="600745C3" w14:textId="77777777" w:rsidTr="001F0548">
        <w:trPr>
          <w:tblHeader/>
        </w:trPr>
        <w:tc>
          <w:tcPr>
            <w:tcW w:w="4137" w:type="dxa"/>
          </w:tcPr>
          <w:p w14:paraId="695BA597" w14:textId="7EEE998C" w:rsidR="004B049D" w:rsidRPr="0035030C" w:rsidRDefault="004B049D" w:rsidP="004B049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2810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7BEC7A74" w14:textId="38D83D29" w:rsidR="004B049D" w:rsidRPr="0035030C" w:rsidRDefault="004B049D" w:rsidP="004B049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3A22A3DC" w14:textId="77777777" w:rsidR="004B049D" w:rsidRPr="0035030C" w:rsidRDefault="004B049D" w:rsidP="004B049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5DF5022A" w14:textId="0C1CC46C" w:rsidR="004B049D" w:rsidRPr="0035030C" w:rsidRDefault="004B049D" w:rsidP="004B049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9" w:type="dxa"/>
          </w:tcPr>
          <w:p w14:paraId="1B60FDE5" w14:textId="77777777" w:rsidR="004B049D" w:rsidRPr="0035030C" w:rsidRDefault="004B049D" w:rsidP="004B049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72F8FE99" w14:textId="5E50209B" w:rsidR="004B049D" w:rsidRPr="0035030C" w:rsidRDefault="004B049D" w:rsidP="004B049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9" w:type="dxa"/>
          </w:tcPr>
          <w:p w14:paraId="554C2D90" w14:textId="77777777" w:rsidR="004B049D" w:rsidRPr="0035030C" w:rsidRDefault="004B049D" w:rsidP="004B049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67CE26C" w14:textId="68B73011" w:rsidR="004B049D" w:rsidRPr="0035030C" w:rsidRDefault="004B049D" w:rsidP="004B049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4B049D" w:rsidRPr="0035030C" w14:paraId="0D65D0DB" w14:textId="77777777" w:rsidTr="001F0548">
        <w:trPr>
          <w:tblHeader/>
        </w:trPr>
        <w:tc>
          <w:tcPr>
            <w:tcW w:w="4137" w:type="dxa"/>
          </w:tcPr>
          <w:p w14:paraId="120C45B3" w14:textId="77777777" w:rsidR="004B049D" w:rsidRPr="0035030C" w:rsidRDefault="004B049D" w:rsidP="004B049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3" w:type="dxa"/>
            <w:gridSpan w:val="7"/>
          </w:tcPr>
          <w:p w14:paraId="7BDAA12A" w14:textId="77777777" w:rsidR="004B049D" w:rsidRPr="0035030C" w:rsidRDefault="004B049D" w:rsidP="004B049D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B049D" w:rsidRPr="0035030C" w14:paraId="087F54FE" w14:textId="77777777" w:rsidTr="001F0548">
        <w:tc>
          <w:tcPr>
            <w:tcW w:w="4137" w:type="dxa"/>
          </w:tcPr>
          <w:p w14:paraId="160A1A22" w14:textId="77777777" w:rsidR="004B049D" w:rsidRPr="0035030C" w:rsidRDefault="004B049D" w:rsidP="004B049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1C994326" w14:textId="77777777" w:rsidR="004B049D" w:rsidRPr="0035030C" w:rsidRDefault="004B049D" w:rsidP="004B049D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EB1D681" w14:textId="77777777" w:rsidR="004B049D" w:rsidRPr="0035030C" w:rsidRDefault="004B049D" w:rsidP="004B049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77EFA90" w14:textId="77777777" w:rsidR="004B049D" w:rsidRPr="0035030C" w:rsidRDefault="004B049D" w:rsidP="004B049D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6D5F4F22" w14:textId="77777777" w:rsidR="004B049D" w:rsidRPr="0035030C" w:rsidRDefault="004B049D" w:rsidP="004B049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C6BCFF9" w14:textId="77777777" w:rsidR="004B049D" w:rsidRPr="0035030C" w:rsidRDefault="004B049D" w:rsidP="004B049D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4F1670C7" w14:textId="77777777" w:rsidR="004B049D" w:rsidRPr="0035030C" w:rsidRDefault="004B049D" w:rsidP="004B049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AF15CBC" w14:textId="77777777" w:rsidR="004B049D" w:rsidRPr="0035030C" w:rsidRDefault="004B049D" w:rsidP="004B049D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049D" w:rsidRPr="0035030C" w14:paraId="4FE122FB" w14:textId="77777777" w:rsidTr="001F0548">
        <w:tc>
          <w:tcPr>
            <w:tcW w:w="4137" w:type="dxa"/>
          </w:tcPr>
          <w:p w14:paraId="17EC4CB2" w14:textId="77777777" w:rsidR="004B049D" w:rsidRPr="0035030C" w:rsidRDefault="004B049D" w:rsidP="004B049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auto"/>
          </w:tcPr>
          <w:p w14:paraId="5F4719E2" w14:textId="67F253A6" w:rsidR="004B049D" w:rsidRPr="0035030C" w:rsidRDefault="004D5B59" w:rsidP="004B049D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5B8EF68" w14:textId="77777777" w:rsidR="004B049D" w:rsidRPr="0035030C" w:rsidRDefault="004B049D" w:rsidP="004B049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2C54FBB" w14:textId="77777777" w:rsidR="004B049D" w:rsidRPr="004B049D" w:rsidRDefault="004B049D" w:rsidP="0098781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049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690A8CD" w14:textId="77777777" w:rsidR="004B049D" w:rsidRPr="0035030C" w:rsidRDefault="004B049D" w:rsidP="004B049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6A8A195" w14:textId="0C9BA62D" w:rsidR="004B049D" w:rsidRPr="00334E98" w:rsidRDefault="00D323DF" w:rsidP="004B049D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9,132,174</w:t>
            </w:r>
          </w:p>
        </w:tc>
        <w:tc>
          <w:tcPr>
            <w:tcW w:w="239" w:type="dxa"/>
            <w:shd w:val="clear" w:color="auto" w:fill="auto"/>
          </w:tcPr>
          <w:p w14:paraId="7E4B9430" w14:textId="77777777" w:rsidR="004B049D" w:rsidRPr="0035030C" w:rsidRDefault="004B049D" w:rsidP="004B049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480E515" w14:textId="078E8B73" w:rsidR="004B049D" w:rsidRPr="0035030C" w:rsidRDefault="004B049D" w:rsidP="004B049D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327</w:t>
            </w:r>
          </w:p>
        </w:tc>
      </w:tr>
      <w:tr w:rsidR="004B049D" w:rsidRPr="0035030C" w14:paraId="547679B2" w14:textId="77777777" w:rsidTr="001F0548">
        <w:tc>
          <w:tcPr>
            <w:tcW w:w="4137" w:type="dxa"/>
          </w:tcPr>
          <w:p w14:paraId="0B07D48C" w14:textId="77777777" w:rsidR="004B049D" w:rsidRPr="0035030C" w:rsidRDefault="004B049D" w:rsidP="004B049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1080" w:type="dxa"/>
            <w:shd w:val="clear" w:color="auto" w:fill="auto"/>
          </w:tcPr>
          <w:p w14:paraId="4671BEC6" w14:textId="567FEFFA" w:rsidR="004B049D" w:rsidRPr="0035030C" w:rsidRDefault="004D5B59" w:rsidP="004B049D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B08973" w14:textId="77777777" w:rsidR="004B049D" w:rsidRPr="0035030C" w:rsidRDefault="004B049D" w:rsidP="004B049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395BA3F" w14:textId="77777777" w:rsidR="004B049D" w:rsidRPr="004B049D" w:rsidRDefault="004B049D" w:rsidP="0098781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049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216E8F1" w14:textId="77777777" w:rsidR="004B049D" w:rsidRPr="0035030C" w:rsidRDefault="004B049D" w:rsidP="004B049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3F3282A" w14:textId="16D0BF9B" w:rsidR="004B049D" w:rsidRPr="0035030C" w:rsidRDefault="00D323DF" w:rsidP="004B049D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204,990</w:t>
            </w:r>
          </w:p>
        </w:tc>
        <w:tc>
          <w:tcPr>
            <w:tcW w:w="239" w:type="dxa"/>
            <w:shd w:val="clear" w:color="auto" w:fill="auto"/>
          </w:tcPr>
          <w:p w14:paraId="12589918" w14:textId="77777777" w:rsidR="004B049D" w:rsidRPr="0035030C" w:rsidRDefault="004B049D" w:rsidP="004B049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BF5EC48" w14:textId="4930CBCF" w:rsidR="004B049D" w:rsidRPr="0035030C" w:rsidRDefault="004B049D" w:rsidP="004B049D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717</w:t>
            </w:r>
          </w:p>
        </w:tc>
      </w:tr>
      <w:tr w:rsidR="004B049D" w:rsidRPr="0035030C" w14:paraId="57585ED9" w14:textId="77777777" w:rsidTr="001F0548">
        <w:tc>
          <w:tcPr>
            <w:tcW w:w="4137" w:type="dxa"/>
          </w:tcPr>
          <w:p w14:paraId="60277F19" w14:textId="77777777" w:rsidR="004B049D" w:rsidRPr="0035030C" w:rsidRDefault="004B049D" w:rsidP="004B049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ซื้อวัตถุดิบและอะไหล่</w:t>
            </w:r>
          </w:p>
        </w:tc>
        <w:tc>
          <w:tcPr>
            <w:tcW w:w="1080" w:type="dxa"/>
            <w:shd w:val="clear" w:color="auto" w:fill="auto"/>
          </w:tcPr>
          <w:p w14:paraId="6643CF53" w14:textId="05264083" w:rsidR="004B049D" w:rsidRPr="0035030C" w:rsidRDefault="004D5B59" w:rsidP="004B049D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2759CE9" w14:textId="77777777" w:rsidR="004B049D" w:rsidRPr="0035030C" w:rsidRDefault="004B049D" w:rsidP="004B049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51176DB" w14:textId="77777777" w:rsidR="004B049D" w:rsidRPr="004B049D" w:rsidRDefault="004B049D" w:rsidP="0098781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049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A096BBB" w14:textId="77777777" w:rsidR="004B049D" w:rsidRPr="0035030C" w:rsidRDefault="004B049D" w:rsidP="004B049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67692F1" w14:textId="64AD8C27" w:rsidR="004B049D" w:rsidRPr="0035030C" w:rsidRDefault="00D323DF" w:rsidP="004B049D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355,741</w:t>
            </w:r>
          </w:p>
        </w:tc>
        <w:tc>
          <w:tcPr>
            <w:tcW w:w="239" w:type="dxa"/>
            <w:shd w:val="clear" w:color="auto" w:fill="auto"/>
          </w:tcPr>
          <w:p w14:paraId="2DEFEF42" w14:textId="77777777" w:rsidR="004B049D" w:rsidRPr="0035030C" w:rsidRDefault="004B049D" w:rsidP="004B049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8BA8A4B" w14:textId="6E46F9D1" w:rsidR="004B049D" w:rsidRPr="0035030C" w:rsidRDefault="004B049D" w:rsidP="004B049D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746</w:t>
            </w:r>
          </w:p>
        </w:tc>
      </w:tr>
      <w:tr w:rsidR="004B049D" w:rsidRPr="0035030C" w14:paraId="7458942D" w14:textId="77777777" w:rsidTr="001F0548">
        <w:tc>
          <w:tcPr>
            <w:tcW w:w="4137" w:type="dxa"/>
          </w:tcPr>
          <w:p w14:paraId="743B917B" w14:textId="77777777" w:rsidR="004B049D" w:rsidRPr="0035030C" w:rsidRDefault="004B049D" w:rsidP="004B049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ซื้อไฟฟ้า</w:t>
            </w:r>
          </w:p>
        </w:tc>
        <w:tc>
          <w:tcPr>
            <w:tcW w:w="1080" w:type="dxa"/>
            <w:shd w:val="clear" w:color="auto" w:fill="auto"/>
          </w:tcPr>
          <w:p w14:paraId="2C49160B" w14:textId="27858A47" w:rsidR="004B049D" w:rsidRPr="0035030C" w:rsidRDefault="004D5B59" w:rsidP="004B049D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ADF6F4D" w14:textId="77777777" w:rsidR="004B049D" w:rsidRPr="0035030C" w:rsidRDefault="004B049D" w:rsidP="004B049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8BDA581" w14:textId="77777777" w:rsidR="004B049D" w:rsidRPr="004B049D" w:rsidRDefault="004B049D" w:rsidP="0098781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049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E83191B" w14:textId="77777777" w:rsidR="004B049D" w:rsidRPr="0035030C" w:rsidRDefault="004B049D" w:rsidP="004B049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6671971" w14:textId="3D7BE37A" w:rsidR="004B049D" w:rsidRPr="0035030C" w:rsidRDefault="00D323DF" w:rsidP="004B049D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2,475,104</w:t>
            </w:r>
          </w:p>
        </w:tc>
        <w:tc>
          <w:tcPr>
            <w:tcW w:w="239" w:type="dxa"/>
            <w:shd w:val="clear" w:color="auto" w:fill="auto"/>
          </w:tcPr>
          <w:p w14:paraId="1C47EED3" w14:textId="77777777" w:rsidR="004B049D" w:rsidRPr="0035030C" w:rsidRDefault="004B049D" w:rsidP="004B049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EA1E847" w14:textId="4CF23C42" w:rsidR="004B049D" w:rsidRPr="0035030C" w:rsidRDefault="004B049D" w:rsidP="004B049D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370</w:t>
            </w:r>
          </w:p>
        </w:tc>
      </w:tr>
      <w:tr w:rsidR="004B049D" w:rsidRPr="0035030C" w14:paraId="265A0C39" w14:textId="77777777" w:rsidTr="001F0548">
        <w:tc>
          <w:tcPr>
            <w:tcW w:w="4137" w:type="dxa"/>
          </w:tcPr>
          <w:p w14:paraId="05397EE2" w14:textId="77777777" w:rsidR="004B049D" w:rsidRPr="0035030C" w:rsidRDefault="004B049D" w:rsidP="004B049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ซื้อไอน้ำ</w:t>
            </w:r>
          </w:p>
        </w:tc>
        <w:tc>
          <w:tcPr>
            <w:tcW w:w="1080" w:type="dxa"/>
            <w:shd w:val="clear" w:color="auto" w:fill="auto"/>
          </w:tcPr>
          <w:p w14:paraId="09C55363" w14:textId="49169178" w:rsidR="004B049D" w:rsidRPr="0035030C" w:rsidRDefault="004D5B59" w:rsidP="004B049D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21CA1AD" w14:textId="77777777" w:rsidR="004B049D" w:rsidRPr="0035030C" w:rsidRDefault="004B049D" w:rsidP="004B049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F736A33" w14:textId="77777777" w:rsidR="004B049D" w:rsidRPr="004B049D" w:rsidRDefault="004B049D" w:rsidP="0098781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049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9BE0637" w14:textId="77777777" w:rsidR="004B049D" w:rsidRPr="0035030C" w:rsidRDefault="004B049D" w:rsidP="004B049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A011DBC" w14:textId="29B0B63D" w:rsidR="004B049D" w:rsidRPr="0035030C" w:rsidRDefault="00D323DF" w:rsidP="004B049D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36,407</w:t>
            </w:r>
          </w:p>
        </w:tc>
        <w:tc>
          <w:tcPr>
            <w:tcW w:w="239" w:type="dxa"/>
            <w:shd w:val="clear" w:color="auto" w:fill="auto"/>
          </w:tcPr>
          <w:p w14:paraId="07DE8027" w14:textId="77777777" w:rsidR="004B049D" w:rsidRPr="0035030C" w:rsidRDefault="004B049D" w:rsidP="004B049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DE71D40" w14:textId="56E009C3" w:rsidR="004B049D" w:rsidRPr="0035030C" w:rsidRDefault="004B049D" w:rsidP="004B049D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322</w:t>
            </w:r>
          </w:p>
        </w:tc>
      </w:tr>
      <w:tr w:rsidR="004B049D" w:rsidRPr="0035030C" w14:paraId="41EC4AE7" w14:textId="77777777" w:rsidTr="001F0548">
        <w:tc>
          <w:tcPr>
            <w:tcW w:w="4137" w:type="dxa"/>
          </w:tcPr>
          <w:p w14:paraId="6793B6CE" w14:textId="77777777" w:rsidR="004B049D" w:rsidRPr="0035030C" w:rsidRDefault="004B049D" w:rsidP="004B049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ซื้อสินค้าเพื่อส่งเสริมการขาย</w:t>
            </w:r>
          </w:p>
        </w:tc>
        <w:tc>
          <w:tcPr>
            <w:tcW w:w="1080" w:type="dxa"/>
            <w:shd w:val="clear" w:color="auto" w:fill="auto"/>
          </w:tcPr>
          <w:p w14:paraId="28D8DD58" w14:textId="01D793F8" w:rsidR="004B049D" w:rsidRPr="0035030C" w:rsidRDefault="004D5B59" w:rsidP="004B049D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2B05103" w14:textId="77777777" w:rsidR="004B049D" w:rsidRPr="0035030C" w:rsidRDefault="004B049D" w:rsidP="004B049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120A3F9" w14:textId="77777777" w:rsidR="004B049D" w:rsidRPr="004B049D" w:rsidRDefault="004B049D" w:rsidP="0098781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049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C3F7707" w14:textId="77777777" w:rsidR="004B049D" w:rsidRPr="0035030C" w:rsidRDefault="004B049D" w:rsidP="004B049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9C60CC6" w14:textId="0B1C8D65" w:rsidR="004B049D" w:rsidRPr="0035030C" w:rsidRDefault="002245EC" w:rsidP="004B049D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5,336</w:t>
            </w:r>
          </w:p>
        </w:tc>
        <w:tc>
          <w:tcPr>
            <w:tcW w:w="239" w:type="dxa"/>
            <w:shd w:val="clear" w:color="auto" w:fill="auto"/>
          </w:tcPr>
          <w:p w14:paraId="6DE501D6" w14:textId="77777777" w:rsidR="004B049D" w:rsidRPr="0035030C" w:rsidRDefault="004B049D" w:rsidP="004B049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5845CE4" w14:textId="0B6562DC" w:rsidR="004B049D" w:rsidRPr="0035030C" w:rsidRDefault="004B049D" w:rsidP="004B049D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531</w:t>
            </w:r>
          </w:p>
        </w:tc>
      </w:tr>
      <w:tr w:rsidR="004B049D" w:rsidRPr="0035030C" w14:paraId="08345ADD" w14:textId="77777777" w:rsidTr="005643C9">
        <w:tc>
          <w:tcPr>
            <w:tcW w:w="4137" w:type="dxa"/>
            <w:shd w:val="clear" w:color="auto" w:fill="auto"/>
          </w:tcPr>
          <w:p w14:paraId="210262FA" w14:textId="77777777" w:rsidR="004B049D" w:rsidRPr="0035030C" w:rsidRDefault="004B049D" w:rsidP="004B049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  <w:shd w:val="clear" w:color="auto" w:fill="auto"/>
          </w:tcPr>
          <w:p w14:paraId="739BC93D" w14:textId="46544FBC" w:rsidR="004B049D" w:rsidRPr="0035030C" w:rsidRDefault="004D5B59" w:rsidP="004B049D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8420BF" w14:textId="77777777" w:rsidR="004B049D" w:rsidRPr="0035030C" w:rsidRDefault="004B049D" w:rsidP="004B049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79E91554" w14:textId="77777777" w:rsidR="004B049D" w:rsidRPr="004B049D" w:rsidRDefault="004B049D" w:rsidP="0098781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049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DE41E77" w14:textId="77777777" w:rsidR="004B049D" w:rsidRPr="0035030C" w:rsidRDefault="004B049D" w:rsidP="004B049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371AB40" w14:textId="78B1E25C" w:rsidR="004B049D" w:rsidRPr="0035030C" w:rsidRDefault="002245EC" w:rsidP="004B049D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1,754,624</w:t>
            </w:r>
          </w:p>
        </w:tc>
        <w:tc>
          <w:tcPr>
            <w:tcW w:w="239" w:type="dxa"/>
            <w:shd w:val="clear" w:color="auto" w:fill="auto"/>
          </w:tcPr>
          <w:p w14:paraId="2AC37F02" w14:textId="77777777" w:rsidR="004B049D" w:rsidRPr="0035030C" w:rsidRDefault="004B049D" w:rsidP="004B049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28EC3184" w14:textId="2EAF8D35" w:rsidR="004B049D" w:rsidRPr="0035030C" w:rsidRDefault="004B049D" w:rsidP="004B049D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999</w:t>
            </w:r>
          </w:p>
        </w:tc>
      </w:tr>
      <w:tr w:rsidR="004B049D" w:rsidRPr="0035030C" w14:paraId="1D179658" w14:textId="77777777" w:rsidTr="001F0548">
        <w:tc>
          <w:tcPr>
            <w:tcW w:w="4137" w:type="dxa"/>
          </w:tcPr>
          <w:p w14:paraId="5B8E95D1" w14:textId="77777777" w:rsidR="004B049D" w:rsidRPr="0035030C" w:rsidRDefault="004B049D" w:rsidP="004B049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ยรับ</w:t>
            </w:r>
          </w:p>
        </w:tc>
        <w:tc>
          <w:tcPr>
            <w:tcW w:w="1080" w:type="dxa"/>
            <w:shd w:val="clear" w:color="auto" w:fill="auto"/>
          </w:tcPr>
          <w:p w14:paraId="08166259" w14:textId="2B83B372" w:rsidR="004B049D" w:rsidRPr="0035030C" w:rsidRDefault="004D5B59" w:rsidP="004B049D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DC7A7A1" w14:textId="77777777" w:rsidR="004B049D" w:rsidRPr="0035030C" w:rsidRDefault="004B049D" w:rsidP="004B049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F76A746" w14:textId="77777777" w:rsidR="004B049D" w:rsidRPr="004B049D" w:rsidRDefault="004B049D" w:rsidP="0098781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049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5FC15D4" w14:textId="77777777" w:rsidR="004B049D" w:rsidRPr="0035030C" w:rsidRDefault="004B049D" w:rsidP="004B049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2DE20FD" w14:textId="3A4F80A9" w:rsidR="004B049D" w:rsidRPr="0035030C" w:rsidRDefault="002245EC" w:rsidP="004B049D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234,233</w:t>
            </w:r>
          </w:p>
        </w:tc>
        <w:tc>
          <w:tcPr>
            <w:tcW w:w="239" w:type="dxa"/>
            <w:shd w:val="clear" w:color="auto" w:fill="auto"/>
          </w:tcPr>
          <w:p w14:paraId="1EA43B84" w14:textId="77777777" w:rsidR="004B049D" w:rsidRPr="0035030C" w:rsidRDefault="004B049D" w:rsidP="004B049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D8BF3E0" w14:textId="7B983671" w:rsidR="004B049D" w:rsidRPr="0035030C" w:rsidRDefault="004B049D" w:rsidP="004B049D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695</w:t>
            </w:r>
          </w:p>
        </w:tc>
      </w:tr>
      <w:tr w:rsidR="004B049D" w:rsidRPr="0035030C" w14:paraId="69B8E0AD" w14:textId="77777777" w:rsidTr="001F0548">
        <w:tc>
          <w:tcPr>
            <w:tcW w:w="4137" w:type="dxa"/>
          </w:tcPr>
          <w:p w14:paraId="2CEF69C3" w14:textId="77777777" w:rsidR="004B049D" w:rsidRPr="0035030C" w:rsidRDefault="004B049D" w:rsidP="004B049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</w:tcPr>
          <w:p w14:paraId="77B935BA" w14:textId="7687E637" w:rsidR="004B049D" w:rsidRPr="0035030C" w:rsidRDefault="004D5B59" w:rsidP="004B049D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74F2340" w14:textId="77777777" w:rsidR="004B049D" w:rsidRPr="0035030C" w:rsidRDefault="004B049D" w:rsidP="004B049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207F955" w14:textId="77777777" w:rsidR="004B049D" w:rsidRPr="004B049D" w:rsidRDefault="004B049D" w:rsidP="0098781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049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6F51CBB" w14:textId="77777777" w:rsidR="004B049D" w:rsidRPr="0035030C" w:rsidRDefault="004B049D" w:rsidP="004B049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45BE628" w14:textId="013957C8" w:rsidR="004B049D" w:rsidRPr="0035030C" w:rsidRDefault="002245EC" w:rsidP="004B049D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31,282</w:t>
            </w:r>
          </w:p>
        </w:tc>
        <w:tc>
          <w:tcPr>
            <w:tcW w:w="239" w:type="dxa"/>
            <w:shd w:val="clear" w:color="auto" w:fill="auto"/>
          </w:tcPr>
          <w:p w14:paraId="64997D85" w14:textId="77777777" w:rsidR="004B049D" w:rsidRPr="0035030C" w:rsidRDefault="004B049D" w:rsidP="004B049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F715438" w14:textId="1AA2CA6F" w:rsidR="004B049D" w:rsidRPr="0035030C" w:rsidRDefault="004B049D" w:rsidP="004B049D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731</w:t>
            </w:r>
          </w:p>
        </w:tc>
      </w:tr>
      <w:tr w:rsidR="004B049D" w:rsidRPr="0035030C" w14:paraId="1C3B6F07" w14:textId="77777777" w:rsidTr="001F0548">
        <w:tc>
          <w:tcPr>
            <w:tcW w:w="4137" w:type="dxa"/>
          </w:tcPr>
          <w:p w14:paraId="74904242" w14:textId="6CF25CAA" w:rsidR="004B049D" w:rsidRPr="0035030C" w:rsidRDefault="004B049D" w:rsidP="004B049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5D4AD004" w14:textId="5697C8F6" w:rsidR="004B049D" w:rsidRPr="0035030C" w:rsidRDefault="004D5B59" w:rsidP="004B049D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A1B14FA" w14:textId="77777777" w:rsidR="004B049D" w:rsidRPr="0035030C" w:rsidRDefault="004B049D" w:rsidP="004B049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C008766" w14:textId="6E2C4FC8" w:rsidR="004B049D" w:rsidRPr="004B049D" w:rsidRDefault="004B049D" w:rsidP="0098781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049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B571FF5" w14:textId="77777777" w:rsidR="004B049D" w:rsidRPr="0035030C" w:rsidRDefault="004B049D" w:rsidP="004B049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871D3EB" w14:textId="47E947F0" w:rsidR="004B049D" w:rsidRPr="0035030C" w:rsidRDefault="002245EC" w:rsidP="004B049D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226,144</w:t>
            </w:r>
          </w:p>
        </w:tc>
        <w:tc>
          <w:tcPr>
            <w:tcW w:w="239" w:type="dxa"/>
            <w:shd w:val="clear" w:color="auto" w:fill="auto"/>
          </w:tcPr>
          <w:p w14:paraId="01DBB704" w14:textId="77777777" w:rsidR="004B049D" w:rsidRPr="0035030C" w:rsidRDefault="004B049D" w:rsidP="004B049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508C35B" w14:textId="1DC02C85" w:rsidR="004B049D" w:rsidRPr="0035030C" w:rsidRDefault="004B049D" w:rsidP="004B049D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273</w:t>
            </w:r>
          </w:p>
        </w:tc>
      </w:tr>
      <w:tr w:rsidR="004B049D" w:rsidRPr="0035030C" w14:paraId="5A7F9403" w14:textId="77777777" w:rsidTr="001F0548">
        <w:tc>
          <w:tcPr>
            <w:tcW w:w="4137" w:type="dxa"/>
          </w:tcPr>
          <w:p w14:paraId="2F1F186A" w14:textId="450F830C" w:rsidR="004B049D" w:rsidRPr="0035030C" w:rsidRDefault="004B049D" w:rsidP="004B049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shd w:val="clear" w:color="auto" w:fill="auto"/>
          </w:tcPr>
          <w:p w14:paraId="56F86F2D" w14:textId="7ECEDF11" w:rsidR="004B049D" w:rsidRPr="0035030C" w:rsidRDefault="00D323DF" w:rsidP="004B049D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3CDF4EE" w14:textId="77777777" w:rsidR="004B049D" w:rsidRPr="0035030C" w:rsidRDefault="004B049D" w:rsidP="004B049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F3A114C" w14:textId="072842E8" w:rsidR="004B049D" w:rsidRPr="004B049D" w:rsidRDefault="004B049D" w:rsidP="0098781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B049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1B66B59" w14:textId="77777777" w:rsidR="004B049D" w:rsidRPr="0035030C" w:rsidRDefault="004B049D" w:rsidP="004B049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E410DE5" w14:textId="5C05D102" w:rsidR="004B049D" w:rsidRPr="0035030C" w:rsidRDefault="002245EC" w:rsidP="004B049D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24,472</w:t>
            </w:r>
          </w:p>
        </w:tc>
        <w:tc>
          <w:tcPr>
            <w:tcW w:w="239" w:type="dxa"/>
            <w:shd w:val="clear" w:color="auto" w:fill="auto"/>
          </w:tcPr>
          <w:p w14:paraId="00BEFEDC" w14:textId="77777777" w:rsidR="004B049D" w:rsidRPr="0035030C" w:rsidRDefault="004B049D" w:rsidP="004B049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A43EA48" w14:textId="5EF0FEEA" w:rsidR="004B049D" w:rsidRPr="0035030C" w:rsidRDefault="004B049D" w:rsidP="004B049D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358</w:t>
            </w:r>
          </w:p>
        </w:tc>
      </w:tr>
      <w:tr w:rsidR="004B049D" w:rsidRPr="0035030C" w14:paraId="78D5EF76" w14:textId="77777777" w:rsidTr="00304427">
        <w:tc>
          <w:tcPr>
            <w:tcW w:w="4137" w:type="dxa"/>
          </w:tcPr>
          <w:p w14:paraId="6B5E23CF" w14:textId="78475A52" w:rsidR="004B049D" w:rsidRPr="0035030C" w:rsidRDefault="004B049D" w:rsidP="004B049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1590AB8C" w14:textId="253E3818" w:rsidR="004B049D" w:rsidRPr="0035030C" w:rsidRDefault="004B049D" w:rsidP="004B049D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11CA56" w14:textId="77777777" w:rsidR="004B049D" w:rsidRPr="0035030C" w:rsidRDefault="004B049D" w:rsidP="004B049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478C3316" w14:textId="78F20288" w:rsidR="004B049D" w:rsidRPr="0035030C" w:rsidRDefault="004B049D" w:rsidP="004B049D">
            <w:pPr>
              <w:tabs>
                <w:tab w:val="left" w:pos="480"/>
              </w:tabs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6890B7C5" w14:textId="77777777" w:rsidR="004B049D" w:rsidRPr="0035030C" w:rsidRDefault="004B049D" w:rsidP="004B049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2E6E62C" w14:textId="51801B75" w:rsidR="004B049D" w:rsidRPr="0035030C" w:rsidRDefault="004B049D" w:rsidP="004B049D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3F18E526" w14:textId="77777777" w:rsidR="004B049D" w:rsidRPr="0035030C" w:rsidRDefault="004B049D" w:rsidP="004B049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91BC15D" w14:textId="775820ED" w:rsidR="004B049D" w:rsidRPr="0035030C" w:rsidRDefault="004B049D" w:rsidP="004B049D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049D" w:rsidRPr="0035030C" w14:paraId="37AF30E6" w14:textId="77777777" w:rsidTr="00304427">
        <w:tc>
          <w:tcPr>
            <w:tcW w:w="4137" w:type="dxa"/>
          </w:tcPr>
          <w:p w14:paraId="42508A89" w14:textId="51558469" w:rsidR="004B049D" w:rsidRPr="0035030C" w:rsidRDefault="004B049D" w:rsidP="004B049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auto"/>
          </w:tcPr>
          <w:p w14:paraId="26DF8F99" w14:textId="51CE05BB" w:rsidR="004B049D" w:rsidRPr="00E25C33" w:rsidRDefault="002245EC" w:rsidP="004B049D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13,715</w:t>
            </w:r>
          </w:p>
        </w:tc>
        <w:tc>
          <w:tcPr>
            <w:tcW w:w="236" w:type="dxa"/>
            <w:shd w:val="clear" w:color="auto" w:fill="auto"/>
          </w:tcPr>
          <w:p w14:paraId="6994B4A6" w14:textId="77777777" w:rsidR="004B049D" w:rsidRPr="0035030C" w:rsidRDefault="004B049D" w:rsidP="004B049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8E33CDE" w14:textId="215337D0" w:rsidR="004B049D" w:rsidRPr="0035030C" w:rsidRDefault="004B049D" w:rsidP="004B049D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339</w:t>
            </w:r>
          </w:p>
        </w:tc>
        <w:tc>
          <w:tcPr>
            <w:tcW w:w="239" w:type="dxa"/>
            <w:shd w:val="clear" w:color="auto" w:fill="auto"/>
          </w:tcPr>
          <w:p w14:paraId="10A2CE18" w14:textId="77777777" w:rsidR="004B049D" w:rsidRPr="0035030C" w:rsidRDefault="004B049D" w:rsidP="004B049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0C92019" w14:textId="284C535C" w:rsidR="004B049D" w:rsidRPr="0035030C" w:rsidRDefault="00BB0DC8" w:rsidP="004B049D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13,542</w:t>
            </w:r>
          </w:p>
        </w:tc>
        <w:tc>
          <w:tcPr>
            <w:tcW w:w="239" w:type="dxa"/>
          </w:tcPr>
          <w:p w14:paraId="4EE12D75" w14:textId="77777777" w:rsidR="004B049D" w:rsidRPr="0035030C" w:rsidRDefault="004B049D" w:rsidP="004B049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F99BB32" w14:textId="39C56029" w:rsidR="004B049D" w:rsidRPr="0035030C" w:rsidRDefault="004B049D" w:rsidP="004B049D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</w:p>
        </w:tc>
      </w:tr>
      <w:tr w:rsidR="004B049D" w:rsidRPr="0035030C" w14:paraId="28AB481F" w14:textId="77777777" w:rsidTr="001F0548">
        <w:tc>
          <w:tcPr>
            <w:tcW w:w="4137" w:type="dxa"/>
          </w:tcPr>
          <w:p w14:paraId="56F3C92F" w14:textId="4C1722A1" w:rsidR="004B049D" w:rsidRPr="0035030C" w:rsidRDefault="004B049D" w:rsidP="004B049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080" w:type="dxa"/>
            <w:shd w:val="clear" w:color="auto" w:fill="auto"/>
          </w:tcPr>
          <w:p w14:paraId="617A03E9" w14:textId="2A2AC401" w:rsidR="004B049D" w:rsidRPr="0035030C" w:rsidRDefault="00BB0DC8" w:rsidP="004B049D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551,256</w:t>
            </w:r>
          </w:p>
        </w:tc>
        <w:tc>
          <w:tcPr>
            <w:tcW w:w="236" w:type="dxa"/>
            <w:shd w:val="clear" w:color="auto" w:fill="auto"/>
          </w:tcPr>
          <w:p w14:paraId="20F4FACE" w14:textId="77777777" w:rsidR="004B049D" w:rsidRPr="0035030C" w:rsidRDefault="004B049D" w:rsidP="004B049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71467FA8" w14:textId="24A12E6A" w:rsidR="004B049D" w:rsidRPr="0035030C" w:rsidRDefault="004B049D" w:rsidP="004B049D">
            <w:pPr>
              <w:tabs>
                <w:tab w:val="decimal" w:pos="84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415</w:t>
            </w:r>
          </w:p>
        </w:tc>
        <w:tc>
          <w:tcPr>
            <w:tcW w:w="239" w:type="dxa"/>
            <w:shd w:val="clear" w:color="auto" w:fill="auto"/>
          </w:tcPr>
          <w:p w14:paraId="389C5388" w14:textId="77777777" w:rsidR="004B049D" w:rsidRPr="0035030C" w:rsidRDefault="004B049D" w:rsidP="004B049D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03D59DA" w14:textId="1B06224D" w:rsidR="004B049D" w:rsidRPr="0035030C" w:rsidRDefault="00BB0DC8" w:rsidP="004B049D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521,000</w:t>
            </w:r>
          </w:p>
        </w:tc>
        <w:tc>
          <w:tcPr>
            <w:tcW w:w="239" w:type="dxa"/>
          </w:tcPr>
          <w:p w14:paraId="2CACEB0B" w14:textId="77777777" w:rsidR="004B049D" w:rsidRPr="0035030C" w:rsidRDefault="004B049D" w:rsidP="004B049D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0C1DF97" w14:textId="73F2629E" w:rsidR="004B049D" w:rsidRPr="0035030C" w:rsidRDefault="004B049D" w:rsidP="004B049D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707</w:t>
            </w:r>
          </w:p>
        </w:tc>
      </w:tr>
      <w:tr w:rsidR="004B049D" w:rsidRPr="0035030C" w14:paraId="081A1C4B" w14:textId="77777777" w:rsidTr="001F0548">
        <w:tc>
          <w:tcPr>
            <w:tcW w:w="4137" w:type="dxa"/>
          </w:tcPr>
          <w:p w14:paraId="4DFAA3CE" w14:textId="79737FB8" w:rsidR="004B049D" w:rsidRPr="0035030C" w:rsidRDefault="004B049D" w:rsidP="004B049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</w:tcPr>
          <w:p w14:paraId="236AF350" w14:textId="10C35B38" w:rsidR="004B049D" w:rsidRPr="0035030C" w:rsidRDefault="00E103F8" w:rsidP="004B049D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43,630</w:t>
            </w:r>
          </w:p>
        </w:tc>
        <w:tc>
          <w:tcPr>
            <w:tcW w:w="236" w:type="dxa"/>
            <w:shd w:val="clear" w:color="auto" w:fill="auto"/>
          </w:tcPr>
          <w:p w14:paraId="5904FB35" w14:textId="77777777" w:rsidR="004B049D" w:rsidRPr="0035030C" w:rsidRDefault="004B049D" w:rsidP="004B049D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F261478" w14:textId="40D42109" w:rsidR="004B049D" w:rsidRPr="00A205DE" w:rsidRDefault="00C408F2" w:rsidP="004B049D">
            <w:pPr>
              <w:tabs>
                <w:tab w:val="decimal" w:pos="84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52,842</w:t>
            </w:r>
          </w:p>
        </w:tc>
        <w:tc>
          <w:tcPr>
            <w:tcW w:w="239" w:type="dxa"/>
            <w:shd w:val="clear" w:color="auto" w:fill="auto"/>
          </w:tcPr>
          <w:p w14:paraId="62EC0EDE" w14:textId="77777777" w:rsidR="004B049D" w:rsidRPr="0035030C" w:rsidRDefault="004B049D" w:rsidP="004B049D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5033B3C" w14:textId="6A56B355" w:rsidR="004B049D" w:rsidRPr="0035030C" w:rsidRDefault="009A4C3E" w:rsidP="004B049D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12,591</w:t>
            </w:r>
          </w:p>
        </w:tc>
        <w:tc>
          <w:tcPr>
            <w:tcW w:w="239" w:type="dxa"/>
          </w:tcPr>
          <w:p w14:paraId="38042572" w14:textId="77777777" w:rsidR="004B049D" w:rsidRPr="0035030C" w:rsidRDefault="004B049D" w:rsidP="004B049D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21D462E" w14:textId="06A8C9BB" w:rsidR="004B049D" w:rsidRPr="0035030C" w:rsidRDefault="00934917" w:rsidP="004B049D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20,937</w:t>
            </w:r>
          </w:p>
        </w:tc>
      </w:tr>
      <w:tr w:rsidR="004B049D" w:rsidRPr="0035030C" w14:paraId="0E1A291A" w14:textId="77777777" w:rsidTr="001F0548">
        <w:tc>
          <w:tcPr>
            <w:tcW w:w="4137" w:type="dxa"/>
          </w:tcPr>
          <w:p w14:paraId="6CBC2AF5" w14:textId="4952BF86" w:rsidR="004B049D" w:rsidRPr="0035030C" w:rsidRDefault="004B049D" w:rsidP="004B049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09C8DE50" w14:textId="6A23EDA2" w:rsidR="004B049D" w:rsidRPr="0035030C" w:rsidRDefault="00BB0DC8" w:rsidP="004B049D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7A05465A" w14:textId="77777777" w:rsidR="004B049D" w:rsidRPr="0035030C" w:rsidRDefault="004B049D" w:rsidP="004B049D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768D9BD" w14:textId="7BC20CFE" w:rsidR="004B049D" w:rsidRPr="0035030C" w:rsidRDefault="004B049D" w:rsidP="004B049D">
            <w:pPr>
              <w:tabs>
                <w:tab w:val="decimal" w:pos="84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9" w:type="dxa"/>
            <w:shd w:val="clear" w:color="auto" w:fill="auto"/>
          </w:tcPr>
          <w:p w14:paraId="4C7608FE" w14:textId="77777777" w:rsidR="004B049D" w:rsidRPr="0035030C" w:rsidRDefault="004B049D" w:rsidP="004B049D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743D03D" w14:textId="23ADC8DE" w:rsidR="004B049D" w:rsidRPr="0035030C" w:rsidRDefault="00BB0DC8" w:rsidP="004B049D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9" w:type="dxa"/>
          </w:tcPr>
          <w:p w14:paraId="2F989771" w14:textId="77777777" w:rsidR="004B049D" w:rsidRPr="0035030C" w:rsidRDefault="004B049D" w:rsidP="004B049D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BF69761" w14:textId="1C664861" w:rsidR="004B049D" w:rsidRPr="004B049D" w:rsidRDefault="004B049D" w:rsidP="004B049D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4B049D" w:rsidRPr="0035030C" w14:paraId="1B3EDF54" w14:textId="77777777" w:rsidTr="001F0548">
        <w:tc>
          <w:tcPr>
            <w:tcW w:w="4137" w:type="dxa"/>
          </w:tcPr>
          <w:p w14:paraId="1CA77B27" w14:textId="2778ED7B" w:rsidR="004B049D" w:rsidRPr="0035030C" w:rsidRDefault="004B049D" w:rsidP="004B049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080" w:type="dxa"/>
            <w:shd w:val="clear" w:color="auto" w:fill="auto"/>
          </w:tcPr>
          <w:p w14:paraId="602C3D31" w14:textId="36E1BBA3" w:rsidR="004B049D" w:rsidRPr="0035030C" w:rsidRDefault="00BB0DC8" w:rsidP="004B049D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26,822</w:t>
            </w:r>
          </w:p>
        </w:tc>
        <w:tc>
          <w:tcPr>
            <w:tcW w:w="236" w:type="dxa"/>
            <w:shd w:val="clear" w:color="auto" w:fill="auto"/>
          </w:tcPr>
          <w:p w14:paraId="1C345938" w14:textId="77777777" w:rsidR="004B049D" w:rsidRPr="0035030C" w:rsidRDefault="004B049D" w:rsidP="004B049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F4F79B6" w14:textId="74266BEC" w:rsidR="004B049D" w:rsidRPr="0035030C" w:rsidRDefault="004B049D" w:rsidP="004B049D">
            <w:pPr>
              <w:tabs>
                <w:tab w:val="decimal" w:pos="84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210</w:t>
            </w:r>
          </w:p>
        </w:tc>
        <w:tc>
          <w:tcPr>
            <w:tcW w:w="239" w:type="dxa"/>
            <w:shd w:val="clear" w:color="auto" w:fill="auto"/>
          </w:tcPr>
          <w:p w14:paraId="46FCEFB7" w14:textId="77777777" w:rsidR="004B049D" w:rsidRPr="0035030C" w:rsidRDefault="004B049D" w:rsidP="004B049D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0852CF3" w14:textId="13A5EC4C" w:rsidR="004B049D" w:rsidRPr="0035030C" w:rsidRDefault="00BB0DC8" w:rsidP="004B049D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21,279</w:t>
            </w:r>
          </w:p>
        </w:tc>
        <w:tc>
          <w:tcPr>
            <w:tcW w:w="239" w:type="dxa"/>
          </w:tcPr>
          <w:p w14:paraId="401A4E94" w14:textId="77777777" w:rsidR="004B049D" w:rsidRPr="0035030C" w:rsidRDefault="004B049D" w:rsidP="004B049D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C45579C" w14:textId="064633D6" w:rsidR="004B049D" w:rsidRPr="0035030C" w:rsidRDefault="004B049D" w:rsidP="004B049D">
            <w:pPr>
              <w:tabs>
                <w:tab w:val="decimal" w:pos="962"/>
              </w:tabs>
              <w:spacing w:line="240" w:lineRule="auto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018</w:t>
            </w:r>
          </w:p>
        </w:tc>
      </w:tr>
      <w:tr w:rsidR="004B049D" w:rsidRPr="0035030C" w14:paraId="4B707334" w14:textId="77777777" w:rsidTr="001F0548">
        <w:tc>
          <w:tcPr>
            <w:tcW w:w="4137" w:type="dxa"/>
          </w:tcPr>
          <w:p w14:paraId="3A326603" w14:textId="7E3D275A" w:rsidR="004B049D" w:rsidRPr="00E25C33" w:rsidRDefault="004B049D" w:rsidP="004B049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5C3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shd w:val="clear" w:color="auto" w:fill="auto"/>
          </w:tcPr>
          <w:p w14:paraId="3A806173" w14:textId="77777777" w:rsidR="004B049D" w:rsidRPr="0035030C" w:rsidRDefault="004B049D" w:rsidP="004B049D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A2742E1" w14:textId="77777777" w:rsidR="004B049D" w:rsidRPr="0035030C" w:rsidRDefault="004B049D" w:rsidP="004B049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7F3DA43A" w14:textId="77777777" w:rsidR="004B049D" w:rsidRPr="0035030C" w:rsidRDefault="004B049D" w:rsidP="004B049D">
            <w:pPr>
              <w:tabs>
                <w:tab w:val="decimal" w:pos="739"/>
              </w:tabs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7AD233E3" w14:textId="77777777" w:rsidR="004B049D" w:rsidRPr="0035030C" w:rsidRDefault="004B049D" w:rsidP="004B049D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D1D7E2D" w14:textId="034754AA" w:rsidR="004B049D" w:rsidRDefault="004B049D" w:rsidP="004B049D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1F7E8826" w14:textId="77777777" w:rsidR="004B049D" w:rsidRPr="0035030C" w:rsidRDefault="004B049D" w:rsidP="004B049D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439E0C3" w14:textId="77777777" w:rsidR="004B049D" w:rsidRPr="0035030C" w:rsidRDefault="004B049D" w:rsidP="004B049D">
            <w:pPr>
              <w:tabs>
                <w:tab w:val="decimal" w:pos="962"/>
              </w:tabs>
              <w:spacing w:line="240" w:lineRule="auto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049D" w:rsidRPr="0035030C" w14:paraId="3CBF78C7" w14:textId="77777777" w:rsidTr="001F0548">
        <w:tc>
          <w:tcPr>
            <w:tcW w:w="4137" w:type="dxa"/>
          </w:tcPr>
          <w:p w14:paraId="0E2B6476" w14:textId="0C3CF49D" w:rsidR="004B049D" w:rsidRPr="0035030C" w:rsidRDefault="004B049D" w:rsidP="004B049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31B9AF60" w14:textId="055294F7" w:rsidR="004B049D" w:rsidRPr="0035030C" w:rsidRDefault="00BB0DC8" w:rsidP="004B049D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</w:t>
            </w:r>
          </w:p>
        </w:tc>
        <w:tc>
          <w:tcPr>
            <w:tcW w:w="236" w:type="dxa"/>
            <w:shd w:val="clear" w:color="auto" w:fill="auto"/>
          </w:tcPr>
          <w:p w14:paraId="3B89CBAB" w14:textId="77777777" w:rsidR="004B049D" w:rsidRPr="0035030C" w:rsidRDefault="004B049D" w:rsidP="004B049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0573823" w14:textId="0CF33DF0" w:rsidR="004B049D" w:rsidRPr="0035030C" w:rsidRDefault="004B049D" w:rsidP="004B049D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</w:t>
            </w:r>
          </w:p>
        </w:tc>
        <w:tc>
          <w:tcPr>
            <w:tcW w:w="239" w:type="dxa"/>
            <w:shd w:val="clear" w:color="auto" w:fill="auto"/>
          </w:tcPr>
          <w:p w14:paraId="1D116877" w14:textId="77777777" w:rsidR="004B049D" w:rsidRPr="0035030C" w:rsidRDefault="004B049D" w:rsidP="004B049D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FE1573A" w14:textId="6BAB117B" w:rsidR="004B049D" w:rsidRDefault="00BB0DC8" w:rsidP="004B049D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239" w:type="dxa"/>
          </w:tcPr>
          <w:p w14:paraId="42DC162D" w14:textId="77777777" w:rsidR="004B049D" w:rsidRPr="0035030C" w:rsidRDefault="004B049D" w:rsidP="004B049D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04B887A" w14:textId="6F921889" w:rsidR="004B049D" w:rsidRPr="0035030C" w:rsidRDefault="004B049D" w:rsidP="004B049D">
            <w:pPr>
              <w:tabs>
                <w:tab w:val="decimal" w:pos="962"/>
              </w:tabs>
              <w:spacing w:line="240" w:lineRule="auto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</w:t>
            </w:r>
          </w:p>
        </w:tc>
      </w:tr>
      <w:tr w:rsidR="004B049D" w:rsidRPr="0035030C" w14:paraId="1DECFFEC" w14:textId="77777777" w:rsidTr="001F0548">
        <w:tc>
          <w:tcPr>
            <w:tcW w:w="4137" w:type="dxa"/>
          </w:tcPr>
          <w:p w14:paraId="560A6352" w14:textId="46F623CB" w:rsidR="004B049D" w:rsidRPr="0035030C" w:rsidRDefault="004B049D" w:rsidP="004B049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67911767" w14:textId="2670631E" w:rsidR="004B049D" w:rsidRPr="0035030C" w:rsidRDefault="004B049D" w:rsidP="004B049D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43BC9B9" w14:textId="77777777" w:rsidR="004B049D" w:rsidRPr="0035030C" w:rsidRDefault="004B049D" w:rsidP="004B049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4B688FC" w14:textId="6BC808CC" w:rsidR="004B049D" w:rsidRPr="0035030C" w:rsidRDefault="004B049D" w:rsidP="004B049D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29B21007" w14:textId="77777777" w:rsidR="004B049D" w:rsidRPr="0035030C" w:rsidRDefault="004B049D" w:rsidP="004B049D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F1DA646" w14:textId="0B08D814" w:rsidR="004B049D" w:rsidRPr="0035030C" w:rsidRDefault="004B049D" w:rsidP="004B049D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1F809B15" w14:textId="77777777" w:rsidR="004B049D" w:rsidRPr="0035030C" w:rsidRDefault="004B049D" w:rsidP="004B049D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3CA2B54" w14:textId="74066315" w:rsidR="004B049D" w:rsidRPr="0035030C" w:rsidRDefault="004B049D" w:rsidP="004B049D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049D" w:rsidRPr="0035030C" w14:paraId="5492AEBC" w14:textId="77777777" w:rsidTr="001F0548">
        <w:tc>
          <w:tcPr>
            <w:tcW w:w="4137" w:type="dxa"/>
          </w:tcPr>
          <w:p w14:paraId="24386689" w14:textId="7FA64B86" w:rsidR="004B049D" w:rsidRPr="0035030C" w:rsidRDefault="004B049D" w:rsidP="004B049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auto"/>
          </w:tcPr>
          <w:p w14:paraId="22C25D8E" w14:textId="7227F88F" w:rsidR="004B049D" w:rsidRPr="0035030C" w:rsidRDefault="00FD738F" w:rsidP="004B049D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7,211</w:t>
            </w:r>
          </w:p>
        </w:tc>
        <w:tc>
          <w:tcPr>
            <w:tcW w:w="236" w:type="dxa"/>
            <w:shd w:val="clear" w:color="auto" w:fill="auto"/>
          </w:tcPr>
          <w:p w14:paraId="158BC484" w14:textId="77777777" w:rsidR="004B049D" w:rsidRPr="0035030C" w:rsidRDefault="004B049D" w:rsidP="004B049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DFEAAB6" w14:textId="75B82D94" w:rsidR="004B049D" w:rsidRPr="0035030C" w:rsidRDefault="004B049D" w:rsidP="004B049D">
            <w:pPr>
              <w:tabs>
                <w:tab w:val="decimal" w:pos="84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725</w:t>
            </w:r>
          </w:p>
        </w:tc>
        <w:tc>
          <w:tcPr>
            <w:tcW w:w="239" w:type="dxa"/>
            <w:shd w:val="clear" w:color="auto" w:fill="auto"/>
          </w:tcPr>
          <w:p w14:paraId="1DE7C8C8" w14:textId="77777777" w:rsidR="004B049D" w:rsidRPr="0035030C" w:rsidRDefault="004B049D" w:rsidP="004B049D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00E7121" w14:textId="5A02B50B" w:rsidR="004B049D" w:rsidRPr="0035030C" w:rsidRDefault="008A5133" w:rsidP="004B049D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6,221</w:t>
            </w:r>
          </w:p>
        </w:tc>
        <w:tc>
          <w:tcPr>
            <w:tcW w:w="239" w:type="dxa"/>
          </w:tcPr>
          <w:p w14:paraId="2516DBFA" w14:textId="77777777" w:rsidR="004B049D" w:rsidRPr="0035030C" w:rsidRDefault="004B049D" w:rsidP="004B049D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901C941" w14:textId="4CD730CA" w:rsidR="004B049D" w:rsidRPr="0035030C" w:rsidRDefault="004B049D" w:rsidP="004B049D">
            <w:pPr>
              <w:tabs>
                <w:tab w:val="decimal" w:pos="962"/>
              </w:tabs>
              <w:spacing w:line="240" w:lineRule="auto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924</w:t>
            </w:r>
          </w:p>
        </w:tc>
      </w:tr>
      <w:tr w:rsidR="004B049D" w:rsidRPr="0035030C" w14:paraId="3071631E" w14:textId="77777777" w:rsidTr="001F0548">
        <w:tc>
          <w:tcPr>
            <w:tcW w:w="4137" w:type="dxa"/>
          </w:tcPr>
          <w:p w14:paraId="1A464056" w14:textId="534C6473" w:rsidR="004B049D" w:rsidRPr="0035030C" w:rsidRDefault="004B049D" w:rsidP="004B049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1080" w:type="dxa"/>
            <w:shd w:val="clear" w:color="auto" w:fill="auto"/>
          </w:tcPr>
          <w:p w14:paraId="141ED526" w14:textId="798EEB17" w:rsidR="004B049D" w:rsidRPr="0035030C" w:rsidRDefault="00FD738F" w:rsidP="004B049D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191</w:t>
            </w:r>
          </w:p>
        </w:tc>
        <w:tc>
          <w:tcPr>
            <w:tcW w:w="236" w:type="dxa"/>
            <w:shd w:val="clear" w:color="auto" w:fill="auto"/>
          </w:tcPr>
          <w:p w14:paraId="7DE3C53A" w14:textId="77777777" w:rsidR="004B049D" w:rsidRPr="0035030C" w:rsidRDefault="004B049D" w:rsidP="004B049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6124BA4" w14:textId="25DB338A" w:rsidR="004B049D" w:rsidRPr="0035030C" w:rsidRDefault="004B049D" w:rsidP="004B049D">
            <w:pPr>
              <w:tabs>
                <w:tab w:val="decimal" w:pos="84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143</w:t>
            </w:r>
          </w:p>
        </w:tc>
        <w:tc>
          <w:tcPr>
            <w:tcW w:w="239" w:type="dxa"/>
            <w:shd w:val="clear" w:color="auto" w:fill="auto"/>
          </w:tcPr>
          <w:p w14:paraId="26EC98F0" w14:textId="77777777" w:rsidR="004B049D" w:rsidRPr="0035030C" w:rsidRDefault="004B049D" w:rsidP="004B049D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DB3F82B" w14:textId="06E663BC" w:rsidR="004B049D" w:rsidRPr="0035030C" w:rsidRDefault="008A5133" w:rsidP="004B049D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148</w:t>
            </w:r>
          </w:p>
        </w:tc>
        <w:tc>
          <w:tcPr>
            <w:tcW w:w="239" w:type="dxa"/>
          </w:tcPr>
          <w:p w14:paraId="5C446050" w14:textId="77777777" w:rsidR="004B049D" w:rsidRPr="0035030C" w:rsidRDefault="004B049D" w:rsidP="004B049D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62FBCF8" w14:textId="633CF532" w:rsidR="004B049D" w:rsidRPr="0035030C" w:rsidRDefault="004B049D" w:rsidP="004B049D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</w:t>
            </w:r>
          </w:p>
        </w:tc>
      </w:tr>
      <w:tr w:rsidR="004B049D" w:rsidRPr="0035030C" w14:paraId="1239BE15" w14:textId="77777777" w:rsidTr="00B44610">
        <w:tc>
          <w:tcPr>
            <w:tcW w:w="4137" w:type="dxa"/>
          </w:tcPr>
          <w:p w14:paraId="08F43464" w14:textId="55D0B79E" w:rsidR="004B049D" w:rsidRPr="0035030C" w:rsidRDefault="004B049D" w:rsidP="004B049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</w:tcPr>
          <w:p w14:paraId="1B8AA68A" w14:textId="274A653F" w:rsidR="004B049D" w:rsidRPr="0035030C" w:rsidRDefault="00B44610" w:rsidP="004B049D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66,738</w:t>
            </w:r>
          </w:p>
        </w:tc>
        <w:tc>
          <w:tcPr>
            <w:tcW w:w="236" w:type="dxa"/>
            <w:shd w:val="clear" w:color="auto" w:fill="auto"/>
          </w:tcPr>
          <w:p w14:paraId="3123B72D" w14:textId="77777777" w:rsidR="004B049D" w:rsidRPr="0035030C" w:rsidRDefault="004B049D" w:rsidP="004B049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2371848" w14:textId="1D358F88" w:rsidR="004B049D" w:rsidRPr="0035030C" w:rsidRDefault="00726683" w:rsidP="004B049D">
            <w:pPr>
              <w:tabs>
                <w:tab w:val="decimal" w:pos="84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61,813</w:t>
            </w:r>
          </w:p>
        </w:tc>
        <w:tc>
          <w:tcPr>
            <w:tcW w:w="239" w:type="dxa"/>
            <w:shd w:val="clear" w:color="auto" w:fill="auto"/>
          </w:tcPr>
          <w:p w14:paraId="56AB6150" w14:textId="77777777" w:rsidR="004B049D" w:rsidRPr="0035030C" w:rsidRDefault="004B049D" w:rsidP="004B049D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7C12E21" w14:textId="5EDE80D7" w:rsidR="004B049D" w:rsidRPr="0035030C" w:rsidRDefault="002D1CAD" w:rsidP="004B049D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</w:t>
            </w:r>
            <w:r w:rsidR="00C76461">
              <w:rPr>
                <w:rFonts w:asciiTheme="majorBidi" w:hAnsiTheme="majorBidi" w:cstheme="majorBidi"/>
                <w:sz w:val="30"/>
                <w:szCs w:val="30"/>
              </w:rPr>
              <w:t>247</w:t>
            </w:r>
          </w:p>
        </w:tc>
        <w:tc>
          <w:tcPr>
            <w:tcW w:w="239" w:type="dxa"/>
          </w:tcPr>
          <w:p w14:paraId="19136954" w14:textId="77777777" w:rsidR="004B049D" w:rsidRPr="0035030C" w:rsidRDefault="004B049D" w:rsidP="004B049D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8BC7DFB" w14:textId="0DF34D6E" w:rsidR="004B049D" w:rsidRPr="0035030C" w:rsidRDefault="004B049D" w:rsidP="004B049D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76461">
              <w:rPr>
                <w:rFonts w:asciiTheme="majorBidi" w:hAnsiTheme="majorBidi" w:cstheme="majorBidi"/>
                <w:sz w:val="30"/>
                <w:szCs w:val="30"/>
              </w:rPr>
              <w:t>4,000</w:t>
            </w:r>
          </w:p>
        </w:tc>
      </w:tr>
      <w:tr w:rsidR="004B049D" w:rsidRPr="0035030C" w14:paraId="473C8E85" w14:textId="77777777" w:rsidTr="001F0548">
        <w:tc>
          <w:tcPr>
            <w:tcW w:w="4137" w:type="dxa"/>
          </w:tcPr>
          <w:p w14:paraId="4C3DF270" w14:textId="2FACEA08" w:rsidR="004B049D" w:rsidRPr="0035030C" w:rsidRDefault="004B049D" w:rsidP="004B049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7F8A7F1C" w14:textId="555BB9D6" w:rsidR="004B049D" w:rsidRPr="0035030C" w:rsidRDefault="00FD738F" w:rsidP="004B049D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1,152</w:t>
            </w:r>
          </w:p>
        </w:tc>
        <w:tc>
          <w:tcPr>
            <w:tcW w:w="236" w:type="dxa"/>
            <w:shd w:val="clear" w:color="auto" w:fill="auto"/>
          </w:tcPr>
          <w:p w14:paraId="7F3B5FDC" w14:textId="77777777" w:rsidR="004B049D" w:rsidRPr="0035030C" w:rsidRDefault="004B049D" w:rsidP="004B049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3D98385" w14:textId="34C59DD2" w:rsidR="004B049D" w:rsidRPr="00A205DE" w:rsidRDefault="004B049D" w:rsidP="004B049D">
            <w:pPr>
              <w:tabs>
                <w:tab w:val="decimal" w:pos="84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300</w:t>
            </w:r>
          </w:p>
        </w:tc>
        <w:tc>
          <w:tcPr>
            <w:tcW w:w="239" w:type="dxa"/>
            <w:shd w:val="clear" w:color="auto" w:fill="auto"/>
          </w:tcPr>
          <w:p w14:paraId="6A973DE3" w14:textId="77777777" w:rsidR="004B049D" w:rsidRPr="0035030C" w:rsidRDefault="004B049D" w:rsidP="004B049D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72E0CA0" w14:textId="2B0D2E8E" w:rsidR="004B049D" w:rsidRPr="0035030C" w:rsidRDefault="008A5133" w:rsidP="004B049D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1,152</w:t>
            </w:r>
          </w:p>
        </w:tc>
        <w:tc>
          <w:tcPr>
            <w:tcW w:w="239" w:type="dxa"/>
          </w:tcPr>
          <w:p w14:paraId="4CA723D3" w14:textId="77777777" w:rsidR="004B049D" w:rsidRPr="0035030C" w:rsidRDefault="004B049D" w:rsidP="004B049D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3163D5A" w14:textId="7249F62F" w:rsidR="004B049D" w:rsidRPr="0035030C" w:rsidRDefault="004B049D" w:rsidP="004B049D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300</w:t>
            </w:r>
          </w:p>
        </w:tc>
      </w:tr>
      <w:tr w:rsidR="004B049D" w:rsidRPr="0035030C" w14:paraId="03D171D0" w14:textId="77777777" w:rsidTr="001F0548">
        <w:tc>
          <w:tcPr>
            <w:tcW w:w="4137" w:type="dxa"/>
          </w:tcPr>
          <w:p w14:paraId="79346293" w14:textId="1E1B4377" w:rsidR="004B049D" w:rsidRPr="0035030C" w:rsidRDefault="004B049D" w:rsidP="004B049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080" w:type="dxa"/>
            <w:shd w:val="clear" w:color="auto" w:fill="auto"/>
          </w:tcPr>
          <w:p w14:paraId="69B68E92" w14:textId="1DE5E91E" w:rsidR="004B049D" w:rsidRPr="0035030C" w:rsidRDefault="00FD738F" w:rsidP="004B049D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292,</w:t>
            </w:r>
            <w:r w:rsidR="008A5133">
              <w:rPr>
                <w:rFonts w:asciiTheme="majorBidi" w:hAnsiTheme="majorBidi" w:cstheme="majorBidi"/>
                <w:sz w:val="30"/>
                <w:szCs w:val="30"/>
              </w:rPr>
              <w:t>439</w:t>
            </w:r>
          </w:p>
        </w:tc>
        <w:tc>
          <w:tcPr>
            <w:tcW w:w="236" w:type="dxa"/>
            <w:shd w:val="clear" w:color="auto" w:fill="auto"/>
          </w:tcPr>
          <w:p w14:paraId="1B8869E8" w14:textId="77777777" w:rsidR="004B049D" w:rsidRPr="0035030C" w:rsidRDefault="004B049D" w:rsidP="004B049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B53AE37" w14:textId="02079997" w:rsidR="004B049D" w:rsidRPr="0035030C" w:rsidRDefault="004B049D" w:rsidP="004B049D">
            <w:pPr>
              <w:tabs>
                <w:tab w:val="decimal" w:pos="84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150</w:t>
            </w:r>
          </w:p>
        </w:tc>
        <w:tc>
          <w:tcPr>
            <w:tcW w:w="239" w:type="dxa"/>
            <w:shd w:val="clear" w:color="auto" w:fill="auto"/>
          </w:tcPr>
          <w:p w14:paraId="344F5204" w14:textId="77777777" w:rsidR="004B049D" w:rsidRPr="0035030C" w:rsidRDefault="004B049D" w:rsidP="004B049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20A3BB8" w14:textId="2441ECB2" w:rsidR="004B049D" w:rsidRPr="0035030C" w:rsidRDefault="008A5133" w:rsidP="004B049D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43B48">
              <w:rPr>
                <w:rFonts w:asciiTheme="majorBidi" w:hAnsiTheme="majorBidi" w:cstheme="majorBidi"/>
                <w:sz w:val="30"/>
                <w:szCs w:val="30"/>
              </w:rPr>
              <w:t>33,318</w:t>
            </w:r>
          </w:p>
        </w:tc>
        <w:tc>
          <w:tcPr>
            <w:tcW w:w="239" w:type="dxa"/>
          </w:tcPr>
          <w:p w14:paraId="3DA1DAA2" w14:textId="77777777" w:rsidR="004B049D" w:rsidRPr="0035030C" w:rsidRDefault="004B049D" w:rsidP="004B049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54D5C0F" w14:textId="4B166186" w:rsidR="004B049D" w:rsidRPr="0035030C" w:rsidRDefault="004B049D" w:rsidP="004B049D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761</w:t>
            </w:r>
          </w:p>
        </w:tc>
      </w:tr>
      <w:tr w:rsidR="004B049D" w:rsidRPr="0035030C" w14:paraId="1898837C" w14:textId="77777777" w:rsidTr="001F0548">
        <w:tc>
          <w:tcPr>
            <w:tcW w:w="4137" w:type="dxa"/>
          </w:tcPr>
          <w:p w14:paraId="0E7F8760" w14:textId="2FB8A907" w:rsidR="004B049D" w:rsidRPr="0035030C" w:rsidRDefault="004B049D" w:rsidP="004B049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shd w:val="clear" w:color="auto" w:fill="auto"/>
          </w:tcPr>
          <w:p w14:paraId="4D79258C" w14:textId="65B523A1" w:rsidR="004B049D" w:rsidRPr="0035030C" w:rsidRDefault="008A5133" w:rsidP="004B049D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64,683</w:t>
            </w:r>
          </w:p>
        </w:tc>
        <w:tc>
          <w:tcPr>
            <w:tcW w:w="236" w:type="dxa"/>
            <w:shd w:val="clear" w:color="auto" w:fill="auto"/>
          </w:tcPr>
          <w:p w14:paraId="3BA24420" w14:textId="77777777" w:rsidR="004B049D" w:rsidRPr="0035030C" w:rsidRDefault="004B049D" w:rsidP="004B049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B1C586A" w14:textId="122D7E38" w:rsidR="004B049D" w:rsidRPr="0035030C" w:rsidRDefault="004B049D" w:rsidP="004B049D">
            <w:pPr>
              <w:tabs>
                <w:tab w:val="decimal" w:pos="84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987</w:t>
            </w:r>
          </w:p>
        </w:tc>
        <w:tc>
          <w:tcPr>
            <w:tcW w:w="239" w:type="dxa"/>
            <w:shd w:val="clear" w:color="auto" w:fill="auto"/>
          </w:tcPr>
          <w:p w14:paraId="6978BDB6" w14:textId="77777777" w:rsidR="004B049D" w:rsidRPr="0035030C" w:rsidRDefault="004B049D" w:rsidP="004B049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812DBD6" w14:textId="21D80069" w:rsidR="004B049D" w:rsidRPr="0035030C" w:rsidRDefault="00F62301" w:rsidP="004B049D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704366">
              <w:rPr>
                <w:rFonts w:asciiTheme="majorBidi" w:hAnsiTheme="majorBidi" w:cstheme="majorBidi"/>
                <w:sz w:val="30"/>
                <w:szCs w:val="30"/>
              </w:rPr>
              <w:t>9,042</w:t>
            </w:r>
          </w:p>
        </w:tc>
        <w:tc>
          <w:tcPr>
            <w:tcW w:w="239" w:type="dxa"/>
          </w:tcPr>
          <w:p w14:paraId="66889015" w14:textId="77777777" w:rsidR="004B049D" w:rsidRPr="0035030C" w:rsidRDefault="004B049D" w:rsidP="004B049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00C72B0" w14:textId="326F40EE" w:rsidR="004B049D" w:rsidRPr="0035030C" w:rsidRDefault="004B049D" w:rsidP="004B049D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366</w:t>
            </w:r>
          </w:p>
        </w:tc>
      </w:tr>
      <w:tr w:rsidR="004B049D" w:rsidRPr="0035030C" w14:paraId="3302AE34" w14:textId="77777777" w:rsidTr="001F0548">
        <w:tc>
          <w:tcPr>
            <w:tcW w:w="4137" w:type="dxa"/>
          </w:tcPr>
          <w:p w14:paraId="1507DB2F" w14:textId="5EC219C1" w:rsidR="004B049D" w:rsidRPr="0035030C" w:rsidRDefault="004B049D" w:rsidP="004B049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9704A67" w14:textId="6C6026D9" w:rsidR="004B049D" w:rsidRPr="0035030C" w:rsidRDefault="004B049D" w:rsidP="004B049D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3E33154" w14:textId="77777777" w:rsidR="004B049D" w:rsidRPr="0035030C" w:rsidRDefault="004B049D" w:rsidP="004B049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DE82A2D" w14:textId="5762E60A" w:rsidR="004B049D" w:rsidRPr="0035030C" w:rsidRDefault="004B049D" w:rsidP="004B049D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1EA6BED7" w14:textId="77777777" w:rsidR="004B049D" w:rsidRPr="0035030C" w:rsidRDefault="004B049D" w:rsidP="004B049D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DF4044F" w14:textId="04FEC434" w:rsidR="004B049D" w:rsidRPr="0035030C" w:rsidRDefault="004B049D" w:rsidP="004B049D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15565279" w14:textId="77777777" w:rsidR="004B049D" w:rsidRPr="0035030C" w:rsidRDefault="004B049D" w:rsidP="004B049D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BA6A488" w14:textId="0820012D" w:rsidR="004B049D" w:rsidRPr="0035030C" w:rsidRDefault="004B049D" w:rsidP="004B049D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049D" w:rsidRPr="0035030C" w14:paraId="6C3D4D1D" w14:textId="77777777" w:rsidTr="001F0548">
        <w:tc>
          <w:tcPr>
            <w:tcW w:w="4137" w:type="dxa"/>
          </w:tcPr>
          <w:p w14:paraId="1B8BA117" w14:textId="77777777" w:rsidR="004B049D" w:rsidRPr="0035030C" w:rsidRDefault="004B049D" w:rsidP="004B049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6AFB423" w14:textId="77777777" w:rsidR="004B049D" w:rsidRPr="0035030C" w:rsidRDefault="004B049D" w:rsidP="004B049D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D9E992E" w14:textId="77777777" w:rsidR="004B049D" w:rsidRPr="0035030C" w:rsidRDefault="004B049D" w:rsidP="004B049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86733DB" w14:textId="77777777" w:rsidR="004B049D" w:rsidRPr="0035030C" w:rsidRDefault="004B049D" w:rsidP="004B049D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6A3D3099" w14:textId="77777777" w:rsidR="004B049D" w:rsidRPr="0035030C" w:rsidRDefault="004B049D" w:rsidP="004B049D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87E47D5" w14:textId="77777777" w:rsidR="004B049D" w:rsidRPr="0035030C" w:rsidRDefault="004B049D" w:rsidP="004B049D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2F967F96" w14:textId="77777777" w:rsidR="004B049D" w:rsidRPr="0035030C" w:rsidRDefault="004B049D" w:rsidP="004B049D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BA962BA" w14:textId="77777777" w:rsidR="004B049D" w:rsidRPr="0035030C" w:rsidRDefault="004B049D" w:rsidP="004B049D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049D" w:rsidRPr="0035030C" w14:paraId="6F3A4670" w14:textId="77777777" w:rsidTr="001F0548">
        <w:tc>
          <w:tcPr>
            <w:tcW w:w="4137" w:type="dxa"/>
          </w:tcPr>
          <w:p w14:paraId="473E8F29" w14:textId="2081DB60" w:rsidR="004B049D" w:rsidRPr="0035030C" w:rsidRDefault="004B049D" w:rsidP="004B049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4606EE36" w14:textId="77777777" w:rsidR="004B049D" w:rsidRPr="0035030C" w:rsidRDefault="004B049D" w:rsidP="004B049D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2ED710D" w14:textId="77777777" w:rsidR="004B049D" w:rsidRPr="0035030C" w:rsidRDefault="004B049D" w:rsidP="004B049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A16B49F" w14:textId="77777777" w:rsidR="004B049D" w:rsidRPr="0035030C" w:rsidRDefault="004B049D" w:rsidP="004B049D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141C1ABF" w14:textId="77777777" w:rsidR="004B049D" w:rsidRPr="0035030C" w:rsidRDefault="004B049D" w:rsidP="004B049D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53AC2D8" w14:textId="77777777" w:rsidR="004B049D" w:rsidRPr="0035030C" w:rsidRDefault="004B049D" w:rsidP="004B049D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0A518774" w14:textId="77777777" w:rsidR="004B049D" w:rsidRPr="0035030C" w:rsidRDefault="004B049D" w:rsidP="004B049D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4C61C58" w14:textId="77777777" w:rsidR="004B049D" w:rsidRPr="0035030C" w:rsidRDefault="004B049D" w:rsidP="004B049D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B049D" w:rsidRPr="0035030C" w14:paraId="5098773B" w14:textId="77777777" w:rsidTr="00486DA2">
        <w:tc>
          <w:tcPr>
            <w:tcW w:w="4137" w:type="dxa"/>
          </w:tcPr>
          <w:p w14:paraId="2B27E45E" w14:textId="30C9B40A" w:rsidR="004B049D" w:rsidRPr="0035030C" w:rsidRDefault="004B049D" w:rsidP="004B049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3470AE7C" w14:textId="77777777" w:rsidR="004B049D" w:rsidRPr="0035030C" w:rsidRDefault="004B049D" w:rsidP="004B049D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1E297B2" w14:textId="77777777" w:rsidR="004B049D" w:rsidRPr="0035030C" w:rsidRDefault="004B049D" w:rsidP="004B049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4CE280E6" w14:textId="77777777" w:rsidR="004B049D" w:rsidRPr="0035030C" w:rsidRDefault="004B049D" w:rsidP="004B049D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2877CD59" w14:textId="77777777" w:rsidR="004B049D" w:rsidRPr="0035030C" w:rsidRDefault="004B049D" w:rsidP="004B049D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70DA85A" w14:textId="77777777" w:rsidR="004B049D" w:rsidRPr="0035030C" w:rsidRDefault="004B049D" w:rsidP="004B049D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02003015" w14:textId="77777777" w:rsidR="004B049D" w:rsidRPr="0035030C" w:rsidRDefault="004B049D" w:rsidP="004B049D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C414F9F" w14:textId="77777777" w:rsidR="004B049D" w:rsidRPr="0035030C" w:rsidRDefault="004B049D" w:rsidP="004B049D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B049D" w:rsidRPr="0035030C" w14:paraId="115510F1" w14:textId="77777777" w:rsidTr="00486DA2">
        <w:tc>
          <w:tcPr>
            <w:tcW w:w="4137" w:type="dxa"/>
          </w:tcPr>
          <w:p w14:paraId="0CE603D2" w14:textId="41C97044" w:rsidR="004B049D" w:rsidRPr="0035030C" w:rsidRDefault="004B049D" w:rsidP="004B049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  <w:shd w:val="clear" w:color="auto" w:fill="auto"/>
          </w:tcPr>
          <w:p w14:paraId="6F2D481F" w14:textId="71DC9919" w:rsidR="004B049D" w:rsidRPr="0035030C" w:rsidRDefault="00BB2A3F" w:rsidP="004B049D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196A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32,472</w:t>
            </w:r>
          </w:p>
        </w:tc>
        <w:tc>
          <w:tcPr>
            <w:tcW w:w="236" w:type="dxa"/>
          </w:tcPr>
          <w:p w14:paraId="3734B1A1" w14:textId="77777777" w:rsidR="004B049D" w:rsidRPr="0035030C" w:rsidRDefault="004B049D" w:rsidP="004B049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7B8F3FFB" w14:textId="6DE94CBE" w:rsidR="004B049D" w:rsidRPr="0035030C" w:rsidRDefault="004B049D" w:rsidP="004B049D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621</w:t>
            </w:r>
          </w:p>
        </w:tc>
        <w:tc>
          <w:tcPr>
            <w:tcW w:w="239" w:type="dxa"/>
          </w:tcPr>
          <w:p w14:paraId="41967FDD" w14:textId="77777777" w:rsidR="004B049D" w:rsidRPr="0035030C" w:rsidRDefault="004B049D" w:rsidP="004B049D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5B4088B" w14:textId="3CCC748C" w:rsidR="004B049D" w:rsidRPr="0035030C" w:rsidRDefault="00BB2A3F" w:rsidP="004B049D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96ACA">
              <w:rPr>
                <w:rFonts w:asciiTheme="majorBidi" w:hAnsiTheme="majorBidi" w:cstheme="majorBidi"/>
                <w:sz w:val="30"/>
                <w:szCs w:val="30"/>
              </w:rPr>
              <w:t>9,588</w:t>
            </w:r>
          </w:p>
        </w:tc>
        <w:tc>
          <w:tcPr>
            <w:tcW w:w="239" w:type="dxa"/>
          </w:tcPr>
          <w:p w14:paraId="26B88C5F" w14:textId="77777777" w:rsidR="004B049D" w:rsidRPr="0035030C" w:rsidRDefault="004B049D" w:rsidP="004B049D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0EDE41E" w14:textId="0CB64FBE" w:rsidR="004B049D" w:rsidRPr="0035030C" w:rsidRDefault="004B049D" w:rsidP="004B049D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005</w:t>
            </w:r>
          </w:p>
        </w:tc>
      </w:tr>
      <w:tr w:rsidR="004B049D" w:rsidRPr="0035030C" w14:paraId="7206B684" w14:textId="77777777" w:rsidTr="009944E1">
        <w:tc>
          <w:tcPr>
            <w:tcW w:w="4137" w:type="dxa"/>
          </w:tcPr>
          <w:p w14:paraId="09179C57" w14:textId="67E4B419" w:rsidR="004B049D" w:rsidRPr="0035030C" w:rsidRDefault="004B049D" w:rsidP="004B049D">
            <w:pPr>
              <w:tabs>
                <w:tab w:val="left" w:pos="27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9D57272" w14:textId="28B4F6AD" w:rsidR="004B049D" w:rsidRPr="0035030C" w:rsidRDefault="00BB2A3F" w:rsidP="004B049D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6,418</w:t>
            </w:r>
          </w:p>
        </w:tc>
        <w:tc>
          <w:tcPr>
            <w:tcW w:w="236" w:type="dxa"/>
          </w:tcPr>
          <w:p w14:paraId="3C946C23" w14:textId="77777777" w:rsidR="004B049D" w:rsidRPr="0035030C" w:rsidRDefault="004B049D" w:rsidP="004B049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250543B2" w14:textId="5C73DA44" w:rsidR="004B049D" w:rsidRPr="0035030C" w:rsidRDefault="004B049D" w:rsidP="004B049D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481</w:t>
            </w:r>
          </w:p>
        </w:tc>
        <w:tc>
          <w:tcPr>
            <w:tcW w:w="239" w:type="dxa"/>
          </w:tcPr>
          <w:p w14:paraId="5602DA5B" w14:textId="77777777" w:rsidR="004B049D" w:rsidRPr="0035030C" w:rsidRDefault="004B049D" w:rsidP="004B049D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467FB4F7" w14:textId="1A5ADED3" w:rsidR="004B049D" w:rsidRPr="0035030C" w:rsidRDefault="00BB2A3F" w:rsidP="004B049D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2C4E54C1" w14:textId="77777777" w:rsidR="004B049D" w:rsidRPr="0035030C" w:rsidRDefault="004B049D" w:rsidP="004B049D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54162E9A" w14:textId="1C10CC49" w:rsidR="004B049D" w:rsidRPr="004B049D" w:rsidRDefault="004B049D" w:rsidP="0098781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04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B049D" w:rsidRPr="0035030C" w14:paraId="72A454AC" w14:textId="77777777" w:rsidTr="00486DA2">
        <w:tc>
          <w:tcPr>
            <w:tcW w:w="4137" w:type="dxa"/>
          </w:tcPr>
          <w:p w14:paraId="0694C75D" w14:textId="5B4E5EB1" w:rsidR="004B049D" w:rsidRPr="0035030C" w:rsidRDefault="004B049D" w:rsidP="004B049D">
            <w:pPr>
              <w:tabs>
                <w:tab w:val="left" w:pos="27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4B0F35C" w14:textId="56F76485" w:rsidR="004B049D" w:rsidRPr="002F677C" w:rsidRDefault="00BB2A3F" w:rsidP="004B049D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</w:t>
            </w:r>
            <w:r w:rsidR="00196A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8,890</w:t>
            </w:r>
          </w:p>
        </w:tc>
        <w:tc>
          <w:tcPr>
            <w:tcW w:w="236" w:type="dxa"/>
          </w:tcPr>
          <w:p w14:paraId="6374C937" w14:textId="77777777" w:rsidR="004B049D" w:rsidRPr="0035030C" w:rsidRDefault="004B049D" w:rsidP="004B049D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258370C" w14:textId="22859670" w:rsidR="004B049D" w:rsidRPr="0035030C" w:rsidRDefault="004B049D" w:rsidP="004B049D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102</w:t>
            </w:r>
          </w:p>
        </w:tc>
        <w:tc>
          <w:tcPr>
            <w:tcW w:w="239" w:type="dxa"/>
          </w:tcPr>
          <w:p w14:paraId="5D4488B2" w14:textId="77777777" w:rsidR="004B049D" w:rsidRPr="0035030C" w:rsidRDefault="004B049D" w:rsidP="004B049D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93CFD7E" w14:textId="5A4D3227" w:rsidR="004B049D" w:rsidRPr="002F677C" w:rsidRDefault="002D1FC1" w:rsidP="004B049D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196A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9,588</w:t>
            </w:r>
          </w:p>
        </w:tc>
        <w:tc>
          <w:tcPr>
            <w:tcW w:w="239" w:type="dxa"/>
          </w:tcPr>
          <w:p w14:paraId="23D582AC" w14:textId="77777777" w:rsidR="004B049D" w:rsidRPr="0035030C" w:rsidRDefault="004B049D" w:rsidP="004B049D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02C74A" w14:textId="18A20CFE" w:rsidR="004B049D" w:rsidRPr="0035030C" w:rsidRDefault="004B049D" w:rsidP="004B049D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005</w:t>
            </w:r>
          </w:p>
        </w:tc>
      </w:tr>
    </w:tbl>
    <w:p w14:paraId="158E3143" w14:textId="77777777" w:rsidR="009F65A6" w:rsidRPr="00FF36F3" w:rsidRDefault="009F65A6" w:rsidP="009F65A6">
      <w:pPr>
        <w:spacing w:line="240" w:lineRule="auto"/>
        <w:ind w:left="540" w:right="-25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36"/>
        <w:gridCol w:w="1065"/>
        <w:gridCol w:w="236"/>
        <w:gridCol w:w="1073"/>
        <w:gridCol w:w="236"/>
        <w:gridCol w:w="1114"/>
      </w:tblGrid>
      <w:tr w:rsidR="00103808" w:rsidRPr="0035030C" w14:paraId="1070A424" w14:textId="77777777" w:rsidTr="00C235B0">
        <w:trPr>
          <w:tblHeader/>
        </w:trPr>
        <w:tc>
          <w:tcPr>
            <w:tcW w:w="4140" w:type="dxa"/>
          </w:tcPr>
          <w:p w14:paraId="535FA257" w14:textId="44E64105" w:rsidR="00103808" w:rsidRPr="006866CD" w:rsidRDefault="006866CD" w:rsidP="001F05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866C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381" w:type="dxa"/>
            <w:gridSpan w:val="3"/>
          </w:tcPr>
          <w:p w14:paraId="16E3CB3C" w14:textId="77777777" w:rsidR="00103808" w:rsidRPr="0035030C" w:rsidRDefault="00103808" w:rsidP="001F054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BF8784A" w14:textId="77777777" w:rsidR="00103808" w:rsidRPr="0035030C" w:rsidRDefault="00103808" w:rsidP="001F05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3" w:type="dxa"/>
            <w:gridSpan w:val="3"/>
          </w:tcPr>
          <w:p w14:paraId="462B9143" w14:textId="77777777" w:rsidR="00103808" w:rsidRPr="0035030C" w:rsidRDefault="00103808" w:rsidP="001F054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049D" w:rsidRPr="0035030C" w14:paraId="6621A911" w14:textId="77777777" w:rsidTr="00C235B0">
        <w:trPr>
          <w:tblHeader/>
        </w:trPr>
        <w:tc>
          <w:tcPr>
            <w:tcW w:w="4140" w:type="dxa"/>
          </w:tcPr>
          <w:p w14:paraId="2ADA2269" w14:textId="2636B083" w:rsidR="004B049D" w:rsidRPr="006866CD" w:rsidRDefault="004B049D" w:rsidP="004B049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866C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810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6866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6866C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080" w:type="dxa"/>
          </w:tcPr>
          <w:p w14:paraId="0D66D995" w14:textId="27B01855" w:rsidR="004B049D" w:rsidRPr="0035030C" w:rsidRDefault="004B049D" w:rsidP="004B049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3DB5EEE3" w14:textId="77777777" w:rsidR="004B049D" w:rsidRPr="0035030C" w:rsidRDefault="004B049D" w:rsidP="004B049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079A586E" w14:textId="52E39851" w:rsidR="004B049D" w:rsidRPr="0035030C" w:rsidRDefault="004B049D" w:rsidP="004B049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14:paraId="473F1EE5" w14:textId="77777777" w:rsidR="004B049D" w:rsidRPr="0035030C" w:rsidRDefault="004B049D" w:rsidP="004B049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</w:tcPr>
          <w:p w14:paraId="5B91141A" w14:textId="5B76E5BB" w:rsidR="004B049D" w:rsidRPr="0035030C" w:rsidRDefault="004B049D" w:rsidP="004B049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67BD0C46" w14:textId="77777777" w:rsidR="004B049D" w:rsidRPr="0035030C" w:rsidRDefault="004B049D" w:rsidP="004B049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A8CC9AC" w14:textId="7BA257F2" w:rsidR="004B049D" w:rsidRPr="0035030C" w:rsidRDefault="004B049D" w:rsidP="004B049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4B049D" w:rsidRPr="0035030C" w14:paraId="6A4EF85B" w14:textId="77777777" w:rsidTr="00C235B0">
        <w:trPr>
          <w:tblHeader/>
        </w:trPr>
        <w:tc>
          <w:tcPr>
            <w:tcW w:w="4140" w:type="dxa"/>
          </w:tcPr>
          <w:p w14:paraId="345FEC5C" w14:textId="77777777" w:rsidR="004B049D" w:rsidRPr="0035030C" w:rsidRDefault="004B049D" w:rsidP="004B049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5EFB5093" w14:textId="77777777" w:rsidR="004B049D" w:rsidRPr="0035030C" w:rsidRDefault="004B049D" w:rsidP="004B049D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B049D" w:rsidRPr="0035030C" w14:paraId="4E352AEE" w14:textId="77777777" w:rsidTr="00C235B0">
        <w:tc>
          <w:tcPr>
            <w:tcW w:w="4140" w:type="dxa"/>
          </w:tcPr>
          <w:p w14:paraId="00E01EDB" w14:textId="771BE6C6" w:rsidR="004B049D" w:rsidRPr="0035030C" w:rsidRDefault="004B049D" w:rsidP="004B049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310C5874" w14:textId="6A7F57CD" w:rsidR="004B049D" w:rsidRPr="0035030C" w:rsidRDefault="004B049D" w:rsidP="004B049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AA2A04" w14:textId="77777777" w:rsidR="004B049D" w:rsidRPr="0035030C" w:rsidRDefault="004B049D" w:rsidP="004B049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381AB28F" w14:textId="77777777" w:rsidR="004B049D" w:rsidRPr="0035030C" w:rsidRDefault="004B049D" w:rsidP="004B049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340E4AC" w14:textId="77777777" w:rsidR="004B049D" w:rsidRPr="0035030C" w:rsidRDefault="004B049D" w:rsidP="004B049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1B919AB0" w14:textId="77777777" w:rsidR="004B049D" w:rsidRPr="0035030C" w:rsidRDefault="004B049D" w:rsidP="004B049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E823AF" w14:textId="77777777" w:rsidR="004B049D" w:rsidRPr="0035030C" w:rsidRDefault="004B049D" w:rsidP="004B049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3ADD0EE" w14:textId="77777777" w:rsidR="004B049D" w:rsidRPr="0035030C" w:rsidRDefault="004B049D" w:rsidP="004B049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049D" w:rsidRPr="0035030C" w14:paraId="59A147F7" w14:textId="77777777" w:rsidTr="00C235B0">
        <w:tc>
          <w:tcPr>
            <w:tcW w:w="4140" w:type="dxa"/>
          </w:tcPr>
          <w:p w14:paraId="3A9899DB" w14:textId="5B774727" w:rsidR="004B049D" w:rsidRPr="0035030C" w:rsidRDefault="004B049D" w:rsidP="004B049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B5329FF" w14:textId="00002694" w:rsidR="004B049D" w:rsidRPr="0035030C" w:rsidRDefault="004B049D" w:rsidP="004B049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7EE166" w14:textId="77777777" w:rsidR="004B049D" w:rsidRPr="0035030C" w:rsidRDefault="004B049D" w:rsidP="004B049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6E99BDA6" w14:textId="77777777" w:rsidR="004B049D" w:rsidRPr="0035030C" w:rsidRDefault="004B049D" w:rsidP="004B049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0D80F8" w14:textId="77777777" w:rsidR="004B049D" w:rsidRPr="0035030C" w:rsidRDefault="004B049D" w:rsidP="004B049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701960B7" w14:textId="77777777" w:rsidR="004B049D" w:rsidRPr="0035030C" w:rsidRDefault="004B049D" w:rsidP="004B049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A03648" w14:textId="77777777" w:rsidR="004B049D" w:rsidRPr="0035030C" w:rsidRDefault="004B049D" w:rsidP="004B049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54F2DEA" w14:textId="77777777" w:rsidR="004B049D" w:rsidRPr="0035030C" w:rsidRDefault="004B049D" w:rsidP="004B049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049D" w:rsidRPr="0035030C" w14:paraId="6F2A69FE" w14:textId="77777777" w:rsidTr="00C235B0">
        <w:tc>
          <w:tcPr>
            <w:tcW w:w="4140" w:type="dxa"/>
          </w:tcPr>
          <w:p w14:paraId="68BCB896" w14:textId="77777777" w:rsidR="004B049D" w:rsidRPr="0035030C" w:rsidRDefault="004B049D" w:rsidP="004B049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080" w:type="dxa"/>
            <w:shd w:val="clear" w:color="auto" w:fill="auto"/>
          </w:tcPr>
          <w:p w14:paraId="2B024150" w14:textId="1C04C806" w:rsidR="004B049D" w:rsidRPr="0035030C" w:rsidRDefault="002E2383" w:rsidP="004B049D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0906658" w14:textId="77777777" w:rsidR="004B049D" w:rsidRPr="0035030C" w:rsidRDefault="004B049D" w:rsidP="004B049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0EB2EE00" w14:textId="6F7FD44F" w:rsidR="004B049D" w:rsidRPr="004B049D" w:rsidRDefault="004B049D" w:rsidP="0098781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04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1613A0A" w14:textId="77777777" w:rsidR="004B049D" w:rsidRPr="0035030C" w:rsidRDefault="004B049D" w:rsidP="004B049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09FC426A" w14:textId="6F3A4F24" w:rsidR="004B049D" w:rsidRPr="0035030C" w:rsidRDefault="002E2383" w:rsidP="004B049D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427,707</w:t>
            </w:r>
          </w:p>
        </w:tc>
        <w:tc>
          <w:tcPr>
            <w:tcW w:w="236" w:type="dxa"/>
          </w:tcPr>
          <w:p w14:paraId="2D8C9981" w14:textId="77777777" w:rsidR="004B049D" w:rsidRPr="0035030C" w:rsidRDefault="004B049D" w:rsidP="004B049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5E9A34D" w14:textId="5F513DD5" w:rsidR="004B049D" w:rsidRPr="0035030C" w:rsidRDefault="004B049D" w:rsidP="004B049D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084</w:t>
            </w:r>
          </w:p>
        </w:tc>
      </w:tr>
      <w:tr w:rsidR="004B049D" w:rsidRPr="0035030C" w14:paraId="1AF04D06" w14:textId="77777777" w:rsidTr="00C235B0">
        <w:tc>
          <w:tcPr>
            <w:tcW w:w="4140" w:type="dxa"/>
            <w:vAlign w:val="bottom"/>
          </w:tcPr>
          <w:p w14:paraId="4931337D" w14:textId="77777777" w:rsidR="004B049D" w:rsidRPr="0035030C" w:rsidRDefault="004B049D" w:rsidP="004B049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7F912E87" w14:textId="7E7A6073" w:rsidR="004B049D" w:rsidRPr="0035030C" w:rsidRDefault="002E2383" w:rsidP="004B049D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FB2F55D" w14:textId="77777777" w:rsidR="004B049D" w:rsidRPr="0035030C" w:rsidRDefault="004B049D" w:rsidP="004B049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0F7BE899" w14:textId="39CF222F" w:rsidR="004B049D" w:rsidRPr="004B049D" w:rsidRDefault="004B049D" w:rsidP="0098781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04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F96FA25" w14:textId="77777777" w:rsidR="004B049D" w:rsidRPr="0035030C" w:rsidRDefault="004B049D" w:rsidP="004B049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7E0718A2" w14:textId="0BA6BC12" w:rsidR="004B049D" w:rsidRPr="0035030C" w:rsidRDefault="002E2383" w:rsidP="004B049D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4,512</w:t>
            </w:r>
          </w:p>
        </w:tc>
        <w:tc>
          <w:tcPr>
            <w:tcW w:w="236" w:type="dxa"/>
          </w:tcPr>
          <w:p w14:paraId="7148EBB8" w14:textId="77777777" w:rsidR="004B049D" w:rsidRPr="0035030C" w:rsidRDefault="004B049D" w:rsidP="004B049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587EF34" w14:textId="77765D53" w:rsidR="004B049D" w:rsidRPr="0035030C" w:rsidRDefault="004B049D" w:rsidP="004B049D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459</w:t>
            </w:r>
          </w:p>
        </w:tc>
      </w:tr>
      <w:tr w:rsidR="004B049D" w:rsidRPr="0035030C" w14:paraId="70E8B24B" w14:textId="77777777" w:rsidTr="00C235B0">
        <w:tc>
          <w:tcPr>
            <w:tcW w:w="4140" w:type="dxa"/>
            <w:vAlign w:val="bottom"/>
          </w:tcPr>
          <w:p w14:paraId="0FC79C53" w14:textId="77777777" w:rsidR="004B049D" w:rsidRPr="0035030C" w:rsidRDefault="004B049D" w:rsidP="004B049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080" w:type="dxa"/>
            <w:shd w:val="clear" w:color="auto" w:fill="auto"/>
          </w:tcPr>
          <w:p w14:paraId="77C4D804" w14:textId="37D3068D" w:rsidR="004B049D" w:rsidRPr="0035030C" w:rsidRDefault="002E2383" w:rsidP="004B049D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5A016AD" w14:textId="77777777" w:rsidR="004B049D" w:rsidRPr="0035030C" w:rsidRDefault="004B049D" w:rsidP="004B049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7992C32F" w14:textId="10B02332" w:rsidR="004B049D" w:rsidRPr="004B049D" w:rsidRDefault="004B049D" w:rsidP="0098781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04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E56E833" w14:textId="77777777" w:rsidR="004B049D" w:rsidRPr="0035030C" w:rsidRDefault="004B049D" w:rsidP="004B049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3716A566" w14:textId="659B1883" w:rsidR="004B049D" w:rsidRPr="0035030C" w:rsidRDefault="008E021C" w:rsidP="004B049D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457,988</w:t>
            </w:r>
          </w:p>
        </w:tc>
        <w:tc>
          <w:tcPr>
            <w:tcW w:w="236" w:type="dxa"/>
          </w:tcPr>
          <w:p w14:paraId="7AD40EB8" w14:textId="77777777" w:rsidR="004B049D" w:rsidRPr="0035030C" w:rsidRDefault="004B049D" w:rsidP="004B049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445B2CA" w14:textId="4CC3BC0B" w:rsidR="004B049D" w:rsidRPr="0035030C" w:rsidRDefault="004B049D" w:rsidP="004B049D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486</w:t>
            </w:r>
          </w:p>
        </w:tc>
      </w:tr>
      <w:tr w:rsidR="004B049D" w:rsidRPr="0035030C" w14:paraId="725BDB66" w14:textId="77777777" w:rsidTr="00C235B0">
        <w:tc>
          <w:tcPr>
            <w:tcW w:w="4140" w:type="dxa"/>
            <w:vAlign w:val="bottom"/>
          </w:tcPr>
          <w:p w14:paraId="2A0CC8F4" w14:textId="64EA40A6" w:rsidR="004B049D" w:rsidRPr="0035030C" w:rsidRDefault="004B049D" w:rsidP="004B049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ซิลิกอน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โพลีน จำกัด</w:t>
            </w:r>
          </w:p>
        </w:tc>
        <w:tc>
          <w:tcPr>
            <w:tcW w:w="1080" w:type="dxa"/>
            <w:shd w:val="clear" w:color="auto" w:fill="auto"/>
          </w:tcPr>
          <w:p w14:paraId="47860D16" w14:textId="35AF22EB" w:rsidR="004B049D" w:rsidRPr="0035030C" w:rsidRDefault="002E2383" w:rsidP="004B049D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CB0D3AA" w14:textId="77777777" w:rsidR="004B049D" w:rsidRPr="0035030C" w:rsidRDefault="004B049D" w:rsidP="004B049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26B51652" w14:textId="31F20C9B" w:rsidR="004B049D" w:rsidRPr="004B049D" w:rsidRDefault="004B049D" w:rsidP="0098781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04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C26217B" w14:textId="77777777" w:rsidR="004B049D" w:rsidRPr="0035030C" w:rsidRDefault="004B049D" w:rsidP="004B049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2DDF2F6C" w14:textId="72C56DE5" w:rsidR="004B049D" w:rsidRPr="0035030C" w:rsidRDefault="008E021C" w:rsidP="008E021C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462,397</w:t>
            </w:r>
          </w:p>
        </w:tc>
        <w:tc>
          <w:tcPr>
            <w:tcW w:w="236" w:type="dxa"/>
          </w:tcPr>
          <w:p w14:paraId="662AFD80" w14:textId="77777777" w:rsidR="004B049D" w:rsidRPr="0035030C" w:rsidRDefault="004B049D" w:rsidP="004B049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A4C0B57" w14:textId="20F3CBDB" w:rsidR="004B049D" w:rsidRPr="004B049D" w:rsidRDefault="004B049D" w:rsidP="0098781C">
            <w:pPr>
              <w:tabs>
                <w:tab w:val="decimal" w:pos="-78"/>
              </w:tabs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04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B049D" w:rsidRPr="0035030C" w14:paraId="4966EB8B" w14:textId="77777777" w:rsidTr="00C235B0">
        <w:tc>
          <w:tcPr>
            <w:tcW w:w="4140" w:type="dxa"/>
            <w:vAlign w:val="bottom"/>
          </w:tcPr>
          <w:p w14:paraId="48FCCD3E" w14:textId="77777777" w:rsidR="004B049D" w:rsidRPr="0035030C" w:rsidRDefault="004B049D" w:rsidP="004B049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  <w:shd w:val="clear" w:color="auto" w:fill="auto"/>
          </w:tcPr>
          <w:p w14:paraId="255AA0A9" w14:textId="1ADB6717" w:rsidR="004B049D" w:rsidRPr="0035030C" w:rsidRDefault="002E2383" w:rsidP="004B049D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0D244C5" w14:textId="77777777" w:rsidR="004B049D" w:rsidRPr="0035030C" w:rsidRDefault="004B049D" w:rsidP="004B049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3DA4F715" w14:textId="2CE577D2" w:rsidR="004B049D" w:rsidRPr="004B049D" w:rsidRDefault="004B049D" w:rsidP="0098781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04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CA7BF56" w14:textId="77777777" w:rsidR="004B049D" w:rsidRPr="0035030C" w:rsidRDefault="004B049D" w:rsidP="004B049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4A6436DC" w14:textId="2C6CEF4C" w:rsidR="004B049D" w:rsidRPr="0035030C" w:rsidRDefault="008E021C" w:rsidP="004B049D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</w:t>
            </w:r>
          </w:p>
        </w:tc>
        <w:tc>
          <w:tcPr>
            <w:tcW w:w="236" w:type="dxa"/>
          </w:tcPr>
          <w:p w14:paraId="01997011" w14:textId="77777777" w:rsidR="004B049D" w:rsidRPr="0035030C" w:rsidRDefault="004B049D" w:rsidP="004B049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66CDCFE" w14:textId="126487FB" w:rsidR="004B049D" w:rsidRPr="0035030C" w:rsidRDefault="004B049D" w:rsidP="004B049D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255</w:t>
            </w:r>
          </w:p>
        </w:tc>
      </w:tr>
      <w:tr w:rsidR="004B049D" w:rsidRPr="0035030C" w14:paraId="2242AB78" w14:textId="77777777" w:rsidTr="00C235B0">
        <w:tc>
          <w:tcPr>
            <w:tcW w:w="4140" w:type="dxa"/>
            <w:vAlign w:val="bottom"/>
          </w:tcPr>
          <w:p w14:paraId="0C670ED6" w14:textId="77777777" w:rsidR="004B049D" w:rsidRPr="0035030C" w:rsidRDefault="004B049D" w:rsidP="004B049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พาณิชย์ จำกัด</w:t>
            </w:r>
          </w:p>
        </w:tc>
        <w:tc>
          <w:tcPr>
            <w:tcW w:w="1080" w:type="dxa"/>
            <w:shd w:val="clear" w:color="auto" w:fill="auto"/>
          </w:tcPr>
          <w:p w14:paraId="68B0EB53" w14:textId="6E0EAF66" w:rsidR="004B049D" w:rsidRPr="0035030C" w:rsidRDefault="002E2383" w:rsidP="004B049D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640C935" w14:textId="77777777" w:rsidR="004B049D" w:rsidRPr="0035030C" w:rsidRDefault="004B049D" w:rsidP="004B049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5E73F255" w14:textId="7B9D135D" w:rsidR="004B049D" w:rsidRPr="004B049D" w:rsidRDefault="004B049D" w:rsidP="0098781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04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1249F4A" w14:textId="77777777" w:rsidR="004B049D" w:rsidRPr="0035030C" w:rsidRDefault="004B049D" w:rsidP="004B049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14FFAFC1" w14:textId="0147DB77" w:rsidR="004B049D" w:rsidRPr="0035030C" w:rsidRDefault="008E021C" w:rsidP="004B049D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3,146</w:t>
            </w:r>
          </w:p>
        </w:tc>
        <w:tc>
          <w:tcPr>
            <w:tcW w:w="236" w:type="dxa"/>
          </w:tcPr>
          <w:p w14:paraId="300638BC" w14:textId="77777777" w:rsidR="004B049D" w:rsidRPr="0035030C" w:rsidRDefault="004B049D" w:rsidP="004B049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9BB51EB" w14:textId="57D1BDF3" w:rsidR="004B049D" w:rsidRPr="0035030C" w:rsidRDefault="004B049D" w:rsidP="004B049D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280</w:t>
            </w:r>
          </w:p>
        </w:tc>
      </w:tr>
      <w:tr w:rsidR="004B049D" w:rsidRPr="0035030C" w14:paraId="2AC12A81" w14:textId="77777777" w:rsidTr="00C235B0">
        <w:tc>
          <w:tcPr>
            <w:tcW w:w="4140" w:type="dxa"/>
          </w:tcPr>
          <w:p w14:paraId="72B8E140" w14:textId="77777777" w:rsidR="004B049D" w:rsidRPr="0035030C" w:rsidRDefault="004B049D" w:rsidP="004B049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080" w:type="dxa"/>
            <w:shd w:val="clear" w:color="auto" w:fill="auto"/>
          </w:tcPr>
          <w:p w14:paraId="39A6391B" w14:textId="446BD849" w:rsidR="004B049D" w:rsidRPr="0035030C" w:rsidRDefault="002E2383" w:rsidP="004B049D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8E9872B" w14:textId="77777777" w:rsidR="004B049D" w:rsidRPr="0035030C" w:rsidRDefault="004B049D" w:rsidP="004B049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71F34599" w14:textId="22891F6C" w:rsidR="004B049D" w:rsidRPr="004B049D" w:rsidRDefault="004B049D" w:rsidP="0098781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04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CC1FBA4" w14:textId="77777777" w:rsidR="004B049D" w:rsidRPr="0035030C" w:rsidRDefault="004B049D" w:rsidP="004B049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58DF7C32" w14:textId="3330A3ED" w:rsidR="004B049D" w:rsidRPr="0035030C" w:rsidRDefault="00E11C17" w:rsidP="004B049D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175</w:t>
            </w:r>
          </w:p>
        </w:tc>
        <w:tc>
          <w:tcPr>
            <w:tcW w:w="236" w:type="dxa"/>
          </w:tcPr>
          <w:p w14:paraId="10AC7E28" w14:textId="77777777" w:rsidR="004B049D" w:rsidRPr="0035030C" w:rsidRDefault="004B049D" w:rsidP="004B049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4707EE7" w14:textId="1ED4A094" w:rsidR="004B049D" w:rsidRPr="0035030C" w:rsidRDefault="004B049D" w:rsidP="004B049D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</w:t>
            </w:r>
          </w:p>
        </w:tc>
      </w:tr>
      <w:tr w:rsidR="005541FB" w:rsidRPr="0035030C" w14:paraId="25B0E23A" w14:textId="77777777" w:rsidTr="00C235B0">
        <w:tc>
          <w:tcPr>
            <w:tcW w:w="4140" w:type="dxa"/>
          </w:tcPr>
          <w:p w14:paraId="7C5A547D" w14:textId="33329867" w:rsidR="005541FB" w:rsidRPr="00E61E79" w:rsidRDefault="005541FB" w:rsidP="004B049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1E7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1080" w:type="dxa"/>
          </w:tcPr>
          <w:p w14:paraId="30683220" w14:textId="6DDFA125" w:rsidR="005541FB" w:rsidRPr="00E61E79" w:rsidRDefault="00E61E79" w:rsidP="00E61E7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857D310" w14:textId="77777777" w:rsidR="005541FB" w:rsidRPr="0035030C" w:rsidRDefault="005541FB" w:rsidP="004B049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4C48D3B2" w14:textId="3736063F" w:rsidR="005541FB" w:rsidRPr="0035030C" w:rsidRDefault="00E61E79" w:rsidP="00E61E79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0EE2710" w14:textId="77777777" w:rsidR="005541FB" w:rsidRPr="0035030C" w:rsidRDefault="005541FB" w:rsidP="004B049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6B5D4AA8" w14:textId="50F9322B" w:rsidR="005541FB" w:rsidRPr="0035030C" w:rsidRDefault="00B04640" w:rsidP="004B049D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4,470</w:t>
            </w:r>
          </w:p>
        </w:tc>
        <w:tc>
          <w:tcPr>
            <w:tcW w:w="236" w:type="dxa"/>
          </w:tcPr>
          <w:p w14:paraId="7505F18F" w14:textId="77777777" w:rsidR="005541FB" w:rsidRPr="0035030C" w:rsidRDefault="005541FB" w:rsidP="004B049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010F5C3" w14:textId="03067610" w:rsidR="005541FB" w:rsidRPr="0035030C" w:rsidRDefault="00B04640" w:rsidP="00B04640">
            <w:pPr>
              <w:tabs>
                <w:tab w:val="decimal" w:pos="-78"/>
              </w:tabs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B049D" w:rsidRPr="0035030C" w14:paraId="76554617" w14:textId="77777777" w:rsidTr="00C235B0">
        <w:tc>
          <w:tcPr>
            <w:tcW w:w="4140" w:type="dxa"/>
          </w:tcPr>
          <w:p w14:paraId="4F884E62" w14:textId="77777777" w:rsidR="004B049D" w:rsidRPr="0035030C" w:rsidRDefault="004B049D" w:rsidP="004B049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3B33F64B" w14:textId="77777777" w:rsidR="004B049D" w:rsidRPr="0035030C" w:rsidRDefault="004B049D" w:rsidP="004B049D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37C7C47" w14:textId="77777777" w:rsidR="004B049D" w:rsidRPr="0035030C" w:rsidRDefault="004B049D" w:rsidP="004B049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69B8923F" w14:textId="77777777" w:rsidR="004B049D" w:rsidRPr="0035030C" w:rsidRDefault="004B049D" w:rsidP="004B049D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8CF6EA6" w14:textId="77777777" w:rsidR="004B049D" w:rsidRPr="0035030C" w:rsidRDefault="004B049D" w:rsidP="004B049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78D4C87E" w14:textId="77777777" w:rsidR="004B049D" w:rsidRPr="0035030C" w:rsidRDefault="004B049D" w:rsidP="004B049D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1C8316" w14:textId="77777777" w:rsidR="004B049D" w:rsidRPr="0035030C" w:rsidRDefault="004B049D" w:rsidP="004B049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EDD9977" w14:textId="77777777" w:rsidR="004B049D" w:rsidRPr="0035030C" w:rsidRDefault="004B049D" w:rsidP="004B049D">
            <w:pPr>
              <w:tabs>
                <w:tab w:val="decimal" w:pos="8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049D" w:rsidRPr="0035030C" w14:paraId="25AF7F4D" w14:textId="77777777" w:rsidTr="00C235B0">
        <w:tc>
          <w:tcPr>
            <w:tcW w:w="4140" w:type="dxa"/>
            <w:vAlign w:val="bottom"/>
          </w:tcPr>
          <w:p w14:paraId="406ED4B8" w14:textId="77777777" w:rsidR="004B049D" w:rsidRPr="0035030C" w:rsidRDefault="004B049D" w:rsidP="004B049D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 xml:space="preserve">บริษัท </w:t>
            </w:r>
            <w:r w:rsidRPr="0035030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บางกอกสหประกันชีวิต จำกัด (มหาชน)</w:t>
            </w:r>
          </w:p>
        </w:tc>
        <w:tc>
          <w:tcPr>
            <w:tcW w:w="1080" w:type="dxa"/>
            <w:shd w:val="clear" w:color="auto" w:fill="auto"/>
          </w:tcPr>
          <w:p w14:paraId="76E37420" w14:textId="6C0D89B2" w:rsidR="004B049D" w:rsidRPr="0035030C" w:rsidRDefault="00E11C17" w:rsidP="004B049D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0EEAF54D" w14:textId="77777777" w:rsidR="004B049D" w:rsidRPr="0035030C" w:rsidRDefault="004B049D" w:rsidP="004B049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66D1403F" w14:textId="3BD5053A" w:rsidR="004B049D" w:rsidRPr="004B049D" w:rsidRDefault="004B049D" w:rsidP="004B049D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14:paraId="049A9059" w14:textId="77777777" w:rsidR="004B049D" w:rsidRPr="0035030C" w:rsidRDefault="004B049D" w:rsidP="004B049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38A0698B" w14:textId="21E5A5E0" w:rsidR="004B049D" w:rsidRPr="0035030C" w:rsidRDefault="00E11C17" w:rsidP="004B049D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CFDD0B6" w14:textId="77777777" w:rsidR="004B049D" w:rsidRPr="0035030C" w:rsidRDefault="004B049D" w:rsidP="004B049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03CC071" w14:textId="32DA9D77" w:rsidR="004B049D" w:rsidRPr="004B049D" w:rsidRDefault="004B049D" w:rsidP="0098781C">
            <w:pPr>
              <w:tabs>
                <w:tab w:val="decimal" w:pos="-78"/>
              </w:tabs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04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B049D" w:rsidRPr="0035030C" w14:paraId="31014F27" w14:textId="77777777" w:rsidTr="00C235B0">
        <w:tc>
          <w:tcPr>
            <w:tcW w:w="4140" w:type="dxa"/>
          </w:tcPr>
          <w:p w14:paraId="58B3750D" w14:textId="77777777" w:rsidR="004B049D" w:rsidRPr="0035030C" w:rsidRDefault="004B049D" w:rsidP="004B049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อุตสาหกรรม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สหธัญพืช จำกัด</w:t>
            </w:r>
          </w:p>
        </w:tc>
        <w:tc>
          <w:tcPr>
            <w:tcW w:w="1080" w:type="dxa"/>
            <w:shd w:val="clear" w:color="auto" w:fill="auto"/>
          </w:tcPr>
          <w:p w14:paraId="779E69E2" w14:textId="6541A1B6" w:rsidR="004B049D" w:rsidRPr="0035030C" w:rsidRDefault="00E11C17" w:rsidP="004B049D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236" w:type="dxa"/>
          </w:tcPr>
          <w:p w14:paraId="1350EE1A" w14:textId="77777777" w:rsidR="004B049D" w:rsidRPr="0035030C" w:rsidRDefault="004B049D" w:rsidP="004B049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22CB1D9C" w14:textId="1B435B62" w:rsidR="004B049D" w:rsidRPr="0035030C" w:rsidRDefault="004B049D" w:rsidP="004B049D">
            <w:pPr>
              <w:tabs>
                <w:tab w:val="decimal" w:pos="85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</w:t>
            </w:r>
          </w:p>
        </w:tc>
        <w:tc>
          <w:tcPr>
            <w:tcW w:w="236" w:type="dxa"/>
          </w:tcPr>
          <w:p w14:paraId="653BAC0E" w14:textId="77777777" w:rsidR="004B049D" w:rsidRPr="0035030C" w:rsidRDefault="004B049D" w:rsidP="004B049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3D4492BE" w14:textId="625259C0" w:rsidR="004B049D" w:rsidRPr="0035030C" w:rsidRDefault="00E11C17" w:rsidP="004B049D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0ABE4DF5" w14:textId="77777777" w:rsidR="004B049D" w:rsidRPr="0035030C" w:rsidRDefault="004B049D" w:rsidP="004B049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1C155B1" w14:textId="770E5B1E" w:rsidR="004B049D" w:rsidRPr="0035030C" w:rsidRDefault="004B049D" w:rsidP="004B049D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</w:p>
        </w:tc>
      </w:tr>
      <w:tr w:rsidR="005541FB" w:rsidRPr="0035030C" w14:paraId="6AEEBE29" w14:textId="77777777" w:rsidTr="00C235B0">
        <w:tc>
          <w:tcPr>
            <w:tcW w:w="4140" w:type="dxa"/>
          </w:tcPr>
          <w:p w14:paraId="3539211B" w14:textId="7DB7EAB0" w:rsidR="005541FB" w:rsidRPr="0093073C" w:rsidRDefault="00103023" w:rsidP="004B049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073C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="0093073C" w:rsidRPr="0093073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ไทยพลาสติกฟิล์ม จำกัด</w:t>
            </w:r>
          </w:p>
        </w:tc>
        <w:tc>
          <w:tcPr>
            <w:tcW w:w="1080" w:type="dxa"/>
            <w:shd w:val="clear" w:color="auto" w:fill="auto"/>
          </w:tcPr>
          <w:p w14:paraId="6BB7CD24" w14:textId="5134AB8C" w:rsidR="005541FB" w:rsidRPr="0093073C" w:rsidRDefault="0093073C" w:rsidP="004B049D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10,818</w:t>
            </w:r>
          </w:p>
        </w:tc>
        <w:tc>
          <w:tcPr>
            <w:tcW w:w="236" w:type="dxa"/>
          </w:tcPr>
          <w:p w14:paraId="0545DC99" w14:textId="77777777" w:rsidR="005541FB" w:rsidRPr="0035030C" w:rsidRDefault="005541FB" w:rsidP="004B049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642C94D9" w14:textId="6CA607DA" w:rsidR="005541FB" w:rsidRPr="0035030C" w:rsidRDefault="0093073C" w:rsidP="0093073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D573CAC" w14:textId="77777777" w:rsidR="005541FB" w:rsidRPr="0035030C" w:rsidRDefault="005541FB" w:rsidP="004B049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36BF6548" w14:textId="5B139903" w:rsidR="005541FB" w:rsidRPr="0035030C" w:rsidRDefault="0090741F" w:rsidP="004B049D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10,818</w:t>
            </w:r>
          </w:p>
        </w:tc>
        <w:tc>
          <w:tcPr>
            <w:tcW w:w="236" w:type="dxa"/>
          </w:tcPr>
          <w:p w14:paraId="679D49FB" w14:textId="77777777" w:rsidR="005541FB" w:rsidRPr="0035030C" w:rsidRDefault="005541FB" w:rsidP="004B049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82BFF52" w14:textId="19E1EAEC" w:rsidR="005541FB" w:rsidRPr="0035030C" w:rsidRDefault="0090741F" w:rsidP="0090741F">
            <w:pPr>
              <w:tabs>
                <w:tab w:val="decimal" w:pos="-78"/>
              </w:tabs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541FB" w:rsidRPr="0035030C" w14:paraId="24A59135" w14:textId="77777777" w:rsidTr="00C235B0">
        <w:tc>
          <w:tcPr>
            <w:tcW w:w="4140" w:type="dxa"/>
          </w:tcPr>
          <w:p w14:paraId="74E0CE95" w14:textId="79F37333" w:rsidR="005541FB" w:rsidRPr="0090741F" w:rsidRDefault="0090741F" w:rsidP="004B049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41F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ไทยพลาสติกโปรดักส์ จำกัด</w:t>
            </w:r>
          </w:p>
        </w:tc>
        <w:tc>
          <w:tcPr>
            <w:tcW w:w="1080" w:type="dxa"/>
            <w:shd w:val="clear" w:color="auto" w:fill="auto"/>
          </w:tcPr>
          <w:p w14:paraId="6F62229C" w14:textId="61F549FF" w:rsidR="005541FB" w:rsidRPr="0090741F" w:rsidRDefault="0090741F" w:rsidP="004B049D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3,550</w:t>
            </w:r>
          </w:p>
        </w:tc>
        <w:tc>
          <w:tcPr>
            <w:tcW w:w="236" w:type="dxa"/>
          </w:tcPr>
          <w:p w14:paraId="22D6BDE0" w14:textId="77777777" w:rsidR="005541FB" w:rsidRPr="0035030C" w:rsidRDefault="005541FB" w:rsidP="004B049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233EEFF3" w14:textId="1A249CF9" w:rsidR="005541FB" w:rsidRPr="0035030C" w:rsidRDefault="0090741F" w:rsidP="0090741F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088123F" w14:textId="77777777" w:rsidR="005541FB" w:rsidRPr="0035030C" w:rsidRDefault="005541FB" w:rsidP="004B049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3F30D3FA" w14:textId="34110E1A" w:rsidR="005541FB" w:rsidRPr="0035030C" w:rsidRDefault="0090741F" w:rsidP="004B049D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3,550</w:t>
            </w:r>
          </w:p>
        </w:tc>
        <w:tc>
          <w:tcPr>
            <w:tcW w:w="236" w:type="dxa"/>
          </w:tcPr>
          <w:p w14:paraId="4F40F689" w14:textId="77777777" w:rsidR="005541FB" w:rsidRPr="0035030C" w:rsidRDefault="005541FB" w:rsidP="004B049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A3EC203" w14:textId="0D56CED8" w:rsidR="005541FB" w:rsidRPr="0035030C" w:rsidRDefault="0090741F" w:rsidP="0090741F">
            <w:pPr>
              <w:tabs>
                <w:tab w:val="decimal" w:pos="-78"/>
              </w:tabs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B049D" w:rsidRPr="0035030C" w14:paraId="33D0CDDB" w14:textId="77777777" w:rsidTr="00C235B0">
        <w:tc>
          <w:tcPr>
            <w:tcW w:w="4140" w:type="dxa"/>
          </w:tcPr>
          <w:p w14:paraId="32E3F27E" w14:textId="77777777" w:rsidR="004B049D" w:rsidRPr="0035030C" w:rsidRDefault="004B049D" w:rsidP="004B049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6DDAA3A9" w14:textId="77777777" w:rsidR="004B049D" w:rsidRPr="0035030C" w:rsidRDefault="004B049D" w:rsidP="004B049D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7C58D11" w14:textId="77777777" w:rsidR="004B049D" w:rsidRPr="0035030C" w:rsidRDefault="004B049D" w:rsidP="004B049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70C1BCFC" w14:textId="77777777" w:rsidR="004B049D" w:rsidRPr="0035030C" w:rsidRDefault="004B049D" w:rsidP="004B049D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37BFA78" w14:textId="77777777" w:rsidR="004B049D" w:rsidRPr="0035030C" w:rsidRDefault="004B049D" w:rsidP="004B049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5644AF39" w14:textId="77777777" w:rsidR="004B049D" w:rsidRPr="0035030C" w:rsidRDefault="004B049D" w:rsidP="004B049D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03118C" w14:textId="77777777" w:rsidR="004B049D" w:rsidRPr="0035030C" w:rsidRDefault="004B049D" w:rsidP="004B049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4C4FAA8" w14:textId="77777777" w:rsidR="004B049D" w:rsidRPr="0035030C" w:rsidRDefault="004B049D" w:rsidP="004B049D">
            <w:pPr>
              <w:tabs>
                <w:tab w:val="decimal" w:pos="8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049D" w:rsidRPr="0035030C" w14:paraId="7AA4B7FC" w14:textId="77777777" w:rsidTr="00C235B0">
        <w:trPr>
          <w:trHeight w:val="353"/>
        </w:trPr>
        <w:tc>
          <w:tcPr>
            <w:tcW w:w="4140" w:type="dxa"/>
          </w:tcPr>
          <w:p w14:paraId="6C7627B1" w14:textId="77777777" w:rsidR="004B049D" w:rsidRPr="0035030C" w:rsidRDefault="004B049D" w:rsidP="004B049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บางกอก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สหประกันภัย จำกัด 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0BDDA90A" w14:textId="0EB739D2" w:rsidR="004B049D" w:rsidRPr="0035030C" w:rsidRDefault="00E11C17" w:rsidP="004B049D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36" w:type="dxa"/>
          </w:tcPr>
          <w:p w14:paraId="51AAA24C" w14:textId="77777777" w:rsidR="004B049D" w:rsidRPr="0035030C" w:rsidRDefault="004B049D" w:rsidP="004B049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1A212A42" w14:textId="0CCEAF0B" w:rsidR="004B049D" w:rsidRPr="0035030C" w:rsidRDefault="004B049D" w:rsidP="004B049D">
            <w:pPr>
              <w:tabs>
                <w:tab w:val="decimal" w:pos="85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</w:p>
        </w:tc>
        <w:tc>
          <w:tcPr>
            <w:tcW w:w="236" w:type="dxa"/>
          </w:tcPr>
          <w:p w14:paraId="055EE7FE" w14:textId="77777777" w:rsidR="004B049D" w:rsidRPr="0035030C" w:rsidRDefault="004B049D" w:rsidP="004B049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24F6AFBA" w14:textId="4FEDBD06" w:rsidR="004B049D" w:rsidRPr="0035030C" w:rsidRDefault="000070CC" w:rsidP="000070C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6C02BBE" w14:textId="77777777" w:rsidR="004B049D" w:rsidRPr="0035030C" w:rsidRDefault="004B049D" w:rsidP="004B049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55AE234" w14:textId="7FC903A3" w:rsidR="004B049D" w:rsidRPr="0035030C" w:rsidRDefault="004B049D" w:rsidP="004B049D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</w:p>
        </w:tc>
      </w:tr>
      <w:tr w:rsidR="004B049D" w:rsidRPr="0035030C" w14:paraId="3F36C16B" w14:textId="77777777" w:rsidTr="00C235B0">
        <w:tc>
          <w:tcPr>
            <w:tcW w:w="4140" w:type="dxa"/>
          </w:tcPr>
          <w:p w14:paraId="1C33293F" w14:textId="77777777" w:rsidR="004B049D" w:rsidRPr="0035030C" w:rsidRDefault="004B049D" w:rsidP="004B049D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  <w:shd w:val="clear" w:color="auto" w:fill="auto"/>
          </w:tcPr>
          <w:p w14:paraId="71C22289" w14:textId="63578790" w:rsidR="004B049D" w:rsidRPr="0035030C" w:rsidRDefault="00E11C17" w:rsidP="004B049D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36" w:type="dxa"/>
          </w:tcPr>
          <w:p w14:paraId="3FB3DB01" w14:textId="77777777" w:rsidR="004B049D" w:rsidRPr="0035030C" w:rsidRDefault="004B049D" w:rsidP="004B049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71E58B4E" w14:textId="47A0FFA4" w:rsidR="004B049D" w:rsidRPr="0035030C" w:rsidRDefault="004B049D" w:rsidP="004B049D">
            <w:pPr>
              <w:tabs>
                <w:tab w:val="decimal" w:pos="85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236" w:type="dxa"/>
          </w:tcPr>
          <w:p w14:paraId="0E1E164A" w14:textId="77777777" w:rsidR="004B049D" w:rsidRPr="0035030C" w:rsidRDefault="004B049D" w:rsidP="004B049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3349DE8A" w14:textId="5D2E7A74" w:rsidR="004B049D" w:rsidRPr="0035030C" w:rsidRDefault="000070CC" w:rsidP="000070C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3EB1CD0" w14:textId="77777777" w:rsidR="004B049D" w:rsidRPr="0035030C" w:rsidRDefault="004B049D" w:rsidP="004B049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DBD38BE" w14:textId="7E91D2C1" w:rsidR="004B049D" w:rsidRPr="0035030C" w:rsidRDefault="004B049D" w:rsidP="004B049D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4B049D" w:rsidRPr="0035030C" w14:paraId="5CF165AF" w14:textId="77777777" w:rsidTr="00C235B0">
        <w:tc>
          <w:tcPr>
            <w:tcW w:w="4140" w:type="dxa"/>
          </w:tcPr>
          <w:p w14:paraId="32A6EB08" w14:textId="77777777" w:rsidR="004B049D" w:rsidRPr="0035030C" w:rsidRDefault="004B049D" w:rsidP="004B049D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ลำปางฟู้ดโปรดักส์ จำกัด</w:t>
            </w:r>
          </w:p>
        </w:tc>
        <w:tc>
          <w:tcPr>
            <w:tcW w:w="1080" w:type="dxa"/>
            <w:shd w:val="clear" w:color="auto" w:fill="auto"/>
          </w:tcPr>
          <w:p w14:paraId="48935E7C" w14:textId="6BC24E06" w:rsidR="004B049D" w:rsidRPr="0035030C" w:rsidRDefault="00E11C17" w:rsidP="004B049D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36" w:type="dxa"/>
          </w:tcPr>
          <w:p w14:paraId="589C86F3" w14:textId="77777777" w:rsidR="004B049D" w:rsidRPr="0035030C" w:rsidRDefault="004B049D" w:rsidP="004B049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07F1F232" w14:textId="5DFF4807" w:rsidR="004B049D" w:rsidRPr="0035030C" w:rsidRDefault="004B049D" w:rsidP="004B049D">
            <w:pPr>
              <w:tabs>
                <w:tab w:val="decimal" w:pos="85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</w:p>
        </w:tc>
        <w:tc>
          <w:tcPr>
            <w:tcW w:w="236" w:type="dxa"/>
          </w:tcPr>
          <w:p w14:paraId="67E51A70" w14:textId="77777777" w:rsidR="004B049D" w:rsidRPr="0035030C" w:rsidRDefault="004B049D" w:rsidP="004B049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5B343651" w14:textId="5B1C8C08" w:rsidR="004B049D" w:rsidRPr="0035030C" w:rsidRDefault="000070CC" w:rsidP="000070C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D14B663" w14:textId="77777777" w:rsidR="004B049D" w:rsidRPr="0035030C" w:rsidRDefault="004B049D" w:rsidP="004B049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EA5E290" w14:textId="66A1CD3D" w:rsidR="004B049D" w:rsidRPr="0035030C" w:rsidRDefault="004B049D" w:rsidP="004B049D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</w:p>
        </w:tc>
      </w:tr>
      <w:tr w:rsidR="004B049D" w:rsidRPr="0035030C" w14:paraId="69A3CC24" w14:textId="77777777" w:rsidTr="00C235B0">
        <w:tc>
          <w:tcPr>
            <w:tcW w:w="4140" w:type="dxa"/>
          </w:tcPr>
          <w:p w14:paraId="436E4DE2" w14:textId="3142F834" w:rsidR="004B049D" w:rsidRPr="0035030C" w:rsidRDefault="004B049D" w:rsidP="004B049D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ระยองป่าไม้ จำกัด</w:t>
            </w:r>
          </w:p>
        </w:tc>
        <w:tc>
          <w:tcPr>
            <w:tcW w:w="1080" w:type="dxa"/>
            <w:shd w:val="clear" w:color="auto" w:fill="auto"/>
          </w:tcPr>
          <w:p w14:paraId="79AEB2BC" w14:textId="00FE2662" w:rsidR="004B049D" w:rsidRPr="0035030C" w:rsidRDefault="00E11C17" w:rsidP="004B049D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263</w:t>
            </w:r>
          </w:p>
        </w:tc>
        <w:tc>
          <w:tcPr>
            <w:tcW w:w="236" w:type="dxa"/>
          </w:tcPr>
          <w:p w14:paraId="3E0BDC1F" w14:textId="77777777" w:rsidR="004B049D" w:rsidRPr="0035030C" w:rsidRDefault="004B049D" w:rsidP="004B049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6808549F" w14:textId="7FA6B775" w:rsidR="004B049D" w:rsidRPr="0035030C" w:rsidRDefault="004B049D" w:rsidP="004B049D">
            <w:pPr>
              <w:tabs>
                <w:tab w:val="decimal" w:pos="85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328</w:t>
            </w:r>
          </w:p>
        </w:tc>
        <w:tc>
          <w:tcPr>
            <w:tcW w:w="236" w:type="dxa"/>
          </w:tcPr>
          <w:p w14:paraId="22A33CEB" w14:textId="77777777" w:rsidR="004B049D" w:rsidRPr="0035030C" w:rsidRDefault="004B049D" w:rsidP="004B049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6B64BF16" w14:textId="7134EB37" w:rsidR="004B049D" w:rsidRPr="0035030C" w:rsidRDefault="000070CC" w:rsidP="004B049D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303A648" w14:textId="77777777" w:rsidR="004B049D" w:rsidRPr="0035030C" w:rsidRDefault="004B049D" w:rsidP="004B049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E0ED23B" w14:textId="378D6E35" w:rsidR="004B049D" w:rsidRPr="004B049D" w:rsidRDefault="004B049D" w:rsidP="009E6D1C">
            <w:pPr>
              <w:tabs>
                <w:tab w:val="decimal" w:pos="-78"/>
              </w:tabs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04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B049D" w:rsidRPr="0035030C" w14:paraId="2BF5D6B1" w14:textId="77777777" w:rsidTr="001F0548">
        <w:tc>
          <w:tcPr>
            <w:tcW w:w="4140" w:type="dxa"/>
          </w:tcPr>
          <w:p w14:paraId="03CC86E1" w14:textId="0D5B6885" w:rsidR="004B049D" w:rsidRPr="0035030C" w:rsidRDefault="004B049D" w:rsidP="004B049D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ลูกหนี้การค้า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585F2427" w14:textId="77777777" w:rsidR="004B049D" w:rsidRPr="0035030C" w:rsidRDefault="004B049D" w:rsidP="004B049D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FAD1C5" w14:textId="77777777" w:rsidR="004B049D" w:rsidRPr="0035030C" w:rsidRDefault="004B049D" w:rsidP="004B049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354E5818" w14:textId="77777777" w:rsidR="004B049D" w:rsidRPr="0035030C" w:rsidRDefault="004B049D" w:rsidP="004B049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9966F48" w14:textId="77777777" w:rsidR="004B049D" w:rsidRPr="0035030C" w:rsidRDefault="004B049D" w:rsidP="004B049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3B37D979" w14:textId="77777777" w:rsidR="004B049D" w:rsidRPr="0035030C" w:rsidRDefault="004B049D" w:rsidP="004B049D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9ED943" w14:textId="77777777" w:rsidR="004B049D" w:rsidRPr="0035030C" w:rsidRDefault="004B049D" w:rsidP="004B049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101C52B" w14:textId="77777777" w:rsidR="004B049D" w:rsidRPr="0035030C" w:rsidRDefault="004B049D" w:rsidP="004B049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049D" w:rsidRPr="0035030C" w14:paraId="367F6466" w14:textId="77777777" w:rsidTr="00EB5C24">
        <w:tc>
          <w:tcPr>
            <w:tcW w:w="4140" w:type="dxa"/>
          </w:tcPr>
          <w:p w14:paraId="33D6CD55" w14:textId="3B5239AD" w:rsidR="004B049D" w:rsidRPr="0035030C" w:rsidRDefault="004B049D" w:rsidP="004B049D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(ต่อ)</w:t>
            </w:r>
          </w:p>
        </w:tc>
        <w:tc>
          <w:tcPr>
            <w:tcW w:w="1080" w:type="dxa"/>
            <w:shd w:val="clear" w:color="auto" w:fill="auto"/>
          </w:tcPr>
          <w:p w14:paraId="528FF8CA" w14:textId="0B225CCE" w:rsidR="004B049D" w:rsidRPr="0035030C" w:rsidRDefault="004B049D" w:rsidP="004B049D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483F16" w14:textId="77777777" w:rsidR="004B049D" w:rsidRPr="0035030C" w:rsidRDefault="004B049D" w:rsidP="004B049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06A929CE" w14:textId="68A32A0C" w:rsidR="004B049D" w:rsidRPr="0035030C" w:rsidRDefault="004B049D" w:rsidP="004B049D">
            <w:pPr>
              <w:tabs>
                <w:tab w:val="decimal" w:pos="85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B56C39" w14:textId="77777777" w:rsidR="004B049D" w:rsidRPr="0035030C" w:rsidRDefault="004B049D" w:rsidP="004B049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25059CE0" w14:textId="32614F33" w:rsidR="004B049D" w:rsidRPr="0035030C" w:rsidRDefault="004B049D" w:rsidP="004B049D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6012DE" w14:textId="77777777" w:rsidR="004B049D" w:rsidRPr="0035030C" w:rsidRDefault="004B049D" w:rsidP="004B049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7C0B226" w14:textId="1F3C555A" w:rsidR="004B049D" w:rsidRPr="0035030C" w:rsidRDefault="004B049D" w:rsidP="004B049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049D" w:rsidRPr="0035030C" w14:paraId="3BDCFE05" w14:textId="77777777" w:rsidTr="00EB5C24">
        <w:tc>
          <w:tcPr>
            <w:tcW w:w="4140" w:type="dxa"/>
          </w:tcPr>
          <w:p w14:paraId="57E655F8" w14:textId="0BB4FB15" w:rsidR="004B049D" w:rsidRPr="0035030C" w:rsidRDefault="004B049D" w:rsidP="004B049D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เลียวไพรัตนวิสาหกิจ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  <w:shd w:val="clear" w:color="auto" w:fill="auto"/>
          </w:tcPr>
          <w:p w14:paraId="3A7CF57E" w14:textId="036B86D3" w:rsidR="004B049D" w:rsidRPr="00944023" w:rsidRDefault="00944023" w:rsidP="004B049D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328</w:t>
            </w:r>
          </w:p>
        </w:tc>
        <w:tc>
          <w:tcPr>
            <w:tcW w:w="236" w:type="dxa"/>
            <w:shd w:val="clear" w:color="auto" w:fill="auto"/>
          </w:tcPr>
          <w:p w14:paraId="66E2B9EA" w14:textId="77777777" w:rsidR="004B049D" w:rsidRPr="0035030C" w:rsidRDefault="004B049D" w:rsidP="004B049D">
            <w:pPr>
              <w:tabs>
                <w:tab w:val="decimal" w:pos="821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</w:tcPr>
          <w:p w14:paraId="2303295D" w14:textId="5F172755" w:rsidR="004B049D" w:rsidRPr="0035030C" w:rsidRDefault="004B049D" w:rsidP="004B049D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697</w:t>
            </w:r>
          </w:p>
        </w:tc>
        <w:tc>
          <w:tcPr>
            <w:tcW w:w="236" w:type="dxa"/>
            <w:shd w:val="clear" w:color="auto" w:fill="auto"/>
          </w:tcPr>
          <w:p w14:paraId="4B56A914" w14:textId="77777777" w:rsidR="004B049D" w:rsidRPr="0035030C" w:rsidRDefault="004B049D" w:rsidP="004B049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56A14B5E" w14:textId="58D9F79B" w:rsidR="004B049D" w:rsidRPr="0035030C" w:rsidRDefault="00532E20" w:rsidP="004B049D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328</w:t>
            </w:r>
          </w:p>
        </w:tc>
        <w:tc>
          <w:tcPr>
            <w:tcW w:w="236" w:type="dxa"/>
          </w:tcPr>
          <w:p w14:paraId="04D52C98" w14:textId="77777777" w:rsidR="004B049D" w:rsidRPr="0035030C" w:rsidRDefault="004B049D" w:rsidP="004B049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11C75B9" w14:textId="34C0AC06" w:rsidR="004B049D" w:rsidRPr="0035030C" w:rsidRDefault="004B049D" w:rsidP="004B049D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697</w:t>
            </w:r>
          </w:p>
        </w:tc>
      </w:tr>
      <w:tr w:rsidR="00EB5C24" w:rsidRPr="0035030C" w14:paraId="5EA1EBC2" w14:textId="77777777" w:rsidTr="00EB5C24">
        <w:tc>
          <w:tcPr>
            <w:tcW w:w="4140" w:type="dxa"/>
          </w:tcPr>
          <w:p w14:paraId="23542742" w14:textId="3BD190CD" w:rsidR="00EB5C24" w:rsidRPr="00EB5C24" w:rsidRDefault="00EB5C24" w:rsidP="004B049D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</w:t>
            </w:r>
            <w:r w:rsidR="0094402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ธนาพรชัย จำกัด</w:t>
            </w:r>
          </w:p>
        </w:tc>
        <w:tc>
          <w:tcPr>
            <w:tcW w:w="1080" w:type="dxa"/>
            <w:shd w:val="clear" w:color="auto" w:fill="auto"/>
          </w:tcPr>
          <w:p w14:paraId="6E72C9A5" w14:textId="4F200BBE" w:rsidR="00EB5C24" w:rsidRPr="00532E20" w:rsidRDefault="00944023" w:rsidP="004B049D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2E2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44AEA166" w14:textId="77777777" w:rsidR="00EB5C24" w:rsidRPr="0035030C" w:rsidRDefault="00EB5C24" w:rsidP="004B049D">
            <w:pPr>
              <w:tabs>
                <w:tab w:val="decimal" w:pos="821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</w:tcPr>
          <w:p w14:paraId="7A72939A" w14:textId="1B6F4F9E" w:rsidR="00EB5C24" w:rsidRPr="00532E20" w:rsidRDefault="00944023" w:rsidP="00532E20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32E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957B13" w14:textId="77777777" w:rsidR="00EB5C24" w:rsidRPr="0035030C" w:rsidRDefault="00EB5C24" w:rsidP="004B049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399F52C2" w14:textId="3CFCD631" w:rsidR="00EB5C24" w:rsidRPr="00D05018" w:rsidRDefault="00532E20" w:rsidP="00D05018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50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036A190" w14:textId="77777777" w:rsidR="00EB5C24" w:rsidRPr="0035030C" w:rsidRDefault="00EB5C24" w:rsidP="004B049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AE0D6EC" w14:textId="4AB1EA52" w:rsidR="00EB5C24" w:rsidRPr="00D05018" w:rsidRDefault="00532E20" w:rsidP="00D05018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050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B049D" w:rsidRPr="0035030C" w14:paraId="6C6DC426" w14:textId="77777777" w:rsidTr="001F0548">
        <w:tc>
          <w:tcPr>
            <w:tcW w:w="4140" w:type="dxa"/>
          </w:tcPr>
          <w:p w14:paraId="2809C80E" w14:textId="77777777" w:rsidR="004B049D" w:rsidRPr="0035030C" w:rsidRDefault="004B049D" w:rsidP="004B049D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A4C95E8" w14:textId="7D524D5D" w:rsidR="004B049D" w:rsidRPr="0035030C" w:rsidRDefault="00D05018" w:rsidP="004B049D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15,149</w:t>
            </w:r>
          </w:p>
        </w:tc>
        <w:tc>
          <w:tcPr>
            <w:tcW w:w="236" w:type="dxa"/>
            <w:shd w:val="clear" w:color="auto" w:fill="auto"/>
          </w:tcPr>
          <w:p w14:paraId="071FB070" w14:textId="77777777" w:rsidR="004B049D" w:rsidRPr="0035030C" w:rsidRDefault="004B049D" w:rsidP="004B049D">
            <w:pPr>
              <w:tabs>
                <w:tab w:val="decimal" w:pos="821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</w:tcPr>
          <w:p w14:paraId="65C07348" w14:textId="1E312DA9" w:rsidR="004B049D" w:rsidRPr="0035030C" w:rsidRDefault="004B049D" w:rsidP="004B049D">
            <w:pPr>
              <w:tabs>
                <w:tab w:val="decimal" w:pos="85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180</w:t>
            </w:r>
          </w:p>
        </w:tc>
        <w:tc>
          <w:tcPr>
            <w:tcW w:w="236" w:type="dxa"/>
            <w:shd w:val="clear" w:color="auto" w:fill="auto"/>
          </w:tcPr>
          <w:p w14:paraId="23136CA5" w14:textId="77777777" w:rsidR="004B049D" w:rsidRPr="0035030C" w:rsidRDefault="004B049D" w:rsidP="004B049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</w:tcPr>
          <w:p w14:paraId="3B3BC777" w14:textId="7BE67A10" w:rsidR="004B049D" w:rsidRPr="0035030C" w:rsidRDefault="00D05018" w:rsidP="004B049D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1,375,353</w:t>
            </w:r>
          </w:p>
        </w:tc>
        <w:tc>
          <w:tcPr>
            <w:tcW w:w="236" w:type="dxa"/>
          </w:tcPr>
          <w:p w14:paraId="7F5FEBAE" w14:textId="77777777" w:rsidR="004B049D" w:rsidRPr="0035030C" w:rsidRDefault="004B049D" w:rsidP="004B049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1DE16F0B" w14:textId="77A5AF5C" w:rsidR="004B049D" w:rsidRPr="0035030C" w:rsidRDefault="004B049D" w:rsidP="004B049D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388</w:t>
            </w:r>
          </w:p>
        </w:tc>
      </w:tr>
      <w:tr w:rsidR="004B049D" w:rsidRPr="0035030C" w14:paraId="4C7623E9" w14:textId="77777777" w:rsidTr="001F0548">
        <w:tc>
          <w:tcPr>
            <w:tcW w:w="4140" w:type="dxa"/>
            <w:vAlign w:val="bottom"/>
          </w:tcPr>
          <w:p w14:paraId="4A0AC6C3" w14:textId="740D4C5E" w:rsidR="004B049D" w:rsidRPr="0035030C" w:rsidRDefault="004B049D" w:rsidP="004B049D">
            <w:pPr>
              <w:tabs>
                <w:tab w:val="left" w:pos="720"/>
              </w:tabs>
              <w:spacing w:line="240" w:lineRule="auto"/>
              <w:ind w:left="254" w:hanging="2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78027B" w14:textId="53E5A595" w:rsidR="004B049D" w:rsidRPr="0035030C" w:rsidRDefault="00D05018" w:rsidP="004B049D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903E1C8" w14:textId="77777777" w:rsidR="004B049D" w:rsidRPr="0035030C" w:rsidRDefault="004B049D" w:rsidP="004B049D">
            <w:pPr>
              <w:tabs>
                <w:tab w:val="decimal" w:pos="821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74F978DD" w14:textId="32366581" w:rsidR="004B049D" w:rsidRPr="004B049D" w:rsidRDefault="004B049D" w:rsidP="0098781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04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19EB3DE" w14:textId="77777777" w:rsidR="004B049D" w:rsidRPr="0035030C" w:rsidRDefault="004B049D" w:rsidP="004B049D">
            <w:pPr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60670F9B" w14:textId="01A344AB" w:rsidR="004B049D" w:rsidRPr="00D05018" w:rsidRDefault="00D05018" w:rsidP="004B049D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50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CCEA3D8" w14:textId="77777777" w:rsidR="004B049D" w:rsidRPr="0035030C" w:rsidRDefault="004B049D" w:rsidP="004B049D">
            <w:pPr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E707CF2" w14:textId="424154F9" w:rsidR="004B049D" w:rsidRPr="00D05018" w:rsidRDefault="004B049D" w:rsidP="0098781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050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B049D" w:rsidRPr="0035030C" w14:paraId="182905E5" w14:textId="77777777" w:rsidTr="001F0548">
        <w:trPr>
          <w:trHeight w:val="67"/>
        </w:trPr>
        <w:tc>
          <w:tcPr>
            <w:tcW w:w="4140" w:type="dxa"/>
            <w:vAlign w:val="bottom"/>
          </w:tcPr>
          <w:p w14:paraId="6B4C6CDF" w14:textId="77777777" w:rsidR="004B049D" w:rsidRPr="0035030C" w:rsidRDefault="004B049D" w:rsidP="004B049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F98EEF" w14:textId="08D9DF90" w:rsidR="004B049D" w:rsidRPr="0035030C" w:rsidRDefault="00F1258A" w:rsidP="004B049D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15,149</w:t>
            </w:r>
          </w:p>
        </w:tc>
        <w:tc>
          <w:tcPr>
            <w:tcW w:w="236" w:type="dxa"/>
            <w:shd w:val="clear" w:color="auto" w:fill="auto"/>
          </w:tcPr>
          <w:p w14:paraId="19ED64A2" w14:textId="77777777" w:rsidR="004B049D" w:rsidRPr="0035030C" w:rsidRDefault="004B049D" w:rsidP="004B049D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3A4D6E" w14:textId="2BED39D5" w:rsidR="004B049D" w:rsidRPr="0035030C" w:rsidRDefault="004B049D" w:rsidP="004B049D">
            <w:pPr>
              <w:tabs>
                <w:tab w:val="decimal" w:pos="85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180</w:t>
            </w:r>
          </w:p>
        </w:tc>
        <w:tc>
          <w:tcPr>
            <w:tcW w:w="236" w:type="dxa"/>
            <w:shd w:val="clear" w:color="auto" w:fill="auto"/>
          </w:tcPr>
          <w:p w14:paraId="2EB93FBE" w14:textId="77777777" w:rsidR="004B049D" w:rsidRPr="0035030C" w:rsidRDefault="004B049D" w:rsidP="004B049D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CF1A24" w14:textId="7E7D2937" w:rsidR="004B049D" w:rsidRPr="0035030C" w:rsidRDefault="00F1258A" w:rsidP="004B049D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1,375,353</w:t>
            </w:r>
          </w:p>
        </w:tc>
        <w:tc>
          <w:tcPr>
            <w:tcW w:w="236" w:type="dxa"/>
          </w:tcPr>
          <w:p w14:paraId="0B2AA0D0" w14:textId="77777777" w:rsidR="004B049D" w:rsidRPr="0035030C" w:rsidRDefault="004B049D" w:rsidP="004B049D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7D67F4D8" w14:textId="5A2D132B" w:rsidR="004B049D" w:rsidRPr="0035030C" w:rsidRDefault="004B049D" w:rsidP="004B049D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388</w:t>
            </w:r>
          </w:p>
        </w:tc>
      </w:tr>
    </w:tbl>
    <w:p w14:paraId="2E7DC67A" w14:textId="77777777" w:rsidR="000D5304" w:rsidRPr="0035030C" w:rsidRDefault="000D5304">
      <w:pPr>
        <w:spacing w:line="240" w:lineRule="auto"/>
        <w:rPr>
          <w:rFonts w:asciiTheme="majorBidi" w:hAnsiTheme="majorBidi" w:cstheme="majorBidi"/>
          <w:highlight w:val="yellow"/>
          <w:cs/>
        </w:rPr>
      </w:pPr>
    </w:p>
    <w:tbl>
      <w:tblPr>
        <w:tblW w:w="9184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0"/>
        <w:gridCol w:w="795"/>
        <w:gridCol w:w="735"/>
        <w:gridCol w:w="900"/>
        <w:gridCol w:w="270"/>
        <w:gridCol w:w="900"/>
        <w:gridCol w:w="241"/>
        <w:gridCol w:w="929"/>
        <w:gridCol w:w="270"/>
        <w:gridCol w:w="994"/>
      </w:tblGrid>
      <w:tr w:rsidR="00926D59" w:rsidRPr="007A168E" w14:paraId="594A1241" w14:textId="77777777" w:rsidTr="00F8304F">
        <w:trPr>
          <w:trHeight w:val="240"/>
          <w:tblHeader/>
        </w:trPr>
        <w:tc>
          <w:tcPr>
            <w:tcW w:w="3150" w:type="dxa"/>
            <w:tcBorders>
              <w:top w:val="nil"/>
              <w:bottom w:val="nil"/>
            </w:tcBorders>
            <w:vAlign w:val="bottom"/>
          </w:tcPr>
          <w:p w14:paraId="025CFE23" w14:textId="77777777" w:rsidR="00926D59" w:rsidRPr="007A168E" w:rsidRDefault="00926D59" w:rsidP="00F8304F">
            <w:pPr>
              <w:spacing w:line="240" w:lineRule="atLeast"/>
              <w:ind w:left="160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>
              <w:br w:type="page"/>
            </w:r>
          </w:p>
        </w:tc>
        <w:tc>
          <w:tcPr>
            <w:tcW w:w="1530" w:type="dxa"/>
            <w:gridSpan w:val="2"/>
            <w:tcBorders>
              <w:top w:val="nil"/>
              <w:bottom w:val="nil"/>
            </w:tcBorders>
          </w:tcPr>
          <w:p w14:paraId="448E38F1" w14:textId="77777777" w:rsidR="00926D59" w:rsidRPr="007A168E" w:rsidRDefault="00926D59" w:rsidP="00F8304F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4504" w:type="dxa"/>
            <w:gridSpan w:val="7"/>
            <w:tcBorders>
              <w:top w:val="nil"/>
              <w:bottom w:val="nil"/>
            </w:tcBorders>
          </w:tcPr>
          <w:p w14:paraId="1F2B402F" w14:textId="77777777" w:rsidR="00926D59" w:rsidRPr="007A168E" w:rsidRDefault="00926D59" w:rsidP="00F8304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26D59" w:rsidRPr="007A168E" w14:paraId="6D1ABA06" w14:textId="77777777" w:rsidTr="00F8304F">
        <w:trPr>
          <w:trHeight w:val="240"/>
          <w:tblHeader/>
        </w:trPr>
        <w:tc>
          <w:tcPr>
            <w:tcW w:w="3150" w:type="dxa"/>
            <w:tcBorders>
              <w:top w:val="nil"/>
            </w:tcBorders>
          </w:tcPr>
          <w:p w14:paraId="09AB36E3" w14:textId="77777777" w:rsidR="00926D59" w:rsidRPr="007A168E" w:rsidRDefault="00926D59" w:rsidP="00F8304F">
            <w:pPr>
              <w:tabs>
                <w:tab w:val="left" w:pos="720"/>
              </w:tabs>
              <w:spacing w:line="240" w:lineRule="auto"/>
              <w:ind w:firstLine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gridSpan w:val="2"/>
            <w:tcBorders>
              <w:top w:val="nil"/>
            </w:tcBorders>
          </w:tcPr>
          <w:p w14:paraId="08654BD4" w14:textId="679FB05D" w:rsidR="00926D59" w:rsidRPr="007A168E" w:rsidRDefault="00926D59" w:rsidP="00F8304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</w:t>
            </w:r>
            <w:r w:rsidR="006579A3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ปีสิ้นสุด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11AC1AF" w14:textId="77777777" w:rsidR="00926D59" w:rsidRPr="007A168E" w:rsidRDefault="00926D59" w:rsidP="00F8304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A851CDB" w14:textId="77777777" w:rsidR="00926D59" w:rsidRPr="007A168E" w:rsidRDefault="00926D59" w:rsidP="00F8304F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FB0E5F0" w14:textId="77777777" w:rsidR="00926D59" w:rsidRPr="007A168E" w:rsidRDefault="00926D59" w:rsidP="00F8304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1071DCA4" w14:textId="77777777" w:rsidR="00926D59" w:rsidRPr="007A168E" w:rsidRDefault="00926D59" w:rsidP="00F8304F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9" w:type="dxa"/>
            <w:tcBorders>
              <w:top w:val="nil"/>
              <w:bottom w:val="nil"/>
            </w:tcBorders>
          </w:tcPr>
          <w:p w14:paraId="7B2A38BF" w14:textId="77777777" w:rsidR="00926D59" w:rsidRPr="007A168E" w:rsidRDefault="00926D59" w:rsidP="00F8304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CFE7EE" w14:textId="77777777" w:rsidR="00926D59" w:rsidRPr="007A168E" w:rsidRDefault="00926D59" w:rsidP="00F8304F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4C0168B5" w14:textId="77777777" w:rsidR="00926D59" w:rsidRPr="007A168E" w:rsidRDefault="00926D59" w:rsidP="00F8304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</w:tr>
      <w:tr w:rsidR="00926D59" w:rsidRPr="007A168E" w14:paraId="3DBAC25C" w14:textId="77777777" w:rsidTr="00F8304F">
        <w:trPr>
          <w:trHeight w:val="240"/>
          <w:tblHeader/>
        </w:trPr>
        <w:tc>
          <w:tcPr>
            <w:tcW w:w="3150" w:type="dxa"/>
            <w:tcBorders>
              <w:top w:val="nil"/>
            </w:tcBorders>
          </w:tcPr>
          <w:p w14:paraId="355F62F4" w14:textId="77777777" w:rsidR="00926D59" w:rsidRPr="007A168E" w:rsidRDefault="00926D59" w:rsidP="00F8304F">
            <w:pPr>
              <w:tabs>
                <w:tab w:val="left" w:pos="720"/>
              </w:tabs>
              <w:spacing w:line="240" w:lineRule="auto"/>
              <w:ind w:firstLine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gridSpan w:val="2"/>
            <w:tcBorders>
              <w:top w:val="nil"/>
            </w:tcBorders>
          </w:tcPr>
          <w:p w14:paraId="2763FE56" w14:textId="6348BB8E" w:rsidR="00926D59" w:rsidRPr="006579A3" w:rsidRDefault="006579A3" w:rsidP="00F8304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220FEF6" w14:textId="77777777" w:rsidR="00926D59" w:rsidRPr="007A168E" w:rsidRDefault="00926D59" w:rsidP="00F8304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7A16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มกราคม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6E1F56B" w14:textId="77777777" w:rsidR="00926D59" w:rsidRPr="007A168E" w:rsidRDefault="00926D59" w:rsidP="00F8304F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590B961" w14:textId="77777777" w:rsidR="00926D59" w:rsidRPr="007A168E" w:rsidRDefault="00926D59" w:rsidP="00F8304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3C2477DC" w14:textId="77777777" w:rsidR="00926D59" w:rsidRPr="007A168E" w:rsidRDefault="00926D59" w:rsidP="00F8304F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9" w:type="dxa"/>
            <w:tcBorders>
              <w:top w:val="nil"/>
              <w:bottom w:val="nil"/>
            </w:tcBorders>
          </w:tcPr>
          <w:p w14:paraId="5E17008C" w14:textId="77777777" w:rsidR="00926D59" w:rsidRPr="007A168E" w:rsidRDefault="00926D59" w:rsidP="00F8304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7CDB98" w14:textId="77777777" w:rsidR="00926D59" w:rsidRPr="007A168E" w:rsidRDefault="00926D59" w:rsidP="00F8304F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58011CCD" w14:textId="15FC37FB" w:rsidR="00926D59" w:rsidRPr="007A168E" w:rsidRDefault="00926D59" w:rsidP="00F8304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6579A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6579A3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926D59" w:rsidRPr="007A168E" w14:paraId="4F5A3DA4" w14:textId="77777777" w:rsidTr="00F8304F">
        <w:trPr>
          <w:trHeight w:val="240"/>
          <w:tblHeader/>
        </w:trPr>
        <w:tc>
          <w:tcPr>
            <w:tcW w:w="3150" w:type="dxa"/>
            <w:tcBorders>
              <w:top w:val="nil"/>
            </w:tcBorders>
          </w:tcPr>
          <w:p w14:paraId="40BF0DC0" w14:textId="77777777" w:rsidR="00926D59" w:rsidRPr="007A168E" w:rsidRDefault="00926D59" w:rsidP="00F8304F">
            <w:pPr>
              <w:tabs>
                <w:tab w:val="left" w:pos="720"/>
              </w:tabs>
              <w:spacing w:line="240" w:lineRule="auto"/>
              <w:ind w:hanging="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30" w:type="dxa"/>
            <w:gridSpan w:val="2"/>
            <w:tcBorders>
              <w:top w:val="nil"/>
            </w:tcBorders>
          </w:tcPr>
          <w:p w14:paraId="7C7F5FC7" w14:textId="3E21C268" w:rsidR="00926D59" w:rsidRPr="009E3EDD" w:rsidRDefault="00926D59" w:rsidP="00F8304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D8A5E1D" w14:textId="77777777" w:rsidR="00926D59" w:rsidRPr="007A168E" w:rsidRDefault="00926D59" w:rsidP="00F8304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Pr="00DB0E35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494C17" w14:textId="77777777" w:rsidR="00926D59" w:rsidRPr="007A168E" w:rsidRDefault="00926D59" w:rsidP="00F8304F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6F8C1C2" w14:textId="77777777" w:rsidR="00926D59" w:rsidRPr="007A168E" w:rsidRDefault="00926D59" w:rsidP="00F8304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602DFA2E" w14:textId="77777777" w:rsidR="00926D59" w:rsidRPr="007A168E" w:rsidRDefault="00926D59" w:rsidP="00F8304F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9" w:type="dxa"/>
            <w:tcBorders>
              <w:top w:val="nil"/>
              <w:bottom w:val="nil"/>
            </w:tcBorders>
          </w:tcPr>
          <w:p w14:paraId="5EE3A296" w14:textId="77777777" w:rsidR="00926D59" w:rsidRPr="007A168E" w:rsidRDefault="00926D59" w:rsidP="00F8304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DE14BC7" w14:textId="77777777" w:rsidR="00926D59" w:rsidRPr="007A168E" w:rsidRDefault="00926D59" w:rsidP="00F8304F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2724F1BA" w14:textId="77777777" w:rsidR="00926D59" w:rsidRPr="007A168E" w:rsidRDefault="00926D59" w:rsidP="00F8304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Pr="00DB0E35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7</w:t>
            </w:r>
          </w:p>
        </w:tc>
      </w:tr>
      <w:tr w:rsidR="00926D59" w:rsidRPr="007A168E" w14:paraId="0D799B54" w14:textId="77777777" w:rsidTr="00F8304F">
        <w:trPr>
          <w:trHeight w:val="240"/>
          <w:tblHeader/>
        </w:trPr>
        <w:tc>
          <w:tcPr>
            <w:tcW w:w="3150" w:type="dxa"/>
          </w:tcPr>
          <w:p w14:paraId="53FBAAF2" w14:textId="77777777" w:rsidR="00926D59" w:rsidRPr="007A168E" w:rsidRDefault="00926D59" w:rsidP="00F8304F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gridSpan w:val="2"/>
          </w:tcPr>
          <w:p w14:paraId="78D9F51B" w14:textId="77777777" w:rsidR="00926D59" w:rsidRPr="007A168E" w:rsidRDefault="00926D59" w:rsidP="00F8304F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4504" w:type="dxa"/>
            <w:gridSpan w:val="7"/>
            <w:tcBorders>
              <w:top w:val="nil"/>
              <w:bottom w:val="nil"/>
            </w:tcBorders>
          </w:tcPr>
          <w:p w14:paraId="5C9CFBED" w14:textId="77777777" w:rsidR="00926D59" w:rsidRPr="007A168E" w:rsidRDefault="00926D59" w:rsidP="00F8304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)</w:t>
            </w:r>
          </w:p>
        </w:tc>
      </w:tr>
      <w:tr w:rsidR="00926D59" w:rsidRPr="007A168E" w14:paraId="16E6757C" w14:textId="77777777" w:rsidTr="00F8304F">
        <w:trPr>
          <w:trHeight w:val="240"/>
          <w:tblHeader/>
        </w:trPr>
        <w:tc>
          <w:tcPr>
            <w:tcW w:w="3150" w:type="dxa"/>
          </w:tcPr>
          <w:p w14:paraId="0D488C08" w14:textId="77777777" w:rsidR="00926D59" w:rsidRPr="007A168E" w:rsidRDefault="00926D59" w:rsidP="00F8304F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6"/>
                <w:szCs w:val="26"/>
                <w:cs/>
              </w:rPr>
              <w:t>เงินให้กู้ยืมระยะสั้นแก่กิจการที่เกี่ยวข้อ</w:t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6"/>
                <w:szCs w:val="26"/>
                <w:cs/>
                <w:lang w:val="en-US"/>
              </w:rPr>
              <w:t>ง</w:t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6"/>
                <w:szCs w:val="26"/>
                <w:cs/>
              </w:rPr>
              <w:t>กัน</w:t>
            </w:r>
          </w:p>
        </w:tc>
        <w:tc>
          <w:tcPr>
            <w:tcW w:w="1530" w:type="dxa"/>
            <w:gridSpan w:val="2"/>
          </w:tcPr>
          <w:p w14:paraId="3330D052" w14:textId="77777777" w:rsidR="00926D59" w:rsidRPr="007A168E" w:rsidRDefault="00926D59" w:rsidP="00F8304F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504" w:type="dxa"/>
            <w:gridSpan w:val="7"/>
            <w:tcBorders>
              <w:top w:val="nil"/>
              <w:bottom w:val="nil"/>
            </w:tcBorders>
          </w:tcPr>
          <w:p w14:paraId="72B4A337" w14:textId="77777777" w:rsidR="00926D59" w:rsidRPr="007A168E" w:rsidRDefault="00926D59" w:rsidP="00F8304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</w:tr>
      <w:tr w:rsidR="00926D59" w:rsidRPr="007A168E" w14:paraId="5180EE6B" w14:textId="77777777" w:rsidTr="00F8304F">
        <w:trPr>
          <w:trHeight w:val="247"/>
        </w:trPr>
        <w:tc>
          <w:tcPr>
            <w:tcW w:w="3150" w:type="dxa"/>
            <w:tcBorders>
              <w:top w:val="nil"/>
            </w:tcBorders>
          </w:tcPr>
          <w:p w14:paraId="2235DD4E" w14:textId="77777777" w:rsidR="00926D59" w:rsidRPr="007A168E" w:rsidRDefault="00926D59" w:rsidP="00F8304F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95" w:type="dxa"/>
            <w:tcBorders>
              <w:top w:val="nil"/>
            </w:tcBorders>
          </w:tcPr>
          <w:p w14:paraId="0777C937" w14:textId="77777777" w:rsidR="00926D59" w:rsidRPr="007A168E" w:rsidRDefault="00926D59" w:rsidP="00F8304F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35" w:type="dxa"/>
            <w:tcBorders>
              <w:top w:val="nil"/>
            </w:tcBorders>
          </w:tcPr>
          <w:p w14:paraId="196EE839" w14:textId="77777777" w:rsidR="00926D59" w:rsidRPr="007A168E" w:rsidRDefault="00926D59" w:rsidP="00F8304F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4ECF90BF" w14:textId="77777777" w:rsidR="00926D59" w:rsidRPr="007A168E" w:rsidRDefault="00926D59" w:rsidP="00F8304F">
            <w:pPr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BF0D884" w14:textId="77777777" w:rsidR="00926D59" w:rsidRPr="007A168E" w:rsidRDefault="00926D59" w:rsidP="00F8304F">
            <w:pPr>
              <w:tabs>
                <w:tab w:val="decimal" w:pos="711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31AEED5C" w14:textId="77777777" w:rsidR="00926D59" w:rsidRPr="007A168E" w:rsidRDefault="00926D59" w:rsidP="00F8304F">
            <w:pPr>
              <w:tabs>
                <w:tab w:val="decimal" w:pos="711"/>
              </w:tabs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tcBorders>
              <w:top w:val="nil"/>
            </w:tcBorders>
          </w:tcPr>
          <w:p w14:paraId="1ED4BF1C" w14:textId="77777777" w:rsidR="00926D59" w:rsidRPr="007A168E" w:rsidRDefault="00926D59" w:rsidP="00F8304F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9" w:type="dxa"/>
            <w:tcBorders>
              <w:top w:val="nil"/>
            </w:tcBorders>
          </w:tcPr>
          <w:p w14:paraId="62B46318" w14:textId="77777777" w:rsidR="00926D59" w:rsidRPr="007A168E" w:rsidRDefault="00926D59" w:rsidP="00F8304F">
            <w:pPr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D4A8C53" w14:textId="77777777" w:rsidR="00926D59" w:rsidRPr="007A168E" w:rsidRDefault="00926D59" w:rsidP="00F8304F">
            <w:pPr>
              <w:tabs>
                <w:tab w:val="decimal" w:pos="972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4" w:type="dxa"/>
            <w:tcBorders>
              <w:top w:val="nil"/>
            </w:tcBorders>
          </w:tcPr>
          <w:p w14:paraId="6FF6289C" w14:textId="77777777" w:rsidR="00926D59" w:rsidRPr="007A168E" w:rsidRDefault="00926D59" w:rsidP="00F8304F">
            <w:pPr>
              <w:tabs>
                <w:tab w:val="decimal" w:pos="972"/>
              </w:tabs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926D59" w:rsidRPr="007A168E" w14:paraId="3D42271A" w14:textId="77777777" w:rsidTr="00F8304F">
        <w:tc>
          <w:tcPr>
            <w:tcW w:w="3150" w:type="dxa"/>
          </w:tcPr>
          <w:p w14:paraId="5A47618D" w14:textId="77777777" w:rsidR="00926D59" w:rsidRPr="007A168E" w:rsidRDefault="00926D59" w:rsidP="00F8304F">
            <w:pPr>
              <w:tabs>
                <w:tab w:val="left" w:pos="720"/>
              </w:tabs>
              <w:spacing w:line="240" w:lineRule="auto"/>
              <w:ind w:left="293" w:right="-108" w:hanging="293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บริษัท ทีพีไอ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คอนกรีต</w:t>
            </w:r>
            <w:r w:rsidRPr="007A168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จำกัด</w:t>
            </w: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30" w:type="dxa"/>
            <w:gridSpan w:val="2"/>
          </w:tcPr>
          <w:p w14:paraId="7F764086" w14:textId="77777777" w:rsidR="00926D59" w:rsidRPr="0077426D" w:rsidRDefault="00926D59" w:rsidP="00F8304F">
            <w:pPr>
              <w:tabs>
                <w:tab w:val="left" w:pos="447"/>
              </w:tabs>
              <w:spacing w:line="240" w:lineRule="atLeast"/>
              <w:ind w:left="-115" w:right="-18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2.125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769660DE" w14:textId="77777777" w:rsidR="00926D59" w:rsidRPr="007A168E" w:rsidRDefault="00926D59" w:rsidP="00F8304F">
            <w:pPr>
              <w:tabs>
                <w:tab w:val="left" w:pos="430"/>
              </w:tabs>
              <w:spacing w:line="240" w:lineRule="atLeast"/>
              <w:ind w:left="-115" w:right="-18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20F1F29" w14:textId="77777777" w:rsidR="00926D59" w:rsidRPr="007A168E" w:rsidRDefault="00926D59" w:rsidP="00F8304F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192B1AC6" w14:textId="0A0B4B7A" w:rsidR="00926D59" w:rsidRPr="007A168E" w:rsidRDefault="00DF6A2D" w:rsidP="00F8304F">
            <w:pPr>
              <w:tabs>
                <w:tab w:val="decimal" w:pos="7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51,787,960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25AEDE39" w14:textId="77777777" w:rsidR="00926D59" w:rsidRPr="007A168E" w:rsidRDefault="00926D59" w:rsidP="00F8304F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9" w:type="dxa"/>
            <w:tcBorders>
              <w:top w:val="nil"/>
              <w:bottom w:val="nil"/>
            </w:tcBorders>
            <w:shd w:val="clear" w:color="auto" w:fill="auto"/>
          </w:tcPr>
          <w:p w14:paraId="408FF557" w14:textId="18B0E61D" w:rsidR="00926D59" w:rsidRPr="00575005" w:rsidRDefault="00926D59" w:rsidP="00F8304F">
            <w:pPr>
              <w:tabs>
                <w:tab w:val="decimal" w:pos="7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A720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46,991,335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DC3F321" w14:textId="77777777" w:rsidR="00926D59" w:rsidRPr="007A168E" w:rsidRDefault="00926D59" w:rsidP="00F8304F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5321BE" w14:textId="230A5AC3" w:rsidR="00926D59" w:rsidRPr="007A168E" w:rsidRDefault="00D24C19" w:rsidP="00F8304F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4,796,625</w:t>
            </w:r>
          </w:p>
        </w:tc>
      </w:tr>
      <w:tr w:rsidR="00926D59" w:rsidRPr="007A168E" w14:paraId="07BFB025" w14:textId="77777777" w:rsidTr="00F8304F">
        <w:tc>
          <w:tcPr>
            <w:tcW w:w="3150" w:type="dxa"/>
          </w:tcPr>
          <w:p w14:paraId="2DE2E950" w14:textId="77777777" w:rsidR="00926D59" w:rsidRPr="007A168E" w:rsidRDefault="00926D59" w:rsidP="00F8304F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ทีพีไอ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ออลซีซั่น</w:t>
            </w: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30" w:type="dxa"/>
            <w:gridSpan w:val="2"/>
          </w:tcPr>
          <w:p w14:paraId="751D65DF" w14:textId="77777777" w:rsidR="00926D59" w:rsidRPr="007A168E" w:rsidRDefault="00926D59" w:rsidP="00F8304F">
            <w:pPr>
              <w:tabs>
                <w:tab w:val="left" w:pos="612"/>
              </w:tabs>
              <w:spacing w:line="240" w:lineRule="atLeast"/>
              <w:ind w:left="-115" w:right="-1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0.05 - 5.20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03DA049E" w14:textId="77777777" w:rsidR="00926D59" w:rsidRPr="007A168E" w:rsidRDefault="00926D59" w:rsidP="00F8304F">
            <w:pPr>
              <w:tabs>
                <w:tab w:val="left" w:pos="430"/>
              </w:tabs>
              <w:spacing w:line="240" w:lineRule="atLeast"/>
              <w:ind w:left="-115" w:right="-18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DEFC463" w14:textId="77777777" w:rsidR="00926D59" w:rsidRPr="007A168E" w:rsidRDefault="00926D59" w:rsidP="00F8304F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4E037F" w14:textId="683512D5" w:rsidR="00926D59" w:rsidRPr="007A168E" w:rsidRDefault="00DF6A2D" w:rsidP="00F8304F">
            <w:pPr>
              <w:tabs>
                <w:tab w:val="decimal" w:pos="7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4,019,850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15E910CE" w14:textId="77777777" w:rsidR="00926D59" w:rsidRPr="007A168E" w:rsidRDefault="00926D59" w:rsidP="00F8304F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36775E" w14:textId="0A454F74" w:rsidR="00926D59" w:rsidRPr="00575005" w:rsidRDefault="00926D59" w:rsidP="00F8304F">
            <w:pPr>
              <w:tabs>
                <w:tab w:val="decimal" w:pos="7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A720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3,565,179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98E2465" w14:textId="77777777" w:rsidR="00926D59" w:rsidRPr="007A168E" w:rsidRDefault="00926D59" w:rsidP="00F8304F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1708F6" w14:textId="0A18AF12" w:rsidR="00926D59" w:rsidRPr="007A168E" w:rsidRDefault="009C50CA" w:rsidP="00F8304F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454,671</w:t>
            </w:r>
          </w:p>
        </w:tc>
      </w:tr>
      <w:tr w:rsidR="00926D59" w:rsidRPr="007A168E" w14:paraId="742A59D5" w14:textId="77777777" w:rsidTr="00F8304F">
        <w:tc>
          <w:tcPr>
            <w:tcW w:w="3150" w:type="dxa"/>
          </w:tcPr>
          <w:p w14:paraId="5FD528B2" w14:textId="77777777" w:rsidR="00926D59" w:rsidRPr="007A168E" w:rsidRDefault="00926D59" w:rsidP="00F8304F">
            <w:pPr>
              <w:tabs>
                <w:tab w:val="left" w:pos="720"/>
              </w:tabs>
              <w:spacing w:line="240" w:lineRule="auto"/>
              <w:ind w:left="210" w:right="-108" w:hanging="21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ทีพีไอ โพลีน ชีวะอินทรีย์</w:t>
            </w: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530" w:type="dxa"/>
            <w:gridSpan w:val="2"/>
          </w:tcPr>
          <w:p w14:paraId="0F8729C8" w14:textId="77777777" w:rsidR="00926D59" w:rsidRPr="007A168E" w:rsidRDefault="00926D59" w:rsidP="00F8304F">
            <w:pPr>
              <w:tabs>
                <w:tab w:val="left" w:pos="612"/>
              </w:tabs>
              <w:spacing w:line="240" w:lineRule="atLeast"/>
              <w:ind w:left="-115" w:right="-1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0.05 - 5.20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4F5A8D76" w14:textId="77777777" w:rsidR="00926D59" w:rsidRPr="007A168E" w:rsidRDefault="00926D59" w:rsidP="00F8304F">
            <w:pPr>
              <w:tabs>
                <w:tab w:val="left" w:pos="430"/>
              </w:tabs>
              <w:spacing w:line="240" w:lineRule="atLeast"/>
              <w:ind w:left="-115" w:right="-18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FF1BD5C" w14:textId="77777777" w:rsidR="00926D59" w:rsidRPr="007A168E" w:rsidRDefault="00926D59" w:rsidP="00F8304F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FA55ED" w14:textId="77931E84" w:rsidR="00926D59" w:rsidRPr="007A168E" w:rsidRDefault="00DF6A2D" w:rsidP="00F8304F">
            <w:pPr>
              <w:tabs>
                <w:tab w:val="decimal" w:pos="7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1,417,</w:t>
            </w:r>
            <w:r w:rsidR="00403B3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780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39BF4754" w14:textId="77777777" w:rsidR="00926D59" w:rsidRPr="007A168E" w:rsidRDefault="00926D59" w:rsidP="00F8304F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20405F" w14:textId="0C24E60A" w:rsidR="00926D59" w:rsidRPr="00575005" w:rsidRDefault="00926D59" w:rsidP="00F8304F">
            <w:pPr>
              <w:tabs>
                <w:tab w:val="decimal" w:pos="7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A720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</w:t>
            </w:r>
            <w:r w:rsidR="007B2AE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417,780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2527B11" w14:textId="77777777" w:rsidR="00926D59" w:rsidRPr="007A168E" w:rsidRDefault="00926D59" w:rsidP="00F8304F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480D12" w14:textId="77777777" w:rsidR="00926D59" w:rsidRPr="007A168E" w:rsidRDefault="00926D59" w:rsidP="00F8304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926D59" w:rsidRPr="007A168E" w14:paraId="5B6170D6" w14:textId="77777777" w:rsidTr="00F8304F">
        <w:tc>
          <w:tcPr>
            <w:tcW w:w="3150" w:type="dxa"/>
          </w:tcPr>
          <w:p w14:paraId="17C5289B" w14:textId="77777777" w:rsidR="00926D59" w:rsidRPr="008E3A9F" w:rsidRDefault="00926D59" w:rsidP="00F8304F">
            <w:pPr>
              <w:tabs>
                <w:tab w:val="left" w:pos="720"/>
              </w:tabs>
              <w:spacing w:line="240" w:lineRule="auto"/>
              <w:ind w:left="293" w:right="-108" w:hanging="29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3A9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ไนเตรทไทย จำกัด</w:t>
            </w:r>
          </w:p>
        </w:tc>
        <w:tc>
          <w:tcPr>
            <w:tcW w:w="1530" w:type="dxa"/>
            <w:gridSpan w:val="2"/>
          </w:tcPr>
          <w:p w14:paraId="01B38F44" w14:textId="77777777" w:rsidR="00926D59" w:rsidRDefault="00926D59" w:rsidP="00F8304F">
            <w:pPr>
              <w:tabs>
                <w:tab w:val="left" w:pos="612"/>
              </w:tabs>
              <w:spacing w:line="240" w:lineRule="atLeast"/>
              <w:ind w:left="-115" w:right="-18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0.01 - 5.20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608BC5B8" w14:textId="77777777" w:rsidR="00926D59" w:rsidRDefault="00926D59" w:rsidP="00F8304F">
            <w:pPr>
              <w:tabs>
                <w:tab w:val="left" w:pos="430"/>
              </w:tabs>
              <w:spacing w:line="240" w:lineRule="atLeast"/>
              <w:ind w:left="-115" w:right="-18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D2D0F84" w14:textId="77777777" w:rsidR="00926D59" w:rsidRPr="007A168E" w:rsidRDefault="00926D59" w:rsidP="00F8304F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B92C77" w14:textId="370954C7" w:rsidR="00926D59" w:rsidRPr="007A168E" w:rsidRDefault="00403B38" w:rsidP="00F8304F">
            <w:pPr>
              <w:tabs>
                <w:tab w:val="decimal" w:pos="7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1,772,225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7EEBD89F" w14:textId="77777777" w:rsidR="00926D59" w:rsidRPr="007A168E" w:rsidRDefault="00926D59" w:rsidP="00F8304F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E254A8" w14:textId="0F2ED311" w:rsidR="00926D59" w:rsidRPr="00575005" w:rsidRDefault="00926D59" w:rsidP="00F8304F">
            <w:pPr>
              <w:tabs>
                <w:tab w:val="decimal" w:pos="7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7B2AE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1,772,225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DD68579" w14:textId="77777777" w:rsidR="00926D59" w:rsidRPr="007A168E" w:rsidRDefault="00926D59" w:rsidP="00F8304F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CB6800" w14:textId="78DC1000" w:rsidR="00926D59" w:rsidRPr="007A168E" w:rsidRDefault="009C50CA" w:rsidP="009C50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926D59" w:rsidRPr="007A168E" w14:paraId="702EAD5F" w14:textId="77777777" w:rsidTr="00F8304F">
        <w:tc>
          <w:tcPr>
            <w:tcW w:w="3150" w:type="dxa"/>
          </w:tcPr>
          <w:p w14:paraId="44329B5B" w14:textId="77777777" w:rsidR="00926D59" w:rsidRPr="008E3A9F" w:rsidRDefault="00926D59" w:rsidP="00F8304F">
            <w:pPr>
              <w:tabs>
                <w:tab w:val="left" w:pos="720"/>
              </w:tabs>
              <w:spacing w:line="240" w:lineRule="auto"/>
              <w:ind w:left="293" w:right="-108" w:hanging="29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3A9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ซิลิกอน โพลีน จำกัด</w:t>
            </w:r>
          </w:p>
        </w:tc>
        <w:tc>
          <w:tcPr>
            <w:tcW w:w="1530" w:type="dxa"/>
            <w:gridSpan w:val="2"/>
          </w:tcPr>
          <w:p w14:paraId="647ED530" w14:textId="77777777" w:rsidR="00926D59" w:rsidRPr="0077426D" w:rsidRDefault="00926D59" w:rsidP="00F8304F">
            <w:pPr>
              <w:tabs>
                <w:tab w:val="left" w:pos="612"/>
              </w:tabs>
              <w:spacing w:line="240" w:lineRule="atLeast"/>
              <w:ind w:left="-115" w:right="-18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0.05 - 5.20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70C57830" w14:textId="77777777" w:rsidR="00926D59" w:rsidRPr="007A168E" w:rsidRDefault="00926D59" w:rsidP="00F8304F">
            <w:pPr>
              <w:tabs>
                <w:tab w:val="left" w:pos="447"/>
              </w:tabs>
              <w:spacing w:line="240" w:lineRule="atLeast"/>
              <w:ind w:left="-115" w:right="-18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2A0BCE6" w14:textId="77777777" w:rsidR="00926D59" w:rsidRPr="007A168E" w:rsidRDefault="00926D59" w:rsidP="00F8304F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7BC04F" w14:textId="60BA00D5" w:rsidR="00926D59" w:rsidRPr="007A168E" w:rsidRDefault="00403B38" w:rsidP="00F8304F">
            <w:pPr>
              <w:tabs>
                <w:tab w:val="decimal" w:pos="7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2,933,955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658D8118" w14:textId="77777777" w:rsidR="00926D59" w:rsidRPr="007A168E" w:rsidRDefault="00926D59" w:rsidP="00F8304F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9E733A" w14:textId="147BDDEF" w:rsidR="00926D59" w:rsidRPr="00575005" w:rsidRDefault="00926D59" w:rsidP="00F8304F">
            <w:pPr>
              <w:tabs>
                <w:tab w:val="decimal" w:pos="7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7B2AE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2,933,955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9B73510" w14:textId="77777777" w:rsidR="00926D59" w:rsidRPr="007A168E" w:rsidRDefault="00926D59" w:rsidP="00F8304F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7B7B1B" w14:textId="24D283DB" w:rsidR="00926D59" w:rsidRPr="007A168E" w:rsidRDefault="009C50CA" w:rsidP="009C50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926D59" w:rsidRPr="007A168E" w14:paraId="41196E79" w14:textId="77777777" w:rsidTr="00F8304F">
        <w:tc>
          <w:tcPr>
            <w:tcW w:w="3150" w:type="dxa"/>
          </w:tcPr>
          <w:p w14:paraId="49BE0B4C" w14:textId="77777777" w:rsidR="00926D59" w:rsidRPr="007A168E" w:rsidRDefault="00926D59" w:rsidP="00F8304F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95" w:type="dxa"/>
          </w:tcPr>
          <w:p w14:paraId="1AC45122" w14:textId="77777777" w:rsidR="00926D59" w:rsidRPr="007A168E" w:rsidRDefault="00926D59" w:rsidP="00F8304F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35" w:type="dxa"/>
          </w:tcPr>
          <w:p w14:paraId="786935C1" w14:textId="77777777" w:rsidR="00926D59" w:rsidRPr="007A168E" w:rsidRDefault="00926D59" w:rsidP="00F8304F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774013FD" w14:textId="77777777" w:rsidR="00926D59" w:rsidRPr="007A168E" w:rsidRDefault="00926D59" w:rsidP="00F8304F">
            <w:pPr>
              <w:tabs>
                <w:tab w:val="left" w:pos="430"/>
              </w:tabs>
              <w:spacing w:line="240" w:lineRule="atLeast"/>
              <w:ind w:left="-115" w:right="-18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704BB9E2" w14:textId="77777777" w:rsidR="00926D59" w:rsidRPr="007A168E" w:rsidRDefault="00926D59" w:rsidP="00F8304F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26FF60" w14:textId="427C9095" w:rsidR="00926D59" w:rsidRPr="00A0305A" w:rsidRDefault="003B5C4A" w:rsidP="00F8304F">
            <w:pPr>
              <w:tabs>
                <w:tab w:val="decimal" w:pos="7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61,931,770</w:t>
            </w:r>
          </w:p>
        </w:tc>
        <w:tc>
          <w:tcPr>
            <w:tcW w:w="241" w:type="dxa"/>
            <w:shd w:val="clear" w:color="auto" w:fill="auto"/>
          </w:tcPr>
          <w:p w14:paraId="071FCB7D" w14:textId="77777777" w:rsidR="00926D59" w:rsidRPr="007A168E" w:rsidRDefault="00926D59" w:rsidP="00F8304F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CE2411" w14:textId="24E6BFEF" w:rsidR="00926D59" w:rsidRPr="00B40390" w:rsidRDefault="00926D59" w:rsidP="00F8304F">
            <w:pPr>
              <w:tabs>
                <w:tab w:val="decimal" w:pos="7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B4039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</w:t>
            </w:r>
            <w:r w:rsidR="007B2AE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56,680,474</w:t>
            </w:r>
            <w:r w:rsidRPr="00B4039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44AA015" w14:textId="77777777" w:rsidR="00926D59" w:rsidRPr="007A168E" w:rsidRDefault="00926D59" w:rsidP="00F8304F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DEBFB6D" w14:textId="7D356F20" w:rsidR="00926D59" w:rsidRPr="00FA58D1" w:rsidRDefault="009C50CA" w:rsidP="00F8304F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5,251,</w:t>
            </w:r>
            <w:r w:rsidR="00B1567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296</w:t>
            </w:r>
          </w:p>
        </w:tc>
      </w:tr>
      <w:tr w:rsidR="00926D59" w:rsidRPr="007A168E" w14:paraId="393D92B9" w14:textId="77777777" w:rsidTr="00F8304F">
        <w:trPr>
          <w:trHeight w:val="80"/>
        </w:trPr>
        <w:tc>
          <w:tcPr>
            <w:tcW w:w="3150" w:type="dxa"/>
          </w:tcPr>
          <w:p w14:paraId="07AFE4B0" w14:textId="77777777" w:rsidR="00926D59" w:rsidRPr="007A168E" w:rsidRDefault="00926D59" w:rsidP="00F8304F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795" w:type="dxa"/>
          </w:tcPr>
          <w:p w14:paraId="01E4E76B" w14:textId="77777777" w:rsidR="00926D59" w:rsidRPr="007A168E" w:rsidRDefault="00926D59" w:rsidP="00F8304F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5" w:type="dxa"/>
          </w:tcPr>
          <w:p w14:paraId="458E9F2E" w14:textId="77777777" w:rsidR="00926D59" w:rsidRPr="007A168E" w:rsidRDefault="00926D59" w:rsidP="00F8304F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0B7D811B" w14:textId="77777777" w:rsidR="00926D59" w:rsidRPr="007A168E" w:rsidRDefault="00926D59" w:rsidP="00F8304F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109</w:t>
            </w:r>
          </w:p>
        </w:tc>
        <w:tc>
          <w:tcPr>
            <w:tcW w:w="270" w:type="dxa"/>
            <w:tcBorders>
              <w:bottom w:val="nil"/>
            </w:tcBorders>
          </w:tcPr>
          <w:p w14:paraId="68CEA7AC" w14:textId="77777777" w:rsidR="00926D59" w:rsidRPr="007A168E" w:rsidRDefault="00926D59" w:rsidP="00F8304F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035A88" w14:textId="6F96015D" w:rsidR="00926D59" w:rsidRPr="007A168E" w:rsidRDefault="003B5C4A" w:rsidP="00F8304F">
            <w:pPr>
              <w:tabs>
                <w:tab w:val="decimal" w:pos="7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222,959</w:t>
            </w:r>
          </w:p>
        </w:tc>
        <w:tc>
          <w:tcPr>
            <w:tcW w:w="241" w:type="dxa"/>
            <w:tcBorders>
              <w:bottom w:val="nil"/>
            </w:tcBorders>
            <w:shd w:val="clear" w:color="auto" w:fill="auto"/>
          </w:tcPr>
          <w:p w14:paraId="2AB50693" w14:textId="77777777" w:rsidR="00926D59" w:rsidRPr="007A168E" w:rsidRDefault="00926D59" w:rsidP="00F8304F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C9EFD8" w14:textId="31325964" w:rsidR="00926D59" w:rsidRPr="00575005" w:rsidRDefault="00926D59" w:rsidP="00F8304F">
            <w:pPr>
              <w:tabs>
                <w:tab w:val="decimal" w:pos="7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7B2AE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103,557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7032562" w14:textId="77777777" w:rsidR="00926D59" w:rsidRPr="007A168E" w:rsidRDefault="00926D59" w:rsidP="00F8304F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BDFA70" w14:textId="68E9FE29" w:rsidR="00926D59" w:rsidRPr="007A168E" w:rsidRDefault="00926D59" w:rsidP="00F8304F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563AB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19,511</w:t>
            </w:r>
          </w:p>
        </w:tc>
      </w:tr>
      <w:tr w:rsidR="00926D59" w:rsidRPr="007A168E" w14:paraId="7B28716A" w14:textId="77777777" w:rsidTr="00F8304F">
        <w:tc>
          <w:tcPr>
            <w:tcW w:w="3150" w:type="dxa"/>
          </w:tcPr>
          <w:p w14:paraId="0A329C9A" w14:textId="77777777" w:rsidR="00926D59" w:rsidRPr="007A168E" w:rsidRDefault="00926D59" w:rsidP="00F8304F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95" w:type="dxa"/>
          </w:tcPr>
          <w:p w14:paraId="52AE67CE" w14:textId="77777777" w:rsidR="00926D59" w:rsidRPr="007A168E" w:rsidRDefault="00926D59" w:rsidP="00F8304F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35" w:type="dxa"/>
          </w:tcPr>
          <w:p w14:paraId="07D13BF5" w14:textId="77777777" w:rsidR="00926D59" w:rsidRPr="007A168E" w:rsidRDefault="00926D59" w:rsidP="00F8304F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00F5CB9F" w14:textId="77777777" w:rsidR="00926D59" w:rsidRPr="007A168E" w:rsidRDefault="00926D59" w:rsidP="00F8304F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109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914D47" w14:textId="77777777" w:rsidR="00926D59" w:rsidRPr="007A168E" w:rsidRDefault="00926D59" w:rsidP="00F8304F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14E97AE" w14:textId="6118AB56" w:rsidR="00926D59" w:rsidRPr="0077426D" w:rsidRDefault="003B5C4A" w:rsidP="00F8304F">
            <w:pPr>
              <w:tabs>
                <w:tab w:val="decimal" w:pos="7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62,154,</w:t>
            </w:r>
            <w:r w:rsidR="00A720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729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0F1DA908" w14:textId="77777777" w:rsidR="00926D59" w:rsidRPr="007A168E" w:rsidRDefault="00926D59" w:rsidP="00F8304F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FEA61EF" w14:textId="74F5B2F1" w:rsidR="00926D59" w:rsidRPr="007A168E" w:rsidRDefault="00926D59" w:rsidP="00F8304F">
            <w:pPr>
              <w:tabs>
                <w:tab w:val="decimal" w:pos="7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</w:t>
            </w:r>
            <w:r w:rsidR="007B2AE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56,</w:t>
            </w:r>
            <w:r w:rsidR="002F411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784,031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DBBF958" w14:textId="77777777" w:rsidR="00926D59" w:rsidRPr="007A168E" w:rsidRDefault="00926D59" w:rsidP="00F8304F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F5997FD" w14:textId="262885B6" w:rsidR="00926D59" w:rsidRPr="007A168E" w:rsidRDefault="00563ABB" w:rsidP="00F8304F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5,370,807</w:t>
            </w:r>
          </w:p>
        </w:tc>
      </w:tr>
      <w:tr w:rsidR="00926D59" w:rsidRPr="007A168E" w14:paraId="4BCB413D" w14:textId="77777777" w:rsidTr="00F8304F">
        <w:tc>
          <w:tcPr>
            <w:tcW w:w="3150" w:type="dxa"/>
            <w:tcBorders>
              <w:top w:val="nil"/>
              <w:bottom w:val="nil"/>
            </w:tcBorders>
          </w:tcPr>
          <w:p w14:paraId="5993EBAA" w14:textId="77777777" w:rsidR="00926D59" w:rsidRPr="007A168E" w:rsidRDefault="00926D59" w:rsidP="00F8304F">
            <w:pPr>
              <w:spacing w:line="240" w:lineRule="auto"/>
              <w:ind w:left="246" w:right="-108" w:hanging="2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95" w:type="dxa"/>
            <w:tcBorders>
              <w:top w:val="nil"/>
              <w:bottom w:val="nil"/>
            </w:tcBorders>
          </w:tcPr>
          <w:p w14:paraId="1AC4B1DA" w14:textId="77777777" w:rsidR="00926D59" w:rsidRPr="007A168E" w:rsidRDefault="00926D59" w:rsidP="00F8304F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35" w:type="dxa"/>
            <w:tcBorders>
              <w:top w:val="nil"/>
              <w:bottom w:val="nil"/>
            </w:tcBorders>
          </w:tcPr>
          <w:p w14:paraId="06E7AA8D" w14:textId="77777777" w:rsidR="00926D59" w:rsidRPr="007A168E" w:rsidRDefault="00926D59" w:rsidP="00F8304F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086991A" w14:textId="77777777" w:rsidR="00926D59" w:rsidRPr="007A168E" w:rsidRDefault="00926D59" w:rsidP="00F8304F">
            <w:pPr>
              <w:tabs>
                <w:tab w:val="left" w:pos="447"/>
              </w:tabs>
              <w:spacing w:line="240" w:lineRule="atLeast"/>
              <w:ind w:left="-115" w:right="-18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AC1E90" w14:textId="77777777" w:rsidR="00926D59" w:rsidRPr="007A168E" w:rsidRDefault="00926D59" w:rsidP="00F8304F">
            <w:pPr>
              <w:spacing w:line="240" w:lineRule="auto"/>
              <w:ind w:right="72" w:hanging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1D42EB" w14:textId="77777777" w:rsidR="00926D59" w:rsidRPr="007A168E" w:rsidRDefault="00926D59" w:rsidP="00F8304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9D170E" w14:textId="77777777" w:rsidR="00926D59" w:rsidRPr="007A168E" w:rsidRDefault="00926D59" w:rsidP="00F8304F">
            <w:pPr>
              <w:spacing w:line="240" w:lineRule="auto"/>
              <w:ind w:right="72" w:hanging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8A13DC" w14:textId="77777777" w:rsidR="00926D59" w:rsidRPr="007A168E" w:rsidRDefault="00926D59" w:rsidP="00F8304F">
            <w:pPr>
              <w:tabs>
                <w:tab w:val="decimal" w:pos="7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289301" w14:textId="77777777" w:rsidR="00926D59" w:rsidRPr="007A168E" w:rsidRDefault="00926D59" w:rsidP="00F8304F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D9C2F31" w14:textId="77777777" w:rsidR="00926D59" w:rsidRPr="007A168E" w:rsidRDefault="00926D59" w:rsidP="00F8304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926D59" w:rsidRPr="007A168E" w14:paraId="1C188DDD" w14:textId="77777777" w:rsidTr="00F8304F">
        <w:tc>
          <w:tcPr>
            <w:tcW w:w="3150" w:type="dxa"/>
            <w:tcBorders>
              <w:bottom w:val="nil"/>
            </w:tcBorders>
          </w:tcPr>
          <w:p w14:paraId="4F92AB1C" w14:textId="77777777" w:rsidR="00926D59" w:rsidRPr="007A168E" w:rsidRDefault="00926D59" w:rsidP="00F8304F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795" w:type="dxa"/>
            <w:tcBorders>
              <w:bottom w:val="nil"/>
            </w:tcBorders>
          </w:tcPr>
          <w:p w14:paraId="48BB24DE" w14:textId="77777777" w:rsidR="00926D59" w:rsidRPr="007A168E" w:rsidRDefault="00926D59" w:rsidP="00F8304F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35" w:type="dxa"/>
            <w:tcBorders>
              <w:bottom w:val="nil"/>
            </w:tcBorders>
          </w:tcPr>
          <w:p w14:paraId="4E822E5E" w14:textId="77777777" w:rsidR="00926D59" w:rsidRPr="007A168E" w:rsidRDefault="00926D59" w:rsidP="00F8304F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399E31" w14:textId="77777777" w:rsidR="00926D59" w:rsidRPr="007A168E" w:rsidRDefault="00926D59" w:rsidP="00F8304F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109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476BA09" w14:textId="77777777" w:rsidR="00926D59" w:rsidRPr="007A168E" w:rsidRDefault="00926D59" w:rsidP="00F8304F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59CBA50A" w14:textId="77777777" w:rsidR="00926D59" w:rsidRPr="007A168E" w:rsidRDefault="00926D59" w:rsidP="00F8304F">
            <w:pPr>
              <w:tabs>
                <w:tab w:val="decimal" w:pos="6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74874C31" w14:textId="77777777" w:rsidR="00926D59" w:rsidRPr="007A168E" w:rsidRDefault="00926D59" w:rsidP="00F8304F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29" w:type="dxa"/>
            <w:tcBorders>
              <w:top w:val="nil"/>
              <w:bottom w:val="nil"/>
            </w:tcBorders>
            <w:shd w:val="clear" w:color="auto" w:fill="auto"/>
          </w:tcPr>
          <w:p w14:paraId="0582F2A9" w14:textId="77777777" w:rsidR="00926D59" w:rsidRPr="007A168E" w:rsidRDefault="00926D59" w:rsidP="00F8304F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BA3DE71" w14:textId="77777777" w:rsidR="00926D59" w:rsidRPr="007A168E" w:rsidRDefault="00926D59" w:rsidP="00F8304F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994C80" w14:textId="676B932D" w:rsidR="00926D59" w:rsidRPr="007A168E" w:rsidRDefault="00563ABB" w:rsidP="00F8304F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5,370,807</w:t>
            </w:r>
          </w:p>
        </w:tc>
      </w:tr>
    </w:tbl>
    <w:p w14:paraId="657A93EA" w14:textId="1BA651F4" w:rsidR="00890C34" w:rsidRDefault="00890C34" w:rsidP="00694903">
      <w:pPr>
        <w:pStyle w:val="Bo-C1Content"/>
        <w:ind w:right="-25"/>
        <w:jc w:val="both"/>
        <w:rPr>
          <w:rFonts w:asciiTheme="majorBidi" w:hAnsiTheme="majorBidi" w:cstheme="majorBidi"/>
          <w:spacing w:val="-4"/>
          <w:sz w:val="20"/>
          <w:szCs w:val="20"/>
        </w:rPr>
      </w:pPr>
    </w:p>
    <w:p w14:paraId="56A2AD12" w14:textId="39D6648E" w:rsidR="00061539" w:rsidRDefault="00061539" w:rsidP="00694903">
      <w:pPr>
        <w:pStyle w:val="Bo-C1Content"/>
        <w:ind w:right="-25"/>
        <w:jc w:val="both"/>
        <w:rPr>
          <w:rFonts w:asciiTheme="majorBidi" w:hAnsiTheme="majorBidi" w:cstheme="majorBidi"/>
          <w:spacing w:val="-4"/>
          <w:sz w:val="20"/>
          <w:szCs w:val="20"/>
        </w:rPr>
      </w:pPr>
    </w:p>
    <w:p w14:paraId="70DC6D54" w14:textId="77777777" w:rsidR="00061539" w:rsidRDefault="00061539" w:rsidP="00694903">
      <w:pPr>
        <w:pStyle w:val="Bo-C1Content"/>
        <w:ind w:right="-25"/>
        <w:jc w:val="both"/>
        <w:rPr>
          <w:rFonts w:asciiTheme="majorBidi" w:hAnsiTheme="majorBidi" w:cstheme="majorBidi"/>
          <w:spacing w:val="-4"/>
          <w:sz w:val="20"/>
          <w:szCs w:val="20"/>
        </w:rPr>
      </w:pPr>
    </w:p>
    <w:p w14:paraId="0DF3A2DD" w14:textId="77777777" w:rsidR="00B87433" w:rsidRDefault="00B87433" w:rsidP="00694903">
      <w:pPr>
        <w:pStyle w:val="Bo-C1Content"/>
        <w:ind w:right="-25"/>
        <w:jc w:val="both"/>
        <w:rPr>
          <w:rFonts w:asciiTheme="majorBidi" w:hAnsiTheme="majorBidi" w:cstheme="majorBidi"/>
          <w:spacing w:val="-4"/>
          <w:sz w:val="20"/>
          <w:szCs w:val="20"/>
        </w:rPr>
      </w:pPr>
    </w:p>
    <w:p w14:paraId="56BBACF5" w14:textId="77777777" w:rsidR="00B87433" w:rsidRDefault="00B87433" w:rsidP="00694903">
      <w:pPr>
        <w:pStyle w:val="Bo-C1Content"/>
        <w:ind w:right="-25"/>
        <w:jc w:val="both"/>
        <w:rPr>
          <w:rFonts w:asciiTheme="majorBidi" w:hAnsiTheme="majorBidi" w:cstheme="majorBidi"/>
          <w:spacing w:val="-4"/>
          <w:sz w:val="20"/>
          <w:szCs w:val="20"/>
        </w:rPr>
      </w:pPr>
    </w:p>
    <w:p w14:paraId="78E72770" w14:textId="77777777" w:rsidR="00B87433" w:rsidRDefault="00B87433" w:rsidP="00694903">
      <w:pPr>
        <w:pStyle w:val="Bo-C1Content"/>
        <w:ind w:right="-25"/>
        <w:jc w:val="both"/>
        <w:rPr>
          <w:rFonts w:asciiTheme="majorBidi" w:hAnsiTheme="majorBidi" w:cstheme="majorBidi"/>
          <w:spacing w:val="-4"/>
          <w:sz w:val="20"/>
          <w:szCs w:val="20"/>
        </w:rPr>
      </w:pPr>
    </w:p>
    <w:p w14:paraId="56E0FE3B" w14:textId="77777777" w:rsidR="00B87433" w:rsidRDefault="00B87433" w:rsidP="00694903">
      <w:pPr>
        <w:pStyle w:val="Bo-C1Content"/>
        <w:ind w:right="-25"/>
        <w:jc w:val="both"/>
        <w:rPr>
          <w:rFonts w:asciiTheme="majorBidi" w:hAnsiTheme="majorBidi" w:cstheme="majorBidi"/>
          <w:spacing w:val="-4"/>
          <w:sz w:val="20"/>
          <w:szCs w:val="20"/>
        </w:rPr>
      </w:pPr>
    </w:p>
    <w:p w14:paraId="1085F1BB" w14:textId="77777777" w:rsidR="00B87433" w:rsidRPr="0035030C" w:rsidRDefault="00B87433" w:rsidP="00694903">
      <w:pPr>
        <w:pStyle w:val="Bo-C1Content"/>
        <w:ind w:right="-25"/>
        <w:jc w:val="both"/>
        <w:rPr>
          <w:rFonts w:asciiTheme="majorBidi" w:hAnsiTheme="majorBidi" w:cstheme="majorBidi"/>
          <w:spacing w:val="-4"/>
          <w:sz w:val="20"/>
          <w:szCs w:val="20"/>
          <w:cs/>
        </w:rPr>
      </w:pPr>
    </w:p>
    <w:tbl>
      <w:tblPr>
        <w:tblW w:w="92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170"/>
        <w:gridCol w:w="270"/>
        <w:gridCol w:w="1170"/>
        <w:gridCol w:w="270"/>
        <w:gridCol w:w="990"/>
        <w:gridCol w:w="270"/>
        <w:gridCol w:w="1082"/>
      </w:tblGrid>
      <w:tr w:rsidR="00254424" w:rsidRPr="0035030C" w14:paraId="5792CD13" w14:textId="77777777" w:rsidTr="00413A2F">
        <w:trPr>
          <w:tblHeader/>
        </w:trPr>
        <w:tc>
          <w:tcPr>
            <w:tcW w:w="4050" w:type="dxa"/>
          </w:tcPr>
          <w:p w14:paraId="11380B1D" w14:textId="12E361D3" w:rsidR="00254424" w:rsidRPr="0035030C" w:rsidRDefault="00254424" w:rsidP="0025442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44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610" w:type="dxa"/>
            <w:gridSpan w:val="3"/>
          </w:tcPr>
          <w:p w14:paraId="2E0F05FE" w14:textId="77777777" w:rsidR="00254424" w:rsidRPr="0035030C" w:rsidRDefault="00254424" w:rsidP="0025442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165AC6E" w14:textId="77777777" w:rsidR="00254424" w:rsidRPr="0035030C" w:rsidRDefault="00254424" w:rsidP="00254424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42" w:type="dxa"/>
            <w:gridSpan w:val="3"/>
          </w:tcPr>
          <w:p w14:paraId="0494B28F" w14:textId="77777777" w:rsidR="00254424" w:rsidRPr="0035030C" w:rsidRDefault="00254424" w:rsidP="0025442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7F74" w:rsidRPr="0035030C" w14:paraId="58C0CF40" w14:textId="77777777" w:rsidTr="00413A2F">
        <w:trPr>
          <w:tblHeader/>
        </w:trPr>
        <w:tc>
          <w:tcPr>
            <w:tcW w:w="4050" w:type="dxa"/>
          </w:tcPr>
          <w:p w14:paraId="3115B78D" w14:textId="775CBBA6" w:rsidR="00B97F74" w:rsidRPr="00254424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544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810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2544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</w:tcPr>
          <w:p w14:paraId="292F67FA" w14:textId="286DFEC0" w:rsidR="00B97F74" w:rsidRPr="0035030C" w:rsidRDefault="00B97F74" w:rsidP="00B97F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1AB4ADCD" w14:textId="77777777" w:rsidR="00B97F74" w:rsidRPr="0035030C" w:rsidRDefault="00B97F74" w:rsidP="00B97F7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7C4BFE" w14:textId="17A292DD" w:rsidR="00B97F74" w:rsidRPr="0035030C" w:rsidRDefault="00B97F74" w:rsidP="00B97F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5B7C23CB" w14:textId="77777777" w:rsidR="00B97F74" w:rsidRPr="0035030C" w:rsidRDefault="00B97F74" w:rsidP="00B97F7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4475F864" w14:textId="123CBE4C" w:rsidR="00B97F74" w:rsidRPr="0035030C" w:rsidRDefault="00B97F74" w:rsidP="00B97F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7CC6DF67" w14:textId="77777777" w:rsidR="00B97F74" w:rsidRPr="0035030C" w:rsidRDefault="00B97F74" w:rsidP="00B97F7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47572C4" w14:textId="74428EDD" w:rsidR="00B97F74" w:rsidRPr="0035030C" w:rsidRDefault="00B97F74" w:rsidP="00B97F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B97F74" w:rsidRPr="0035030C" w14:paraId="7F894456" w14:textId="77777777" w:rsidTr="003761EB">
        <w:trPr>
          <w:tblHeader/>
        </w:trPr>
        <w:tc>
          <w:tcPr>
            <w:tcW w:w="4050" w:type="dxa"/>
          </w:tcPr>
          <w:p w14:paraId="77DBA270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2" w:type="dxa"/>
            <w:gridSpan w:val="7"/>
          </w:tcPr>
          <w:p w14:paraId="3FF39ADF" w14:textId="77777777" w:rsidR="00B97F74" w:rsidRPr="0035030C" w:rsidRDefault="00B97F74" w:rsidP="00B97F7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97F74" w:rsidRPr="0035030C" w14:paraId="227B2471" w14:textId="77777777" w:rsidTr="003761EB">
        <w:tc>
          <w:tcPr>
            <w:tcW w:w="4050" w:type="dxa"/>
          </w:tcPr>
          <w:p w14:paraId="4915DA32" w14:textId="6774FE5C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br w:type="page"/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ลูกหนี้และเงินทดรองจ่ายแก่กิจการ</w:t>
            </w:r>
          </w:p>
        </w:tc>
        <w:tc>
          <w:tcPr>
            <w:tcW w:w="5222" w:type="dxa"/>
            <w:gridSpan w:val="7"/>
          </w:tcPr>
          <w:p w14:paraId="66609684" w14:textId="77777777" w:rsidR="00B97F74" w:rsidRPr="0035030C" w:rsidRDefault="00B97F74" w:rsidP="00B97F7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B97F74" w:rsidRPr="0035030C" w14:paraId="2382F9AC" w14:textId="77777777" w:rsidTr="003761EB">
        <w:tc>
          <w:tcPr>
            <w:tcW w:w="4050" w:type="dxa"/>
          </w:tcPr>
          <w:p w14:paraId="49F52375" w14:textId="0E4EFACC" w:rsidR="00B97F74" w:rsidRPr="0035030C" w:rsidRDefault="00B97F74" w:rsidP="00B97F74">
            <w:pPr>
              <w:spacing w:line="240" w:lineRule="atLeast"/>
              <w:ind w:left="252"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 - หมุนเวียน</w:t>
            </w:r>
          </w:p>
        </w:tc>
        <w:tc>
          <w:tcPr>
            <w:tcW w:w="5222" w:type="dxa"/>
            <w:gridSpan w:val="7"/>
          </w:tcPr>
          <w:p w14:paraId="5C5E2A20" w14:textId="77777777" w:rsidR="00B97F74" w:rsidRPr="0035030C" w:rsidRDefault="00B97F74" w:rsidP="00B97F7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B97F74" w:rsidRPr="0035030C" w14:paraId="085CCEF7" w14:textId="77777777" w:rsidTr="00413A2F">
        <w:trPr>
          <w:trHeight w:val="60"/>
        </w:trPr>
        <w:tc>
          <w:tcPr>
            <w:tcW w:w="4050" w:type="dxa"/>
          </w:tcPr>
          <w:p w14:paraId="5D89AFAA" w14:textId="77777777" w:rsidR="00B97F74" w:rsidRPr="0035030C" w:rsidRDefault="00B97F74" w:rsidP="00B97F74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0624F630" w14:textId="77777777" w:rsidR="00B97F74" w:rsidRPr="0035030C" w:rsidRDefault="00B97F74" w:rsidP="00B97F7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05325A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699944" w14:textId="77777777" w:rsidR="00B97F74" w:rsidRPr="0035030C" w:rsidRDefault="00B97F74" w:rsidP="00B97F7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296EC4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8B1D5C" w14:textId="77777777" w:rsidR="00B97F74" w:rsidRPr="0035030C" w:rsidRDefault="00B97F74" w:rsidP="00B97F74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F22931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B22FD50" w14:textId="77777777" w:rsidR="00B97F74" w:rsidRPr="0035030C" w:rsidRDefault="00B97F74" w:rsidP="00B97F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7F74" w:rsidRPr="0035030C" w14:paraId="11B5B4A3" w14:textId="77777777" w:rsidTr="00413A2F">
        <w:tc>
          <w:tcPr>
            <w:tcW w:w="4050" w:type="dxa"/>
          </w:tcPr>
          <w:p w14:paraId="6B7C9898" w14:textId="77777777" w:rsidR="00B97F74" w:rsidRPr="0035030C" w:rsidRDefault="00B97F74" w:rsidP="00B97F74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170" w:type="dxa"/>
            <w:shd w:val="clear" w:color="auto" w:fill="auto"/>
          </w:tcPr>
          <w:p w14:paraId="25F6E845" w14:textId="4BFD01B6" w:rsidR="00B97F74" w:rsidRPr="00254424" w:rsidRDefault="00D50F58" w:rsidP="00B97F74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C396C05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F1C433" w14:textId="77777777" w:rsidR="00B97F74" w:rsidRPr="0008709F" w:rsidRDefault="00B97F74" w:rsidP="0098781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8709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03009DD7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9B3F541" w14:textId="49BF3624" w:rsidR="00B97F74" w:rsidRPr="00F257AD" w:rsidRDefault="00F257AD" w:rsidP="00B97F74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</w:t>
            </w:r>
            <w:r w:rsidR="00372B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535</w:t>
            </w:r>
          </w:p>
        </w:tc>
        <w:tc>
          <w:tcPr>
            <w:tcW w:w="270" w:type="dxa"/>
          </w:tcPr>
          <w:p w14:paraId="17D4A8A4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45666E1" w14:textId="43E7B4F5" w:rsidR="00B97F74" w:rsidRPr="0035030C" w:rsidRDefault="00B97F74" w:rsidP="00B97F74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290</w:t>
            </w:r>
          </w:p>
        </w:tc>
      </w:tr>
      <w:tr w:rsidR="00B97F74" w:rsidRPr="0035030C" w14:paraId="57CECDCF" w14:textId="77777777" w:rsidTr="00413A2F">
        <w:tc>
          <w:tcPr>
            <w:tcW w:w="4050" w:type="dxa"/>
            <w:vAlign w:val="bottom"/>
          </w:tcPr>
          <w:p w14:paraId="02DF7E1A" w14:textId="77777777" w:rsidR="00B97F74" w:rsidRPr="0035030C" w:rsidRDefault="00B97F74" w:rsidP="00B97F7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52F5575A" w14:textId="44379130" w:rsidR="00B97F74" w:rsidRPr="00B40717" w:rsidRDefault="00D50F58" w:rsidP="00B97F74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9250279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DCA038" w14:textId="77777777" w:rsidR="00B97F74" w:rsidRPr="0008709F" w:rsidRDefault="00B97F74" w:rsidP="0098781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8709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29FB4A07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853C589" w14:textId="5DA74CA8" w:rsidR="00B97F74" w:rsidRPr="0035030C" w:rsidRDefault="00372B6C" w:rsidP="00B97F74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177,301</w:t>
            </w:r>
          </w:p>
        </w:tc>
        <w:tc>
          <w:tcPr>
            <w:tcW w:w="270" w:type="dxa"/>
          </w:tcPr>
          <w:p w14:paraId="30CDEE30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73783F9" w14:textId="063BFEAD" w:rsidR="00B97F74" w:rsidRPr="0035030C" w:rsidRDefault="00B97F74" w:rsidP="00B97F74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569</w:t>
            </w:r>
          </w:p>
        </w:tc>
      </w:tr>
      <w:tr w:rsidR="00B97F74" w:rsidRPr="0035030C" w14:paraId="687E512E" w14:textId="77777777" w:rsidTr="00413A2F">
        <w:tc>
          <w:tcPr>
            <w:tcW w:w="4050" w:type="dxa"/>
            <w:vAlign w:val="bottom"/>
          </w:tcPr>
          <w:p w14:paraId="33BA5CAF" w14:textId="77777777" w:rsidR="00B97F74" w:rsidRPr="0035030C" w:rsidRDefault="00B97F74" w:rsidP="00B97F7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170" w:type="dxa"/>
            <w:shd w:val="clear" w:color="auto" w:fill="auto"/>
          </w:tcPr>
          <w:p w14:paraId="0F82814A" w14:textId="22C9B1C3" w:rsidR="00B97F74" w:rsidRPr="00B40717" w:rsidRDefault="00D50F58" w:rsidP="00B97F74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CA6B3F3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52305E" w14:textId="77777777" w:rsidR="00B97F74" w:rsidRPr="0008709F" w:rsidRDefault="00B97F74" w:rsidP="0098781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8709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66165DBD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3170277" w14:textId="0860F6C7" w:rsidR="00B97F74" w:rsidRPr="0035030C" w:rsidRDefault="00860870" w:rsidP="00B97F74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10,923</w:t>
            </w:r>
          </w:p>
        </w:tc>
        <w:tc>
          <w:tcPr>
            <w:tcW w:w="270" w:type="dxa"/>
          </w:tcPr>
          <w:p w14:paraId="24C64ACD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6305D75" w14:textId="6667C57A" w:rsidR="00B97F74" w:rsidRPr="0035030C" w:rsidRDefault="00B97F74" w:rsidP="00B97F74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323</w:t>
            </w:r>
          </w:p>
        </w:tc>
      </w:tr>
      <w:tr w:rsidR="00B97F74" w:rsidRPr="0035030C" w14:paraId="50D41ABA" w14:textId="77777777" w:rsidTr="00413A2F">
        <w:tc>
          <w:tcPr>
            <w:tcW w:w="4050" w:type="dxa"/>
            <w:vAlign w:val="bottom"/>
          </w:tcPr>
          <w:p w14:paraId="50FD3F55" w14:textId="5775A419" w:rsidR="00B97F74" w:rsidRPr="0035030C" w:rsidRDefault="00B97F74" w:rsidP="00B97F7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ซิลิกอน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โพลีน จำกัด</w:t>
            </w:r>
          </w:p>
        </w:tc>
        <w:tc>
          <w:tcPr>
            <w:tcW w:w="1170" w:type="dxa"/>
            <w:shd w:val="clear" w:color="auto" w:fill="auto"/>
          </w:tcPr>
          <w:p w14:paraId="1E736FC1" w14:textId="2EB538B8" w:rsidR="00B97F74" w:rsidRPr="00B40717" w:rsidRDefault="00D50F58" w:rsidP="00B97F74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D930AB7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0EF2E3" w14:textId="1AB7516F" w:rsidR="00B97F74" w:rsidRPr="0008709F" w:rsidRDefault="00B97F74" w:rsidP="0098781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8709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6188B139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403D1D7" w14:textId="171778C6" w:rsidR="00B97F74" w:rsidRPr="0035030C" w:rsidRDefault="00860870" w:rsidP="00B97F74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104</w:t>
            </w:r>
          </w:p>
        </w:tc>
        <w:tc>
          <w:tcPr>
            <w:tcW w:w="270" w:type="dxa"/>
          </w:tcPr>
          <w:p w14:paraId="319601CB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2CF96AB" w14:textId="159DA372" w:rsidR="00B97F74" w:rsidRPr="0035030C" w:rsidRDefault="00B97F74" w:rsidP="00B97F74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</w:tr>
      <w:tr w:rsidR="00B97F74" w:rsidRPr="0035030C" w14:paraId="2C3A8FBE" w14:textId="77777777" w:rsidTr="00413A2F">
        <w:tc>
          <w:tcPr>
            <w:tcW w:w="4050" w:type="dxa"/>
            <w:vAlign w:val="bottom"/>
          </w:tcPr>
          <w:p w14:paraId="74122E07" w14:textId="154DA641" w:rsidR="00B97F74" w:rsidRPr="0035030C" w:rsidRDefault="00B97F74" w:rsidP="00B97F7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70" w:type="dxa"/>
            <w:shd w:val="clear" w:color="auto" w:fill="auto"/>
          </w:tcPr>
          <w:p w14:paraId="787CC849" w14:textId="794DAB21" w:rsidR="00B97F74" w:rsidRPr="00B40717" w:rsidRDefault="00D50F58" w:rsidP="00B97F74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61CA190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6EF3B1" w14:textId="2D353608" w:rsidR="00B97F74" w:rsidRPr="0008709F" w:rsidRDefault="00B97F74" w:rsidP="0098781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8709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0287BA1A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BFB2108" w14:textId="320AC619" w:rsidR="00B97F74" w:rsidRPr="0035030C" w:rsidRDefault="00860870" w:rsidP="00B97F74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27,580</w:t>
            </w:r>
          </w:p>
        </w:tc>
        <w:tc>
          <w:tcPr>
            <w:tcW w:w="270" w:type="dxa"/>
          </w:tcPr>
          <w:p w14:paraId="5C2F027A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27EF99C" w14:textId="59760C5C" w:rsidR="00B97F74" w:rsidRPr="0035030C" w:rsidRDefault="00B97F74" w:rsidP="00B97F74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907</w:t>
            </w:r>
          </w:p>
        </w:tc>
      </w:tr>
      <w:tr w:rsidR="00B97F74" w:rsidRPr="0035030C" w14:paraId="12D22612" w14:textId="77777777" w:rsidTr="00413A2F">
        <w:tc>
          <w:tcPr>
            <w:tcW w:w="4050" w:type="dxa"/>
            <w:vAlign w:val="bottom"/>
          </w:tcPr>
          <w:p w14:paraId="5DA93D18" w14:textId="3BF07027" w:rsidR="00B97F74" w:rsidRPr="0035030C" w:rsidRDefault="00B97F74" w:rsidP="00B97F7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พาณิชย์ จำกัด</w:t>
            </w:r>
          </w:p>
        </w:tc>
        <w:tc>
          <w:tcPr>
            <w:tcW w:w="1170" w:type="dxa"/>
            <w:shd w:val="clear" w:color="auto" w:fill="auto"/>
          </w:tcPr>
          <w:p w14:paraId="4099B017" w14:textId="33AB0B59" w:rsidR="00B97F74" w:rsidRPr="00B40717" w:rsidRDefault="00D50F58" w:rsidP="00B97F74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3052B2F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569931" w14:textId="56F89836" w:rsidR="00B97F74" w:rsidRPr="0008709F" w:rsidRDefault="00B97F74" w:rsidP="0098781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8709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0D3FD4F4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4D95A8C" w14:textId="33D3A59A" w:rsidR="00B97F74" w:rsidRPr="0035030C" w:rsidRDefault="00860870" w:rsidP="00B97F74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687</w:t>
            </w:r>
          </w:p>
        </w:tc>
        <w:tc>
          <w:tcPr>
            <w:tcW w:w="270" w:type="dxa"/>
          </w:tcPr>
          <w:p w14:paraId="017398C3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AB81388" w14:textId="4105B910" w:rsidR="00B97F74" w:rsidRPr="0035030C" w:rsidRDefault="00B97F74" w:rsidP="00B97F74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664</w:t>
            </w:r>
          </w:p>
        </w:tc>
      </w:tr>
      <w:tr w:rsidR="00B97F74" w:rsidRPr="0035030C" w14:paraId="7934CF08" w14:textId="77777777" w:rsidTr="00413A2F">
        <w:tc>
          <w:tcPr>
            <w:tcW w:w="4050" w:type="dxa"/>
            <w:vAlign w:val="bottom"/>
          </w:tcPr>
          <w:p w14:paraId="230B416E" w14:textId="7AF6DDDE" w:rsidR="00B97F74" w:rsidRPr="0035030C" w:rsidRDefault="00B97F74" w:rsidP="00B97F7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บริการ จำกัด</w:t>
            </w:r>
          </w:p>
        </w:tc>
        <w:tc>
          <w:tcPr>
            <w:tcW w:w="1170" w:type="dxa"/>
            <w:shd w:val="clear" w:color="auto" w:fill="auto"/>
          </w:tcPr>
          <w:p w14:paraId="01D9D7FB" w14:textId="43DF20A3" w:rsidR="00B97F74" w:rsidRPr="00B40717" w:rsidRDefault="00D50F58" w:rsidP="00B97F74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D3F6272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B073FA" w14:textId="0A0DC17E" w:rsidR="00B97F74" w:rsidRPr="0008709F" w:rsidRDefault="00B97F74" w:rsidP="0098781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8709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435E1004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A994D43" w14:textId="0C10F3D5" w:rsidR="00B97F74" w:rsidRPr="0035030C" w:rsidRDefault="00860870" w:rsidP="00B97F74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131</w:t>
            </w:r>
          </w:p>
        </w:tc>
        <w:tc>
          <w:tcPr>
            <w:tcW w:w="270" w:type="dxa"/>
          </w:tcPr>
          <w:p w14:paraId="3635B4B8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562C538" w14:textId="0161F93D" w:rsidR="00B97F74" w:rsidRPr="0035030C" w:rsidRDefault="00B97F74" w:rsidP="00B97F74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439</w:t>
            </w:r>
          </w:p>
        </w:tc>
      </w:tr>
      <w:tr w:rsidR="00B97F74" w:rsidRPr="0035030C" w14:paraId="2C8D8DD5" w14:textId="77777777" w:rsidTr="00413A2F">
        <w:tc>
          <w:tcPr>
            <w:tcW w:w="4050" w:type="dxa"/>
          </w:tcPr>
          <w:p w14:paraId="79F75000" w14:textId="67EEF613" w:rsidR="00B97F74" w:rsidRPr="0035030C" w:rsidRDefault="00B97F74" w:rsidP="00B97F7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170" w:type="dxa"/>
            <w:shd w:val="clear" w:color="auto" w:fill="auto"/>
          </w:tcPr>
          <w:p w14:paraId="1FC517FF" w14:textId="61F3D5BE" w:rsidR="00B97F74" w:rsidRPr="00B40717" w:rsidRDefault="00D50F58" w:rsidP="00B97F74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7365F2F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EE8E34" w14:textId="576039D8" w:rsidR="00B97F74" w:rsidRPr="0008709F" w:rsidRDefault="00B97F74" w:rsidP="0098781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8709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79D22B97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EDF43BC" w14:textId="1F3704C9" w:rsidR="00B97F74" w:rsidRPr="0035030C" w:rsidRDefault="00EC6599" w:rsidP="00B97F74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188</w:t>
            </w:r>
          </w:p>
        </w:tc>
        <w:tc>
          <w:tcPr>
            <w:tcW w:w="270" w:type="dxa"/>
          </w:tcPr>
          <w:p w14:paraId="26362AC9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714304C" w14:textId="641B7FBA" w:rsidR="00B97F74" w:rsidRPr="0035030C" w:rsidRDefault="00B97F74" w:rsidP="00B97F74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192</w:t>
            </w:r>
          </w:p>
        </w:tc>
      </w:tr>
      <w:tr w:rsidR="00B97F74" w:rsidRPr="0035030C" w14:paraId="6CAB1CAE" w14:textId="77777777" w:rsidTr="00413A2F">
        <w:tc>
          <w:tcPr>
            <w:tcW w:w="4050" w:type="dxa"/>
          </w:tcPr>
          <w:p w14:paraId="70BA9F51" w14:textId="6E27CE25" w:rsidR="00B97F74" w:rsidRPr="0035030C" w:rsidRDefault="00B97F74" w:rsidP="00B97F7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โพรพ็อกไซด์ไทย จำกัด</w:t>
            </w:r>
          </w:p>
        </w:tc>
        <w:tc>
          <w:tcPr>
            <w:tcW w:w="1170" w:type="dxa"/>
            <w:shd w:val="clear" w:color="auto" w:fill="auto"/>
          </w:tcPr>
          <w:p w14:paraId="427ECC67" w14:textId="625BD3A1" w:rsidR="00B97F74" w:rsidRPr="00B40717" w:rsidRDefault="00D50F58" w:rsidP="00B97F74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5746D81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99986D" w14:textId="431A3147" w:rsidR="00B97F74" w:rsidRPr="0008709F" w:rsidRDefault="00B97F74" w:rsidP="0098781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870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57947AB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8BF3C32" w14:textId="1CBF4C1E" w:rsidR="00B97F74" w:rsidRDefault="00EC6599" w:rsidP="00EC659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75122B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546EAD0" w14:textId="2FE9198D" w:rsidR="00B97F74" w:rsidRDefault="00B97F74" w:rsidP="00B97F74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</w:tr>
      <w:tr w:rsidR="00B97F74" w:rsidRPr="0035030C" w14:paraId="172BFCF3" w14:textId="77777777" w:rsidTr="003B6158">
        <w:tc>
          <w:tcPr>
            <w:tcW w:w="4050" w:type="dxa"/>
          </w:tcPr>
          <w:p w14:paraId="4D86DD06" w14:textId="40BAEDA2" w:rsidR="00B97F74" w:rsidRPr="0035030C" w:rsidRDefault="00B97F74" w:rsidP="00B97F7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1170" w:type="dxa"/>
            <w:shd w:val="clear" w:color="auto" w:fill="auto"/>
          </w:tcPr>
          <w:p w14:paraId="49DA154F" w14:textId="77D2C01F" w:rsidR="00B97F74" w:rsidRPr="00B40717" w:rsidRDefault="00D50F58" w:rsidP="00B97F74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E704147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8528DE" w14:textId="219127EE" w:rsidR="00B97F74" w:rsidRPr="0008709F" w:rsidRDefault="00B97F74" w:rsidP="0098781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870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67DB1F3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F20A74B" w14:textId="7B09BD2B" w:rsidR="00B97F74" w:rsidRPr="0035030C" w:rsidRDefault="00E76990" w:rsidP="00B97F74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18,186</w:t>
            </w:r>
          </w:p>
        </w:tc>
        <w:tc>
          <w:tcPr>
            <w:tcW w:w="270" w:type="dxa"/>
          </w:tcPr>
          <w:p w14:paraId="22BED74B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E561338" w14:textId="5DE3CA54" w:rsidR="00B97F74" w:rsidRPr="0035030C" w:rsidRDefault="00B97F74" w:rsidP="00B97F74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502</w:t>
            </w:r>
          </w:p>
        </w:tc>
      </w:tr>
      <w:tr w:rsidR="00B97F74" w:rsidRPr="0035030C" w14:paraId="385BBC3D" w14:textId="77777777" w:rsidTr="00511D74">
        <w:tc>
          <w:tcPr>
            <w:tcW w:w="4050" w:type="dxa"/>
          </w:tcPr>
          <w:p w14:paraId="0D93B333" w14:textId="2C0DD7F5" w:rsidR="00B97F74" w:rsidRPr="00741A18" w:rsidRDefault="00B97F74" w:rsidP="00B97F74">
            <w:pPr>
              <w:spacing w:line="240" w:lineRule="auto"/>
              <w:ind w:left="246" w:hanging="246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ไบโอ ฟาร์มาซูติคอลส์ จำกัด</w:t>
            </w:r>
          </w:p>
        </w:tc>
        <w:tc>
          <w:tcPr>
            <w:tcW w:w="1170" w:type="dxa"/>
            <w:shd w:val="clear" w:color="auto" w:fill="auto"/>
          </w:tcPr>
          <w:p w14:paraId="764E527D" w14:textId="6B215008" w:rsidR="00B97F74" w:rsidRPr="00B40717" w:rsidRDefault="00D50F58" w:rsidP="00B97F74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5BF70A2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50CDFF" w14:textId="0AE5E029" w:rsidR="00B97F74" w:rsidRPr="0008709F" w:rsidRDefault="00B97F74" w:rsidP="0098781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870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2FB6CA2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28330C8" w14:textId="0D0EEA0B" w:rsidR="00B97F74" w:rsidRPr="0035030C" w:rsidRDefault="00E76990" w:rsidP="00B97F74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2,710</w:t>
            </w:r>
          </w:p>
        </w:tc>
        <w:tc>
          <w:tcPr>
            <w:tcW w:w="270" w:type="dxa"/>
          </w:tcPr>
          <w:p w14:paraId="0DF34FC3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A479CEB" w14:textId="55F92773" w:rsidR="00B97F74" w:rsidRPr="0035030C" w:rsidRDefault="00B97F74" w:rsidP="00B97F74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642</w:t>
            </w:r>
          </w:p>
        </w:tc>
      </w:tr>
      <w:tr w:rsidR="00B97F74" w:rsidRPr="0035030C" w14:paraId="37F18024" w14:textId="77777777" w:rsidTr="00413A2F">
        <w:tc>
          <w:tcPr>
            <w:tcW w:w="4050" w:type="dxa"/>
          </w:tcPr>
          <w:p w14:paraId="325133F9" w14:textId="50A7A931" w:rsidR="00B97F74" w:rsidRPr="0035030C" w:rsidRDefault="00B97F74" w:rsidP="00B97F74">
            <w:pPr>
              <w:spacing w:line="240" w:lineRule="auto"/>
              <w:ind w:left="246" w:hanging="24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มาสเตอร์ อาชีพ (ประเทศไทย) จำกัด</w:t>
            </w:r>
          </w:p>
        </w:tc>
        <w:tc>
          <w:tcPr>
            <w:tcW w:w="1170" w:type="dxa"/>
            <w:shd w:val="clear" w:color="auto" w:fill="auto"/>
          </w:tcPr>
          <w:p w14:paraId="704399B1" w14:textId="78083CF6" w:rsidR="00B97F74" w:rsidRPr="00B40717" w:rsidRDefault="00D50F58" w:rsidP="00B97F74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C6C0B04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EF9211" w14:textId="0366E1E5" w:rsidR="00B97F74" w:rsidRPr="0008709F" w:rsidRDefault="00B97F74" w:rsidP="0098781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870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CC3422A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9CDEA46" w14:textId="24CBC000" w:rsidR="00B97F74" w:rsidRPr="008B50E1" w:rsidRDefault="00E76990" w:rsidP="00B97F74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1,776</w:t>
            </w:r>
          </w:p>
        </w:tc>
        <w:tc>
          <w:tcPr>
            <w:tcW w:w="270" w:type="dxa"/>
          </w:tcPr>
          <w:p w14:paraId="2BA14EEE" w14:textId="77777777" w:rsidR="00B97F74" w:rsidRPr="0035030C" w:rsidRDefault="00B97F74" w:rsidP="00B97F74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</w:tcPr>
          <w:p w14:paraId="665DCF95" w14:textId="7B5AD3DF" w:rsidR="00B97F74" w:rsidRPr="0035030C" w:rsidRDefault="00B97F74" w:rsidP="00B97F74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691</w:t>
            </w:r>
          </w:p>
        </w:tc>
      </w:tr>
      <w:tr w:rsidR="00B97F74" w:rsidRPr="0035030C" w14:paraId="20A89D6F" w14:textId="77777777" w:rsidTr="00730425">
        <w:tc>
          <w:tcPr>
            <w:tcW w:w="4050" w:type="dxa"/>
          </w:tcPr>
          <w:p w14:paraId="1D96860B" w14:textId="77777777" w:rsidR="00B97F74" w:rsidRDefault="00B97F74" w:rsidP="00B97F7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ทีพีไอ โพลีน เพาเวอร์ </w:t>
            </w:r>
          </w:p>
          <w:p w14:paraId="46CDA5F7" w14:textId="32A111E3" w:rsidR="00B97F74" w:rsidRPr="0035030C" w:rsidRDefault="00B97F74" w:rsidP="00B97F7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   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อินเตอร์เนชั่นแนล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64DA1B" w14:textId="6F17A585" w:rsidR="00B97F74" w:rsidRPr="00B40717" w:rsidRDefault="00D50F58" w:rsidP="00B97F74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A1034CB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AC63AAC" w14:textId="494A3EAE" w:rsidR="00B97F74" w:rsidRPr="0008709F" w:rsidRDefault="00B97F74" w:rsidP="0098781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8709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71C593AD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BF40B8" w14:textId="6301F5BD" w:rsidR="00B97F74" w:rsidRPr="0035030C" w:rsidRDefault="00E76990" w:rsidP="00B97F74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70" w:type="dxa"/>
          </w:tcPr>
          <w:p w14:paraId="1B22A9D7" w14:textId="77777777" w:rsidR="00B97F74" w:rsidRPr="0035030C" w:rsidRDefault="00B97F74" w:rsidP="00B97F74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1BDA4C2A" w14:textId="348B927C" w:rsidR="00B97F74" w:rsidRPr="0035030C" w:rsidRDefault="00B97F74" w:rsidP="00B97F74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</w:p>
        </w:tc>
      </w:tr>
      <w:tr w:rsidR="00B97F74" w:rsidRPr="0035030C" w14:paraId="342D9BE2" w14:textId="77777777" w:rsidTr="00BE13F6">
        <w:tc>
          <w:tcPr>
            <w:tcW w:w="4050" w:type="dxa"/>
          </w:tcPr>
          <w:p w14:paraId="7FAC6B4F" w14:textId="7CD55832" w:rsidR="00B97F74" w:rsidRPr="0035030C" w:rsidRDefault="00B97F74" w:rsidP="00B97F7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ทีพีไอ พลังชีวมวล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9DBA8D" w14:textId="7935DEC4" w:rsidR="00B97F74" w:rsidRPr="00B40717" w:rsidRDefault="00D50F58" w:rsidP="00B97F74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20A68A7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45D6F56" w14:textId="27482217" w:rsidR="00B97F74" w:rsidRPr="0008709F" w:rsidRDefault="00B97F74" w:rsidP="0098781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870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F851793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E6515F" w14:textId="12B90EA0" w:rsidR="00B97F74" w:rsidRPr="0035030C" w:rsidRDefault="00E76990" w:rsidP="00B97F74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70" w:type="dxa"/>
          </w:tcPr>
          <w:p w14:paraId="21CC83CD" w14:textId="77777777" w:rsidR="00B97F74" w:rsidRPr="0035030C" w:rsidRDefault="00B97F74" w:rsidP="00B97F74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3DE92497" w14:textId="5B3083EB" w:rsidR="00B97F74" w:rsidRPr="0035030C" w:rsidRDefault="00B97F74" w:rsidP="00B833D1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</w:p>
        </w:tc>
      </w:tr>
      <w:tr w:rsidR="00B97F74" w:rsidRPr="0035030C" w14:paraId="2BF1E5AB" w14:textId="77777777" w:rsidTr="00657C30">
        <w:tc>
          <w:tcPr>
            <w:tcW w:w="4050" w:type="dxa"/>
          </w:tcPr>
          <w:p w14:paraId="54C1FD93" w14:textId="73138398" w:rsidR="00B97F74" w:rsidRPr="0035030C" w:rsidRDefault="00B97F74" w:rsidP="00B97F7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ศูนย์กระจายสินค้า ทีพีไอ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29CD64" w14:textId="22B0045C" w:rsidR="00B97F74" w:rsidRPr="00B40717" w:rsidRDefault="00D50F58" w:rsidP="00B97F74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BB938C4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BC37CF5" w14:textId="45C71D55" w:rsidR="00B97F74" w:rsidRPr="0008709F" w:rsidRDefault="00B97F74" w:rsidP="0098781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870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59DC755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F4B2F6" w14:textId="6072DC66" w:rsidR="00B97F74" w:rsidRPr="008B50E1" w:rsidRDefault="00E76990" w:rsidP="00E76990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6827238" w14:textId="77777777" w:rsidR="00B97F74" w:rsidRPr="0035030C" w:rsidRDefault="00B97F74" w:rsidP="00B97F74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75648291" w14:textId="47C1B00D" w:rsidR="00B97F74" w:rsidRPr="0035030C" w:rsidRDefault="00B97F74" w:rsidP="0098781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131F" w:rsidRPr="0035030C" w14:paraId="437771E5" w14:textId="77777777" w:rsidTr="00365C0D">
        <w:tc>
          <w:tcPr>
            <w:tcW w:w="4050" w:type="dxa"/>
          </w:tcPr>
          <w:p w14:paraId="3318F773" w14:textId="5795BEE8" w:rsidR="003B131F" w:rsidRDefault="00D50F58" w:rsidP="00B97F74">
            <w:pPr>
              <w:ind w:left="342" w:right="-250" w:hanging="34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เมืองอัจฉริยะ ทีพีไอ จำกัด</w:t>
            </w:r>
          </w:p>
        </w:tc>
        <w:tc>
          <w:tcPr>
            <w:tcW w:w="1170" w:type="dxa"/>
            <w:shd w:val="clear" w:color="auto" w:fill="auto"/>
          </w:tcPr>
          <w:p w14:paraId="5FD9B4D1" w14:textId="55A3FA56" w:rsidR="003B131F" w:rsidRPr="00B40717" w:rsidRDefault="00D50F58" w:rsidP="00B97F74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DFA9F0D" w14:textId="77777777" w:rsidR="003B131F" w:rsidRPr="0035030C" w:rsidRDefault="003B131F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B4897E" w14:textId="27B15E60" w:rsidR="003B131F" w:rsidRPr="0008709F" w:rsidRDefault="00DF1E0F" w:rsidP="0098781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870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30B8375" w14:textId="77777777" w:rsidR="003B131F" w:rsidRPr="0035030C" w:rsidRDefault="003B131F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BBF13CC" w14:textId="4AAB6334" w:rsidR="003B131F" w:rsidRPr="0035030C" w:rsidRDefault="00DF1E0F" w:rsidP="00B97F74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C6728FE" w14:textId="77777777" w:rsidR="003B131F" w:rsidRPr="0035030C" w:rsidRDefault="003B131F" w:rsidP="00B97F74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</w:tcPr>
          <w:p w14:paraId="6C9C4E5F" w14:textId="5E9369D3" w:rsidR="003B131F" w:rsidRPr="002810CA" w:rsidRDefault="00DF1E0F" w:rsidP="00DF1E0F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97F74" w:rsidRPr="0035030C" w14:paraId="4F188546" w14:textId="77777777" w:rsidTr="00365C0D">
        <w:tc>
          <w:tcPr>
            <w:tcW w:w="4050" w:type="dxa"/>
          </w:tcPr>
          <w:p w14:paraId="788A7518" w14:textId="77777777" w:rsidR="00B97F74" w:rsidRPr="0035030C" w:rsidRDefault="00B97F74" w:rsidP="00B97F74">
            <w:pPr>
              <w:ind w:left="342" w:right="-250" w:hanging="34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ทีพีไอ พลังแสงอาทิตย์ จำกัด</w:t>
            </w:r>
          </w:p>
        </w:tc>
        <w:tc>
          <w:tcPr>
            <w:tcW w:w="1170" w:type="dxa"/>
            <w:shd w:val="clear" w:color="auto" w:fill="auto"/>
          </w:tcPr>
          <w:p w14:paraId="72BB1D11" w14:textId="0EC7A8EF" w:rsidR="00B97F74" w:rsidRPr="00B40717" w:rsidRDefault="00D50F58" w:rsidP="00B97F74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F570A97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3E0E9C" w14:textId="77777777" w:rsidR="00B97F74" w:rsidRPr="0008709F" w:rsidRDefault="00B97F74" w:rsidP="0098781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870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CC342A5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9E0BB2F" w14:textId="0A5727B3" w:rsidR="00B97F74" w:rsidRPr="0035030C" w:rsidRDefault="00DF1E0F" w:rsidP="00B97F74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70" w:type="dxa"/>
          </w:tcPr>
          <w:p w14:paraId="6D79F507" w14:textId="77777777" w:rsidR="00B97F74" w:rsidRPr="0035030C" w:rsidRDefault="00B97F74" w:rsidP="00B97F74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</w:tcPr>
          <w:p w14:paraId="7ABA1084" w14:textId="4A0118A3" w:rsidR="00B97F74" w:rsidRPr="007F1898" w:rsidRDefault="00B97F74" w:rsidP="00B97F74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</w:p>
        </w:tc>
      </w:tr>
      <w:tr w:rsidR="00B97F74" w:rsidRPr="0035030C" w14:paraId="3CA5CEB7" w14:textId="77777777" w:rsidTr="00365C0D">
        <w:tc>
          <w:tcPr>
            <w:tcW w:w="4050" w:type="dxa"/>
          </w:tcPr>
          <w:p w14:paraId="7ABDA8DD" w14:textId="77777777" w:rsidR="00B97F74" w:rsidRPr="008C6EFE" w:rsidRDefault="00B97F74" w:rsidP="00B97F74">
            <w:pPr>
              <w:ind w:left="342" w:right="-250" w:hanging="342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8C6EFE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บริษัท ทีพีไอ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 xml:space="preserve"> พลังลม จำกัด</w:t>
            </w:r>
          </w:p>
        </w:tc>
        <w:tc>
          <w:tcPr>
            <w:tcW w:w="1170" w:type="dxa"/>
          </w:tcPr>
          <w:p w14:paraId="59042FB4" w14:textId="1CA89DB0" w:rsidR="00B97F74" w:rsidRPr="00B40717" w:rsidRDefault="00D50F58" w:rsidP="00B97F74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0A6EB54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9EAE4F" w14:textId="77777777" w:rsidR="00B97F74" w:rsidRPr="0008709F" w:rsidRDefault="00B97F74" w:rsidP="0098781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870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89200C3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434209D" w14:textId="4C9ABD91" w:rsidR="00B97F74" w:rsidRPr="0035030C" w:rsidRDefault="00DF1E0F" w:rsidP="00DF1E0F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ED416D5" w14:textId="77777777" w:rsidR="00B97F74" w:rsidRPr="0035030C" w:rsidRDefault="00B97F74" w:rsidP="00B97F74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</w:tcPr>
          <w:p w14:paraId="797C9D27" w14:textId="515B91E5" w:rsidR="00B97F74" w:rsidRPr="007F1898" w:rsidRDefault="00B97F74" w:rsidP="0098781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97F74" w:rsidRPr="0035030C" w14:paraId="7632C848" w14:textId="77777777" w:rsidTr="00365C0D">
        <w:tc>
          <w:tcPr>
            <w:tcW w:w="4050" w:type="dxa"/>
          </w:tcPr>
          <w:p w14:paraId="3FF80B89" w14:textId="276F80C1" w:rsidR="00B97F74" w:rsidRPr="00413A2F" w:rsidRDefault="00B97F74" w:rsidP="00B97F74">
            <w:pPr>
              <w:ind w:left="342" w:right="-250" w:hanging="342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413A2F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บริษัท มอนโดไทย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170" w:type="dxa"/>
          </w:tcPr>
          <w:p w14:paraId="29DF646E" w14:textId="0BB619A5" w:rsidR="00B97F74" w:rsidRPr="00B40717" w:rsidRDefault="00D50F58" w:rsidP="00B97F74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A1CABBF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F5ABC8" w14:textId="581D8130" w:rsidR="00B97F74" w:rsidRPr="0008709F" w:rsidRDefault="00B97F74" w:rsidP="0098781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870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3CBF8FD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31BD9E1" w14:textId="288FCDE9" w:rsidR="00B97F74" w:rsidRPr="0035030C" w:rsidRDefault="00DF1E0F" w:rsidP="00B97F74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E8249A7" w14:textId="77777777" w:rsidR="00B97F74" w:rsidRPr="0035030C" w:rsidRDefault="00B97F74" w:rsidP="00B97F74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</w:tcPr>
          <w:p w14:paraId="47507F5C" w14:textId="27F72063" w:rsidR="00B97F74" w:rsidRPr="00B97F74" w:rsidRDefault="00B97F74" w:rsidP="00B97F74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</w:tr>
      <w:tr w:rsidR="00B97F74" w:rsidRPr="0035030C" w14:paraId="28366906" w14:textId="77777777" w:rsidTr="00413A2F">
        <w:tc>
          <w:tcPr>
            <w:tcW w:w="4050" w:type="dxa"/>
          </w:tcPr>
          <w:p w14:paraId="7A04A7A9" w14:textId="726DBB50" w:rsidR="00B97F74" w:rsidRPr="0035030C" w:rsidRDefault="00B97F74" w:rsidP="00B97F7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ท่าเรือน้ำลึก จำกัด</w:t>
            </w:r>
          </w:p>
        </w:tc>
        <w:tc>
          <w:tcPr>
            <w:tcW w:w="1170" w:type="dxa"/>
            <w:shd w:val="clear" w:color="auto" w:fill="auto"/>
          </w:tcPr>
          <w:p w14:paraId="1FA0F6BB" w14:textId="640284F6" w:rsidR="00B97F74" w:rsidRPr="00B40717" w:rsidRDefault="00D50F58" w:rsidP="00B97F74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D2632FB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7EB93A" w14:textId="4C78FA0C" w:rsidR="00B97F74" w:rsidRPr="0008709F" w:rsidRDefault="00B97F74" w:rsidP="0098781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870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194AB3B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F79C302" w14:textId="036BEDEE" w:rsidR="00B97F74" w:rsidRPr="0035030C" w:rsidRDefault="00DF1E0F" w:rsidP="00B97F74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70" w:type="dxa"/>
          </w:tcPr>
          <w:p w14:paraId="7D3B15FD" w14:textId="77777777" w:rsidR="00B97F74" w:rsidRPr="0035030C" w:rsidRDefault="00B97F74" w:rsidP="00B97F74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</w:tcPr>
          <w:p w14:paraId="5EC78B43" w14:textId="4163FFF6" w:rsidR="00B97F74" w:rsidRPr="00B97F74" w:rsidRDefault="00B97F74" w:rsidP="00B97F74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</w:p>
        </w:tc>
      </w:tr>
      <w:tr w:rsidR="00B97F74" w:rsidRPr="0035030C" w14:paraId="6C081EF5" w14:textId="77777777" w:rsidTr="00413A2F">
        <w:trPr>
          <w:trHeight w:val="70"/>
        </w:trPr>
        <w:tc>
          <w:tcPr>
            <w:tcW w:w="4050" w:type="dxa"/>
          </w:tcPr>
          <w:p w14:paraId="4A67E34C" w14:textId="11DB4C49" w:rsidR="00B97F74" w:rsidRPr="00741A18" w:rsidRDefault="00B97F74" w:rsidP="00B97F74">
            <w:pPr>
              <w:ind w:left="342" w:right="-250" w:hanging="34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87A577" w14:textId="02F87CE0" w:rsidR="00B97F74" w:rsidRPr="007C1E66" w:rsidRDefault="00B97F74" w:rsidP="00B97F74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4E38B51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8646809" w14:textId="5A261B77" w:rsidR="00B97F74" w:rsidRPr="007C1E66" w:rsidRDefault="00B97F74" w:rsidP="00B97F74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EF7F14B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F0A3C8" w14:textId="04AF74F2" w:rsidR="00B97F74" w:rsidRPr="0035030C" w:rsidRDefault="00B97F74" w:rsidP="00B97F74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C8322E" w14:textId="77777777" w:rsidR="00B97F74" w:rsidRPr="0035030C" w:rsidRDefault="00B97F74" w:rsidP="00B97F74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1539F8BD" w14:textId="54636891" w:rsidR="00B97F74" w:rsidRPr="0035030C" w:rsidRDefault="00B97F74" w:rsidP="00B97F74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97F74" w:rsidRPr="0035030C" w14:paraId="70B3CBA4" w14:textId="77777777" w:rsidTr="00B12628">
        <w:tc>
          <w:tcPr>
            <w:tcW w:w="4050" w:type="dxa"/>
          </w:tcPr>
          <w:p w14:paraId="6D022574" w14:textId="20AA35A1" w:rsidR="00B97F74" w:rsidRPr="0035030C" w:rsidRDefault="00B97F74" w:rsidP="00B97F74">
            <w:pPr>
              <w:ind w:left="342" w:right="-250" w:hanging="34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663C3C3" w14:textId="4BF5682C" w:rsidR="00B97F74" w:rsidRPr="007C1E66" w:rsidRDefault="00B97F74" w:rsidP="00B97F74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59C39E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B24B94" w14:textId="00D379D4" w:rsidR="00B97F74" w:rsidRPr="007C1E66" w:rsidRDefault="00B97F74" w:rsidP="00B97F74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0A5C0A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7994FD" w14:textId="67E96BA5" w:rsidR="00B97F74" w:rsidRPr="0035030C" w:rsidRDefault="00B97F74" w:rsidP="00B97F74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55B84D" w14:textId="77777777" w:rsidR="00B97F74" w:rsidRPr="0035030C" w:rsidRDefault="00B97F74" w:rsidP="00B97F74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1B8C4EB2" w14:textId="4B466DA7" w:rsidR="00B97F74" w:rsidRPr="0035030C" w:rsidRDefault="00B97F74" w:rsidP="00B97F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97F74" w:rsidRPr="0035030C" w14:paraId="3437D871" w14:textId="77777777" w:rsidTr="00413A2F">
        <w:tc>
          <w:tcPr>
            <w:tcW w:w="4050" w:type="dxa"/>
          </w:tcPr>
          <w:p w14:paraId="689AB956" w14:textId="77777777" w:rsidR="00B97F74" w:rsidRPr="0035030C" w:rsidRDefault="00B97F74" w:rsidP="00B97F74">
            <w:pPr>
              <w:ind w:left="342" w:right="-250" w:hanging="34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12C4FA8D" w14:textId="77777777" w:rsidR="00B97F74" w:rsidRPr="007C1E66" w:rsidRDefault="00B97F74" w:rsidP="00B97F74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CCB2B0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EFDE02" w14:textId="77777777" w:rsidR="00B97F74" w:rsidRPr="007C1E66" w:rsidRDefault="00B97F74" w:rsidP="00B97F74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24C4ED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2A37589" w14:textId="77777777" w:rsidR="00B97F74" w:rsidRPr="0035030C" w:rsidRDefault="00B97F74" w:rsidP="00B97F74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E106E0" w14:textId="77777777" w:rsidR="00B97F74" w:rsidRPr="0035030C" w:rsidRDefault="00B97F74" w:rsidP="00B97F74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</w:tcPr>
          <w:p w14:paraId="5AD18DC0" w14:textId="77777777" w:rsidR="00B97F74" w:rsidRPr="0035030C" w:rsidRDefault="00B97F74" w:rsidP="00B97F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97F74" w:rsidRPr="0035030C" w14:paraId="2E4A95F9" w14:textId="77777777" w:rsidTr="00413A2F">
        <w:tc>
          <w:tcPr>
            <w:tcW w:w="4050" w:type="dxa"/>
          </w:tcPr>
          <w:p w14:paraId="34F77569" w14:textId="77777777" w:rsidR="00DF1E0F" w:rsidRPr="0035030C" w:rsidRDefault="00DF1E0F" w:rsidP="00DF1E0F">
            <w:pPr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145FFAF7" w14:textId="77777777" w:rsidR="00B97F74" w:rsidRPr="007C1E66" w:rsidRDefault="00B97F74" w:rsidP="00B97F74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2B8F17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1D2DC6" w14:textId="77777777" w:rsidR="00B97F74" w:rsidRPr="007C1E66" w:rsidRDefault="00B97F74" w:rsidP="00B97F74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71E0F1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4CF597C" w14:textId="77777777" w:rsidR="00B97F74" w:rsidRPr="0035030C" w:rsidRDefault="00B97F74" w:rsidP="00B97F74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A8E561" w14:textId="77777777" w:rsidR="00B97F74" w:rsidRPr="0035030C" w:rsidRDefault="00B97F74" w:rsidP="00B97F74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</w:tcPr>
          <w:p w14:paraId="5774937A" w14:textId="77777777" w:rsidR="00B97F74" w:rsidRPr="0035030C" w:rsidRDefault="00B97F74" w:rsidP="00B97F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51C2C" w:rsidRPr="0035030C" w14:paraId="640EDC1F" w14:textId="77777777" w:rsidTr="00413A2F">
        <w:tc>
          <w:tcPr>
            <w:tcW w:w="4050" w:type="dxa"/>
          </w:tcPr>
          <w:p w14:paraId="1CE32F05" w14:textId="77777777" w:rsidR="00451C2C" w:rsidRPr="0035030C" w:rsidRDefault="00451C2C" w:rsidP="00DF1E0F">
            <w:pPr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528F9B32" w14:textId="77777777" w:rsidR="00451C2C" w:rsidRPr="007C1E66" w:rsidRDefault="00451C2C" w:rsidP="00B97F74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41B8D5" w14:textId="77777777" w:rsidR="00451C2C" w:rsidRPr="0035030C" w:rsidRDefault="00451C2C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5CC441" w14:textId="77777777" w:rsidR="00451C2C" w:rsidRPr="007C1E66" w:rsidRDefault="00451C2C" w:rsidP="00B97F74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E1DBA3" w14:textId="77777777" w:rsidR="00451C2C" w:rsidRPr="0035030C" w:rsidRDefault="00451C2C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6B3D6F3" w14:textId="77777777" w:rsidR="00451C2C" w:rsidRPr="0035030C" w:rsidRDefault="00451C2C" w:rsidP="00B97F74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4A2734" w14:textId="77777777" w:rsidR="00451C2C" w:rsidRPr="0035030C" w:rsidRDefault="00451C2C" w:rsidP="00B97F74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</w:tcPr>
          <w:p w14:paraId="73CEEAB3" w14:textId="77777777" w:rsidR="00451C2C" w:rsidRPr="0035030C" w:rsidRDefault="00451C2C" w:rsidP="00B97F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97F74" w:rsidRPr="0035030C" w14:paraId="272D19E0" w14:textId="77777777" w:rsidTr="00413A2F">
        <w:tc>
          <w:tcPr>
            <w:tcW w:w="4050" w:type="dxa"/>
          </w:tcPr>
          <w:p w14:paraId="02563495" w14:textId="29E1A8CC" w:rsidR="00B97F74" w:rsidRPr="0035030C" w:rsidRDefault="00B97F74" w:rsidP="00B97F74">
            <w:pPr>
              <w:ind w:left="342" w:right="-250" w:hanging="34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lastRenderedPageBreak/>
              <w:br w:type="page"/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ลูกหนี้และเงินทดรองจ่ายแก่กิจการ</w:t>
            </w:r>
          </w:p>
        </w:tc>
        <w:tc>
          <w:tcPr>
            <w:tcW w:w="1170" w:type="dxa"/>
          </w:tcPr>
          <w:p w14:paraId="402BEBE8" w14:textId="77777777" w:rsidR="00B97F74" w:rsidRPr="0035030C" w:rsidRDefault="00B97F74" w:rsidP="00B97F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005EA76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00B724" w14:textId="77777777" w:rsidR="00B97F74" w:rsidRPr="0035030C" w:rsidRDefault="00B97F74" w:rsidP="00B97F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C7EA6BC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1CF5F26" w14:textId="77777777" w:rsidR="00B97F74" w:rsidRPr="0035030C" w:rsidRDefault="00B97F74" w:rsidP="00B97F74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822187" w14:textId="77777777" w:rsidR="00B97F74" w:rsidRPr="0035030C" w:rsidRDefault="00B97F74" w:rsidP="00B97F74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</w:tcPr>
          <w:p w14:paraId="6A4D0105" w14:textId="77777777" w:rsidR="00B97F74" w:rsidRPr="0035030C" w:rsidRDefault="00B97F74" w:rsidP="00B97F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97F74" w:rsidRPr="0035030C" w14:paraId="75A6390F" w14:textId="77777777" w:rsidTr="00413A2F">
        <w:tc>
          <w:tcPr>
            <w:tcW w:w="4050" w:type="dxa"/>
          </w:tcPr>
          <w:p w14:paraId="05E21C5D" w14:textId="3ECBE5ED" w:rsidR="00B97F74" w:rsidRPr="0035030C" w:rsidRDefault="00B97F74" w:rsidP="00B97F74">
            <w:pPr>
              <w:ind w:left="342" w:right="-250" w:hanging="34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ที่เกี่ยวข้องกัน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-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หมุนเวียน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ต่อ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)</w:t>
            </w:r>
          </w:p>
        </w:tc>
        <w:tc>
          <w:tcPr>
            <w:tcW w:w="1170" w:type="dxa"/>
          </w:tcPr>
          <w:p w14:paraId="4E66DDB9" w14:textId="77777777" w:rsidR="00B97F74" w:rsidRPr="0035030C" w:rsidRDefault="00B97F74" w:rsidP="00B97F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B54D60D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A49460" w14:textId="77777777" w:rsidR="00B97F74" w:rsidRPr="0035030C" w:rsidRDefault="00B97F74" w:rsidP="00B97F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4DD170B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0C9D79D" w14:textId="77777777" w:rsidR="00B97F74" w:rsidRPr="0035030C" w:rsidRDefault="00B97F74" w:rsidP="00B97F74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617AF9" w14:textId="77777777" w:rsidR="00B97F74" w:rsidRPr="0035030C" w:rsidRDefault="00B97F74" w:rsidP="00B97F74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</w:tcPr>
          <w:p w14:paraId="38B79399" w14:textId="77777777" w:rsidR="00B97F74" w:rsidRPr="0035030C" w:rsidRDefault="00B97F74" w:rsidP="00B97F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97F74" w:rsidRPr="0035030C" w14:paraId="768EEAB0" w14:textId="77777777" w:rsidTr="00413A2F">
        <w:tc>
          <w:tcPr>
            <w:tcW w:w="4050" w:type="dxa"/>
          </w:tcPr>
          <w:p w14:paraId="1F2E47CC" w14:textId="579C22AE" w:rsidR="00B97F74" w:rsidRPr="0035030C" w:rsidRDefault="00B97F74" w:rsidP="00B97F74">
            <w:pPr>
              <w:ind w:left="342" w:right="-250" w:hanging="34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4D852830" w14:textId="77777777" w:rsidR="00B97F74" w:rsidRPr="0035030C" w:rsidRDefault="00B97F74" w:rsidP="00B97F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0863936E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1B9C34" w14:textId="77777777" w:rsidR="00B97F74" w:rsidRPr="0035030C" w:rsidRDefault="00B97F74" w:rsidP="00B97F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1446E68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94C3479" w14:textId="77777777" w:rsidR="00B97F74" w:rsidRPr="0035030C" w:rsidRDefault="00B97F74" w:rsidP="00B97F74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85AB45" w14:textId="77777777" w:rsidR="00B97F74" w:rsidRPr="0035030C" w:rsidRDefault="00B97F74" w:rsidP="00B97F74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</w:tcPr>
          <w:p w14:paraId="62086170" w14:textId="77777777" w:rsidR="00B97F74" w:rsidRPr="0035030C" w:rsidRDefault="00B97F74" w:rsidP="00B97F74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97F74" w:rsidRPr="0035030C" w14:paraId="6C29B6D5" w14:textId="77777777" w:rsidTr="007C0CBF">
        <w:tc>
          <w:tcPr>
            <w:tcW w:w="4050" w:type="dxa"/>
            <w:vAlign w:val="bottom"/>
          </w:tcPr>
          <w:p w14:paraId="2941E858" w14:textId="3058BE1F" w:rsidR="00B97F74" w:rsidRPr="0035030C" w:rsidRDefault="00B97F74" w:rsidP="00B97F74">
            <w:pPr>
              <w:ind w:right="-25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บริษัท บางกอกสหประกันชีวิต จำกัด (มหาชน)</w:t>
            </w:r>
          </w:p>
        </w:tc>
        <w:tc>
          <w:tcPr>
            <w:tcW w:w="1170" w:type="dxa"/>
            <w:shd w:val="clear" w:color="auto" w:fill="auto"/>
          </w:tcPr>
          <w:p w14:paraId="607B52B5" w14:textId="0FE1597F" w:rsidR="00B97F74" w:rsidRPr="0035030C" w:rsidRDefault="007A686E" w:rsidP="00B97F74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6,433</w:t>
            </w:r>
          </w:p>
        </w:tc>
        <w:tc>
          <w:tcPr>
            <w:tcW w:w="270" w:type="dxa"/>
            <w:shd w:val="clear" w:color="auto" w:fill="auto"/>
          </w:tcPr>
          <w:p w14:paraId="7620C251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CB9216" w14:textId="7F056AC7" w:rsidR="00B97F74" w:rsidRPr="0035030C" w:rsidRDefault="00B97F74" w:rsidP="00B97F74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812</w:t>
            </w:r>
          </w:p>
        </w:tc>
        <w:tc>
          <w:tcPr>
            <w:tcW w:w="270" w:type="dxa"/>
          </w:tcPr>
          <w:p w14:paraId="59B04F26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BD959FE" w14:textId="4DFAA94C" w:rsidR="00B97F74" w:rsidRPr="0035030C" w:rsidRDefault="00E41E03" w:rsidP="00B97F74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</w:t>
            </w:r>
            <w:r w:rsidR="008714E6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270" w:type="dxa"/>
          </w:tcPr>
          <w:p w14:paraId="3C5E4269" w14:textId="77777777" w:rsidR="00B97F74" w:rsidRPr="0035030C" w:rsidRDefault="00B97F74" w:rsidP="00B97F74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</w:tcPr>
          <w:p w14:paraId="07268785" w14:textId="5B4D4747" w:rsidR="00B97F74" w:rsidRPr="00B97F74" w:rsidRDefault="00B97F74" w:rsidP="00B97F74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97F7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97F74">
              <w:rPr>
                <w:rFonts w:asciiTheme="majorBidi" w:hAnsiTheme="majorBidi" w:cstheme="majorBidi"/>
                <w:sz w:val="30"/>
                <w:szCs w:val="30"/>
              </w:rPr>
              <w:t>038</w:t>
            </w:r>
          </w:p>
        </w:tc>
      </w:tr>
      <w:tr w:rsidR="00B97F74" w:rsidRPr="0035030C" w14:paraId="049BEAD4" w14:textId="77777777" w:rsidTr="00413A2F">
        <w:tc>
          <w:tcPr>
            <w:tcW w:w="4050" w:type="dxa"/>
            <w:vAlign w:val="bottom"/>
          </w:tcPr>
          <w:p w14:paraId="79A8F4F5" w14:textId="5661DB65" w:rsidR="00B97F74" w:rsidRPr="0035030C" w:rsidRDefault="00B97F74" w:rsidP="00B97F74">
            <w:pPr>
              <w:ind w:left="342" w:right="-250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อุตสาหกรรมสหธัญญพืช จำกัด</w:t>
            </w:r>
          </w:p>
        </w:tc>
        <w:tc>
          <w:tcPr>
            <w:tcW w:w="1170" w:type="dxa"/>
            <w:shd w:val="clear" w:color="auto" w:fill="auto"/>
          </w:tcPr>
          <w:p w14:paraId="61CA47F3" w14:textId="67ACB8BE" w:rsidR="00B97F74" w:rsidRPr="0035030C" w:rsidRDefault="007A686E" w:rsidP="00B97F74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28371350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ECBC53" w14:textId="23095895" w:rsidR="00B97F74" w:rsidRPr="0035030C" w:rsidRDefault="00B97F74" w:rsidP="00B97F74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</w:tcPr>
          <w:p w14:paraId="0C01BB4F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97B828B" w14:textId="6D59D2C1" w:rsidR="00B97F74" w:rsidRPr="0035030C" w:rsidRDefault="008714E6" w:rsidP="00B97F74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524BD4DA" w14:textId="77777777" w:rsidR="00B97F74" w:rsidRPr="0035030C" w:rsidRDefault="00B97F74" w:rsidP="00B97F74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</w:tcPr>
          <w:p w14:paraId="42319E8A" w14:textId="25D1BAD6" w:rsidR="00B97F74" w:rsidRPr="00B97F74" w:rsidRDefault="00B97F74" w:rsidP="00B97F74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97F74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B97F74" w:rsidRPr="0035030C" w14:paraId="7070D72A" w14:textId="77777777" w:rsidTr="00413A2F">
        <w:tc>
          <w:tcPr>
            <w:tcW w:w="4050" w:type="dxa"/>
            <w:vAlign w:val="bottom"/>
          </w:tcPr>
          <w:p w14:paraId="63CE5C72" w14:textId="538D818B" w:rsidR="00B97F74" w:rsidRPr="0035030C" w:rsidRDefault="00B97F74" w:rsidP="00B97F7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692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การร่วมค้า</w:t>
            </w:r>
          </w:p>
        </w:tc>
        <w:tc>
          <w:tcPr>
            <w:tcW w:w="1170" w:type="dxa"/>
            <w:shd w:val="clear" w:color="auto" w:fill="auto"/>
          </w:tcPr>
          <w:p w14:paraId="7EBD5AA6" w14:textId="7A138CE2" w:rsidR="00B97F74" w:rsidRPr="0035030C" w:rsidRDefault="00B97F74" w:rsidP="00B97F74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14B9F52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2BE0F0" w14:textId="76AF85F0" w:rsidR="00B97F74" w:rsidRPr="0035030C" w:rsidRDefault="00B97F74" w:rsidP="00B97F74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76109FD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0C90E99" w14:textId="00FFDB48" w:rsidR="00B97F74" w:rsidRPr="0035030C" w:rsidRDefault="00B97F74" w:rsidP="00B97F74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41B557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FD66F18" w14:textId="46B23D3A" w:rsidR="00B97F74" w:rsidRPr="0035030C" w:rsidRDefault="00B97F74" w:rsidP="00B97F74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7F74" w:rsidRPr="0035030C" w14:paraId="239E0A86" w14:textId="77777777" w:rsidTr="00413A2F">
        <w:tc>
          <w:tcPr>
            <w:tcW w:w="4050" w:type="dxa"/>
            <w:vAlign w:val="bottom"/>
          </w:tcPr>
          <w:p w14:paraId="14A6AF3A" w14:textId="3EE7556C" w:rsidR="00B97F74" w:rsidRPr="0035030C" w:rsidRDefault="00B97F74" w:rsidP="00B97F7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อี แอนด์ ที พลังงานหมุนเวียน จำกัด</w:t>
            </w:r>
          </w:p>
        </w:tc>
        <w:tc>
          <w:tcPr>
            <w:tcW w:w="1170" w:type="dxa"/>
            <w:shd w:val="clear" w:color="auto" w:fill="auto"/>
          </w:tcPr>
          <w:p w14:paraId="599CF4EC" w14:textId="4F975D86" w:rsidR="00B97F74" w:rsidRDefault="007A686E" w:rsidP="00B97F74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756CEC0E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A8CB9F" w14:textId="3B80401C" w:rsidR="00B97F74" w:rsidRPr="0035030C" w:rsidRDefault="00B97F74" w:rsidP="00B97F74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  <w:tc>
          <w:tcPr>
            <w:tcW w:w="270" w:type="dxa"/>
          </w:tcPr>
          <w:p w14:paraId="5C987A63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09C09E5" w14:textId="0AC6605E" w:rsidR="00B97F74" w:rsidRDefault="008714E6" w:rsidP="00B97F74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14:paraId="5D347F8A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20DB9CF" w14:textId="6F14FFAF" w:rsidR="00B97F74" w:rsidRPr="0035030C" w:rsidRDefault="00B97F74" w:rsidP="00B97F74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</w:tr>
      <w:tr w:rsidR="00B97F74" w:rsidRPr="0035030C" w14:paraId="31A58F8E" w14:textId="77777777" w:rsidTr="007C0CBF">
        <w:tc>
          <w:tcPr>
            <w:tcW w:w="4050" w:type="dxa"/>
          </w:tcPr>
          <w:p w14:paraId="1EE1FDB5" w14:textId="27BA08D0" w:rsidR="00B97F74" w:rsidRPr="0035030C" w:rsidRDefault="00B97F74" w:rsidP="00B97F7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5ECEB9FB" w14:textId="5B10B655" w:rsidR="00B97F74" w:rsidRDefault="00B97F74" w:rsidP="00B97F74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BC1B8FC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E27D7B" w14:textId="26F0D461" w:rsidR="00B97F74" w:rsidRPr="0035030C" w:rsidRDefault="00B97F74" w:rsidP="00B97F74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8F49AAC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ADE7ACC" w14:textId="728BF6C0" w:rsidR="00B97F74" w:rsidRDefault="00B97F74" w:rsidP="00B97F74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19B46E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92BD560" w14:textId="0010454A" w:rsidR="00B97F74" w:rsidRPr="0035030C" w:rsidRDefault="00B97F74" w:rsidP="00B97F74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7F74" w:rsidRPr="0035030C" w14:paraId="3FB51425" w14:textId="77777777" w:rsidTr="007C0CBF">
        <w:tc>
          <w:tcPr>
            <w:tcW w:w="4050" w:type="dxa"/>
            <w:vAlign w:val="bottom"/>
          </w:tcPr>
          <w:p w14:paraId="33FB523B" w14:textId="04AEB2E5" w:rsidR="00B97F74" w:rsidRPr="0035030C" w:rsidRDefault="00B97F74" w:rsidP="00B97F74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4B8E7188" w14:textId="57D1A8AE" w:rsidR="00B97F74" w:rsidRPr="0035030C" w:rsidRDefault="007A686E" w:rsidP="00B97F74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97,568</w:t>
            </w:r>
          </w:p>
        </w:tc>
        <w:tc>
          <w:tcPr>
            <w:tcW w:w="270" w:type="dxa"/>
            <w:shd w:val="clear" w:color="auto" w:fill="auto"/>
          </w:tcPr>
          <w:p w14:paraId="32A64EEA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2E3F0D" w14:textId="1CDF58F3" w:rsidR="00B97F74" w:rsidRPr="0035030C" w:rsidRDefault="00B97F74" w:rsidP="00B97F74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495</w:t>
            </w:r>
          </w:p>
        </w:tc>
        <w:tc>
          <w:tcPr>
            <w:tcW w:w="270" w:type="dxa"/>
          </w:tcPr>
          <w:p w14:paraId="5635999B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152BEE0" w14:textId="3AE3354B" w:rsidR="00B97F74" w:rsidRPr="0035030C" w:rsidRDefault="008714E6" w:rsidP="00B97F74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37,139</w:t>
            </w:r>
          </w:p>
        </w:tc>
        <w:tc>
          <w:tcPr>
            <w:tcW w:w="270" w:type="dxa"/>
          </w:tcPr>
          <w:p w14:paraId="3E7182F9" w14:textId="77777777" w:rsidR="00B97F74" w:rsidRPr="0035030C" w:rsidRDefault="00B97F74" w:rsidP="00B97F74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</w:tcPr>
          <w:p w14:paraId="23BA5E01" w14:textId="4149AAF1" w:rsidR="00B97F74" w:rsidRPr="0035030C" w:rsidRDefault="00B97F74" w:rsidP="00B97F74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967</w:t>
            </w:r>
          </w:p>
        </w:tc>
      </w:tr>
      <w:tr w:rsidR="00B97F74" w:rsidRPr="0035030C" w14:paraId="4BB32C01" w14:textId="77777777" w:rsidTr="00413A2F">
        <w:tc>
          <w:tcPr>
            <w:tcW w:w="4050" w:type="dxa"/>
            <w:vAlign w:val="bottom"/>
          </w:tcPr>
          <w:p w14:paraId="546F9674" w14:textId="22163487" w:rsidR="00B97F74" w:rsidRPr="0035030C" w:rsidRDefault="00B97F74" w:rsidP="00B97F7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57EBCA8A" w14:textId="56530AE2" w:rsidR="00B97F74" w:rsidRPr="0035030C" w:rsidRDefault="007A686E" w:rsidP="00B97F74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</w:t>
            </w:r>
          </w:p>
        </w:tc>
        <w:tc>
          <w:tcPr>
            <w:tcW w:w="270" w:type="dxa"/>
            <w:shd w:val="clear" w:color="auto" w:fill="auto"/>
          </w:tcPr>
          <w:p w14:paraId="0BC5E747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464BC9" w14:textId="7E1379BD" w:rsidR="00B97F74" w:rsidRPr="0035030C" w:rsidRDefault="00B97F74" w:rsidP="00B97F74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068</w:t>
            </w:r>
          </w:p>
        </w:tc>
        <w:tc>
          <w:tcPr>
            <w:tcW w:w="270" w:type="dxa"/>
          </w:tcPr>
          <w:p w14:paraId="1DD63251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D550E2A" w14:textId="09AC4D98" w:rsidR="00B97F74" w:rsidRPr="0035030C" w:rsidRDefault="008714E6" w:rsidP="00B97F74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270" w:type="dxa"/>
          </w:tcPr>
          <w:p w14:paraId="030D38B4" w14:textId="77777777" w:rsidR="00B97F74" w:rsidRPr="0035030C" w:rsidRDefault="00B97F74" w:rsidP="00B97F74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</w:tcPr>
          <w:p w14:paraId="2D4503E5" w14:textId="391C4334" w:rsidR="00B97F74" w:rsidRPr="0035030C" w:rsidRDefault="00B97F74" w:rsidP="00B97F74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</w:t>
            </w:r>
          </w:p>
        </w:tc>
      </w:tr>
      <w:tr w:rsidR="00B97F74" w:rsidRPr="0035030C" w14:paraId="386E6E19" w14:textId="77777777" w:rsidTr="00413A2F">
        <w:tc>
          <w:tcPr>
            <w:tcW w:w="4050" w:type="dxa"/>
            <w:vAlign w:val="bottom"/>
          </w:tcPr>
          <w:p w14:paraId="549E3409" w14:textId="53B6687C" w:rsidR="00B97F74" w:rsidRPr="0035030C" w:rsidRDefault="00B97F74" w:rsidP="00B97F7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ระยองป่าไม้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543F3108" w14:textId="75B7666B" w:rsidR="00B97F74" w:rsidRPr="0035030C" w:rsidRDefault="007A686E" w:rsidP="00B97F74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  <w:tc>
          <w:tcPr>
            <w:tcW w:w="270" w:type="dxa"/>
            <w:shd w:val="clear" w:color="auto" w:fill="auto"/>
          </w:tcPr>
          <w:p w14:paraId="1748F21A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7C7C07" w14:textId="3ED3A847" w:rsidR="00B97F74" w:rsidRPr="0035030C" w:rsidRDefault="00B97F74" w:rsidP="00B97F74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125</w:t>
            </w:r>
          </w:p>
        </w:tc>
        <w:tc>
          <w:tcPr>
            <w:tcW w:w="270" w:type="dxa"/>
          </w:tcPr>
          <w:p w14:paraId="16AEF54F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105863B" w14:textId="7A7C2E84" w:rsidR="00B97F74" w:rsidRPr="0035030C" w:rsidRDefault="008714E6" w:rsidP="00B97F74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70" w:type="dxa"/>
          </w:tcPr>
          <w:p w14:paraId="5BFB578E" w14:textId="77777777" w:rsidR="00B97F74" w:rsidRPr="0035030C" w:rsidRDefault="00B97F74" w:rsidP="00B97F74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</w:tcPr>
          <w:p w14:paraId="545ABF6C" w14:textId="3223F811" w:rsidR="00B97F74" w:rsidRPr="0035030C" w:rsidRDefault="00B97F74" w:rsidP="00B97F74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125</w:t>
            </w:r>
          </w:p>
        </w:tc>
      </w:tr>
      <w:tr w:rsidR="00B97F74" w:rsidRPr="0035030C" w14:paraId="2F15A940" w14:textId="77777777" w:rsidTr="00413A2F">
        <w:tc>
          <w:tcPr>
            <w:tcW w:w="4050" w:type="dxa"/>
            <w:vAlign w:val="bottom"/>
          </w:tcPr>
          <w:p w14:paraId="3A042992" w14:textId="7D935441" w:rsidR="00B97F74" w:rsidRPr="0035030C" w:rsidRDefault="00B97F74" w:rsidP="00B97F7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ทีพีไอ โฮลดิ้ง จำกัด</w:t>
            </w:r>
          </w:p>
        </w:tc>
        <w:tc>
          <w:tcPr>
            <w:tcW w:w="1170" w:type="dxa"/>
            <w:shd w:val="clear" w:color="auto" w:fill="auto"/>
          </w:tcPr>
          <w:p w14:paraId="4CBB99A9" w14:textId="302DF1DD" w:rsidR="00B97F74" w:rsidRPr="0035030C" w:rsidRDefault="007A686E" w:rsidP="00B97F74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  <w:tc>
          <w:tcPr>
            <w:tcW w:w="270" w:type="dxa"/>
            <w:shd w:val="clear" w:color="auto" w:fill="auto"/>
          </w:tcPr>
          <w:p w14:paraId="5402B725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38DC9D" w14:textId="5EC00608" w:rsidR="00B97F74" w:rsidRDefault="00B97F74" w:rsidP="00B97F74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</w:t>
            </w:r>
          </w:p>
        </w:tc>
        <w:tc>
          <w:tcPr>
            <w:tcW w:w="270" w:type="dxa"/>
          </w:tcPr>
          <w:p w14:paraId="2B74222B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14F88C4" w14:textId="7CEB4FD4" w:rsidR="00B97F74" w:rsidRDefault="008714E6" w:rsidP="00B97F74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70" w:type="dxa"/>
          </w:tcPr>
          <w:p w14:paraId="033E8313" w14:textId="77777777" w:rsidR="00B97F74" w:rsidRPr="0035030C" w:rsidRDefault="00B97F74" w:rsidP="00B97F74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</w:tcPr>
          <w:p w14:paraId="10372867" w14:textId="2A30F2E1" w:rsidR="00B97F74" w:rsidRPr="00B97F74" w:rsidRDefault="00B97F74" w:rsidP="00B97F74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</w:t>
            </w:r>
          </w:p>
        </w:tc>
      </w:tr>
      <w:tr w:rsidR="00B97F74" w:rsidRPr="0035030C" w14:paraId="0273F2CB" w14:textId="77777777" w:rsidTr="00413A2F">
        <w:tc>
          <w:tcPr>
            <w:tcW w:w="4050" w:type="dxa"/>
            <w:vAlign w:val="bottom"/>
          </w:tcPr>
          <w:p w14:paraId="7F828314" w14:textId="52F90433" w:rsidR="00B97F74" w:rsidRPr="0035030C" w:rsidRDefault="00B97F74" w:rsidP="00B97F74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อีโออีจี จำกัด</w:t>
            </w:r>
          </w:p>
        </w:tc>
        <w:tc>
          <w:tcPr>
            <w:tcW w:w="1170" w:type="dxa"/>
            <w:shd w:val="clear" w:color="auto" w:fill="auto"/>
          </w:tcPr>
          <w:p w14:paraId="4CEB99D7" w14:textId="56F0C3B5" w:rsidR="00B97F74" w:rsidRPr="0035030C" w:rsidRDefault="007A686E" w:rsidP="00B97F74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  <w:tc>
          <w:tcPr>
            <w:tcW w:w="270" w:type="dxa"/>
            <w:shd w:val="clear" w:color="auto" w:fill="auto"/>
          </w:tcPr>
          <w:p w14:paraId="0579A573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CCE62D" w14:textId="28BFDD3E" w:rsidR="00B97F74" w:rsidRPr="0035030C" w:rsidRDefault="00B97F74" w:rsidP="00B97F74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  <w:tc>
          <w:tcPr>
            <w:tcW w:w="270" w:type="dxa"/>
          </w:tcPr>
          <w:p w14:paraId="1DA70512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B7A4A46" w14:textId="5BDF0E5E" w:rsidR="00B97F74" w:rsidRPr="0035030C" w:rsidRDefault="008714E6" w:rsidP="00B97F74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70" w:type="dxa"/>
          </w:tcPr>
          <w:p w14:paraId="0D8024E4" w14:textId="77777777" w:rsidR="00B97F74" w:rsidRPr="0035030C" w:rsidRDefault="00B97F74" w:rsidP="00B97F74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</w:tcPr>
          <w:p w14:paraId="081400EB" w14:textId="35D10CC2" w:rsidR="00B97F74" w:rsidRPr="0035030C" w:rsidRDefault="00B97F74" w:rsidP="00B97F74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</w:tr>
      <w:tr w:rsidR="00B97F74" w:rsidRPr="0035030C" w14:paraId="16196A58" w14:textId="77777777" w:rsidTr="00413A2F">
        <w:tc>
          <w:tcPr>
            <w:tcW w:w="4050" w:type="dxa"/>
            <w:vAlign w:val="bottom"/>
          </w:tcPr>
          <w:p w14:paraId="3016930A" w14:textId="476E81EE" w:rsidR="00B97F74" w:rsidRPr="0035030C" w:rsidRDefault="00B97F74" w:rsidP="00B97F74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 ปิโตรเคมีกัล อุตสาหกรรม จำกัด</w:t>
            </w:r>
          </w:p>
        </w:tc>
        <w:tc>
          <w:tcPr>
            <w:tcW w:w="1170" w:type="dxa"/>
            <w:shd w:val="clear" w:color="auto" w:fill="auto"/>
          </w:tcPr>
          <w:p w14:paraId="6D13BC46" w14:textId="69AA515A" w:rsidR="00B97F74" w:rsidRPr="0035030C" w:rsidRDefault="007A686E" w:rsidP="00B97F74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  <w:tc>
          <w:tcPr>
            <w:tcW w:w="270" w:type="dxa"/>
            <w:shd w:val="clear" w:color="auto" w:fill="auto"/>
          </w:tcPr>
          <w:p w14:paraId="292ABADF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4FD726" w14:textId="3E6EB275" w:rsidR="00B97F74" w:rsidRPr="0035030C" w:rsidRDefault="00B97F74" w:rsidP="00B97F74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  <w:tc>
          <w:tcPr>
            <w:tcW w:w="270" w:type="dxa"/>
          </w:tcPr>
          <w:p w14:paraId="7CFDBA59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CE2D79A" w14:textId="358025FD" w:rsidR="00B97F74" w:rsidRPr="0035030C" w:rsidRDefault="008714E6" w:rsidP="00B97F74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70" w:type="dxa"/>
          </w:tcPr>
          <w:p w14:paraId="1575FEBF" w14:textId="77777777" w:rsidR="00B97F74" w:rsidRPr="0035030C" w:rsidRDefault="00B97F74" w:rsidP="00B97F74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</w:tcPr>
          <w:p w14:paraId="6ABAAA05" w14:textId="3B015821" w:rsidR="00B97F74" w:rsidRPr="0035030C" w:rsidRDefault="00B97F74" w:rsidP="00B97F74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</w:tr>
      <w:tr w:rsidR="00B97F74" w:rsidRPr="0035030C" w14:paraId="637B51A1" w14:textId="77777777" w:rsidTr="007C0CBF">
        <w:tc>
          <w:tcPr>
            <w:tcW w:w="4050" w:type="dxa"/>
            <w:vAlign w:val="bottom"/>
          </w:tcPr>
          <w:p w14:paraId="6811745A" w14:textId="07C87F52" w:rsidR="00B97F74" w:rsidRPr="0035030C" w:rsidRDefault="00B97F74" w:rsidP="00B97F74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0A99E5B" w14:textId="03784F67" w:rsidR="00B97F74" w:rsidRPr="00806697" w:rsidRDefault="007A686E" w:rsidP="00B97F74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104,381</w:t>
            </w:r>
          </w:p>
        </w:tc>
        <w:tc>
          <w:tcPr>
            <w:tcW w:w="270" w:type="dxa"/>
            <w:shd w:val="clear" w:color="auto" w:fill="auto"/>
          </w:tcPr>
          <w:p w14:paraId="062CADA1" w14:textId="77777777" w:rsidR="00B97F74" w:rsidRPr="00806697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B0D9F2D" w14:textId="01265E9F" w:rsidR="00B97F74" w:rsidRPr="00806697" w:rsidRDefault="00B97F74" w:rsidP="00B97F74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116</w:t>
            </w:r>
            <w:r w:rsidRPr="008066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732</w:t>
            </w:r>
          </w:p>
        </w:tc>
        <w:tc>
          <w:tcPr>
            <w:tcW w:w="270" w:type="dxa"/>
            <w:shd w:val="clear" w:color="auto" w:fill="auto"/>
          </w:tcPr>
          <w:p w14:paraId="54A074B2" w14:textId="77777777" w:rsidR="00B97F74" w:rsidRPr="00806697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AA9A81B" w14:textId="757311FC" w:rsidR="00B97F74" w:rsidRPr="00806697" w:rsidRDefault="008714E6" w:rsidP="00B97F74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284,400</w:t>
            </w:r>
          </w:p>
        </w:tc>
        <w:tc>
          <w:tcPr>
            <w:tcW w:w="270" w:type="dxa"/>
          </w:tcPr>
          <w:p w14:paraId="49A2ECAC" w14:textId="77777777" w:rsidR="00B97F74" w:rsidRPr="00806697" w:rsidRDefault="00B97F74" w:rsidP="00B97F74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0A5E6CA9" w14:textId="0B9272CF" w:rsidR="00B97F74" w:rsidRPr="00806697" w:rsidRDefault="00B97F74" w:rsidP="00B97F74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223</w:t>
            </w:r>
            <w:r w:rsidRPr="008066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102</w:t>
            </w:r>
          </w:p>
        </w:tc>
      </w:tr>
      <w:tr w:rsidR="00B97F74" w:rsidRPr="0035030C" w14:paraId="6C310636" w14:textId="77777777" w:rsidTr="007C0CBF">
        <w:tc>
          <w:tcPr>
            <w:tcW w:w="4050" w:type="dxa"/>
            <w:vAlign w:val="bottom"/>
          </w:tcPr>
          <w:p w14:paraId="0F048E8D" w14:textId="1EF30BAD" w:rsidR="00B97F74" w:rsidRPr="0035030C" w:rsidRDefault="00B97F74" w:rsidP="00B97F74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left="254" w:right="1333" w:hanging="25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ก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DD714B" w14:textId="54F5F0C4" w:rsidR="00B97F74" w:rsidRPr="00DE4F9D" w:rsidRDefault="001313CA" w:rsidP="00B97F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501B52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34E0CC" w14:textId="421B559D" w:rsidR="00B97F74" w:rsidRPr="0035030C" w:rsidRDefault="00B97F74" w:rsidP="009E6D1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4F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A0BAF0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30784F" w14:textId="19F93512" w:rsidR="00B97F74" w:rsidRPr="00DE4F9D" w:rsidRDefault="00847AAD" w:rsidP="00B97F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843090" w14:textId="77777777" w:rsidR="00B97F74" w:rsidRPr="0035030C" w:rsidRDefault="00B97F74" w:rsidP="00B97F74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47D130" w14:textId="3872C48C" w:rsidR="00B97F74" w:rsidRPr="0035030C" w:rsidRDefault="00B97F74" w:rsidP="009E6D1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4F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97F74" w:rsidRPr="0035030C" w14:paraId="20B05774" w14:textId="77777777" w:rsidTr="007C0CBF">
        <w:tc>
          <w:tcPr>
            <w:tcW w:w="4050" w:type="dxa"/>
            <w:vAlign w:val="bottom"/>
          </w:tcPr>
          <w:p w14:paraId="720BA789" w14:textId="33B8042F" w:rsidR="00B97F74" w:rsidRPr="0035030C" w:rsidRDefault="00B97F74" w:rsidP="00B97F74">
            <w:pPr>
              <w:spacing w:line="240" w:lineRule="auto"/>
              <w:ind w:left="336" w:hanging="33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273598" w14:textId="1AB707F4" w:rsidR="00B97F74" w:rsidRPr="00806697" w:rsidRDefault="001313CA" w:rsidP="00B97F74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104,381</w:t>
            </w:r>
          </w:p>
        </w:tc>
        <w:tc>
          <w:tcPr>
            <w:tcW w:w="270" w:type="dxa"/>
            <w:shd w:val="clear" w:color="auto" w:fill="auto"/>
          </w:tcPr>
          <w:p w14:paraId="2F3FE7C1" w14:textId="77777777" w:rsidR="00B97F74" w:rsidRPr="00806697" w:rsidRDefault="00B97F74" w:rsidP="00B97F7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AAA14B" w14:textId="5FD0298B" w:rsidR="00B97F74" w:rsidRPr="00806697" w:rsidRDefault="00B97F74" w:rsidP="00B97F74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116</w:t>
            </w:r>
            <w:r w:rsidRPr="008066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732</w:t>
            </w:r>
          </w:p>
        </w:tc>
        <w:tc>
          <w:tcPr>
            <w:tcW w:w="270" w:type="dxa"/>
            <w:shd w:val="clear" w:color="auto" w:fill="auto"/>
          </w:tcPr>
          <w:p w14:paraId="49FA8D57" w14:textId="77777777" w:rsidR="00B97F74" w:rsidRPr="00806697" w:rsidRDefault="00B97F74" w:rsidP="00B97F7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0D2D4E" w14:textId="159B8B48" w:rsidR="00B97F74" w:rsidRPr="00806697" w:rsidRDefault="00847AAD" w:rsidP="00B97F74">
            <w:pPr>
              <w:tabs>
                <w:tab w:val="decimal" w:pos="77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284,400</w:t>
            </w:r>
          </w:p>
        </w:tc>
        <w:tc>
          <w:tcPr>
            <w:tcW w:w="270" w:type="dxa"/>
            <w:shd w:val="clear" w:color="auto" w:fill="auto"/>
          </w:tcPr>
          <w:p w14:paraId="108FD5FE" w14:textId="77777777" w:rsidR="00B97F74" w:rsidRPr="00806697" w:rsidRDefault="00B97F74" w:rsidP="00B97F7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111DC7" w14:textId="4499EE1F" w:rsidR="00B97F74" w:rsidRPr="00806697" w:rsidRDefault="00B97F74" w:rsidP="00B97F74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223</w:t>
            </w:r>
            <w:r w:rsidRPr="008066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102</w:t>
            </w:r>
          </w:p>
        </w:tc>
      </w:tr>
    </w:tbl>
    <w:p w14:paraId="6B216243" w14:textId="6B574BC8" w:rsidR="00AF2736" w:rsidRDefault="00AF2736" w:rsidP="001F0548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990"/>
        <w:gridCol w:w="270"/>
        <w:gridCol w:w="1170"/>
        <w:gridCol w:w="270"/>
        <w:gridCol w:w="1080"/>
        <w:gridCol w:w="270"/>
        <w:gridCol w:w="1080"/>
      </w:tblGrid>
      <w:tr w:rsidR="00AF2736" w:rsidRPr="0035030C" w14:paraId="4E8F66F3" w14:textId="77777777" w:rsidTr="00AF2736">
        <w:tc>
          <w:tcPr>
            <w:tcW w:w="4050" w:type="dxa"/>
          </w:tcPr>
          <w:p w14:paraId="7AC395DA" w14:textId="28450A1B" w:rsidR="00AF2736" w:rsidRPr="00AF2736" w:rsidRDefault="00AF2736" w:rsidP="00AF273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F27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3C58D397" w14:textId="77777777" w:rsidR="00AF2736" w:rsidRPr="0035030C" w:rsidRDefault="00AF2736" w:rsidP="00AF2736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6BA2A63" w14:textId="77777777" w:rsidR="00AF2736" w:rsidRPr="0035030C" w:rsidRDefault="00AF2736" w:rsidP="00AF273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0" w:type="dxa"/>
            <w:gridSpan w:val="3"/>
          </w:tcPr>
          <w:p w14:paraId="1EF8EC56" w14:textId="77777777" w:rsidR="00AF2736" w:rsidRPr="0035030C" w:rsidRDefault="00AF2736" w:rsidP="00AF2736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7F74" w:rsidRPr="0035030C" w14:paraId="2FF3AB7A" w14:textId="77777777" w:rsidTr="00AF2736">
        <w:tc>
          <w:tcPr>
            <w:tcW w:w="4050" w:type="dxa"/>
          </w:tcPr>
          <w:p w14:paraId="647D2D0A" w14:textId="61DF0118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F27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810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AF27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14:paraId="3135C654" w14:textId="30F714CF" w:rsidR="00B97F74" w:rsidRPr="0035030C" w:rsidRDefault="00B97F74" w:rsidP="00B97F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77065B5B" w14:textId="77777777" w:rsidR="00B97F74" w:rsidRPr="0035030C" w:rsidRDefault="00B97F74" w:rsidP="00B97F7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EB9FE7" w14:textId="4231C6F4" w:rsidR="00B97F74" w:rsidRPr="0035030C" w:rsidRDefault="00B97F74" w:rsidP="00B97F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6F6245D8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81E6303" w14:textId="781E0C73" w:rsidR="00B97F74" w:rsidRPr="0035030C" w:rsidRDefault="00B97F74" w:rsidP="00B97F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30C9212A" w14:textId="77777777" w:rsidR="00B97F74" w:rsidRPr="0035030C" w:rsidRDefault="00B97F74" w:rsidP="00B97F7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0A0F24" w14:textId="60BD1409" w:rsidR="00B97F74" w:rsidRPr="0035030C" w:rsidRDefault="00B97F74" w:rsidP="00B97F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B97F74" w:rsidRPr="0035030C" w14:paraId="35FD5BC1" w14:textId="77777777" w:rsidTr="00AF2736">
        <w:tc>
          <w:tcPr>
            <w:tcW w:w="4050" w:type="dxa"/>
          </w:tcPr>
          <w:p w14:paraId="3206212B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30332ACA" w14:textId="77777777" w:rsidR="00B97F74" w:rsidRPr="0035030C" w:rsidRDefault="00B97F74" w:rsidP="00B97F7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97F74" w:rsidRPr="0035030C" w14:paraId="332B614B" w14:textId="77777777" w:rsidTr="00AF2736">
        <w:tc>
          <w:tcPr>
            <w:tcW w:w="4050" w:type="dxa"/>
          </w:tcPr>
          <w:p w14:paraId="4C9E1603" w14:textId="19177F78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เงินลงทุนระยะยาวในกิจการที่เกี่ยวข้องกัน</w:t>
            </w:r>
          </w:p>
        </w:tc>
        <w:tc>
          <w:tcPr>
            <w:tcW w:w="5130" w:type="dxa"/>
            <w:gridSpan w:val="7"/>
          </w:tcPr>
          <w:p w14:paraId="67BF5BA3" w14:textId="77777777" w:rsidR="00B97F74" w:rsidRPr="0035030C" w:rsidRDefault="00B97F74" w:rsidP="00B97F7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B97F74" w:rsidRPr="0035030C" w14:paraId="062DDD3E" w14:textId="77777777" w:rsidTr="00AF2736">
        <w:tc>
          <w:tcPr>
            <w:tcW w:w="4050" w:type="dxa"/>
          </w:tcPr>
          <w:p w14:paraId="4B21A512" w14:textId="77777777" w:rsidR="00B97F74" w:rsidRPr="0035030C" w:rsidRDefault="00B97F74" w:rsidP="00B97F74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64C68817" w14:textId="77777777" w:rsidR="00B97F74" w:rsidRPr="0035030C" w:rsidRDefault="00B97F74" w:rsidP="00B97F74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F5FD16B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F1C167" w14:textId="77777777" w:rsidR="00B97F74" w:rsidRPr="0035030C" w:rsidRDefault="00B97F74" w:rsidP="00B97F7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95437E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B4AFFA7" w14:textId="77777777" w:rsidR="00B97F74" w:rsidRPr="0035030C" w:rsidRDefault="00B97F74" w:rsidP="00B97F74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3EA36D" w14:textId="77777777" w:rsidR="00B97F74" w:rsidRPr="0035030C" w:rsidRDefault="00B97F74" w:rsidP="00B97F7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106CE1" w14:textId="77777777" w:rsidR="00B97F74" w:rsidRPr="0035030C" w:rsidRDefault="00B97F74" w:rsidP="00B97F7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7F74" w:rsidRPr="0035030C" w14:paraId="2359854E" w14:textId="77777777" w:rsidTr="00AF2736">
        <w:tc>
          <w:tcPr>
            <w:tcW w:w="4050" w:type="dxa"/>
            <w:vAlign w:val="bottom"/>
          </w:tcPr>
          <w:p w14:paraId="288D3D69" w14:textId="77777777" w:rsidR="00B97F74" w:rsidRPr="0035030C" w:rsidRDefault="00B97F74" w:rsidP="00B97F7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D79AD3A" w14:textId="71A69AAD" w:rsidR="00B97F74" w:rsidRPr="0035030C" w:rsidRDefault="00847AAD" w:rsidP="00B97F74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</w:t>
            </w:r>
            <w:r w:rsidR="00080B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  <w:tc>
          <w:tcPr>
            <w:tcW w:w="270" w:type="dxa"/>
          </w:tcPr>
          <w:p w14:paraId="4FF759DE" w14:textId="77777777" w:rsidR="00B97F74" w:rsidRPr="0035030C" w:rsidRDefault="00B97F74" w:rsidP="00B97F74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F3F84A5" w14:textId="44122B3A" w:rsidR="00B97F74" w:rsidRPr="0035030C" w:rsidRDefault="00B97F74" w:rsidP="00B97F74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  <w:tc>
          <w:tcPr>
            <w:tcW w:w="270" w:type="dxa"/>
          </w:tcPr>
          <w:p w14:paraId="22D09678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7293BFB" w14:textId="2FE77DDA" w:rsidR="00B97F74" w:rsidRPr="0035030C" w:rsidRDefault="00080BE7" w:rsidP="00B97F74">
            <w:pPr>
              <w:tabs>
                <w:tab w:val="decimal" w:pos="864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45,653</w:t>
            </w:r>
          </w:p>
        </w:tc>
        <w:tc>
          <w:tcPr>
            <w:tcW w:w="270" w:type="dxa"/>
          </w:tcPr>
          <w:p w14:paraId="43EEE37A" w14:textId="77777777" w:rsidR="00B97F74" w:rsidRPr="0035030C" w:rsidRDefault="00B97F74" w:rsidP="00B97F7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E998A40" w14:textId="6D5DFDAF" w:rsidR="00B97F74" w:rsidRPr="0035030C" w:rsidRDefault="00B97F74" w:rsidP="00B97F74">
            <w:pPr>
              <w:tabs>
                <w:tab w:val="decimal" w:pos="79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</w:tr>
    </w:tbl>
    <w:p w14:paraId="517C163E" w14:textId="4CAB65BC" w:rsidR="00AF2736" w:rsidRDefault="00AF2736">
      <w:pPr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666ABA48" w14:textId="77777777" w:rsidR="00AF2736" w:rsidRDefault="00AF2736">
      <w:pPr>
        <w:spacing w:line="240" w:lineRule="auto"/>
        <w:rPr>
          <w:rFonts w:asciiTheme="majorBidi" w:hAnsiTheme="majorBidi" w:cstheme="majorBidi"/>
          <w:sz w:val="20"/>
          <w:szCs w:val="20"/>
          <w:cs/>
        </w:rPr>
      </w:pPr>
      <w:r>
        <w:rPr>
          <w:rFonts w:asciiTheme="majorBidi" w:hAnsiTheme="majorBidi" w:cstheme="majorBidi"/>
          <w:sz w:val="20"/>
          <w:szCs w:val="20"/>
          <w:cs/>
        </w:rP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170"/>
        <w:gridCol w:w="270"/>
        <w:gridCol w:w="1080"/>
        <w:gridCol w:w="270"/>
        <w:gridCol w:w="1080"/>
      </w:tblGrid>
      <w:tr w:rsidR="00AF2736" w:rsidRPr="0035030C" w14:paraId="1A2F7756" w14:textId="77777777" w:rsidTr="00AF2736">
        <w:tc>
          <w:tcPr>
            <w:tcW w:w="4050" w:type="dxa"/>
          </w:tcPr>
          <w:p w14:paraId="72F26DBD" w14:textId="1BD7661E" w:rsidR="00AF2736" w:rsidRPr="0035030C" w:rsidRDefault="00AF2736" w:rsidP="00AF273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F27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520" w:type="dxa"/>
            <w:gridSpan w:val="3"/>
          </w:tcPr>
          <w:p w14:paraId="5968D994" w14:textId="77777777" w:rsidR="00AF2736" w:rsidRPr="0035030C" w:rsidRDefault="00AF2736" w:rsidP="00AF2736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66FEE97" w14:textId="77777777" w:rsidR="00AF2736" w:rsidRPr="0035030C" w:rsidRDefault="00AF2736" w:rsidP="00AF273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F20D8F2" w14:textId="77777777" w:rsidR="00AF2736" w:rsidRPr="0035030C" w:rsidRDefault="00AF2736" w:rsidP="00AF2736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7F74" w:rsidRPr="0035030C" w14:paraId="4F87D621" w14:textId="77777777" w:rsidTr="00AF2736">
        <w:tc>
          <w:tcPr>
            <w:tcW w:w="4050" w:type="dxa"/>
          </w:tcPr>
          <w:p w14:paraId="7B79A15F" w14:textId="34FD791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F27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810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AF27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0430AE54" w14:textId="0FCF0D79" w:rsidR="00B97F74" w:rsidRPr="0035030C" w:rsidRDefault="00B97F74" w:rsidP="00B97F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5A9C86E2" w14:textId="77777777" w:rsidR="00B97F74" w:rsidRPr="0035030C" w:rsidRDefault="00B97F74" w:rsidP="00B97F7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EF790C" w14:textId="0291C492" w:rsidR="00B97F74" w:rsidRPr="0035030C" w:rsidRDefault="00B97F74" w:rsidP="00B97F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1B039F3F" w14:textId="77777777" w:rsidR="00B97F74" w:rsidRPr="0035030C" w:rsidRDefault="00B97F74" w:rsidP="00B97F7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500FE36" w14:textId="5B891D71" w:rsidR="00B97F74" w:rsidRPr="0035030C" w:rsidRDefault="00B97F74" w:rsidP="00B97F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42256503" w14:textId="77777777" w:rsidR="00B97F74" w:rsidRPr="0035030C" w:rsidRDefault="00B97F74" w:rsidP="00B97F7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A1069F" w14:textId="1E5F56E1" w:rsidR="00B97F74" w:rsidRPr="0035030C" w:rsidRDefault="00B97F74" w:rsidP="00B97F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B97F74" w:rsidRPr="0035030C" w14:paraId="4E8FF6CE" w14:textId="77777777" w:rsidTr="00AF2736">
        <w:tc>
          <w:tcPr>
            <w:tcW w:w="4050" w:type="dxa"/>
          </w:tcPr>
          <w:p w14:paraId="292E9E0F" w14:textId="77777777" w:rsidR="00B97F74" w:rsidRPr="0035030C" w:rsidRDefault="00B97F74" w:rsidP="00B97F74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7C7278C4" w14:textId="77777777" w:rsidR="00B97F74" w:rsidRPr="0035030C" w:rsidRDefault="00B97F74" w:rsidP="00B97F74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97F74" w:rsidRPr="0035030C" w14:paraId="06D6593B" w14:textId="77777777" w:rsidTr="00AF2736">
        <w:tc>
          <w:tcPr>
            <w:tcW w:w="4050" w:type="dxa"/>
          </w:tcPr>
          <w:p w14:paraId="7E1A5AF7" w14:textId="35E6911D" w:rsidR="00B97F74" w:rsidRPr="0035030C" w:rsidRDefault="00B97F74" w:rsidP="00B97F74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br w:type="page"/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ลูกหนี้และเงินทดรองจ่ายแก่กิจการ</w:t>
            </w:r>
          </w:p>
        </w:tc>
        <w:tc>
          <w:tcPr>
            <w:tcW w:w="5220" w:type="dxa"/>
            <w:gridSpan w:val="7"/>
          </w:tcPr>
          <w:p w14:paraId="5420BBED" w14:textId="77777777" w:rsidR="00B97F74" w:rsidRPr="0035030C" w:rsidRDefault="00B97F74" w:rsidP="00B97F74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B97F74" w:rsidRPr="0035030C" w14:paraId="190E834A" w14:textId="77777777" w:rsidTr="00AF2736">
        <w:tc>
          <w:tcPr>
            <w:tcW w:w="4050" w:type="dxa"/>
          </w:tcPr>
          <w:p w14:paraId="19C5E2ED" w14:textId="6959C320" w:rsidR="00B97F74" w:rsidRPr="0035030C" w:rsidRDefault="00B97F74" w:rsidP="00B97F74">
            <w:pPr>
              <w:tabs>
                <w:tab w:val="left" w:pos="720"/>
              </w:tabs>
              <w:spacing w:line="240" w:lineRule="auto"/>
              <w:ind w:right="-108" w:firstLine="24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br w:type="page"/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 - ไม่หมุนเวียน</w:t>
            </w:r>
          </w:p>
        </w:tc>
        <w:tc>
          <w:tcPr>
            <w:tcW w:w="5220" w:type="dxa"/>
            <w:gridSpan w:val="7"/>
          </w:tcPr>
          <w:p w14:paraId="579F65BA" w14:textId="77777777" w:rsidR="00B97F74" w:rsidRPr="0035030C" w:rsidRDefault="00B97F74" w:rsidP="00B97F74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B97F74" w:rsidRPr="0035030C" w14:paraId="3251F927" w14:textId="77777777" w:rsidTr="00AF2736">
        <w:tc>
          <w:tcPr>
            <w:tcW w:w="4050" w:type="dxa"/>
          </w:tcPr>
          <w:p w14:paraId="2942A3CD" w14:textId="77777777" w:rsidR="00B97F74" w:rsidRPr="0035030C" w:rsidRDefault="00B97F74" w:rsidP="00B97F74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C92C2F0" w14:textId="77777777" w:rsidR="00B97F74" w:rsidRPr="0035030C" w:rsidRDefault="00B97F74" w:rsidP="00B97F74">
            <w:pPr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4D7EBB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03840E" w14:textId="77777777" w:rsidR="00B97F74" w:rsidRPr="0035030C" w:rsidRDefault="00B97F74" w:rsidP="00B97F7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EDE8CD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08C089" w14:textId="77777777" w:rsidR="00B97F74" w:rsidRPr="0035030C" w:rsidRDefault="00B97F74" w:rsidP="00B97F7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CF2D3A" w14:textId="77777777" w:rsidR="00B97F74" w:rsidRPr="0035030C" w:rsidRDefault="00B97F74" w:rsidP="00B97F7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06BB73" w14:textId="77777777" w:rsidR="00B97F74" w:rsidRPr="0035030C" w:rsidRDefault="00B97F74" w:rsidP="00B97F7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7F74" w:rsidRPr="0035030C" w14:paraId="5F21814A" w14:textId="77777777" w:rsidTr="00AF2736">
        <w:tc>
          <w:tcPr>
            <w:tcW w:w="4050" w:type="dxa"/>
            <w:vAlign w:val="bottom"/>
          </w:tcPr>
          <w:p w14:paraId="0DD026DC" w14:textId="77777777" w:rsidR="00B97F74" w:rsidRPr="0035030C" w:rsidRDefault="00B97F74" w:rsidP="00B97F7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โพรพ็อกไซด์ไทย จำกัด</w:t>
            </w:r>
          </w:p>
        </w:tc>
        <w:tc>
          <w:tcPr>
            <w:tcW w:w="1080" w:type="dxa"/>
            <w:shd w:val="clear" w:color="auto" w:fill="auto"/>
          </w:tcPr>
          <w:p w14:paraId="056F89A9" w14:textId="5ED3E172" w:rsidR="00B97F74" w:rsidRPr="0035030C" w:rsidRDefault="00080BE7" w:rsidP="00B97F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300D3AA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C4EE3B" w14:textId="77777777" w:rsidR="00B97F74" w:rsidRPr="0035030C" w:rsidRDefault="00B97F74" w:rsidP="00B97F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2AF44698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45041D" w14:textId="77754106" w:rsidR="00B97F74" w:rsidRPr="0035030C" w:rsidRDefault="00080BE7" w:rsidP="00B97F7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421,984</w:t>
            </w:r>
          </w:p>
        </w:tc>
        <w:tc>
          <w:tcPr>
            <w:tcW w:w="270" w:type="dxa"/>
          </w:tcPr>
          <w:p w14:paraId="0ABBD702" w14:textId="77777777" w:rsidR="00B97F74" w:rsidRPr="0035030C" w:rsidRDefault="00B97F74" w:rsidP="00B97F7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3340E9D" w14:textId="173E81D8" w:rsidR="00B97F74" w:rsidRPr="0035030C" w:rsidRDefault="00B97F74" w:rsidP="00B97F74">
            <w:pPr>
              <w:tabs>
                <w:tab w:val="decimal" w:pos="860"/>
              </w:tabs>
              <w:spacing w:line="240" w:lineRule="atLeast"/>
              <w:ind w:left="-115" w:right="-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984</w:t>
            </w:r>
          </w:p>
        </w:tc>
      </w:tr>
      <w:tr w:rsidR="00B97F74" w:rsidRPr="0035030C" w14:paraId="1C026623" w14:textId="77777777" w:rsidTr="00AF2736">
        <w:tc>
          <w:tcPr>
            <w:tcW w:w="4050" w:type="dxa"/>
            <w:vAlign w:val="bottom"/>
          </w:tcPr>
          <w:p w14:paraId="2369CF13" w14:textId="77777777" w:rsidR="00B97F74" w:rsidRPr="0035030C" w:rsidRDefault="00B97F74" w:rsidP="00B97F74">
            <w:pPr>
              <w:tabs>
                <w:tab w:val="left" w:pos="966"/>
              </w:tabs>
              <w:spacing w:line="240" w:lineRule="auto"/>
              <w:ind w:left="250" w:hanging="27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ขาดทุนที่รับรู้ตามวิธีส่วนได้เสียที่เกินกว่า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39C18D" w14:textId="017CB6AC" w:rsidR="00B97F74" w:rsidRPr="0035030C" w:rsidRDefault="00080BE7" w:rsidP="00B97F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BC31A2A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6CF6BDD" w14:textId="77777777" w:rsidR="00B97F74" w:rsidRPr="0035030C" w:rsidRDefault="00B97F74" w:rsidP="00B97F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E69D65F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51F997" w14:textId="3A8786E2" w:rsidR="00B97F74" w:rsidRPr="0035030C" w:rsidRDefault="00080BE7" w:rsidP="00B97F74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(527)</w:t>
            </w:r>
          </w:p>
        </w:tc>
        <w:tc>
          <w:tcPr>
            <w:tcW w:w="270" w:type="dxa"/>
          </w:tcPr>
          <w:p w14:paraId="0CE0F218" w14:textId="77777777" w:rsidR="00B97F74" w:rsidRPr="0035030C" w:rsidRDefault="00B97F74" w:rsidP="00B97F7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CB44D33" w14:textId="4F35ADC9" w:rsidR="00B97F74" w:rsidRPr="0035030C" w:rsidRDefault="00B97F74" w:rsidP="00B97F7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B97F74" w:rsidRPr="0035030C" w14:paraId="47A7DE73" w14:textId="77777777" w:rsidTr="00AF2736">
        <w:tc>
          <w:tcPr>
            <w:tcW w:w="4050" w:type="dxa"/>
            <w:vAlign w:val="bottom"/>
          </w:tcPr>
          <w:p w14:paraId="23150091" w14:textId="77777777" w:rsidR="00B97F74" w:rsidRPr="0035030C" w:rsidRDefault="00B97F74" w:rsidP="00B97F7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C388D3" w14:textId="28789950" w:rsidR="00B97F74" w:rsidRPr="0035030C" w:rsidRDefault="00080BE7" w:rsidP="00B97F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364F1CD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29D15B8" w14:textId="77777777" w:rsidR="00B97F74" w:rsidRPr="0035030C" w:rsidRDefault="00B97F74" w:rsidP="00B97F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F57224B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CB40D5" w14:textId="52E53E43" w:rsidR="00B97F74" w:rsidRPr="0035030C" w:rsidRDefault="00080BE7" w:rsidP="00B97F7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421,457</w:t>
            </w:r>
          </w:p>
        </w:tc>
        <w:tc>
          <w:tcPr>
            <w:tcW w:w="270" w:type="dxa"/>
          </w:tcPr>
          <w:p w14:paraId="3C82FDF3" w14:textId="77777777" w:rsidR="00B97F74" w:rsidRPr="0035030C" w:rsidRDefault="00B97F74" w:rsidP="00B97F7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8553390" w14:textId="3E66A2E1" w:rsidR="00B97F74" w:rsidRPr="0035030C" w:rsidRDefault="00B97F74" w:rsidP="00B97F7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195</w:t>
            </w:r>
          </w:p>
        </w:tc>
      </w:tr>
    </w:tbl>
    <w:p w14:paraId="0E0DB207" w14:textId="77777777" w:rsidR="001F0548" w:rsidRPr="0035030C" w:rsidRDefault="001F0548" w:rsidP="001F0548">
      <w:pPr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</w:p>
    <w:p w14:paraId="3E737EA0" w14:textId="42176BC7" w:rsidR="001F0548" w:rsidRPr="0035030C" w:rsidRDefault="001F0548" w:rsidP="006912A3">
      <w:pPr>
        <w:pStyle w:val="Bo-C1Content"/>
        <w:ind w:right="-72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ใน</w:t>
      </w:r>
      <w:r w:rsidRPr="0035030C">
        <w:rPr>
          <w:rFonts w:asciiTheme="majorBidi" w:hAnsiTheme="majorBidi" w:cstheme="majorBidi"/>
          <w:spacing w:val="2"/>
          <w:cs/>
        </w:rPr>
        <w:t xml:space="preserve">ปี </w:t>
      </w:r>
      <w:r w:rsidR="002810CA" w:rsidRPr="002810CA">
        <w:rPr>
          <w:rFonts w:asciiTheme="majorBidi" w:hAnsiTheme="majorBidi" w:cstheme="majorBidi"/>
          <w:spacing w:val="2"/>
          <w:lang w:val="en-US"/>
        </w:rPr>
        <w:t>2540</w:t>
      </w:r>
      <w:r w:rsidRPr="0035030C">
        <w:rPr>
          <w:rFonts w:asciiTheme="majorBidi" w:hAnsiTheme="majorBidi" w:cstheme="majorBidi"/>
          <w:spacing w:val="2"/>
        </w:rPr>
        <w:t xml:space="preserve"> </w:t>
      </w:r>
      <w:r w:rsidRPr="0035030C">
        <w:rPr>
          <w:rFonts w:asciiTheme="majorBidi" w:hAnsiTheme="majorBidi" w:cstheme="majorBidi"/>
          <w:spacing w:val="2"/>
          <w:cs/>
        </w:rPr>
        <w:t xml:space="preserve">บริษัทได้ทำสัญญาจะซื้อจะขายที่ดินกับบริษัท โพรพ็อกไซด์ไทย จำกัด </w:t>
      </w:r>
      <w:r w:rsidRPr="0035030C">
        <w:rPr>
          <w:rFonts w:asciiTheme="majorBidi" w:hAnsiTheme="majorBidi" w:cstheme="majorBidi"/>
          <w:spacing w:val="2"/>
        </w:rPr>
        <w:t>(</w:t>
      </w:r>
      <w:r w:rsidRPr="0035030C">
        <w:rPr>
          <w:rFonts w:asciiTheme="majorBidi" w:hAnsiTheme="majorBidi" w:cstheme="majorBidi"/>
          <w:spacing w:val="2"/>
          <w:cs/>
        </w:rPr>
        <w:t>บริษัทย่อย</w:t>
      </w:r>
      <w:r w:rsidRPr="0035030C">
        <w:rPr>
          <w:rFonts w:asciiTheme="majorBidi" w:hAnsiTheme="majorBidi" w:cstheme="majorBidi"/>
          <w:spacing w:val="2"/>
        </w:rPr>
        <w:t xml:space="preserve">) </w:t>
      </w:r>
      <w:r w:rsidRPr="0035030C">
        <w:rPr>
          <w:rFonts w:asciiTheme="majorBidi" w:hAnsiTheme="majorBidi" w:cstheme="majorBidi"/>
          <w:spacing w:val="2"/>
          <w:cs/>
        </w:rPr>
        <w:t xml:space="preserve">ในราคา </w:t>
      </w:r>
      <w:r w:rsidR="002810CA" w:rsidRPr="002810CA">
        <w:rPr>
          <w:rFonts w:asciiTheme="majorBidi" w:hAnsiTheme="majorBidi" w:cstheme="majorBidi"/>
          <w:spacing w:val="2"/>
          <w:lang w:val="en-US"/>
        </w:rPr>
        <w:t>47</w:t>
      </w:r>
      <w:r w:rsidR="002810CA" w:rsidRPr="002810CA">
        <w:rPr>
          <w:rFonts w:asciiTheme="majorBidi" w:hAnsiTheme="majorBidi" w:cstheme="majorBidi"/>
          <w:lang w:val="en-US"/>
        </w:rPr>
        <w:t>7</w:t>
      </w:r>
      <w:r w:rsidR="006739E3" w:rsidRPr="0035030C">
        <w:rPr>
          <w:rFonts w:asciiTheme="majorBidi" w:hAnsiTheme="majorBidi" w:cstheme="majorBidi"/>
          <w:cs/>
          <w:lang w:val="en-US"/>
        </w:rPr>
        <w:br/>
      </w:r>
      <w:r w:rsidRPr="0035030C">
        <w:rPr>
          <w:rFonts w:asciiTheme="majorBidi" w:hAnsiTheme="majorBidi" w:cstheme="majorBidi"/>
          <w:spacing w:val="-4"/>
          <w:cs/>
          <w:lang w:val="en-US"/>
        </w:rPr>
        <w:t>ล้านบาท</w:t>
      </w:r>
      <w:r w:rsidRPr="0035030C">
        <w:rPr>
          <w:rFonts w:asciiTheme="majorBidi" w:hAnsiTheme="majorBidi" w:cstheme="majorBidi"/>
          <w:spacing w:val="-4"/>
          <w:lang w:val="en-US"/>
        </w:rPr>
        <w:t xml:space="preserve"> </w:t>
      </w:r>
      <w:r w:rsidRPr="0035030C">
        <w:rPr>
          <w:rFonts w:asciiTheme="majorBidi" w:hAnsiTheme="majorBidi" w:cstheme="majorBidi"/>
          <w:spacing w:val="-4"/>
          <w:cs/>
        </w:rPr>
        <w:t xml:space="preserve">ภายใต้สัญญาดังกล่าวบริษัทจะได้รับชำระภายในสิงหาคม </w:t>
      </w:r>
      <w:r w:rsidR="002810CA" w:rsidRPr="002810CA">
        <w:rPr>
          <w:rFonts w:asciiTheme="majorBidi" w:hAnsiTheme="majorBidi" w:cstheme="majorBidi"/>
          <w:spacing w:val="-4"/>
          <w:lang w:val="en-US"/>
        </w:rPr>
        <w:t>2543</w:t>
      </w:r>
      <w:r w:rsidRPr="0035030C">
        <w:rPr>
          <w:rFonts w:asciiTheme="majorBidi" w:hAnsiTheme="majorBidi" w:cstheme="majorBidi"/>
          <w:spacing w:val="-4"/>
          <w:cs/>
        </w:rPr>
        <w:t xml:space="preserve"> ด้วยอัตราดอกเบี้ยร้อยละ </w:t>
      </w:r>
      <w:r w:rsidR="002810CA" w:rsidRPr="002810CA">
        <w:rPr>
          <w:rFonts w:asciiTheme="majorBidi" w:hAnsiTheme="majorBidi" w:cstheme="majorBidi"/>
          <w:spacing w:val="-4"/>
          <w:lang w:val="en-US"/>
        </w:rPr>
        <w:t>16</w:t>
      </w:r>
      <w:r w:rsidR="00DD46A8" w:rsidRPr="0035030C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Pr="0035030C">
        <w:rPr>
          <w:rFonts w:asciiTheme="majorBidi" w:hAnsiTheme="majorBidi" w:cstheme="majorBidi"/>
          <w:spacing w:val="-4"/>
          <w:cs/>
        </w:rPr>
        <w:t>อย่างไรก็ตาม</w:t>
      </w:r>
      <w:r w:rsidRPr="0035030C">
        <w:rPr>
          <w:rFonts w:asciiTheme="majorBidi" w:hAnsiTheme="majorBidi" w:cstheme="majorBidi"/>
          <w:spacing w:val="-4"/>
        </w:rPr>
        <w:t xml:space="preserve"> </w:t>
      </w:r>
      <w:r w:rsidRPr="0035030C">
        <w:rPr>
          <w:rFonts w:asciiTheme="majorBidi" w:hAnsiTheme="majorBidi" w:cstheme="majorBidi"/>
          <w:cs/>
        </w:rPr>
        <w:t xml:space="preserve">บริษัทยังไม่ได้รับชำระเงินและดอกเบี้ยจากบริษัทย่อย โดยได้บันทึกกำไรรอการรับรู้จากการขายที่ดินจำนวน </w:t>
      </w:r>
      <w:r w:rsidR="002810CA" w:rsidRPr="002810CA">
        <w:rPr>
          <w:rFonts w:asciiTheme="majorBidi" w:hAnsiTheme="majorBidi" w:cstheme="majorBidi"/>
          <w:lang w:val="en-US"/>
        </w:rPr>
        <w:t>40</w:t>
      </w:r>
      <w:r w:rsidRPr="0035030C">
        <w:rPr>
          <w:rFonts w:asciiTheme="majorBidi" w:hAnsiTheme="majorBidi" w:cstheme="majorBidi"/>
          <w:cs/>
        </w:rPr>
        <w:t xml:space="preserve"> ล้านบาทและดอกเบี้ยรับรอการรับรู้จำนวน </w:t>
      </w:r>
      <w:r w:rsidR="002810CA" w:rsidRPr="002810CA">
        <w:rPr>
          <w:rFonts w:asciiTheme="majorBidi" w:hAnsiTheme="majorBidi" w:cstheme="majorBidi"/>
          <w:lang w:val="en-US"/>
        </w:rPr>
        <w:t>155</w:t>
      </w:r>
      <w:r w:rsidRPr="0035030C">
        <w:rPr>
          <w:rFonts w:asciiTheme="majorBidi" w:hAnsiTheme="majorBidi" w:cstheme="majorBidi"/>
          <w:cs/>
        </w:rPr>
        <w:t xml:space="preserve"> ล้านบาท</w:t>
      </w:r>
      <w:r w:rsidRPr="0035030C">
        <w:rPr>
          <w:rFonts w:asciiTheme="majorBidi" w:hAnsiTheme="majorBidi" w:cstheme="majorBidi"/>
        </w:rPr>
        <w:t xml:space="preserve"> </w:t>
      </w:r>
      <w:r w:rsidRPr="0035030C">
        <w:rPr>
          <w:rFonts w:asciiTheme="majorBidi" w:hAnsiTheme="majorBidi" w:cstheme="majorBidi"/>
          <w:cs/>
        </w:rPr>
        <w:t>และได้หยุดการรับรู้ดอกเบี้ยโดยรายการดังกล่าวแสดงเป็นหนี้สินไม่หมุนเวียนอื่นใน</w:t>
      </w:r>
      <w:r w:rsidR="004B049D">
        <w:rPr>
          <w:rFonts w:asciiTheme="majorBidi" w:hAnsiTheme="majorBidi" w:cstheme="majorBidi"/>
          <w:cs/>
        </w:rPr>
        <w:t>งบฐานะการเงิน</w:t>
      </w:r>
      <w:r w:rsidRPr="0035030C">
        <w:rPr>
          <w:rFonts w:asciiTheme="majorBidi" w:hAnsiTheme="majorBidi" w:cstheme="majorBidi"/>
          <w:cs/>
        </w:rPr>
        <w:t>ในงบการเงินเฉพาะกิจการ</w:t>
      </w:r>
    </w:p>
    <w:p w14:paraId="6FCD8FEC" w14:textId="206E21EA" w:rsidR="00F47F85" w:rsidRPr="0035030C" w:rsidRDefault="00F47F85">
      <w:pPr>
        <w:spacing w:line="240" w:lineRule="auto"/>
        <w:rPr>
          <w:rFonts w:asciiTheme="majorBidi" w:hAnsiTheme="majorBidi" w:cstheme="majorBidi"/>
          <w:sz w:val="30"/>
          <w:szCs w:val="30"/>
          <w:cs/>
          <w:lang w:eastAsia="x-none"/>
        </w:rPr>
      </w:pPr>
    </w:p>
    <w:p w14:paraId="3C173BBC" w14:textId="0775F554" w:rsidR="001F0548" w:rsidRPr="0035030C" w:rsidRDefault="001F0548" w:rsidP="001F0548">
      <w:pPr>
        <w:pStyle w:val="Bo-C1Content"/>
        <w:ind w:right="-25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 xml:space="preserve">บริษัทย่อยดังกล่าวได้ใช้ที่ดินดังกล่าวเป็นหลักประกันการกู้ยืมเงินจากธนาคารแห่งหนึ่งและนำเงินดังกล่าวมาให้บริษัทกู้ ในปี </w:t>
      </w:r>
      <w:r w:rsidR="002810CA" w:rsidRPr="002810CA">
        <w:rPr>
          <w:rFonts w:asciiTheme="majorBidi" w:hAnsiTheme="majorBidi" w:cstheme="majorBidi"/>
          <w:lang w:val="en-US"/>
        </w:rPr>
        <w:t>2543</w:t>
      </w:r>
      <w:r w:rsidRPr="0035030C">
        <w:rPr>
          <w:rFonts w:asciiTheme="majorBidi" w:hAnsiTheme="majorBidi" w:cstheme="majorBidi"/>
          <w:lang w:val="en-US"/>
        </w:rPr>
        <w:t xml:space="preserve"> </w:t>
      </w:r>
      <w:r w:rsidRPr="0035030C">
        <w:rPr>
          <w:rFonts w:asciiTheme="majorBidi" w:hAnsiTheme="majorBidi" w:cstheme="majorBidi"/>
          <w:cs/>
          <w:lang w:val="en-US"/>
        </w:rPr>
        <w:t xml:space="preserve">บริษัทย่อยดังกล่าวได้โอนภาระหนี้ที่มีต่อธนาคารดังกล่าวให้แก่บริษัท ต่อมาในปี </w:t>
      </w:r>
      <w:r w:rsidR="002810CA" w:rsidRPr="002810CA">
        <w:rPr>
          <w:rFonts w:asciiTheme="majorBidi" w:hAnsiTheme="majorBidi" w:cstheme="majorBidi"/>
          <w:lang w:val="en-US"/>
        </w:rPr>
        <w:t>2554</w:t>
      </w:r>
      <w:r w:rsidRPr="0035030C">
        <w:rPr>
          <w:rFonts w:asciiTheme="majorBidi" w:hAnsiTheme="majorBidi" w:cstheme="majorBidi"/>
          <w:cs/>
          <w:lang w:val="en-US"/>
        </w:rPr>
        <w:t xml:space="preserve"> </w:t>
      </w:r>
      <w:r w:rsidRPr="0035030C">
        <w:rPr>
          <w:rFonts w:asciiTheme="majorBidi" w:hAnsiTheme="majorBidi" w:cstheme="majorBidi"/>
          <w:cs/>
        </w:rPr>
        <w:t xml:space="preserve">ที่ดินดังกล่าวได้รับการปลดจำนองจากธนาคารแล้ว </w:t>
      </w:r>
      <w:r w:rsidRPr="0035030C">
        <w:rPr>
          <w:rFonts w:asciiTheme="majorBidi" w:hAnsiTheme="majorBidi" w:cstheme="majorBidi"/>
          <w:cs/>
          <w:lang w:val="en-US"/>
        </w:rPr>
        <w:t xml:space="preserve">และบริษัทย่อยดังกล่าวได้ขายที่ดินบางส่วนที่ซื้อมาจากบริษัท เพื่อนำไปชำระหนี้คืนที่เกิดจากการซื้อที่ดินเป็นจำนวนเงิน </w:t>
      </w:r>
      <w:r w:rsidR="002810CA" w:rsidRPr="002810CA">
        <w:rPr>
          <w:rFonts w:asciiTheme="majorBidi" w:hAnsiTheme="majorBidi" w:cstheme="majorBidi"/>
          <w:lang w:val="en-US"/>
        </w:rPr>
        <w:t>68</w:t>
      </w:r>
      <w:r w:rsidRPr="0035030C">
        <w:rPr>
          <w:rFonts w:asciiTheme="majorBidi" w:hAnsiTheme="majorBidi" w:cstheme="majorBidi"/>
          <w:cs/>
          <w:lang w:val="en-US"/>
        </w:rPr>
        <w:t xml:space="preserve"> ล้านบาท</w:t>
      </w:r>
    </w:p>
    <w:p w14:paraId="625B5D75" w14:textId="77777777" w:rsidR="001F0548" w:rsidRPr="0035030C" w:rsidRDefault="001F0548" w:rsidP="001F0548">
      <w:pPr>
        <w:pStyle w:val="Bo-Blankline"/>
        <w:ind w:right="-115"/>
        <w:rPr>
          <w:rFonts w:asciiTheme="majorBidi" w:hAnsiTheme="majorBidi" w:cstheme="majorBidi"/>
          <w:sz w:val="30"/>
          <w:szCs w:val="30"/>
        </w:rPr>
      </w:pPr>
    </w:p>
    <w:p w14:paraId="661D3A40" w14:textId="16F2C0D9" w:rsidR="001F0548" w:rsidRPr="0035030C" w:rsidRDefault="001F0548" w:rsidP="00CC705B">
      <w:pPr>
        <w:pStyle w:val="Bo-C1Content"/>
        <w:rPr>
          <w:rFonts w:asciiTheme="majorBidi" w:hAnsiTheme="majorBidi" w:cstheme="majorBidi"/>
          <w:lang w:val="en-US"/>
        </w:rPr>
      </w:pPr>
      <w:r w:rsidRPr="0035030C">
        <w:rPr>
          <w:rFonts w:asciiTheme="majorBidi" w:hAnsiTheme="majorBidi" w:cstheme="majorBidi"/>
          <w:cs/>
          <w:lang w:val="en-US"/>
        </w:rPr>
        <w:t xml:space="preserve">ณ วันที่ </w:t>
      </w:r>
      <w:r w:rsidR="002810CA" w:rsidRPr="002810CA">
        <w:rPr>
          <w:rFonts w:asciiTheme="majorBidi" w:hAnsiTheme="majorBidi" w:cstheme="majorBidi"/>
          <w:lang w:val="en-US"/>
        </w:rPr>
        <w:t>31</w:t>
      </w:r>
      <w:r w:rsidRPr="0035030C">
        <w:rPr>
          <w:rFonts w:asciiTheme="majorBidi" w:hAnsiTheme="majorBidi" w:cstheme="majorBidi"/>
        </w:rPr>
        <w:t xml:space="preserve"> </w:t>
      </w:r>
      <w:r w:rsidR="00CC705B" w:rsidRPr="0035030C">
        <w:rPr>
          <w:rFonts w:asciiTheme="majorBidi" w:hAnsiTheme="majorBidi" w:cstheme="majorBidi"/>
          <w:cs/>
        </w:rPr>
        <w:t>ธันวาคม</w:t>
      </w:r>
      <w:r w:rsidRPr="0035030C">
        <w:rPr>
          <w:rFonts w:asciiTheme="majorBidi" w:hAnsiTheme="majorBidi" w:cstheme="majorBidi"/>
          <w:cs/>
          <w:lang w:val="en-US"/>
        </w:rPr>
        <w:t xml:space="preserve"> </w:t>
      </w:r>
      <w:r w:rsidR="002810CA" w:rsidRPr="002810CA">
        <w:rPr>
          <w:rFonts w:asciiTheme="majorBidi" w:hAnsiTheme="majorBidi" w:cstheme="majorBidi"/>
          <w:lang w:val="en-US"/>
        </w:rPr>
        <w:t>256</w:t>
      </w:r>
      <w:r w:rsidR="00B97F74">
        <w:rPr>
          <w:rFonts w:asciiTheme="majorBidi" w:hAnsiTheme="majorBidi" w:cstheme="majorBidi"/>
          <w:lang w:val="en-US"/>
        </w:rPr>
        <w:t>7</w:t>
      </w:r>
      <w:r w:rsidRPr="0035030C">
        <w:rPr>
          <w:rFonts w:asciiTheme="majorBidi" w:hAnsiTheme="majorBidi" w:cstheme="majorBidi"/>
          <w:lang w:val="en-US"/>
        </w:rPr>
        <w:t xml:space="preserve"> </w:t>
      </w:r>
      <w:r w:rsidRPr="0035030C">
        <w:rPr>
          <w:rFonts w:asciiTheme="majorBidi" w:hAnsiTheme="majorBidi" w:cstheme="majorBidi"/>
          <w:cs/>
          <w:lang w:val="en-US"/>
        </w:rPr>
        <w:t xml:space="preserve">บริษัทมีลูกหนี้บริษัทย่อยที่เกิดจากการซื้อขายที่ดินดังกล่าวมียอดคงเหลือจำนวน </w:t>
      </w:r>
      <w:r w:rsidR="001C4D48">
        <w:rPr>
          <w:rFonts w:asciiTheme="majorBidi" w:hAnsiTheme="majorBidi" w:cstheme="majorBidi"/>
          <w:lang w:val="en-US"/>
        </w:rPr>
        <w:t>421</w:t>
      </w:r>
      <w:r w:rsidRPr="0035030C">
        <w:rPr>
          <w:rFonts w:asciiTheme="majorBidi" w:hAnsiTheme="majorBidi" w:cstheme="majorBidi"/>
          <w:cs/>
        </w:rPr>
        <w:t xml:space="preserve"> ล้านบาท</w:t>
      </w:r>
      <w:r w:rsidR="00CC705B" w:rsidRPr="0035030C">
        <w:rPr>
          <w:rFonts w:asciiTheme="majorBidi" w:hAnsiTheme="majorBidi" w:cstheme="majorBidi"/>
        </w:rPr>
        <w:t xml:space="preserve"> </w:t>
      </w:r>
      <w:r w:rsidR="00CC705B" w:rsidRPr="0035030C">
        <w:rPr>
          <w:rFonts w:asciiTheme="majorBidi" w:hAnsiTheme="majorBidi" w:cstheme="majorBidi"/>
          <w:i/>
          <w:iCs/>
        </w:rPr>
        <w:t>(</w:t>
      </w:r>
      <w:r w:rsidR="002810CA" w:rsidRPr="002810CA">
        <w:rPr>
          <w:rFonts w:asciiTheme="majorBidi" w:hAnsiTheme="majorBidi" w:cstheme="majorBidi"/>
          <w:i/>
          <w:iCs/>
          <w:lang w:val="en-US"/>
        </w:rPr>
        <w:t>256</w:t>
      </w:r>
      <w:r w:rsidR="00B97F74">
        <w:rPr>
          <w:rFonts w:asciiTheme="majorBidi" w:hAnsiTheme="majorBidi" w:cstheme="majorBidi"/>
          <w:i/>
          <w:iCs/>
          <w:lang w:val="en-US"/>
        </w:rPr>
        <w:t>6</w:t>
      </w:r>
      <w:r w:rsidR="00CC705B" w:rsidRPr="0035030C">
        <w:rPr>
          <w:rFonts w:asciiTheme="majorBidi" w:hAnsiTheme="majorBidi" w:cstheme="majorBidi"/>
          <w:i/>
          <w:iCs/>
        </w:rPr>
        <w:t xml:space="preserve">: </w:t>
      </w:r>
      <w:r w:rsidR="002810CA" w:rsidRPr="002810CA">
        <w:rPr>
          <w:rFonts w:asciiTheme="majorBidi" w:hAnsiTheme="majorBidi" w:cstheme="majorBidi"/>
          <w:i/>
          <w:iCs/>
          <w:lang w:val="en-US"/>
        </w:rPr>
        <w:t>42</w:t>
      </w:r>
      <w:r w:rsidR="001C4D48">
        <w:rPr>
          <w:rFonts w:asciiTheme="majorBidi" w:hAnsiTheme="majorBidi" w:cstheme="majorBidi"/>
          <w:i/>
          <w:iCs/>
          <w:lang w:val="en-US"/>
        </w:rPr>
        <w:t>1</w:t>
      </w:r>
      <w:r w:rsidR="00CC705B" w:rsidRPr="0035030C">
        <w:rPr>
          <w:rFonts w:asciiTheme="majorBidi" w:hAnsiTheme="majorBidi" w:cstheme="majorBidi"/>
          <w:i/>
          <w:iCs/>
        </w:rPr>
        <w:t xml:space="preserve"> </w:t>
      </w:r>
      <w:r w:rsidR="00CC705B" w:rsidRPr="0035030C">
        <w:rPr>
          <w:rFonts w:asciiTheme="majorBidi" w:hAnsiTheme="majorBidi" w:cstheme="majorBidi"/>
          <w:i/>
          <w:iCs/>
          <w:cs/>
        </w:rPr>
        <w:t>ล้านบาท</w:t>
      </w:r>
      <w:r w:rsidR="00CC705B" w:rsidRPr="0035030C">
        <w:rPr>
          <w:rFonts w:asciiTheme="majorBidi" w:hAnsiTheme="majorBidi" w:cstheme="majorBidi"/>
          <w:i/>
          <w:iCs/>
        </w:rPr>
        <w:t>)</w:t>
      </w:r>
      <w:r w:rsidRPr="0035030C">
        <w:rPr>
          <w:rFonts w:asciiTheme="majorBidi" w:hAnsiTheme="majorBidi" w:cstheme="majorBidi"/>
          <w:i/>
          <w:iCs/>
          <w:cs/>
        </w:rPr>
        <w:t xml:space="preserve"> </w:t>
      </w:r>
      <w:r w:rsidRPr="0035030C">
        <w:rPr>
          <w:rFonts w:asciiTheme="majorBidi" w:hAnsiTheme="majorBidi" w:cstheme="majorBidi"/>
          <w:cs/>
        </w:rPr>
        <w:t>และกำไรจากการขายรอรับรู้มียอดคงเหลือจำนวน</w:t>
      </w:r>
      <w:r w:rsidR="003711E0">
        <w:rPr>
          <w:rFonts w:asciiTheme="majorBidi" w:hAnsiTheme="majorBidi" w:cstheme="majorBidi"/>
        </w:rPr>
        <w:t xml:space="preserve"> </w:t>
      </w:r>
      <w:r w:rsidR="001C4D48">
        <w:rPr>
          <w:rFonts w:asciiTheme="majorBidi" w:hAnsiTheme="majorBidi" w:cstheme="majorBidi"/>
          <w:lang w:val="en-US"/>
        </w:rPr>
        <w:t>35</w:t>
      </w:r>
      <w:r w:rsidR="0040743C">
        <w:rPr>
          <w:rFonts w:asciiTheme="majorBidi" w:hAnsiTheme="majorBidi" w:cstheme="majorBidi"/>
        </w:rPr>
        <w:t xml:space="preserve"> </w:t>
      </w:r>
      <w:r w:rsidRPr="0035030C">
        <w:rPr>
          <w:rFonts w:asciiTheme="majorBidi" w:hAnsiTheme="majorBidi" w:cstheme="majorBidi"/>
          <w:cs/>
        </w:rPr>
        <w:t>ล้านบาท</w:t>
      </w:r>
      <w:r w:rsidRPr="0035030C">
        <w:rPr>
          <w:rFonts w:asciiTheme="majorBidi" w:hAnsiTheme="majorBidi" w:cstheme="majorBidi"/>
          <w:cs/>
          <w:lang w:val="en-US"/>
        </w:rPr>
        <w:t xml:space="preserve"> </w:t>
      </w:r>
      <w:r w:rsidR="00CC705B" w:rsidRPr="0035030C">
        <w:rPr>
          <w:rFonts w:asciiTheme="majorBidi" w:hAnsiTheme="majorBidi" w:cstheme="majorBidi"/>
          <w:i/>
          <w:iCs/>
          <w:lang w:val="en-US"/>
        </w:rPr>
        <w:t>(</w:t>
      </w:r>
      <w:r w:rsidR="002810CA" w:rsidRPr="002810CA">
        <w:rPr>
          <w:rFonts w:asciiTheme="majorBidi" w:hAnsiTheme="majorBidi" w:cstheme="majorBidi"/>
          <w:i/>
          <w:iCs/>
          <w:lang w:val="en-US"/>
        </w:rPr>
        <w:t>256</w:t>
      </w:r>
      <w:r w:rsidR="00B97F74">
        <w:rPr>
          <w:rFonts w:asciiTheme="majorBidi" w:hAnsiTheme="majorBidi" w:cstheme="majorBidi"/>
          <w:i/>
          <w:iCs/>
          <w:lang w:val="en-US"/>
        </w:rPr>
        <w:t>6</w:t>
      </w:r>
      <w:r w:rsidR="00CC705B" w:rsidRPr="0035030C">
        <w:rPr>
          <w:rFonts w:asciiTheme="majorBidi" w:hAnsiTheme="majorBidi" w:cstheme="majorBidi"/>
          <w:i/>
          <w:iCs/>
          <w:lang w:val="en-US"/>
        </w:rPr>
        <w:t xml:space="preserve">: </w:t>
      </w:r>
      <w:r w:rsidR="002810CA" w:rsidRPr="002810CA">
        <w:rPr>
          <w:rFonts w:asciiTheme="majorBidi" w:hAnsiTheme="majorBidi" w:cstheme="majorBidi"/>
          <w:i/>
          <w:iCs/>
          <w:lang w:val="en-US"/>
        </w:rPr>
        <w:t>35</w:t>
      </w:r>
      <w:r w:rsidR="00CC705B" w:rsidRPr="0035030C">
        <w:rPr>
          <w:rFonts w:asciiTheme="majorBidi" w:hAnsiTheme="majorBidi" w:cstheme="majorBidi"/>
          <w:i/>
          <w:iCs/>
          <w:lang w:val="en-US"/>
        </w:rPr>
        <w:t xml:space="preserve"> </w:t>
      </w:r>
      <w:r w:rsidR="00CC705B" w:rsidRPr="0035030C">
        <w:rPr>
          <w:rFonts w:asciiTheme="majorBidi" w:hAnsiTheme="majorBidi" w:cstheme="majorBidi"/>
          <w:i/>
          <w:iCs/>
          <w:cs/>
          <w:lang w:val="en-US"/>
        </w:rPr>
        <w:t>ล้านบาท</w:t>
      </w:r>
      <w:r w:rsidR="00CC705B" w:rsidRPr="0035030C">
        <w:rPr>
          <w:rFonts w:asciiTheme="majorBidi" w:hAnsiTheme="majorBidi" w:cstheme="majorBidi"/>
          <w:i/>
          <w:iCs/>
          <w:lang w:val="en-US"/>
        </w:rPr>
        <w:t>)</w:t>
      </w:r>
      <w:r w:rsidR="00CC705B" w:rsidRPr="0035030C">
        <w:rPr>
          <w:rFonts w:asciiTheme="majorBidi" w:hAnsiTheme="majorBidi" w:cstheme="majorBidi"/>
          <w:cs/>
          <w:lang w:val="en-US"/>
        </w:rPr>
        <w:t xml:space="preserve"> </w:t>
      </w:r>
      <w:r w:rsidRPr="0035030C">
        <w:rPr>
          <w:rFonts w:asciiTheme="majorBidi" w:hAnsiTheme="majorBidi" w:cstheme="majorBidi"/>
          <w:cs/>
          <w:lang w:val="en-US"/>
        </w:rPr>
        <w:t>และดอกเบี้ยรับรอรับรู้</w:t>
      </w:r>
      <w:r w:rsidRPr="0040743C">
        <w:rPr>
          <w:rFonts w:asciiTheme="majorBidi" w:hAnsiTheme="majorBidi" w:cstheme="majorBidi"/>
          <w:cs/>
          <w:lang w:val="en-US"/>
        </w:rPr>
        <w:t xml:space="preserve"> </w:t>
      </w:r>
      <w:r w:rsidR="001C4D48">
        <w:rPr>
          <w:rFonts w:asciiTheme="majorBidi" w:hAnsiTheme="majorBidi" w:cstheme="majorBidi"/>
          <w:lang w:val="en-US"/>
        </w:rPr>
        <w:t>134</w:t>
      </w:r>
      <w:r w:rsidRPr="0035030C">
        <w:rPr>
          <w:rFonts w:asciiTheme="majorBidi" w:hAnsiTheme="majorBidi" w:cstheme="majorBidi"/>
          <w:cs/>
          <w:lang w:val="en-US"/>
        </w:rPr>
        <w:t xml:space="preserve"> ล้านบาท </w:t>
      </w:r>
      <w:r w:rsidR="00CC705B" w:rsidRPr="0035030C">
        <w:rPr>
          <w:rFonts w:asciiTheme="majorBidi" w:hAnsiTheme="majorBidi" w:cstheme="majorBidi"/>
          <w:i/>
          <w:iCs/>
          <w:lang w:val="en-US"/>
        </w:rPr>
        <w:t>(</w:t>
      </w:r>
      <w:r w:rsidR="002810CA" w:rsidRPr="002810CA">
        <w:rPr>
          <w:rFonts w:asciiTheme="majorBidi" w:hAnsiTheme="majorBidi" w:cstheme="majorBidi"/>
          <w:i/>
          <w:iCs/>
          <w:lang w:val="en-US"/>
        </w:rPr>
        <w:t>256</w:t>
      </w:r>
      <w:r w:rsidR="00B97F74">
        <w:rPr>
          <w:rFonts w:asciiTheme="majorBidi" w:hAnsiTheme="majorBidi" w:cstheme="majorBidi"/>
          <w:i/>
          <w:iCs/>
          <w:lang w:val="en-US"/>
        </w:rPr>
        <w:t>6</w:t>
      </w:r>
      <w:r w:rsidR="00CC705B" w:rsidRPr="0035030C">
        <w:rPr>
          <w:rFonts w:asciiTheme="majorBidi" w:hAnsiTheme="majorBidi" w:cstheme="majorBidi"/>
          <w:i/>
          <w:iCs/>
          <w:lang w:val="en-US"/>
        </w:rPr>
        <w:t xml:space="preserve">: </w:t>
      </w:r>
      <w:r w:rsidR="002810CA" w:rsidRPr="002810CA">
        <w:rPr>
          <w:rFonts w:asciiTheme="majorBidi" w:hAnsiTheme="majorBidi" w:cstheme="majorBidi"/>
          <w:i/>
          <w:iCs/>
          <w:lang w:val="en-US"/>
        </w:rPr>
        <w:t>134</w:t>
      </w:r>
      <w:r w:rsidR="00CC705B" w:rsidRPr="0035030C">
        <w:rPr>
          <w:rFonts w:asciiTheme="majorBidi" w:hAnsiTheme="majorBidi" w:cstheme="majorBidi"/>
          <w:i/>
          <w:iCs/>
          <w:lang w:val="en-US"/>
        </w:rPr>
        <w:t xml:space="preserve"> </w:t>
      </w:r>
      <w:r w:rsidR="00CC705B" w:rsidRPr="0035030C">
        <w:rPr>
          <w:rFonts w:asciiTheme="majorBidi" w:hAnsiTheme="majorBidi" w:cstheme="majorBidi"/>
          <w:i/>
          <w:iCs/>
          <w:cs/>
          <w:lang w:val="en-US"/>
        </w:rPr>
        <w:t>ล้านบาท</w:t>
      </w:r>
      <w:r w:rsidR="004D5E37" w:rsidRPr="0035030C">
        <w:rPr>
          <w:rFonts w:asciiTheme="majorBidi" w:hAnsiTheme="majorBidi" w:cstheme="majorBidi"/>
          <w:i/>
          <w:iCs/>
          <w:lang w:val="en-US"/>
        </w:rPr>
        <w:t xml:space="preserve">) </w:t>
      </w:r>
      <w:r w:rsidRPr="0035030C">
        <w:rPr>
          <w:rFonts w:asciiTheme="majorBidi" w:hAnsiTheme="majorBidi" w:cstheme="majorBidi"/>
          <w:cs/>
          <w:lang w:val="en-US"/>
        </w:rPr>
        <w:t>ได้แสดงใน</w:t>
      </w:r>
      <w:r w:rsidR="004B049D">
        <w:rPr>
          <w:rFonts w:asciiTheme="majorBidi" w:hAnsiTheme="majorBidi" w:cstheme="majorBidi"/>
          <w:cs/>
          <w:lang w:val="en-US"/>
        </w:rPr>
        <w:t>งบฐานะการเงิน</w:t>
      </w:r>
      <w:r w:rsidRPr="0035030C">
        <w:rPr>
          <w:rFonts w:asciiTheme="majorBidi" w:hAnsiTheme="majorBidi" w:cstheme="majorBidi"/>
          <w:cs/>
          <w:lang w:val="en-US"/>
        </w:rPr>
        <w:t>ในงบการเงินเฉพาะกิจการ</w:t>
      </w:r>
    </w:p>
    <w:p w14:paraId="0A50A6E9" w14:textId="00C82561" w:rsidR="001F0548" w:rsidRPr="00B67EAD" w:rsidRDefault="00757F84" w:rsidP="001F0548">
      <w:pPr>
        <w:spacing w:line="240" w:lineRule="auto"/>
        <w:rPr>
          <w:rFonts w:asciiTheme="majorBidi" w:hAnsiTheme="majorBidi" w:cstheme="majorBidi"/>
          <w:sz w:val="20"/>
          <w:szCs w:val="20"/>
          <w:lang w:val="en-US" w:eastAsia="x-none"/>
        </w:rPr>
      </w:pPr>
      <w:r w:rsidRPr="0035030C">
        <w:rPr>
          <w:rFonts w:asciiTheme="majorBidi" w:hAnsiTheme="majorBidi" w:cstheme="majorBidi"/>
          <w:lang w:val="en-US"/>
        </w:rP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36"/>
        <w:gridCol w:w="1152"/>
        <w:gridCol w:w="236"/>
        <w:gridCol w:w="1083"/>
        <w:gridCol w:w="236"/>
        <w:gridCol w:w="1197"/>
      </w:tblGrid>
      <w:tr w:rsidR="00A508CB" w:rsidRPr="0035030C" w14:paraId="29BD2294" w14:textId="77777777" w:rsidTr="00A508CB">
        <w:trPr>
          <w:tblHeader/>
        </w:trPr>
        <w:tc>
          <w:tcPr>
            <w:tcW w:w="4050" w:type="dxa"/>
          </w:tcPr>
          <w:p w14:paraId="531FDD35" w14:textId="258680DC" w:rsidR="00A508CB" w:rsidRPr="0035030C" w:rsidRDefault="00A508CB" w:rsidP="00A508C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F27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468" w:type="dxa"/>
            <w:gridSpan w:val="3"/>
          </w:tcPr>
          <w:p w14:paraId="08762CAC" w14:textId="77777777" w:rsidR="00A508CB" w:rsidRPr="0035030C" w:rsidRDefault="00A508CB" w:rsidP="00A508CB">
            <w:pPr>
              <w:tabs>
                <w:tab w:val="left" w:pos="96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89C83F9" w14:textId="77777777" w:rsidR="00A508CB" w:rsidRPr="0035030C" w:rsidRDefault="00A508CB" w:rsidP="00A508C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6" w:type="dxa"/>
            <w:gridSpan w:val="3"/>
          </w:tcPr>
          <w:p w14:paraId="677FB7DA" w14:textId="77777777" w:rsidR="00A508CB" w:rsidRPr="0035030C" w:rsidRDefault="00A508CB" w:rsidP="00A508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7F74" w:rsidRPr="0035030C" w14:paraId="27EB7D49" w14:textId="77777777" w:rsidTr="00A508CB">
        <w:trPr>
          <w:tblHeader/>
        </w:trPr>
        <w:tc>
          <w:tcPr>
            <w:tcW w:w="4050" w:type="dxa"/>
          </w:tcPr>
          <w:p w14:paraId="6C6131B7" w14:textId="2E79982E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27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810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AF27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67BD2334" w14:textId="0E097111" w:rsidR="00B97F74" w:rsidRPr="0035030C" w:rsidRDefault="00B97F74" w:rsidP="00B97F74">
            <w:pPr>
              <w:spacing w:line="240" w:lineRule="atLeast"/>
              <w:ind w:left="-6" w:right="-115" w:hanging="10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5DFC671E" w14:textId="77777777" w:rsidR="00B97F74" w:rsidRPr="0035030C" w:rsidRDefault="00B97F74" w:rsidP="00B97F7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70CD2F3" w14:textId="01814197" w:rsidR="00B97F74" w:rsidRPr="0035030C" w:rsidRDefault="00B97F74" w:rsidP="00B97F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14:paraId="02058115" w14:textId="77777777" w:rsidR="00B97F74" w:rsidRPr="0035030C" w:rsidRDefault="00B97F74" w:rsidP="00B97F7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2835BD13" w14:textId="213A1F6C" w:rsidR="00B97F74" w:rsidRPr="0035030C" w:rsidRDefault="00B97F74" w:rsidP="00B97F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30A34F75" w14:textId="77777777" w:rsidR="00B97F74" w:rsidRPr="0035030C" w:rsidRDefault="00B97F74" w:rsidP="00B97F7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042C05E9" w14:textId="61AE66A5" w:rsidR="00B97F74" w:rsidRPr="0035030C" w:rsidRDefault="00B97F74" w:rsidP="00B97F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B97F74" w:rsidRPr="0035030C" w14:paraId="067AD588" w14:textId="77777777" w:rsidTr="00A508CB">
        <w:trPr>
          <w:tblHeader/>
        </w:trPr>
        <w:tc>
          <w:tcPr>
            <w:tcW w:w="4050" w:type="dxa"/>
          </w:tcPr>
          <w:p w14:paraId="1032117F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6BD5DC8C" w14:textId="77777777" w:rsidR="00B97F74" w:rsidRPr="0035030C" w:rsidRDefault="00B97F74" w:rsidP="00B97F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97F74" w:rsidRPr="0035030C" w14:paraId="64A1E0D6" w14:textId="77777777" w:rsidTr="00A508CB">
        <w:trPr>
          <w:tblHeader/>
        </w:trPr>
        <w:tc>
          <w:tcPr>
            <w:tcW w:w="4050" w:type="dxa"/>
          </w:tcPr>
          <w:p w14:paraId="4418B4F7" w14:textId="4E75B1C6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220" w:type="dxa"/>
            <w:gridSpan w:val="7"/>
          </w:tcPr>
          <w:p w14:paraId="02E34A31" w14:textId="77777777" w:rsidR="00B97F74" w:rsidRPr="0035030C" w:rsidRDefault="00B97F74" w:rsidP="00B97F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B97F74" w:rsidRPr="0035030C" w14:paraId="254DAD19" w14:textId="77777777" w:rsidTr="00A508CB">
        <w:tc>
          <w:tcPr>
            <w:tcW w:w="4050" w:type="dxa"/>
          </w:tcPr>
          <w:p w14:paraId="3BE9D69E" w14:textId="77777777" w:rsidR="00B97F74" w:rsidRPr="0035030C" w:rsidRDefault="00B97F74" w:rsidP="00B97F74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4DB4E15" w14:textId="77777777" w:rsidR="00B97F74" w:rsidRPr="0035030C" w:rsidRDefault="00B97F74" w:rsidP="00B97F7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4F3792" w14:textId="77777777" w:rsidR="00B97F74" w:rsidRPr="0035030C" w:rsidRDefault="00B97F74" w:rsidP="00B97F7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613C1DE" w14:textId="77777777" w:rsidR="00B97F74" w:rsidRPr="0035030C" w:rsidRDefault="00B97F74" w:rsidP="00B97F7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0135B7" w14:textId="77777777" w:rsidR="00B97F74" w:rsidRPr="0035030C" w:rsidRDefault="00B97F74" w:rsidP="00B97F7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6C76A60A" w14:textId="77777777" w:rsidR="00B97F74" w:rsidRPr="0035030C" w:rsidRDefault="00B97F74" w:rsidP="00B97F74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ECCB184" w14:textId="77777777" w:rsidR="00B97F74" w:rsidRPr="0035030C" w:rsidRDefault="00B97F74" w:rsidP="00B97F7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DC2CD60" w14:textId="77777777" w:rsidR="00B97F74" w:rsidRPr="0035030C" w:rsidRDefault="00B97F74" w:rsidP="00B97F74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97F74" w:rsidRPr="0035030C" w14:paraId="48073B5E" w14:textId="77777777" w:rsidTr="00A508CB">
        <w:tc>
          <w:tcPr>
            <w:tcW w:w="4050" w:type="dxa"/>
            <w:vAlign w:val="bottom"/>
          </w:tcPr>
          <w:p w14:paraId="0D2F2C99" w14:textId="77777777" w:rsidR="00B97F74" w:rsidRPr="0035030C" w:rsidRDefault="00B97F74" w:rsidP="00B97F7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5CEA30D" w14:textId="28D7CD02" w:rsidR="00B97F74" w:rsidRPr="0035030C" w:rsidRDefault="00CA78EA" w:rsidP="00B97F74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3520FC6" w14:textId="77777777" w:rsidR="00B97F74" w:rsidRPr="0035030C" w:rsidRDefault="00B97F74" w:rsidP="00B97F7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E3407E8" w14:textId="04307999" w:rsidR="00B97F74" w:rsidRPr="00B97F74" w:rsidRDefault="00B97F74" w:rsidP="009E6D1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D20151D" w14:textId="77777777" w:rsidR="00B97F74" w:rsidRPr="0035030C" w:rsidRDefault="00B97F74" w:rsidP="00B97F7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02D6DE78" w14:textId="2EA86B70" w:rsidR="00B97F74" w:rsidRPr="0035030C" w:rsidRDefault="0069437D" w:rsidP="00B97F7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94,146</w:t>
            </w:r>
          </w:p>
        </w:tc>
        <w:tc>
          <w:tcPr>
            <w:tcW w:w="236" w:type="dxa"/>
          </w:tcPr>
          <w:p w14:paraId="0821487C" w14:textId="77777777" w:rsidR="00B97F74" w:rsidRPr="0035030C" w:rsidRDefault="00B97F74" w:rsidP="00B97F7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FE67AF0" w14:textId="2989FC0B" w:rsidR="00B97F74" w:rsidRPr="0035030C" w:rsidRDefault="00B97F74" w:rsidP="00B97F74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016</w:t>
            </w:r>
          </w:p>
        </w:tc>
      </w:tr>
      <w:tr w:rsidR="00B97F74" w:rsidRPr="0035030C" w14:paraId="4865F9BE" w14:textId="77777777" w:rsidTr="00A508CB">
        <w:tc>
          <w:tcPr>
            <w:tcW w:w="4050" w:type="dxa"/>
            <w:vAlign w:val="bottom"/>
          </w:tcPr>
          <w:p w14:paraId="587D6F52" w14:textId="77777777" w:rsidR="00B97F74" w:rsidRPr="0035030C" w:rsidRDefault="00B97F74" w:rsidP="00B97F7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080" w:type="dxa"/>
            <w:shd w:val="clear" w:color="auto" w:fill="auto"/>
          </w:tcPr>
          <w:p w14:paraId="5F248563" w14:textId="79E08809" w:rsidR="00B97F74" w:rsidRPr="0035030C" w:rsidRDefault="00CA78EA" w:rsidP="00B97F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71E16B0" w14:textId="77777777" w:rsidR="00B97F74" w:rsidRPr="0035030C" w:rsidRDefault="00B97F74" w:rsidP="00B97F7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8590ABE" w14:textId="19E61F29" w:rsidR="00B97F74" w:rsidRPr="00B97F74" w:rsidRDefault="00B97F74" w:rsidP="009E6D1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AFE0CB1" w14:textId="77777777" w:rsidR="00B97F74" w:rsidRPr="0035030C" w:rsidRDefault="00B97F74" w:rsidP="00B97F7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4F39AAE8" w14:textId="647DB822" w:rsidR="00B97F74" w:rsidRPr="0035030C" w:rsidRDefault="0069437D" w:rsidP="00B97F7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25,579</w:t>
            </w:r>
          </w:p>
        </w:tc>
        <w:tc>
          <w:tcPr>
            <w:tcW w:w="236" w:type="dxa"/>
          </w:tcPr>
          <w:p w14:paraId="725E607E" w14:textId="77777777" w:rsidR="00B97F74" w:rsidRPr="0035030C" w:rsidRDefault="00B97F74" w:rsidP="00B97F7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9A8B64A" w14:textId="1304D814" w:rsidR="00B97F74" w:rsidRPr="0035030C" w:rsidRDefault="00B97F74" w:rsidP="00B97F74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290</w:t>
            </w:r>
          </w:p>
        </w:tc>
      </w:tr>
      <w:tr w:rsidR="00B97F74" w:rsidRPr="0035030C" w14:paraId="722CDFB5" w14:textId="77777777" w:rsidTr="00A508CB">
        <w:tc>
          <w:tcPr>
            <w:tcW w:w="4050" w:type="dxa"/>
            <w:vAlign w:val="bottom"/>
          </w:tcPr>
          <w:p w14:paraId="5DCF9203" w14:textId="77777777" w:rsidR="00B97F74" w:rsidRPr="0035030C" w:rsidRDefault="00B97F74" w:rsidP="00B97F7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  <w:shd w:val="clear" w:color="auto" w:fill="auto"/>
          </w:tcPr>
          <w:p w14:paraId="7F217173" w14:textId="35CFB7F5" w:rsidR="00B97F74" w:rsidRPr="0035030C" w:rsidRDefault="00CA78EA" w:rsidP="00B97F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10A4C5A" w14:textId="77777777" w:rsidR="00B97F74" w:rsidRPr="0035030C" w:rsidRDefault="00B97F74" w:rsidP="00B97F7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31FF109" w14:textId="1A5B08C1" w:rsidR="00B97F74" w:rsidRPr="00B97F74" w:rsidRDefault="00B97F74" w:rsidP="009E6D1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B6EC607" w14:textId="77777777" w:rsidR="00B97F74" w:rsidRPr="0035030C" w:rsidRDefault="00B97F74" w:rsidP="00B97F7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23AFD9A1" w14:textId="28F24972" w:rsidR="00B97F74" w:rsidRPr="0035030C" w:rsidRDefault="0069437D" w:rsidP="00B97F7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155</w:t>
            </w:r>
          </w:p>
        </w:tc>
        <w:tc>
          <w:tcPr>
            <w:tcW w:w="236" w:type="dxa"/>
          </w:tcPr>
          <w:p w14:paraId="2C3CBC39" w14:textId="77777777" w:rsidR="00B97F74" w:rsidRPr="0035030C" w:rsidRDefault="00B97F74" w:rsidP="00B97F7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10D9C2B" w14:textId="70CC02E4" w:rsidR="00B97F74" w:rsidRPr="0035030C" w:rsidRDefault="00B97F74" w:rsidP="00B97F74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B97F74" w:rsidRPr="0035030C" w14:paraId="0576B384" w14:textId="77777777" w:rsidTr="00A508CB">
        <w:tc>
          <w:tcPr>
            <w:tcW w:w="4050" w:type="dxa"/>
          </w:tcPr>
          <w:p w14:paraId="3E8F0489" w14:textId="77777777" w:rsidR="00B97F74" w:rsidRPr="0035030C" w:rsidRDefault="00B97F74" w:rsidP="00B97F7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080" w:type="dxa"/>
            <w:shd w:val="clear" w:color="auto" w:fill="auto"/>
          </w:tcPr>
          <w:p w14:paraId="0FADD743" w14:textId="7CD1010D" w:rsidR="00B97F74" w:rsidRPr="0035030C" w:rsidRDefault="00CA78EA" w:rsidP="00B97F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B27D080" w14:textId="77777777" w:rsidR="00B97F74" w:rsidRPr="0035030C" w:rsidRDefault="00B97F74" w:rsidP="00B97F7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17689F3" w14:textId="05547C7F" w:rsidR="00B97F74" w:rsidRPr="00B97F74" w:rsidRDefault="00B97F74" w:rsidP="009E6D1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B972C1C" w14:textId="77777777" w:rsidR="00B97F74" w:rsidRPr="0035030C" w:rsidRDefault="00B97F74" w:rsidP="00B97F7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1183F92E" w14:textId="2386E3FE" w:rsidR="00B97F74" w:rsidRPr="0035030C" w:rsidRDefault="003A03DB" w:rsidP="00B97F7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5,992</w:t>
            </w:r>
          </w:p>
        </w:tc>
        <w:tc>
          <w:tcPr>
            <w:tcW w:w="236" w:type="dxa"/>
          </w:tcPr>
          <w:p w14:paraId="0EFB065F" w14:textId="77777777" w:rsidR="00B97F74" w:rsidRPr="0035030C" w:rsidRDefault="00B97F74" w:rsidP="00B97F7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4F3027E1" w14:textId="278D91D4" w:rsidR="00B97F74" w:rsidRPr="0035030C" w:rsidRDefault="00B97F74" w:rsidP="00B97F74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790</w:t>
            </w:r>
          </w:p>
        </w:tc>
      </w:tr>
      <w:tr w:rsidR="00B97F74" w:rsidRPr="0035030C" w14:paraId="66D4F3B1" w14:textId="77777777" w:rsidTr="00A508CB">
        <w:tc>
          <w:tcPr>
            <w:tcW w:w="4050" w:type="dxa"/>
          </w:tcPr>
          <w:p w14:paraId="35D17B16" w14:textId="77777777" w:rsidR="00B97F74" w:rsidRPr="0035030C" w:rsidRDefault="00B97F74" w:rsidP="00B97F7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1080" w:type="dxa"/>
            <w:shd w:val="clear" w:color="auto" w:fill="auto"/>
          </w:tcPr>
          <w:p w14:paraId="406BD44F" w14:textId="792241C3" w:rsidR="00B97F74" w:rsidRPr="0035030C" w:rsidRDefault="00CA78EA" w:rsidP="00B97F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3BCA1F6" w14:textId="77777777" w:rsidR="00B97F74" w:rsidRPr="0035030C" w:rsidRDefault="00B97F74" w:rsidP="00B97F7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69E03E0" w14:textId="3F0C5B2C" w:rsidR="00B97F74" w:rsidRPr="00B97F74" w:rsidRDefault="00B97F74" w:rsidP="009E6D1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7079A58" w14:textId="77777777" w:rsidR="00B97F74" w:rsidRPr="0035030C" w:rsidRDefault="00B97F74" w:rsidP="00B97F7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69B8E015" w14:textId="15267DF7" w:rsidR="00B97F74" w:rsidRPr="0035030C" w:rsidRDefault="003A03DB" w:rsidP="00B97F7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2,437</w:t>
            </w:r>
          </w:p>
        </w:tc>
        <w:tc>
          <w:tcPr>
            <w:tcW w:w="236" w:type="dxa"/>
          </w:tcPr>
          <w:p w14:paraId="747975B8" w14:textId="77777777" w:rsidR="00B97F74" w:rsidRPr="0035030C" w:rsidRDefault="00B97F74" w:rsidP="00B97F7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2A609DA" w14:textId="5A500AA3" w:rsidR="00B97F74" w:rsidRPr="0035030C" w:rsidRDefault="00B97F74" w:rsidP="00B97F74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313</w:t>
            </w:r>
          </w:p>
        </w:tc>
      </w:tr>
      <w:tr w:rsidR="00B97F74" w:rsidRPr="0035030C" w14:paraId="1C5A3FDB" w14:textId="77777777" w:rsidTr="00A508CB">
        <w:tc>
          <w:tcPr>
            <w:tcW w:w="4050" w:type="dxa"/>
          </w:tcPr>
          <w:p w14:paraId="66E5948B" w14:textId="69DCB62A" w:rsidR="00B97F74" w:rsidRPr="0035030C" w:rsidRDefault="00B97F74" w:rsidP="00B97F7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ทีพีไอ ไบโอ ฟาร์มาซูติคอลส์ จำกัด</w:t>
            </w:r>
          </w:p>
        </w:tc>
        <w:tc>
          <w:tcPr>
            <w:tcW w:w="1080" w:type="dxa"/>
            <w:shd w:val="clear" w:color="auto" w:fill="auto"/>
          </w:tcPr>
          <w:p w14:paraId="10808A51" w14:textId="3241C15D" w:rsidR="00B97F74" w:rsidRDefault="00CA78EA" w:rsidP="00B97F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E46F588" w14:textId="77777777" w:rsidR="00B97F74" w:rsidRPr="0035030C" w:rsidRDefault="00B97F74" w:rsidP="00B97F7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3462D68" w14:textId="584F770C" w:rsidR="00B97F74" w:rsidRPr="009E6D1C" w:rsidRDefault="00B97F74" w:rsidP="009E6D1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648E82A" w14:textId="77777777" w:rsidR="00B97F74" w:rsidRPr="0035030C" w:rsidRDefault="00B97F74" w:rsidP="00B97F7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15FF76FE" w14:textId="00BB356A" w:rsidR="00B97F74" w:rsidRDefault="003A03DB" w:rsidP="003A03D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48498B0" w14:textId="77777777" w:rsidR="00B97F74" w:rsidRPr="0035030C" w:rsidRDefault="00B97F74" w:rsidP="00B97F7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6DE24411" w14:textId="76355191" w:rsidR="00B97F74" w:rsidRDefault="00B97F74" w:rsidP="00B97F74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CA78EA" w:rsidRPr="0035030C" w14:paraId="1CBE38A8" w14:textId="77777777" w:rsidTr="00A508CB">
        <w:tc>
          <w:tcPr>
            <w:tcW w:w="4050" w:type="dxa"/>
          </w:tcPr>
          <w:p w14:paraId="7540D7F9" w14:textId="4E0B05AF" w:rsidR="00CA78EA" w:rsidRDefault="00CA78EA" w:rsidP="00CA78E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36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 </w:t>
            </w:r>
            <w:r w:rsidRPr="004836A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มาสเตอร์ อาชีพ </w:t>
            </w:r>
            <w:r w:rsidRPr="004836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4836A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ประเทศไทย</w:t>
            </w:r>
            <w:r w:rsidRPr="004836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) </w:t>
            </w:r>
            <w:r w:rsidRPr="004836A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080" w:type="dxa"/>
            <w:shd w:val="clear" w:color="auto" w:fill="auto"/>
          </w:tcPr>
          <w:p w14:paraId="53AA6956" w14:textId="1FA3D970" w:rsidR="00CA78EA" w:rsidRDefault="00CA78EA" w:rsidP="00CA78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B97E813" w14:textId="77777777" w:rsidR="00CA78EA" w:rsidRPr="0035030C" w:rsidRDefault="00CA78EA" w:rsidP="00CA78E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DAF06F5" w14:textId="6BD9708E" w:rsidR="00CA78EA" w:rsidRDefault="00CA78EA" w:rsidP="00CA78EA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5EAAA79D" w14:textId="77777777" w:rsidR="00CA78EA" w:rsidRPr="0035030C" w:rsidRDefault="00CA78EA" w:rsidP="00CA78E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53ED1E3B" w14:textId="5A1B56B0" w:rsidR="00CA78EA" w:rsidRDefault="0069437D" w:rsidP="00CA78EA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202</w:t>
            </w:r>
          </w:p>
        </w:tc>
        <w:tc>
          <w:tcPr>
            <w:tcW w:w="236" w:type="dxa"/>
          </w:tcPr>
          <w:p w14:paraId="4AADA25D" w14:textId="77777777" w:rsidR="00CA78EA" w:rsidRPr="0035030C" w:rsidRDefault="00CA78EA" w:rsidP="00CA78E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023A96F7" w14:textId="65D97BF8" w:rsidR="00CA78EA" w:rsidRPr="002810CA" w:rsidRDefault="0069437D" w:rsidP="006943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A78EA" w:rsidRPr="0035030C" w14:paraId="6B229E3B" w14:textId="77777777" w:rsidTr="00A508CB">
        <w:tc>
          <w:tcPr>
            <w:tcW w:w="4050" w:type="dxa"/>
          </w:tcPr>
          <w:p w14:paraId="3169CF6B" w14:textId="77777777" w:rsidR="00CA78EA" w:rsidRPr="0035030C" w:rsidRDefault="00CA78EA" w:rsidP="00CA78E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43471735" w14:textId="77777777" w:rsidR="00CA78EA" w:rsidRPr="0035030C" w:rsidRDefault="00CA78EA" w:rsidP="00CA78EA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9523635" w14:textId="77777777" w:rsidR="00CA78EA" w:rsidRPr="0035030C" w:rsidRDefault="00CA78EA" w:rsidP="00CA78E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1F63C97" w14:textId="77777777" w:rsidR="00CA78EA" w:rsidRPr="0035030C" w:rsidRDefault="00CA78EA" w:rsidP="00CA78EA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E7F1C35" w14:textId="77777777" w:rsidR="00CA78EA" w:rsidRPr="0035030C" w:rsidRDefault="00CA78EA" w:rsidP="00CA78E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4D6A15AA" w14:textId="2FA131FF" w:rsidR="00CA78EA" w:rsidRPr="0035030C" w:rsidRDefault="00CA78EA" w:rsidP="00CA78EA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9CE07A0" w14:textId="77777777" w:rsidR="00CA78EA" w:rsidRPr="0035030C" w:rsidRDefault="00CA78EA" w:rsidP="00CA78E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0078267" w14:textId="77777777" w:rsidR="00CA78EA" w:rsidRPr="0035030C" w:rsidRDefault="00CA78EA" w:rsidP="00CA78EA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A78EA" w:rsidRPr="0035030C" w14:paraId="13C1B9C6" w14:textId="77777777" w:rsidTr="00A508CB">
        <w:tc>
          <w:tcPr>
            <w:tcW w:w="4050" w:type="dxa"/>
          </w:tcPr>
          <w:p w14:paraId="2A1D1E2B" w14:textId="77777777" w:rsidR="00CA78EA" w:rsidRPr="0035030C" w:rsidRDefault="00CA78EA" w:rsidP="00CA78EA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080" w:type="dxa"/>
            <w:shd w:val="clear" w:color="auto" w:fill="auto"/>
          </w:tcPr>
          <w:p w14:paraId="3A1B1E47" w14:textId="5740703B" w:rsidR="00CA78EA" w:rsidRPr="0035030C" w:rsidRDefault="003A03DB" w:rsidP="00CA78EA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2,080</w:t>
            </w:r>
          </w:p>
        </w:tc>
        <w:tc>
          <w:tcPr>
            <w:tcW w:w="236" w:type="dxa"/>
          </w:tcPr>
          <w:p w14:paraId="3D656EA6" w14:textId="77777777" w:rsidR="00CA78EA" w:rsidRPr="0035030C" w:rsidRDefault="00CA78EA" w:rsidP="00CA78E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7529C82" w14:textId="69974D2D" w:rsidR="00CA78EA" w:rsidRPr="0035030C" w:rsidRDefault="00CA78EA" w:rsidP="00CA78EA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871</w:t>
            </w:r>
          </w:p>
        </w:tc>
        <w:tc>
          <w:tcPr>
            <w:tcW w:w="236" w:type="dxa"/>
          </w:tcPr>
          <w:p w14:paraId="374B2EFF" w14:textId="77777777" w:rsidR="00CA78EA" w:rsidRPr="0035030C" w:rsidRDefault="00CA78EA" w:rsidP="00CA78E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5A56CB92" w14:textId="6552B145" w:rsidR="00CA78EA" w:rsidRPr="0035030C" w:rsidRDefault="003A03DB" w:rsidP="003A03D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ECC7F33" w14:textId="77777777" w:rsidR="00CA78EA" w:rsidRPr="0035030C" w:rsidRDefault="00CA78EA" w:rsidP="00CA78E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638953B" w14:textId="3726561C" w:rsidR="00CA78EA" w:rsidRPr="0035030C" w:rsidRDefault="00CA78EA" w:rsidP="00CA78EA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511</w:t>
            </w:r>
          </w:p>
        </w:tc>
      </w:tr>
      <w:tr w:rsidR="00CA78EA" w:rsidRPr="0035030C" w14:paraId="6E5B6165" w14:textId="77777777" w:rsidTr="00A508CB">
        <w:tc>
          <w:tcPr>
            <w:tcW w:w="4050" w:type="dxa"/>
          </w:tcPr>
          <w:p w14:paraId="0A00A365" w14:textId="77777777" w:rsidR="00CA78EA" w:rsidRPr="0035030C" w:rsidRDefault="00CA78EA" w:rsidP="00CA78EA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080" w:type="dxa"/>
            <w:shd w:val="clear" w:color="auto" w:fill="auto"/>
          </w:tcPr>
          <w:p w14:paraId="55891196" w14:textId="400354ED" w:rsidR="00CA78EA" w:rsidRPr="0035030C" w:rsidRDefault="003A03DB" w:rsidP="00CA78EA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122,615</w:t>
            </w:r>
          </w:p>
        </w:tc>
        <w:tc>
          <w:tcPr>
            <w:tcW w:w="236" w:type="dxa"/>
          </w:tcPr>
          <w:p w14:paraId="067494AB" w14:textId="77777777" w:rsidR="00CA78EA" w:rsidRPr="0035030C" w:rsidRDefault="00CA78EA" w:rsidP="00CA78E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1780A2F" w14:textId="6ABC9535" w:rsidR="00CA78EA" w:rsidRPr="0035030C" w:rsidRDefault="00CA78EA" w:rsidP="00CA78EA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282</w:t>
            </w:r>
          </w:p>
        </w:tc>
        <w:tc>
          <w:tcPr>
            <w:tcW w:w="236" w:type="dxa"/>
          </w:tcPr>
          <w:p w14:paraId="352B9167" w14:textId="77777777" w:rsidR="00CA78EA" w:rsidRPr="0035030C" w:rsidRDefault="00CA78EA" w:rsidP="00CA78E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6375FE92" w14:textId="364B859C" w:rsidR="00CA78EA" w:rsidRPr="0035030C" w:rsidRDefault="00270D84" w:rsidP="00CA78EA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122,568</w:t>
            </w:r>
          </w:p>
        </w:tc>
        <w:tc>
          <w:tcPr>
            <w:tcW w:w="236" w:type="dxa"/>
          </w:tcPr>
          <w:p w14:paraId="40B4254B" w14:textId="77777777" w:rsidR="00CA78EA" w:rsidRPr="0035030C" w:rsidRDefault="00CA78EA" w:rsidP="00CA78E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A078A8E" w14:textId="3D33A00A" w:rsidR="00CA78EA" w:rsidRPr="0035030C" w:rsidRDefault="00CA78EA" w:rsidP="00CA78EA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029</w:t>
            </w:r>
          </w:p>
        </w:tc>
      </w:tr>
      <w:tr w:rsidR="00CA78EA" w:rsidRPr="0035030C" w14:paraId="1AB4D0E9" w14:textId="77777777" w:rsidTr="00A508CB">
        <w:tc>
          <w:tcPr>
            <w:tcW w:w="4050" w:type="dxa"/>
          </w:tcPr>
          <w:p w14:paraId="42B44A8A" w14:textId="77777777" w:rsidR="00CA78EA" w:rsidRPr="0035030C" w:rsidRDefault="00CA78EA" w:rsidP="00CA78EA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ไทยพลาสติกโปรดักส์ จำกัด</w:t>
            </w:r>
          </w:p>
        </w:tc>
        <w:tc>
          <w:tcPr>
            <w:tcW w:w="1080" w:type="dxa"/>
            <w:shd w:val="clear" w:color="auto" w:fill="auto"/>
          </w:tcPr>
          <w:p w14:paraId="199C6AE0" w14:textId="752F28E5" w:rsidR="00CA78EA" w:rsidRPr="0035030C" w:rsidRDefault="003A03DB" w:rsidP="00CA78EA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244,450</w:t>
            </w:r>
          </w:p>
        </w:tc>
        <w:tc>
          <w:tcPr>
            <w:tcW w:w="236" w:type="dxa"/>
          </w:tcPr>
          <w:p w14:paraId="20BCC594" w14:textId="77777777" w:rsidR="00CA78EA" w:rsidRPr="0035030C" w:rsidRDefault="00CA78EA" w:rsidP="00CA78E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4F48D12" w14:textId="3E8C7B74" w:rsidR="00CA78EA" w:rsidRPr="0035030C" w:rsidRDefault="00CA78EA" w:rsidP="00CA78EA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583</w:t>
            </w:r>
          </w:p>
        </w:tc>
        <w:tc>
          <w:tcPr>
            <w:tcW w:w="236" w:type="dxa"/>
          </w:tcPr>
          <w:p w14:paraId="34D497E6" w14:textId="77777777" w:rsidR="00CA78EA" w:rsidRPr="0035030C" w:rsidRDefault="00CA78EA" w:rsidP="00CA78E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5AD41A69" w14:textId="79652E7D" w:rsidR="00CA78EA" w:rsidRPr="0035030C" w:rsidRDefault="00270D84" w:rsidP="00CA78EA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240,558</w:t>
            </w:r>
          </w:p>
        </w:tc>
        <w:tc>
          <w:tcPr>
            <w:tcW w:w="236" w:type="dxa"/>
          </w:tcPr>
          <w:p w14:paraId="16060F68" w14:textId="77777777" w:rsidR="00CA78EA" w:rsidRPr="0035030C" w:rsidRDefault="00CA78EA" w:rsidP="00CA78E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0189B36B" w14:textId="17C45035" w:rsidR="00CA78EA" w:rsidRPr="0035030C" w:rsidRDefault="00CA78EA" w:rsidP="00CA78EA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220</w:t>
            </w:r>
          </w:p>
        </w:tc>
      </w:tr>
      <w:tr w:rsidR="002444D6" w:rsidRPr="0035030C" w14:paraId="1CB5B5F2" w14:textId="77777777" w:rsidTr="00A508CB">
        <w:tc>
          <w:tcPr>
            <w:tcW w:w="4050" w:type="dxa"/>
          </w:tcPr>
          <w:p w14:paraId="7AE88CA8" w14:textId="5B1908FE" w:rsidR="002444D6" w:rsidRPr="000A7372" w:rsidRDefault="002444D6" w:rsidP="00CA78EA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737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46690ABB" w14:textId="77777777" w:rsidR="002444D6" w:rsidRDefault="002444D6" w:rsidP="00CA78EA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6CD91F5" w14:textId="77777777" w:rsidR="002444D6" w:rsidRPr="0035030C" w:rsidRDefault="002444D6" w:rsidP="00CA78E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7653EAB" w14:textId="77777777" w:rsidR="002444D6" w:rsidRPr="002810CA" w:rsidRDefault="002444D6" w:rsidP="00CA78EA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221F7B7" w14:textId="77777777" w:rsidR="002444D6" w:rsidRPr="0035030C" w:rsidRDefault="002444D6" w:rsidP="00CA78E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4C292044" w14:textId="77777777" w:rsidR="002444D6" w:rsidRDefault="002444D6" w:rsidP="00CA78EA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0C7A30C" w14:textId="77777777" w:rsidR="002444D6" w:rsidRPr="0035030C" w:rsidRDefault="002444D6" w:rsidP="00CA78E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65C6F519" w14:textId="77777777" w:rsidR="002444D6" w:rsidRPr="002810CA" w:rsidRDefault="002444D6" w:rsidP="00CA78EA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444D6" w:rsidRPr="0035030C" w14:paraId="18893654" w14:textId="77777777" w:rsidTr="00A508CB">
        <w:tc>
          <w:tcPr>
            <w:tcW w:w="4050" w:type="dxa"/>
          </w:tcPr>
          <w:p w14:paraId="41BBE7A9" w14:textId="13AAA95D" w:rsidR="002444D6" w:rsidRPr="0035030C" w:rsidRDefault="000A7372" w:rsidP="00CA78EA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  <w:shd w:val="clear" w:color="auto" w:fill="auto"/>
          </w:tcPr>
          <w:p w14:paraId="60B3116A" w14:textId="601E0F99" w:rsidR="002444D6" w:rsidRDefault="000A7372" w:rsidP="00CA78EA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</w:p>
        </w:tc>
        <w:tc>
          <w:tcPr>
            <w:tcW w:w="236" w:type="dxa"/>
          </w:tcPr>
          <w:p w14:paraId="50AFF33D" w14:textId="77777777" w:rsidR="002444D6" w:rsidRPr="0035030C" w:rsidRDefault="002444D6" w:rsidP="00CA78E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9133BF0" w14:textId="7C495BFC" w:rsidR="002444D6" w:rsidRPr="002810CA" w:rsidRDefault="000A7372" w:rsidP="000A737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1EF1252" w14:textId="77777777" w:rsidR="002444D6" w:rsidRPr="0035030C" w:rsidRDefault="002444D6" w:rsidP="00CA78E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0B9EAD1B" w14:textId="4B13C3FE" w:rsidR="002444D6" w:rsidRDefault="00F43B25" w:rsidP="00F43B2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163AC10" w14:textId="77777777" w:rsidR="002444D6" w:rsidRPr="0035030C" w:rsidRDefault="002444D6" w:rsidP="00CA78E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47CCD80D" w14:textId="5052D052" w:rsidR="002444D6" w:rsidRPr="002810CA" w:rsidRDefault="00F43B25" w:rsidP="00F43B2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A78EA" w:rsidRPr="0035030C" w14:paraId="0572727C" w14:textId="77777777" w:rsidTr="00A508CB">
        <w:tc>
          <w:tcPr>
            <w:tcW w:w="4050" w:type="dxa"/>
            <w:vAlign w:val="bottom"/>
          </w:tcPr>
          <w:p w14:paraId="25BF4799" w14:textId="77777777" w:rsidR="00CA78EA" w:rsidRPr="0035030C" w:rsidRDefault="00CA78EA" w:rsidP="00CA78E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2A8C77" w14:textId="382E5A80" w:rsidR="00CA78EA" w:rsidRPr="0035030C" w:rsidRDefault="003A03DB" w:rsidP="00CA78EA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369,182</w:t>
            </w:r>
          </w:p>
        </w:tc>
        <w:tc>
          <w:tcPr>
            <w:tcW w:w="236" w:type="dxa"/>
          </w:tcPr>
          <w:p w14:paraId="195B8531" w14:textId="77777777" w:rsidR="00CA78EA" w:rsidRPr="0035030C" w:rsidRDefault="00CA78EA" w:rsidP="00CA78E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7115D66" w14:textId="0BE89B64" w:rsidR="00CA78EA" w:rsidRPr="0035030C" w:rsidRDefault="00CA78EA" w:rsidP="00CA78EA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736</w:t>
            </w:r>
          </w:p>
        </w:tc>
        <w:tc>
          <w:tcPr>
            <w:tcW w:w="236" w:type="dxa"/>
          </w:tcPr>
          <w:p w14:paraId="2038FF87" w14:textId="77777777" w:rsidR="00CA78EA" w:rsidRPr="0035030C" w:rsidRDefault="00CA78EA" w:rsidP="00CA78E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AF9FFB" w14:textId="48885EC2" w:rsidR="00CA78EA" w:rsidRPr="0035030C" w:rsidRDefault="00270D84" w:rsidP="00CA78EA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491,637</w:t>
            </w:r>
          </w:p>
        </w:tc>
        <w:tc>
          <w:tcPr>
            <w:tcW w:w="236" w:type="dxa"/>
          </w:tcPr>
          <w:p w14:paraId="7D993406" w14:textId="77777777" w:rsidR="00CA78EA" w:rsidRPr="0035030C" w:rsidRDefault="00CA78EA" w:rsidP="00CA78E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796DD432" w14:textId="4964506B" w:rsidR="00CA78EA" w:rsidRPr="0035030C" w:rsidRDefault="00CA78EA" w:rsidP="00CA78EA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178</w:t>
            </w:r>
          </w:p>
        </w:tc>
      </w:tr>
    </w:tbl>
    <w:p w14:paraId="18A7FD45" w14:textId="4F151BBF" w:rsidR="00696909" w:rsidRDefault="00696909" w:rsidP="001F0548">
      <w:pPr>
        <w:spacing w:line="240" w:lineRule="auto"/>
        <w:rPr>
          <w:rFonts w:asciiTheme="majorBidi" w:hAnsiTheme="majorBidi" w:cstheme="majorBidi"/>
          <w:sz w:val="20"/>
          <w:szCs w:val="20"/>
          <w:lang w:val="en-US" w:eastAsia="x-none"/>
        </w:rPr>
      </w:pPr>
    </w:p>
    <w:p w14:paraId="77D64C1E" w14:textId="77777777" w:rsidR="00696909" w:rsidRDefault="00696909">
      <w:pPr>
        <w:spacing w:line="240" w:lineRule="auto"/>
        <w:rPr>
          <w:rFonts w:asciiTheme="majorBidi" w:hAnsiTheme="majorBidi" w:cstheme="majorBidi"/>
          <w:sz w:val="20"/>
          <w:szCs w:val="20"/>
          <w:lang w:val="en-US" w:eastAsia="x-none"/>
        </w:rPr>
      </w:pPr>
      <w:r>
        <w:rPr>
          <w:rFonts w:asciiTheme="majorBidi" w:hAnsiTheme="majorBidi" w:cstheme="majorBidi"/>
          <w:sz w:val="20"/>
          <w:szCs w:val="20"/>
          <w:lang w:val="en-US" w:eastAsia="x-none"/>
        </w:rPr>
        <w:br w:type="page"/>
      </w:r>
    </w:p>
    <w:tbl>
      <w:tblPr>
        <w:tblW w:w="92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166"/>
        <w:gridCol w:w="236"/>
        <w:gridCol w:w="1140"/>
        <w:gridCol w:w="236"/>
        <w:gridCol w:w="1176"/>
        <w:gridCol w:w="236"/>
        <w:gridCol w:w="1143"/>
      </w:tblGrid>
      <w:tr w:rsidR="00B80C9A" w:rsidRPr="0035030C" w14:paraId="62F8D168" w14:textId="77777777" w:rsidTr="00770255">
        <w:tc>
          <w:tcPr>
            <w:tcW w:w="3960" w:type="dxa"/>
          </w:tcPr>
          <w:p w14:paraId="393A4832" w14:textId="77777777" w:rsidR="00B80C9A" w:rsidRPr="0035030C" w:rsidRDefault="00B80C9A" w:rsidP="00B21BCA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F27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542" w:type="dxa"/>
            <w:gridSpan w:val="3"/>
          </w:tcPr>
          <w:p w14:paraId="0BF0851A" w14:textId="77777777" w:rsidR="00B80C9A" w:rsidRPr="0035030C" w:rsidRDefault="00B80C9A" w:rsidP="00B21B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52EEF3E" w14:textId="77777777" w:rsidR="00B80C9A" w:rsidRPr="0035030C" w:rsidRDefault="00B80C9A" w:rsidP="00B21BC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5" w:type="dxa"/>
            <w:gridSpan w:val="3"/>
          </w:tcPr>
          <w:p w14:paraId="149CEB3A" w14:textId="77777777" w:rsidR="00B80C9A" w:rsidRPr="0035030C" w:rsidRDefault="00B80C9A" w:rsidP="00B21B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0C9A" w:rsidRPr="0035030C" w14:paraId="51B5344B" w14:textId="77777777" w:rsidTr="00770255">
        <w:tc>
          <w:tcPr>
            <w:tcW w:w="3960" w:type="dxa"/>
          </w:tcPr>
          <w:p w14:paraId="7E866B9A" w14:textId="77777777" w:rsidR="00B80C9A" w:rsidRPr="0035030C" w:rsidRDefault="00B80C9A" w:rsidP="00B21BCA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F27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810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AF27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66" w:type="dxa"/>
          </w:tcPr>
          <w:p w14:paraId="05DAF793" w14:textId="77777777" w:rsidR="00B80C9A" w:rsidRPr="0035030C" w:rsidRDefault="00B80C9A" w:rsidP="00B21B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3C5862FF" w14:textId="77777777" w:rsidR="00B80C9A" w:rsidRPr="0035030C" w:rsidRDefault="00B80C9A" w:rsidP="00B21BCA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25DAAB01" w14:textId="77777777" w:rsidR="00B80C9A" w:rsidRPr="0035030C" w:rsidRDefault="00B80C9A" w:rsidP="00B21B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14:paraId="50DEFB16" w14:textId="77777777" w:rsidR="00B80C9A" w:rsidRPr="0035030C" w:rsidRDefault="00B80C9A" w:rsidP="00B21BCA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</w:tcPr>
          <w:p w14:paraId="15535DE7" w14:textId="77777777" w:rsidR="00B80C9A" w:rsidRPr="0035030C" w:rsidRDefault="00B80C9A" w:rsidP="00B21B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3A461167" w14:textId="77777777" w:rsidR="00B80C9A" w:rsidRPr="0035030C" w:rsidRDefault="00B80C9A" w:rsidP="00B21BCA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2D1675E2" w14:textId="77777777" w:rsidR="00B80C9A" w:rsidRPr="0035030C" w:rsidRDefault="00B80C9A" w:rsidP="00B21B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B80C9A" w:rsidRPr="0035030C" w14:paraId="715B33BC" w14:textId="77777777" w:rsidTr="00770255">
        <w:tc>
          <w:tcPr>
            <w:tcW w:w="3960" w:type="dxa"/>
          </w:tcPr>
          <w:p w14:paraId="2FA40F3E" w14:textId="77777777" w:rsidR="00B80C9A" w:rsidRPr="0035030C" w:rsidRDefault="00B80C9A" w:rsidP="00B21BC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3" w:type="dxa"/>
            <w:gridSpan w:val="7"/>
          </w:tcPr>
          <w:p w14:paraId="43E989E0" w14:textId="77777777" w:rsidR="00B80C9A" w:rsidRPr="0035030C" w:rsidRDefault="00B80C9A" w:rsidP="00B21B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80C9A" w:rsidRPr="0035030C" w14:paraId="36FABE13" w14:textId="77777777" w:rsidTr="00770255">
        <w:tc>
          <w:tcPr>
            <w:tcW w:w="3960" w:type="dxa"/>
          </w:tcPr>
          <w:p w14:paraId="52DC9993" w14:textId="77777777" w:rsidR="00B80C9A" w:rsidRPr="0035030C" w:rsidRDefault="00B80C9A" w:rsidP="00B21BC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</w:rPr>
              <w:br w:type="page"/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เจ้าหนี้และเงินทดรองรับจากกิจการ</w:t>
            </w:r>
          </w:p>
        </w:tc>
        <w:tc>
          <w:tcPr>
            <w:tcW w:w="5333" w:type="dxa"/>
            <w:gridSpan w:val="7"/>
          </w:tcPr>
          <w:p w14:paraId="73FC73FE" w14:textId="77777777" w:rsidR="00B80C9A" w:rsidRPr="0035030C" w:rsidRDefault="00B80C9A" w:rsidP="00B21B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B80C9A" w:rsidRPr="0035030C" w14:paraId="54EA8C3F" w14:textId="77777777" w:rsidTr="00770255">
        <w:tc>
          <w:tcPr>
            <w:tcW w:w="3960" w:type="dxa"/>
          </w:tcPr>
          <w:p w14:paraId="4C5AC0D5" w14:textId="77777777" w:rsidR="00B80C9A" w:rsidRPr="0035030C" w:rsidRDefault="00B80C9A" w:rsidP="00B21BCA">
            <w:pPr>
              <w:spacing w:line="240" w:lineRule="atLeast"/>
              <w:ind w:right="65" w:firstLine="25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</w:rPr>
              <w:br w:type="page"/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333" w:type="dxa"/>
            <w:gridSpan w:val="7"/>
          </w:tcPr>
          <w:p w14:paraId="50A494BA" w14:textId="77777777" w:rsidR="00B80C9A" w:rsidRPr="0035030C" w:rsidRDefault="00B80C9A" w:rsidP="00B21B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B80C9A" w:rsidRPr="0035030C" w14:paraId="6E572614" w14:textId="77777777" w:rsidTr="00770255">
        <w:tc>
          <w:tcPr>
            <w:tcW w:w="3960" w:type="dxa"/>
          </w:tcPr>
          <w:p w14:paraId="45131D36" w14:textId="77777777" w:rsidR="00B80C9A" w:rsidRPr="0035030C" w:rsidRDefault="00B80C9A" w:rsidP="00B21BCA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6" w:type="dxa"/>
          </w:tcPr>
          <w:p w14:paraId="09546FAC" w14:textId="77777777" w:rsidR="00B80C9A" w:rsidRPr="0035030C" w:rsidRDefault="00B80C9A" w:rsidP="00B21BC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4CBECD" w14:textId="77777777" w:rsidR="00B80C9A" w:rsidRPr="0035030C" w:rsidRDefault="00B80C9A" w:rsidP="00B21BC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2640837C" w14:textId="77777777" w:rsidR="00B80C9A" w:rsidRPr="0035030C" w:rsidRDefault="00B80C9A" w:rsidP="00B21BC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00EAB1" w14:textId="77777777" w:rsidR="00B80C9A" w:rsidRPr="0035030C" w:rsidRDefault="00B80C9A" w:rsidP="00B21BC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02383616" w14:textId="77777777" w:rsidR="00B80C9A" w:rsidRPr="0035030C" w:rsidRDefault="00B80C9A" w:rsidP="00B21BC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7F9CCB" w14:textId="77777777" w:rsidR="00B80C9A" w:rsidRPr="0035030C" w:rsidRDefault="00B80C9A" w:rsidP="00B21BC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57AEF76E" w14:textId="77777777" w:rsidR="00B80C9A" w:rsidRPr="0035030C" w:rsidRDefault="00B80C9A" w:rsidP="00B21BC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0C9A" w:rsidRPr="0035030C" w14:paraId="162071A4" w14:textId="77777777" w:rsidTr="00770255">
        <w:tc>
          <w:tcPr>
            <w:tcW w:w="3960" w:type="dxa"/>
          </w:tcPr>
          <w:p w14:paraId="205CB56B" w14:textId="77777777" w:rsidR="00B80C9A" w:rsidRPr="0035030C" w:rsidRDefault="00B80C9A" w:rsidP="00B21BCA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166" w:type="dxa"/>
            <w:shd w:val="clear" w:color="auto" w:fill="auto"/>
          </w:tcPr>
          <w:p w14:paraId="1FA88FEE" w14:textId="77777777" w:rsidR="00B80C9A" w:rsidRPr="0035030C" w:rsidRDefault="00B80C9A" w:rsidP="00B21B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0A670EF" w14:textId="77777777" w:rsidR="00B80C9A" w:rsidRPr="0035030C" w:rsidRDefault="00B80C9A" w:rsidP="00B21B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2C4741A4" w14:textId="77777777" w:rsidR="00B80C9A" w:rsidRPr="0035030C" w:rsidRDefault="00B80C9A" w:rsidP="00B21BCA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44ADE8A0" w14:textId="77777777" w:rsidR="00B80C9A" w:rsidRPr="0035030C" w:rsidRDefault="00B80C9A" w:rsidP="00B21BC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EC216DE" w14:textId="77777777" w:rsidR="00B80C9A" w:rsidRPr="0035030C" w:rsidRDefault="00B80C9A" w:rsidP="00B21BCA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2,171</w:t>
            </w:r>
          </w:p>
        </w:tc>
        <w:tc>
          <w:tcPr>
            <w:tcW w:w="236" w:type="dxa"/>
          </w:tcPr>
          <w:p w14:paraId="56F42D32" w14:textId="77777777" w:rsidR="00B80C9A" w:rsidRPr="0035030C" w:rsidRDefault="00B80C9A" w:rsidP="00B21BC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7076BC3D" w14:textId="77777777" w:rsidR="00B80C9A" w:rsidRPr="0035030C" w:rsidRDefault="00B80C9A" w:rsidP="00B21BCA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089</w:t>
            </w:r>
          </w:p>
        </w:tc>
      </w:tr>
      <w:tr w:rsidR="00B80C9A" w:rsidRPr="0035030C" w14:paraId="652D7E7A" w14:textId="77777777" w:rsidTr="00770255">
        <w:tc>
          <w:tcPr>
            <w:tcW w:w="3960" w:type="dxa"/>
            <w:vAlign w:val="bottom"/>
          </w:tcPr>
          <w:p w14:paraId="75B44F41" w14:textId="77777777" w:rsidR="00B80C9A" w:rsidRPr="0035030C" w:rsidRDefault="00B80C9A" w:rsidP="00B21BC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ทีพีไอ โพลีน เพาเวอร์ จำกัด 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166" w:type="dxa"/>
            <w:shd w:val="clear" w:color="auto" w:fill="auto"/>
          </w:tcPr>
          <w:p w14:paraId="21517709" w14:textId="77777777" w:rsidR="00B80C9A" w:rsidRPr="0035030C" w:rsidRDefault="00B80C9A" w:rsidP="00B21B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D506903" w14:textId="77777777" w:rsidR="00B80C9A" w:rsidRPr="0035030C" w:rsidRDefault="00B80C9A" w:rsidP="00B21B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20D982A4" w14:textId="77777777" w:rsidR="00B80C9A" w:rsidRPr="0035030C" w:rsidRDefault="00B80C9A" w:rsidP="00B21BCA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53758C4B" w14:textId="77777777" w:rsidR="00B80C9A" w:rsidRPr="0035030C" w:rsidRDefault="00B80C9A" w:rsidP="00B21BC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F93F45B" w14:textId="77777777" w:rsidR="00B80C9A" w:rsidRPr="0035030C" w:rsidRDefault="00B80C9A" w:rsidP="00B21BCA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1,320,787</w:t>
            </w:r>
          </w:p>
        </w:tc>
        <w:tc>
          <w:tcPr>
            <w:tcW w:w="236" w:type="dxa"/>
          </w:tcPr>
          <w:p w14:paraId="4A124277" w14:textId="77777777" w:rsidR="00B80C9A" w:rsidRPr="0035030C" w:rsidRDefault="00B80C9A" w:rsidP="00B21BC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398CAF4A" w14:textId="77777777" w:rsidR="00B80C9A" w:rsidRPr="0035030C" w:rsidRDefault="00B80C9A" w:rsidP="00B21BCA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049</w:t>
            </w:r>
          </w:p>
        </w:tc>
      </w:tr>
      <w:tr w:rsidR="00B80C9A" w:rsidRPr="0035030C" w14:paraId="722694BA" w14:textId="77777777" w:rsidTr="00770255">
        <w:tc>
          <w:tcPr>
            <w:tcW w:w="3960" w:type="dxa"/>
            <w:vAlign w:val="bottom"/>
          </w:tcPr>
          <w:p w14:paraId="1D59EAEF" w14:textId="77777777" w:rsidR="00B80C9A" w:rsidRPr="0035030C" w:rsidRDefault="00B80C9A" w:rsidP="00B21BC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166" w:type="dxa"/>
            <w:shd w:val="clear" w:color="auto" w:fill="auto"/>
          </w:tcPr>
          <w:p w14:paraId="1D9699C9" w14:textId="77777777" w:rsidR="00B80C9A" w:rsidRPr="0035030C" w:rsidRDefault="00B80C9A" w:rsidP="00B21B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5966805" w14:textId="77777777" w:rsidR="00B80C9A" w:rsidRPr="0035030C" w:rsidRDefault="00B80C9A" w:rsidP="00B21B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662163E7" w14:textId="77777777" w:rsidR="00B80C9A" w:rsidRPr="0035030C" w:rsidRDefault="00B80C9A" w:rsidP="00B21BCA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2A0277D3" w14:textId="77777777" w:rsidR="00B80C9A" w:rsidRPr="0035030C" w:rsidRDefault="00B80C9A" w:rsidP="00B21BC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3BBBAA80" w14:textId="77777777" w:rsidR="00B80C9A" w:rsidRPr="0035030C" w:rsidRDefault="00B80C9A" w:rsidP="00B21BCA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3,268</w:t>
            </w:r>
          </w:p>
        </w:tc>
        <w:tc>
          <w:tcPr>
            <w:tcW w:w="236" w:type="dxa"/>
          </w:tcPr>
          <w:p w14:paraId="2988C9F7" w14:textId="77777777" w:rsidR="00B80C9A" w:rsidRPr="0035030C" w:rsidRDefault="00B80C9A" w:rsidP="00B21BC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7FB8DDEC" w14:textId="77777777" w:rsidR="00B80C9A" w:rsidRPr="0035030C" w:rsidRDefault="00B80C9A" w:rsidP="00B21BCA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140</w:t>
            </w:r>
          </w:p>
        </w:tc>
      </w:tr>
      <w:tr w:rsidR="00B80C9A" w:rsidRPr="0035030C" w14:paraId="7679C4A1" w14:textId="77777777" w:rsidTr="00770255">
        <w:tc>
          <w:tcPr>
            <w:tcW w:w="3960" w:type="dxa"/>
            <w:vAlign w:val="bottom"/>
          </w:tcPr>
          <w:p w14:paraId="4D249649" w14:textId="77777777" w:rsidR="00B80C9A" w:rsidRPr="0035030C" w:rsidRDefault="00B80C9A" w:rsidP="00B21BC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66" w:type="dxa"/>
            <w:shd w:val="clear" w:color="auto" w:fill="auto"/>
          </w:tcPr>
          <w:p w14:paraId="0FA64BF5" w14:textId="77777777" w:rsidR="00B80C9A" w:rsidRPr="0035030C" w:rsidRDefault="00B80C9A" w:rsidP="00B21B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9BCBCE2" w14:textId="77777777" w:rsidR="00B80C9A" w:rsidRPr="0035030C" w:rsidRDefault="00B80C9A" w:rsidP="00B21B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58A723DC" w14:textId="77777777" w:rsidR="00B80C9A" w:rsidRPr="0035030C" w:rsidRDefault="00B80C9A" w:rsidP="00B21BCA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1F178F35" w14:textId="77777777" w:rsidR="00B80C9A" w:rsidRPr="0035030C" w:rsidRDefault="00B80C9A" w:rsidP="00B21BC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5DDA763" w14:textId="77777777" w:rsidR="00B80C9A" w:rsidRPr="0035030C" w:rsidRDefault="00B80C9A" w:rsidP="00B21BCA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8,833</w:t>
            </w:r>
          </w:p>
        </w:tc>
        <w:tc>
          <w:tcPr>
            <w:tcW w:w="236" w:type="dxa"/>
          </w:tcPr>
          <w:p w14:paraId="036B7795" w14:textId="77777777" w:rsidR="00B80C9A" w:rsidRPr="0035030C" w:rsidRDefault="00B80C9A" w:rsidP="00B21BC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4CD730D9" w14:textId="77777777" w:rsidR="00B80C9A" w:rsidRPr="0035030C" w:rsidRDefault="00B80C9A" w:rsidP="00B21BCA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810</w:t>
            </w:r>
          </w:p>
        </w:tc>
      </w:tr>
      <w:tr w:rsidR="00B80C9A" w:rsidRPr="0035030C" w14:paraId="4A462E53" w14:textId="77777777" w:rsidTr="00770255">
        <w:tc>
          <w:tcPr>
            <w:tcW w:w="3960" w:type="dxa"/>
            <w:vAlign w:val="bottom"/>
          </w:tcPr>
          <w:p w14:paraId="38793F7D" w14:textId="77777777" w:rsidR="00B80C9A" w:rsidRPr="0035030C" w:rsidRDefault="00B80C9A" w:rsidP="00B21BC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1166" w:type="dxa"/>
            <w:shd w:val="clear" w:color="auto" w:fill="auto"/>
          </w:tcPr>
          <w:p w14:paraId="1E856093" w14:textId="77777777" w:rsidR="00B80C9A" w:rsidRPr="0035030C" w:rsidRDefault="00B80C9A" w:rsidP="00B21B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DD6A9C9" w14:textId="77777777" w:rsidR="00B80C9A" w:rsidRPr="0035030C" w:rsidRDefault="00B80C9A" w:rsidP="00B21B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2F3C81AD" w14:textId="77777777" w:rsidR="00B80C9A" w:rsidRPr="0035030C" w:rsidRDefault="00B80C9A" w:rsidP="00B21BCA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3F4794DA" w14:textId="77777777" w:rsidR="00B80C9A" w:rsidRPr="0035030C" w:rsidRDefault="00B80C9A" w:rsidP="00B21BC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38264237" w14:textId="77777777" w:rsidR="00B80C9A" w:rsidRPr="0035030C" w:rsidRDefault="00B80C9A" w:rsidP="00B21BCA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5,058</w:t>
            </w:r>
          </w:p>
        </w:tc>
        <w:tc>
          <w:tcPr>
            <w:tcW w:w="236" w:type="dxa"/>
          </w:tcPr>
          <w:p w14:paraId="2EC71BB6" w14:textId="77777777" w:rsidR="00B80C9A" w:rsidRPr="0035030C" w:rsidRDefault="00B80C9A" w:rsidP="00B21BC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277EE5E4" w14:textId="77777777" w:rsidR="00B80C9A" w:rsidRPr="0035030C" w:rsidRDefault="00B80C9A" w:rsidP="00B21BCA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938</w:t>
            </w:r>
          </w:p>
        </w:tc>
      </w:tr>
      <w:tr w:rsidR="00B80C9A" w:rsidRPr="0035030C" w14:paraId="2A2D1DAB" w14:textId="77777777" w:rsidTr="00770255">
        <w:tc>
          <w:tcPr>
            <w:tcW w:w="3960" w:type="dxa"/>
            <w:vAlign w:val="bottom"/>
          </w:tcPr>
          <w:p w14:paraId="016BFF79" w14:textId="77777777" w:rsidR="00B80C9A" w:rsidRPr="0035030C" w:rsidRDefault="00B80C9A" w:rsidP="00B21BC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ไบโอ ฟาร์มาซูติคอลส์ จำกัด</w:t>
            </w:r>
          </w:p>
        </w:tc>
        <w:tc>
          <w:tcPr>
            <w:tcW w:w="1166" w:type="dxa"/>
            <w:shd w:val="clear" w:color="auto" w:fill="auto"/>
          </w:tcPr>
          <w:p w14:paraId="273465DA" w14:textId="77777777" w:rsidR="00B80C9A" w:rsidRPr="0035030C" w:rsidRDefault="00B80C9A" w:rsidP="00B21B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0342C13" w14:textId="77777777" w:rsidR="00B80C9A" w:rsidRPr="0035030C" w:rsidRDefault="00B80C9A" w:rsidP="00B21B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0C8B85A6" w14:textId="77777777" w:rsidR="00B80C9A" w:rsidRPr="0035030C" w:rsidRDefault="00B80C9A" w:rsidP="00B21BCA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5F92D7A1" w14:textId="77777777" w:rsidR="00B80C9A" w:rsidRPr="0035030C" w:rsidRDefault="00B80C9A" w:rsidP="00B21BC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1F672507" w14:textId="77777777" w:rsidR="00B80C9A" w:rsidRPr="0035030C" w:rsidRDefault="00B80C9A" w:rsidP="00B21BCA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1,031</w:t>
            </w:r>
          </w:p>
        </w:tc>
        <w:tc>
          <w:tcPr>
            <w:tcW w:w="236" w:type="dxa"/>
          </w:tcPr>
          <w:p w14:paraId="53043E21" w14:textId="77777777" w:rsidR="00B80C9A" w:rsidRPr="0035030C" w:rsidRDefault="00B80C9A" w:rsidP="00B21BC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64D067DB" w14:textId="77777777" w:rsidR="00B80C9A" w:rsidRPr="0035030C" w:rsidRDefault="00B80C9A" w:rsidP="00B21BCA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992</w:t>
            </w:r>
          </w:p>
        </w:tc>
      </w:tr>
      <w:tr w:rsidR="00B80C9A" w:rsidRPr="0035030C" w14:paraId="1A9C2E78" w14:textId="77777777" w:rsidTr="00770255">
        <w:tc>
          <w:tcPr>
            <w:tcW w:w="3960" w:type="dxa"/>
            <w:vAlign w:val="bottom"/>
          </w:tcPr>
          <w:p w14:paraId="1FD7EC2F" w14:textId="77777777" w:rsidR="00B80C9A" w:rsidRPr="0035030C" w:rsidRDefault="00B80C9A" w:rsidP="00B21BC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มาสเตอร์ อาชีพ (ประเทศไทย) จำกัด</w:t>
            </w:r>
          </w:p>
        </w:tc>
        <w:tc>
          <w:tcPr>
            <w:tcW w:w="1166" w:type="dxa"/>
            <w:shd w:val="clear" w:color="auto" w:fill="auto"/>
          </w:tcPr>
          <w:p w14:paraId="398C905B" w14:textId="77777777" w:rsidR="00B80C9A" w:rsidRDefault="00B80C9A" w:rsidP="00B21B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08ABF42" w14:textId="77777777" w:rsidR="00B80C9A" w:rsidRPr="0035030C" w:rsidRDefault="00B80C9A" w:rsidP="00B21B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45D83CC4" w14:textId="77777777" w:rsidR="00B80C9A" w:rsidRPr="0035030C" w:rsidRDefault="00B80C9A" w:rsidP="00B21BCA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39FF35D" w14:textId="77777777" w:rsidR="00B80C9A" w:rsidRPr="0035030C" w:rsidRDefault="00B80C9A" w:rsidP="00B21BC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7A47E730" w14:textId="77777777" w:rsidR="00B80C9A" w:rsidRDefault="00B80C9A" w:rsidP="00B21BCA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6,156</w:t>
            </w:r>
          </w:p>
        </w:tc>
        <w:tc>
          <w:tcPr>
            <w:tcW w:w="236" w:type="dxa"/>
          </w:tcPr>
          <w:p w14:paraId="337D0351" w14:textId="77777777" w:rsidR="00B80C9A" w:rsidRPr="0035030C" w:rsidRDefault="00B80C9A" w:rsidP="00B21BC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5DF4FD09" w14:textId="77777777" w:rsidR="00B80C9A" w:rsidRPr="0035030C" w:rsidRDefault="00B80C9A" w:rsidP="00B21BCA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159</w:t>
            </w:r>
          </w:p>
        </w:tc>
      </w:tr>
      <w:tr w:rsidR="00B80C9A" w:rsidRPr="0035030C" w14:paraId="3B75063E" w14:textId="77777777" w:rsidTr="00770255">
        <w:tc>
          <w:tcPr>
            <w:tcW w:w="3960" w:type="dxa"/>
          </w:tcPr>
          <w:p w14:paraId="74AF7028" w14:textId="77777777" w:rsidR="00B80C9A" w:rsidRPr="0035030C" w:rsidRDefault="00B80C9A" w:rsidP="00B21BC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66" w:type="dxa"/>
          </w:tcPr>
          <w:p w14:paraId="096EA213" w14:textId="77777777" w:rsidR="00B80C9A" w:rsidRPr="0035030C" w:rsidRDefault="00B80C9A" w:rsidP="00B21BCA">
            <w:pPr>
              <w:tabs>
                <w:tab w:val="decimal" w:pos="821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44C69F9" w14:textId="77777777" w:rsidR="00B80C9A" w:rsidRPr="0035030C" w:rsidRDefault="00B80C9A" w:rsidP="00B21BC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328A62B4" w14:textId="77777777" w:rsidR="00B80C9A" w:rsidRPr="0035030C" w:rsidRDefault="00B80C9A" w:rsidP="00B21BCA">
            <w:pPr>
              <w:tabs>
                <w:tab w:val="decimal" w:pos="821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1F966F1" w14:textId="77777777" w:rsidR="00B80C9A" w:rsidRPr="0035030C" w:rsidRDefault="00B80C9A" w:rsidP="00B21BC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7EECCF8" w14:textId="77777777" w:rsidR="00B80C9A" w:rsidRPr="0035030C" w:rsidRDefault="00B80C9A" w:rsidP="00B21BCA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F3A2062" w14:textId="77777777" w:rsidR="00B80C9A" w:rsidRPr="0035030C" w:rsidRDefault="00B80C9A" w:rsidP="00B21BC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73F93BB8" w14:textId="77777777" w:rsidR="00B80C9A" w:rsidRPr="0035030C" w:rsidRDefault="00B80C9A" w:rsidP="00B21BCA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80C9A" w:rsidRPr="0035030C" w14:paraId="6B6D14F4" w14:textId="77777777" w:rsidTr="00770255">
        <w:tc>
          <w:tcPr>
            <w:tcW w:w="3960" w:type="dxa"/>
            <w:vAlign w:val="bottom"/>
          </w:tcPr>
          <w:p w14:paraId="137D50DE" w14:textId="77777777" w:rsidR="00B80C9A" w:rsidRPr="0035030C" w:rsidRDefault="00B80C9A" w:rsidP="00B21BCA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บริษัท บางกอกสหประกันชีวิต จำกัด (มหาชน)</w:t>
            </w:r>
          </w:p>
        </w:tc>
        <w:tc>
          <w:tcPr>
            <w:tcW w:w="1166" w:type="dxa"/>
            <w:shd w:val="clear" w:color="auto" w:fill="auto"/>
          </w:tcPr>
          <w:p w14:paraId="49940E0B" w14:textId="77777777" w:rsidR="00B80C9A" w:rsidRPr="0035030C" w:rsidRDefault="00B80C9A" w:rsidP="00B21BCA">
            <w:pPr>
              <w:tabs>
                <w:tab w:val="decimal" w:pos="95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3,581</w:t>
            </w:r>
          </w:p>
        </w:tc>
        <w:tc>
          <w:tcPr>
            <w:tcW w:w="236" w:type="dxa"/>
            <w:shd w:val="clear" w:color="auto" w:fill="auto"/>
          </w:tcPr>
          <w:p w14:paraId="4FEB9B14" w14:textId="77777777" w:rsidR="00B80C9A" w:rsidRPr="0035030C" w:rsidRDefault="00B80C9A" w:rsidP="00B21BC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1CA93B5D" w14:textId="77777777" w:rsidR="00B80C9A" w:rsidRPr="0035030C" w:rsidRDefault="00B80C9A" w:rsidP="00B21BCA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</w:t>
            </w:r>
          </w:p>
        </w:tc>
        <w:tc>
          <w:tcPr>
            <w:tcW w:w="236" w:type="dxa"/>
            <w:shd w:val="clear" w:color="auto" w:fill="auto"/>
          </w:tcPr>
          <w:p w14:paraId="2357243F" w14:textId="77777777" w:rsidR="00B80C9A" w:rsidRPr="0035030C" w:rsidRDefault="00B80C9A" w:rsidP="00B21BC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611646F9" w14:textId="77777777" w:rsidR="00B80C9A" w:rsidRPr="0035030C" w:rsidRDefault="00B80C9A" w:rsidP="00B21BCA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3,572</w:t>
            </w:r>
          </w:p>
        </w:tc>
        <w:tc>
          <w:tcPr>
            <w:tcW w:w="236" w:type="dxa"/>
            <w:shd w:val="clear" w:color="auto" w:fill="auto"/>
          </w:tcPr>
          <w:p w14:paraId="2EADA03D" w14:textId="77777777" w:rsidR="00B80C9A" w:rsidRPr="0035030C" w:rsidRDefault="00B80C9A" w:rsidP="00B21BC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55E91F92" w14:textId="77777777" w:rsidR="00B80C9A" w:rsidRPr="0035030C" w:rsidRDefault="00B80C9A" w:rsidP="00B21BCA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</w:t>
            </w:r>
          </w:p>
        </w:tc>
      </w:tr>
      <w:tr w:rsidR="00B80C9A" w:rsidRPr="0035030C" w14:paraId="7E103FCF" w14:textId="77777777" w:rsidTr="00770255">
        <w:tc>
          <w:tcPr>
            <w:tcW w:w="3960" w:type="dxa"/>
          </w:tcPr>
          <w:p w14:paraId="52C9CA94" w14:textId="77777777" w:rsidR="00B80C9A" w:rsidRPr="0035030C" w:rsidRDefault="00B80C9A" w:rsidP="00B21BCA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226D6603" w14:textId="77777777" w:rsidR="00B80C9A" w:rsidRPr="0035030C" w:rsidRDefault="00B80C9A" w:rsidP="00B21BCA">
            <w:pPr>
              <w:tabs>
                <w:tab w:val="decimal" w:pos="95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236" w:type="dxa"/>
            <w:shd w:val="clear" w:color="auto" w:fill="auto"/>
          </w:tcPr>
          <w:p w14:paraId="59EF3730" w14:textId="77777777" w:rsidR="00B80C9A" w:rsidRPr="0035030C" w:rsidRDefault="00B80C9A" w:rsidP="00B21BC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49250BD2" w14:textId="77777777" w:rsidR="00B80C9A" w:rsidRPr="0035030C" w:rsidRDefault="00B80C9A" w:rsidP="00B21BCA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236" w:type="dxa"/>
            <w:shd w:val="clear" w:color="auto" w:fill="auto"/>
          </w:tcPr>
          <w:p w14:paraId="2D4359E5" w14:textId="77777777" w:rsidR="00B80C9A" w:rsidRPr="0035030C" w:rsidRDefault="00B80C9A" w:rsidP="00B21BC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BDC8188" w14:textId="77777777" w:rsidR="00B80C9A" w:rsidRPr="0035030C" w:rsidRDefault="00B80C9A" w:rsidP="00B21BCA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56201FE" w14:textId="77777777" w:rsidR="00B80C9A" w:rsidRPr="0035030C" w:rsidRDefault="00B80C9A" w:rsidP="00B21BC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3BF340F8" w14:textId="77777777" w:rsidR="00B80C9A" w:rsidRPr="0035030C" w:rsidRDefault="00B80C9A" w:rsidP="00B21BCA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80C9A" w:rsidRPr="0035030C" w14:paraId="2B7AD489" w14:textId="77777777" w:rsidTr="00770255">
        <w:tc>
          <w:tcPr>
            <w:tcW w:w="3960" w:type="dxa"/>
          </w:tcPr>
          <w:p w14:paraId="506CE09C" w14:textId="77777777" w:rsidR="00B80C9A" w:rsidRPr="0035030C" w:rsidRDefault="00B80C9A" w:rsidP="00B21BCA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7BF1969C" w14:textId="77777777" w:rsidR="00B80C9A" w:rsidRPr="0035030C" w:rsidRDefault="00B80C9A" w:rsidP="00B21BCA">
            <w:pPr>
              <w:tabs>
                <w:tab w:val="decimal" w:pos="95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2,051</w:t>
            </w:r>
          </w:p>
        </w:tc>
        <w:tc>
          <w:tcPr>
            <w:tcW w:w="236" w:type="dxa"/>
            <w:shd w:val="clear" w:color="auto" w:fill="auto"/>
          </w:tcPr>
          <w:p w14:paraId="7E2BEBFC" w14:textId="77777777" w:rsidR="00B80C9A" w:rsidRPr="0035030C" w:rsidRDefault="00B80C9A" w:rsidP="00B21BC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76091290" w14:textId="77777777" w:rsidR="00B80C9A" w:rsidRPr="0035030C" w:rsidRDefault="00B80C9A" w:rsidP="00B21BCA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252</w:t>
            </w:r>
          </w:p>
        </w:tc>
        <w:tc>
          <w:tcPr>
            <w:tcW w:w="236" w:type="dxa"/>
            <w:shd w:val="clear" w:color="auto" w:fill="auto"/>
          </w:tcPr>
          <w:p w14:paraId="551A0D6E" w14:textId="77777777" w:rsidR="00B80C9A" w:rsidRPr="0035030C" w:rsidRDefault="00B80C9A" w:rsidP="00B21BC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63821D2F" w14:textId="77777777" w:rsidR="00B80C9A" w:rsidRPr="0035030C" w:rsidRDefault="00B80C9A" w:rsidP="00B21BCA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2,051</w:t>
            </w:r>
          </w:p>
        </w:tc>
        <w:tc>
          <w:tcPr>
            <w:tcW w:w="236" w:type="dxa"/>
            <w:shd w:val="clear" w:color="auto" w:fill="auto"/>
          </w:tcPr>
          <w:p w14:paraId="11A68751" w14:textId="77777777" w:rsidR="00B80C9A" w:rsidRPr="0035030C" w:rsidRDefault="00B80C9A" w:rsidP="00B21BC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3CA1EFD7" w14:textId="77777777" w:rsidR="00B80C9A" w:rsidRPr="0035030C" w:rsidRDefault="00B80C9A" w:rsidP="00B21BCA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252</w:t>
            </w:r>
          </w:p>
        </w:tc>
      </w:tr>
      <w:tr w:rsidR="00B80C9A" w:rsidRPr="0035030C" w14:paraId="7E7AB681" w14:textId="77777777" w:rsidTr="00770255">
        <w:tc>
          <w:tcPr>
            <w:tcW w:w="3960" w:type="dxa"/>
          </w:tcPr>
          <w:p w14:paraId="223865E9" w14:textId="77777777" w:rsidR="00B80C9A" w:rsidRPr="0035030C" w:rsidRDefault="00B80C9A" w:rsidP="00B21BC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6" w:type="dxa"/>
            <w:shd w:val="clear" w:color="auto" w:fill="auto"/>
          </w:tcPr>
          <w:p w14:paraId="68AA62D3" w14:textId="77777777" w:rsidR="00B80C9A" w:rsidRPr="0035030C" w:rsidRDefault="00B80C9A" w:rsidP="00B21BCA">
            <w:pPr>
              <w:tabs>
                <w:tab w:val="decimal" w:pos="95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B9E27EB" w14:textId="77777777" w:rsidR="00B80C9A" w:rsidRPr="0035030C" w:rsidRDefault="00B80C9A" w:rsidP="00B21BC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2D6E5876" w14:textId="77777777" w:rsidR="00B80C9A" w:rsidRPr="0035030C" w:rsidRDefault="00B80C9A" w:rsidP="00B21BCA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D446488" w14:textId="77777777" w:rsidR="00B80C9A" w:rsidRPr="0035030C" w:rsidRDefault="00B80C9A" w:rsidP="00B21BC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43D1A20D" w14:textId="77777777" w:rsidR="00B80C9A" w:rsidRPr="0035030C" w:rsidRDefault="00B80C9A" w:rsidP="00B21BCA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C42B53F" w14:textId="77777777" w:rsidR="00B80C9A" w:rsidRPr="0035030C" w:rsidRDefault="00B80C9A" w:rsidP="00B21BC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6301AA4" w14:textId="77777777" w:rsidR="00B80C9A" w:rsidRPr="0035030C" w:rsidRDefault="00B80C9A" w:rsidP="00B21BCA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80C9A" w:rsidRPr="0035030C" w14:paraId="7E413587" w14:textId="77777777" w:rsidTr="00770255">
        <w:tc>
          <w:tcPr>
            <w:tcW w:w="3960" w:type="dxa"/>
          </w:tcPr>
          <w:p w14:paraId="44B86428" w14:textId="77777777" w:rsidR="00B80C9A" w:rsidRPr="0035030C" w:rsidRDefault="00B80C9A" w:rsidP="00B21BCA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66" w:type="dxa"/>
            <w:shd w:val="clear" w:color="auto" w:fill="auto"/>
          </w:tcPr>
          <w:p w14:paraId="70E71E95" w14:textId="77777777" w:rsidR="00B80C9A" w:rsidRPr="0035030C" w:rsidRDefault="00B80C9A" w:rsidP="00B21BCA">
            <w:pPr>
              <w:tabs>
                <w:tab w:val="decimal" w:pos="95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1,568</w:t>
            </w:r>
          </w:p>
        </w:tc>
        <w:tc>
          <w:tcPr>
            <w:tcW w:w="236" w:type="dxa"/>
            <w:shd w:val="clear" w:color="auto" w:fill="auto"/>
          </w:tcPr>
          <w:p w14:paraId="6D8D21FA" w14:textId="77777777" w:rsidR="00B80C9A" w:rsidRPr="0035030C" w:rsidRDefault="00B80C9A" w:rsidP="00B21BC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5A5D6ABB" w14:textId="77777777" w:rsidR="00B80C9A" w:rsidRPr="0035030C" w:rsidRDefault="00B80C9A" w:rsidP="00B21BCA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462</w:t>
            </w:r>
          </w:p>
        </w:tc>
        <w:tc>
          <w:tcPr>
            <w:tcW w:w="236" w:type="dxa"/>
            <w:shd w:val="clear" w:color="auto" w:fill="auto"/>
          </w:tcPr>
          <w:p w14:paraId="4CD46BF6" w14:textId="77777777" w:rsidR="00B80C9A" w:rsidRPr="0035030C" w:rsidRDefault="00B80C9A" w:rsidP="00B21BC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0C3EA904" w14:textId="77777777" w:rsidR="00B80C9A" w:rsidRPr="0035030C" w:rsidRDefault="00B80C9A" w:rsidP="00B21BCA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1,287</w:t>
            </w:r>
          </w:p>
        </w:tc>
        <w:tc>
          <w:tcPr>
            <w:tcW w:w="236" w:type="dxa"/>
            <w:shd w:val="clear" w:color="auto" w:fill="auto"/>
          </w:tcPr>
          <w:p w14:paraId="5AE6C077" w14:textId="77777777" w:rsidR="00B80C9A" w:rsidRPr="0035030C" w:rsidRDefault="00B80C9A" w:rsidP="00B21BC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6172700B" w14:textId="77777777" w:rsidR="00B80C9A" w:rsidRPr="0035030C" w:rsidRDefault="00B80C9A" w:rsidP="00B21BCA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312</w:t>
            </w:r>
          </w:p>
        </w:tc>
      </w:tr>
      <w:tr w:rsidR="00B80C9A" w:rsidRPr="0035030C" w14:paraId="46B517E8" w14:textId="77777777" w:rsidTr="00770255">
        <w:tc>
          <w:tcPr>
            <w:tcW w:w="3960" w:type="dxa"/>
          </w:tcPr>
          <w:p w14:paraId="26AF6C96" w14:textId="77777777" w:rsidR="00B80C9A" w:rsidRPr="0035030C" w:rsidRDefault="00B80C9A" w:rsidP="00B21BCA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32E589BD" w14:textId="77777777" w:rsidR="00B80C9A" w:rsidRPr="0035030C" w:rsidRDefault="00B80C9A" w:rsidP="00B21BCA">
            <w:pPr>
              <w:tabs>
                <w:tab w:val="decimal" w:pos="95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1,392</w:t>
            </w:r>
          </w:p>
        </w:tc>
        <w:tc>
          <w:tcPr>
            <w:tcW w:w="236" w:type="dxa"/>
          </w:tcPr>
          <w:p w14:paraId="2AE1E9EF" w14:textId="77777777" w:rsidR="00B80C9A" w:rsidRPr="0035030C" w:rsidRDefault="00B80C9A" w:rsidP="00B21BC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37D83A3C" w14:textId="77777777" w:rsidR="00B80C9A" w:rsidRPr="0035030C" w:rsidRDefault="00B80C9A" w:rsidP="00B21BCA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916</w:t>
            </w:r>
          </w:p>
        </w:tc>
        <w:tc>
          <w:tcPr>
            <w:tcW w:w="236" w:type="dxa"/>
          </w:tcPr>
          <w:p w14:paraId="7D3EE36A" w14:textId="77777777" w:rsidR="00B80C9A" w:rsidRPr="0035030C" w:rsidRDefault="00B80C9A" w:rsidP="00B21BC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70A74E9E" w14:textId="77777777" w:rsidR="00B80C9A" w:rsidRPr="0035030C" w:rsidRDefault="00B80C9A" w:rsidP="00B21BCA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1,239</w:t>
            </w:r>
          </w:p>
        </w:tc>
        <w:tc>
          <w:tcPr>
            <w:tcW w:w="236" w:type="dxa"/>
          </w:tcPr>
          <w:p w14:paraId="5D800001" w14:textId="77777777" w:rsidR="00B80C9A" w:rsidRPr="0035030C" w:rsidRDefault="00B80C9A" w:rsidP="00B21BC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28D02E7" w14:textId="77777777" w:rsidR="00B80C9A" w:rsidRPr="0035030C" w:rsidRDefault="00B80C9A" w:rsidP="00B21BCA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212</w:t>
            </w:r>
          </w:p>
        </w:tc>
      </w:tr>
      <w:tr w:rsidR="00B80C9A" w:rsidRPr="0035030C" w14:paraId="6CC95AA9" w14:textId="77777777" w:rsidTr="00770255">
        <w:tc>
          <w:tcPr>
            <w:tcW w:w="3960" w:type="dxa"/>
          </w:tcPr>
          <w:p w14:paraId="2C62FDC4" w14:textId="77777777" w:rsidR="00B80C9A" w:rsidRPr="0035030C" w:rsidRDefault="00B80C9A" w:rsidP="00B21BCA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ธนาพรชัย จำกัด</w:t>
            </w:r>
          </w:p>
        </w:tc>
        <w:tc>
          <w:tcPr>
            <w:tcW w:w="1166" w:type="dxa"/>
            <w:shd w:val="clear" w:color="auto" w:fill="auto"/>
          </w:tcPr>
          <w:p w14:paraId="6CAE23EA" w14:textId="77777777" w:rsidR="00B80C9A" w:rsidRPr="0035030C" w:rsidRDefault="00B80C9A" w:rsidP="00B21BCA">
            <w:pPr>
              <w:tabs>
                <w:tab w:val="decimal" w:pos="95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1,812</w:t>
            </w:r>
          </w:p>
        </w:tc>
        <w:tc>
          <w:tcPr>
            <w:tcW w:w="236" w:type="dxa"/>
          </w:tcPr>
          <w:p w14:paraId="6FA4AE6F" w14:textId="77777777" w:rsidR="00B80C9A" w:rsidRPr="0035030C" w:rsidRDefault="00B80C9A" w:rsidP="00B21BC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1BC4BDDB" w14:textId="77777777" w:rsidR="00B80C9A" w:rsidRPr="0035030C" w:rsidRDefault="00B80C9A" w:rsidP="00B21BCA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220</w:t>
            </w:r>
          </w:p>
        </w:tc>
        <w:tc>
          <w:tcPr>
            <w:tcW w:w="236" w:type="dxa"/>
          </w:tcPr>
          <w:p w14:paraId="65B432D4" w14:textId="77777777" w:rsidR="00B80C9A" w:rsidRPr="0035030C" w:rsidRDefault="00B80C9A" w:rsidP="00B21BC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4D0ED8AA" w14:textId="77777777" w:rsidR="00B80C9A" w:rsidRPr="0035030C" w:rsidRDefault="00B80C9A" w:rsidP="00B21BCA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1,812</w:t>
            </w:r>
          </w:p>
        </w:tc>
        <w:tc>
          <w:tcPr>
            <w:tcW w:w="236" w:type="dxa"/>
          </w:tcPr>
          <w:p w14:paraId="4D9ACFF1" w14:textId="77777777" w:rsidR="00B80C9A" w:rsidRPr="0035030C" w:rsidRDefault="00B80C9A" w:rsidP="00B21BC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472836C1" w14:textId="77777777" w:rsidR="00B80C9A" w:rsidRPr="0035030C" w:rsidRDefault="00B80C9A" w:rsidP="00B21BCA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146</w:t>
            </w:r>
          </w:p>
        </w:tc>
      </w:tr>
      <w:tr w:rsidR="00B80C9A" w:rsidRPr="0035030C" w14:paraId="2DF151B7" w14:textId="77777777" w:rsidTr="00770255">
        <w:tc>
          <w:tcPr>
            <w:tcW w:w="3960" w:type="dxa"/>
          </w:tcPr>
          <w:p w14:paraId="03A7E95A" w14:textId="77777777" w:rsidR="00B80C9A" w:rsidRPr="0035030C" w:rsidRDefault="00B80C9A" w:rsidP="00B21BCA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ระยองป่าไม้ จำกัด</w:t>
            </w:r>
          </w:p>
        </w:tc>
        <w:tc>
          <w:tcPr>
            <w:tcW w:w="1166" w:type="dxa"/>
            <w:shd w:val="clear" w:color="auto" w:fill="auto"/>
          </w:tcPr>
          <w:p w14:paraId="5BAFE129" w14:textId="77777777" w:rsidR="00B80C9A" w:rsidRPr="0035030C" w:rsidRDefault="00B80C9A" w:rsidP="00B21BCA">
            <w:pPr>
              <w:tabs>
                <w:tab w:val="decimal" w:pos="95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  <w:tc>
          <w:tcPr>
            <w:tcW w:w="236" w:type="dxa"/>
          </w:tcPr>
          <w:p w14:paraId="055DB5F8" w14:textId="77777777" w:rsidR="00B80C9A" w:rsidRPr="0035030C" w:rsidRDefault="00B80C9A" w:rsidP="00B21BC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771A96EC" w14:textId="77777777" w:rsidR="00B80C9A" w:rsidRPr="0035030C" w:rsidRDefault="00B80C9A" w:rsidP="00B21BCA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  <w:tc>
          <w:tcPr>
            <w:tcW w:w="236" w:type="dxa"/>
          </w:tcPr>
          <w:p w14:paraId="521CE5E7" w14:textId="77777777" w:rsidR="00B80C9A" w:rsidRPr="0035030C" w:rsidRDefault="00B80C9A" w:rsidP="00B21BC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39ACA6A9" w14:textId="77777777" w:rsidR="00B80C9A" w:rsidRPr="0035030C" w:rsidRDefault="00B80C9A" w:rsidP="00B21BCA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  <w:tc>
          <w:tcPr>
            <w:tcW w:w="236" w:type="dxa"/>
          </w:tcPr>
          <w:p w14:paraId="2F826FC5" w14:textId="77777777" w:rsidR="00B80C9A" w:rsidRPr="0035030C" w:rsidRDefault="00B80C9A" w:rsidP="00B21BC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3A06B242" w14:textId="77777777" w:rsidR="00B80C9A" w:rsidRPr="0035030C" w:rsidRDefault="00B80C9A" w:rsidP="00B21BCA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</w:tr>
      <w:tr w:rsidR="00B80C9A" w:rsidRPr="0035030C" w14:paraId="7C175D59" w14:textId="77777777" w:rsidTr="00770255">
        <w:tc>
          <w:tcPr>
            <w:tcW w:w="3960" w:type="dxa"/>
          </w:tcPr>
          <w:p w14:paraId="1DD894C0" w14:textId="77777777" w:rsidR="00B80C9A" w:rsidRPr="0009423B" w:rsidRDefault="00B80C9A" w:rsidP="00B21BCA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ลำปางฟู้ดโปรดักส์ จำกัด</w:t>
            </w:r>
          </w:p>
        </w:tc>
        <w:tc>
          <w:tcPr>
            <w:tcW w:w="1166" w:type="dxa"/>
            <w:shd w:val="clear" w:color="auto" w:fill="auto"/>
          </w:tcPr>
          <w:p w14:paraId="18CF573B" w14:textId="77777777" w:rsidR="00B80C9A" w:rsidRDefault="00B80C9A" w:rsidP="00B21BCA">
            <w:pPr>
              <w:tabs>
                <w:tab w:val="decimal" w:pos="95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65521EDD" w14:textId="77777777" w:rsidR="00B80C9A" w:rsidRPr="0035030C" w:rsidRDefault="00B80C9A" w:rsidP="00B21BC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1A76F97A" w14:textId="77777777" w:rsidR="00B80C9A" w:rsidRPr="002810CA" w:rsidRDefault="00B80C9A" w:rsidP="00B21B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14D7417" w14:textId="77777777" w:rsidR="00B80C9A" w:rsidRPr="0035030C" w:rsidRDefault="00B80C9A" w:rsidP="00B21BC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736B8E17" w14:textId="77777777" w:rsidR="00B80C9A" w:rsidRPr="0035030C" w:rsidRDefault="00B80C9A" w:rsidP="00B21BCA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0036EC3D" w14:textId="77777777" w:rsidR="00B80C9A" w:rsidRPr="0035030C" w:rsidRDefault="00B80C9A" w:rsidP="00B21BC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56119895" w14:textId="77777777" w:rsidR="00B80C9A" w:rsidRPr="002810CA" w:rsidRDefault="00B80C9A" w:rsidP="00B21B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80C9A" w:rsidRPr="0035030C" w14:paraId="4A2AE763" w14:textId="77777777" w:rsidTr="00770255">
        <w:tc>
          <w:tcPr>
            <w:tcW w:w="3960" w:type="dxa"/>
            <w:vAlign w:val="bottom"/>
          </w:tcPr>
          <w:p w14:paraId="27652A07" w14:textId="77777777" w:rsidR="00B80C9A" w:rsidRPr="0035030C" w:rsidRDefault="00B80C9A" w:rsidP="00B21BC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0A0A68" w14:textId="500526E1" w:rsidR="00B80C9A" w:rsidRPr="0035030C" w:rsidRDefault="004E5735" w:rsidP="00B21BCA">
            <w:pPr>
              <w:tabs>
                <w:tab w:val="decimal" w:pos="950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B80C9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0,442</w:t>
            </w:r>
          </w:p>
        </w:tc>
        <w:tc>
          <w:tcPr>
            <w:tcW w:w="236" w:type="dxa"/>
            <w:shd w:val="clear" w:color="auto" w:fill="auto"/>
          </w:tcPr>
          <w:p w14:paraId="6F3E3D00" w14:textId="77777777" w:rsidR="00B80C9A" w:rsidRPr="0035030C" w:rsidRDefault="00B80C9A" w:rsidP="00B21BC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B727B4" w14:textId="77777777" w:rsidR="00B80C9A" w:rsidRPr="0035030C" w:rsidRDefault="00B80C9A" w:rsidP="00B21BCA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944</w:t>
            </w:r>
          </w:p>
        </w:tc>
        <w:tc>
          <w:tcPr>
            <w:tcW w:w="236" w:type="dxa"/>
            <w:shd w:val="clear" w:color="auto" w:fill="auto"/>
          </w:tcPr>
          <w:p w14:paraId="2A7B043A" w14:textId="77777777" w:rsidR="00B80C9A" w:rsidRPr="0035030C" w:rsidRDefault="00B80C9A" w:rsidP="00B21BC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5DE4C2" w14:textId="77777777" w:rsidR="00B80C9A" w:rsidRPr="0035030C" w:rsidRDefault="00B80C9A" w:rsidP="00B21BCA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1,357,291</w:t>
            </w:r>
          </w:p>
        </w:tc>
        <w:tc>
          <w:tcPr>
            <w:tcW w:w="236" w:type="dxa"/>
            <w:shd w:val="clear" w:color="auto" w:fill="auto"/>
          </w:tcPr>
          <w:p w14:paraId="491DCF73" w14:textId="77777777" w:rsidR="00B80C9A" w:rsidRPr="0035030C" w:rsidRDefault="00B80C9A" w:rsidP="00B21BC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17AC5AFA" w14:textId="77777777" w:rsidR="00B80C9A" w:rsidRPr="0035030C" w:rsidRDefault="00B80C9A" w:rsidP="00B21BCA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175</w:t>
            </w:r>
          </w:p>
        </w:tc>
      </w:tr>
    </w:tbl>
    <w:p w14:paraId="62AADEBB" w14:textId="59971469" w:rsidR="00B80C9A" w:rsidRDefault="00B80C9A" w:rsidP="001F0548">
      <w:pPr>
        <w:spacing w:line="240" w:lineRule="auto"/>
        <w:rPr>
          <w:rFonts w:asciiTheme="majorBidi" w:hAnsiTheme="majorBidi" w:cstheme="majorBidi"/>
          <w:sz w:val="20"/>
          <w:szCs w:val="20"/>
          <w:lang w:val="en-US"/>
        </w:rPr>
      </w:pPr>
    </w:p>
    <w:p w14:paraId="07942689" w14:textId="14588E31" w:rsidR="00B80C9A" w:rsidRDefault="00B80C9A" w:rsidP="001F0548">
      <w:pPr>
        <w:spacing w:line="240" w:lineRule="auto"/>
        <w:rPr>
          <w:rFonts w:asciiTheme="majorBidi" w:hAnsiTheme="majorBidi" w:cstheme="majorBidi"/>
          <w:sz w:val="20"/>
          <w:szCs w:val="20"/>
          <w:lang w:val="en-US"/>
        </w:rPr>
      </w:pPr>
      <w:r>
        <w:rPr>
          <w:rFonts w:asciiTheme="majorBidi" w:hAnsiTheme="majorBidi" w:cstheme="majorBidi"/>
          <w:sz w:val="20"/>
          <w:szCs w:val="20"/>
          <w:lang w:val="en-US"/>
        </w:rPr>
        <w:br w:type="page"/>
      </w:r>
    </w:p>
    <w:tbl>
      <w:tblPr>
        <w:tblStyle w:val="TableGrid"/>
        <w:tblW w:w="92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1540"/>
        <w:gridCol w:w="270"/>
        <w:gridCol w:w="900"/>
        <w:gridCol w:w="270"/>
        <w:gridCol w:w="900"/>
        <w:gridCol w:w="270"/>
        <w:gridCol w:w="900"/>
        <w:gridCol w:w="270"/>
        <w:gridCol w:w="990"/>
      </w:tblGrid>
      <w:tr w:rsidR="007C20B1" w:rsidRPr="00435338" w14:paraId="4A5D4314" w14:textId="77777777" w:rsidTr="00770255">
        <w:trPr>
          <w:tblHeader/>
        </w:trPr>
        <w:tc>
          <w:tcPr>
            <w:tcW w:w="2970" w:type="dxa"/>
            <w:vAlign w:val="bottom"/>
          </w:tcPr>
          <w:p w14:paraId="4CD6813A" w14:textId="77777777" w:rsidR="007C20B1" w:rsidRPr="00435338" w:rsidRDefault="007C20B1" w:rsidP="00F8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lastRenderedPageBreak/>
              <w:br w:type="page"/>
            </w:r>
          </w:p>
        </w:tc>
        <w:tc>
          <w:tcPr>
            <w:tcW w:w="1540" w:type="dxa"/>
          </w:tcPr>
          <w:p w14:paraId="5C2870C0" w14:textId="77777777" w:rsidR="007C20B1" w:rsidRPr="00435338" w:rsidRDefault="007C20B1" w:rsidP="00F830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167A580F" w14:textId="77777777" w:rsidR="007C20B1" w:rsidRPr="00435338" w:rsidRDefault="007C20B1" w:rsidP="00F8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0" w:type="dxa"/>
            <w:gridSpan w:val="7"/>
            <w:vAlign w:val="bottom"/>
          </w:tcPr>
          <w:p w14:paraId="6E90F6E9" w14:textId="77777777" w:rsidR="007C20B1" w:rsidRPr="00435338" w:rsidRDefault="007C20B1" w:rsidP="00F8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นรวม</w:t>
            </w:r>
          </w:p>
        </w:tc>
      </w:tr>
      <w:tr w:rsidR="007C20B1" w:rsidRPr="00435338" w14:paraId="042EADE5" w14:textId="77777777" w:rsidTr="00770255">
        <w:trPr>
          <w:tblHeader/>
        </w:trPr>
        <w:tc>
          <w:tcPr>
            <w:tcW w:w="2970" w:type="dxa"/>
            <w:shd w:val="clear" w:color="auto" w:fill="auto"/>
            <w:vAlign w:val="bottom"/>
          </w:tcPr>
          <w:p w14:paraId="76E3289C" w14:textId="77777777" w:rsidR="007C20B1" w:rsidRPr="00435338" w:rsidRDefault="007C20B1" w:rsidP="00F8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highlight w:val="cyan"/>
                <w:cs/>
                <w:lang w:eastAsia="ja-JP"/>
              </w:rPr>
            </w:pPr>
          </w:p>
        </w:tc>
        <w:tc>
          <w:tcPr>
            <w:tcW w:w="1540" w:type="dxa"/>
            <w:vAlign w:val="bottom"/>
          </w:tcPr>
          <w:p w14:paraId="0399DA6B" w14:textId="18C5F89B" w:rsidR="007C20B1" w:rsidRPr="000A195B" w:rsidRDefault="007C20B1" w:rsidP="00F8304F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</w:t>
            </w:r>
            <w:r w:rsidR="00555EE8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ปีสิ้นสุด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วันที่</w:t>
            </w:r>
            <w:r w:rsidRPr="007A1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555E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555EE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70" w:type="dxa"/>
            <w:vAlign w:val="bottom"/>
          </w:tcPr>
          <w:p w14:paraId="405CE428" w14:textId="77777777" w:rsidR="007C20B1" w:rsidRPr="00435338" w:rsidRDefault="007C20B1" w:rsidP="00F8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6A9AF98" w14:textId="77777777" w:rsidR="007C20B1" w:rsidRPr="00435338" w:rsidRDefault="007C20B1" w:rsidP="00F8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70" w:type="dxa"/>
            <w:vAlign w:val="bottom"/>
          </w:tcPr>
          <w:p w14:paraId="76C2249F" w14:textId="77777777" w:rsidR="007C20B1" w:rsidRPr="00435338" w:rsidRDefault="007C20B1" w:rsidP="00F8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103CFC4" w14:textId="77777777" w:rsidR="007C20B1" w:rsidRPr="00435338" w:rsidRDefault="007C20B1" w:rsidP="00F8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5A464A2C" w14:textId="77777777" w:rsidR="007C20B1" w:rsidRPr="00435338" w:rsidRDefault="007C20B1" w:rsidP="00F8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5986E1F" w14:textId="77777777" w:rsidR="007C20B1" w:rsidRPr="00435338" w:rsidRDefault="007C20B1" w:rsidP="00F8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53C589EE" w14:textId="77777777" w:rsidR="007C20B1" w:rsidRPr="00435338" w:rsidRDefault="007C20B1" w:rsidP="00F8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C49542A" w14:textId="72577DC7" w:rsidR="007C20B1" w:rsidRPr="00435338" w:rsidRDefault="007C20B1" w:rsidP="00F8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A168E">
              <w:rPr>
                <w:rFonts w:asciiTheme="majorBidi" w:hAnsiTheme="majorBidi" w:cstheme="majorBidi"/>
                <w:sz w:val="28"/>
                <w:szCs w:val="28"/>
              </w:rPr>
              <w:br/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5F5C6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5F5C6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7C20B1" w:rsidRPr="00435338" w14:paraId="624B9729" w14:textId="77777777" w:rsidTr="00770255">
        <w:trPr>
          <w:tblHeader/>
        </w:trPr>
        <w:tc>
          <w:tcPr>
            <w:tcW w:w="2970" w:type="dxa"/>
          </w:tcPr>
          <w:p w14:paraId="0DD1ED7B" w14:textId="77777777" w:rsidR="007C20B1" w:rsidRPr="00435338" w:rsidRDefault="007C20B1" w:rsidP="00F8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</w:tcPr>
          <w:p w14:paraId="49903F81" w14:textId="77777777" w:rsidR="007C20B1" w:rsidRPr="00435338" w:rsidRDefault="007C20B1" w:rsidP="00F8304F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3DE11E11" w14:textId="77777777" w:rsidR="007C20B1" w:rsidRPr="00435338" w:rsidRDefault="007C20B1" w:rsidP="00F8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0" w:type="dxa"/>
            <w:gridSpan w:val="7"/>
          </w:tcPr>
          <w:p w14:paraId="004B42BA" w14:textId="77777777" w:rsidR="007C20B1" w:rsidRPr="00435338" w:rsidRDefault="007C20B1" w:rsidP="00F8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C20B1" w:rsidRPr="00435338" w14:paraId="6A33C86A" w14:textId="77777777" w:rsidTr="00770255">
        <w:trPr>
          <w:tblHeader/>
        </w:trPr>
        <w:tc>
          <w:tcPr>
            <w:tcW w:w="2970" w:type="dxa"/>
            <w:vAlign w:val="bottom"/>
          </w:tcPr>
          <w:p w14:paraId="08F2E594" w14:textId="77777777" w:rsidR="007C20B1" w:rsidRPr="00BD080F" w:rsidRDefault="007C20B1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D0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</w:t>
            </w:r>
            <w:r w:rsidRPr="00BD080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จาก</w:t>
            </w:r>
          </w:p>
        </w:tc>
        <w:tc>
          <w:tcPr>
            <w:tcW w:w="1540" w:type="dxa"/>
          </w:tcPr>
          <w:p w14:paraId="695E0CEB" w14:textId="77777777" w:rsidR="007C20B1" w:rsidRPr="00435338" w:rsidRDefault="007C20B1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228F60" w14:textId="77777777" w:rsidR="007C20B1" w:rsidRPr="00435338" w:rsidRDefault="007C20B1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0" w:type="dxa"/>
            <w:gridSpan w:val="7"/>
          </w:tcPr>
          <w:p w14:paraId="40E34751" w14:textId="77777777" w:rsidR="007C20B1" w:rsidRPr="00435338" w:rsidRDefault="007C20B1" w:rsidP="00F8304F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7C20B1" w:rsidRPr="00435338" w14:paraId="0552B3D2" w14:textId="77777777" w:rsidTr="00770255">
        <w:tc>
          <w:tcPr>
            <w:tcW w:w="2970" w:type="dxa"/>
            <w:vAlign w:val="bottom"/>
          </w:tcPr>
          <w:p w14:paraId="5F9C6A1D" w14:textId="77777777" w:rsidR="007C20B1" w:rsidRPr="00BD080F" w:rsidRDefault="007C20B1" w:rsidP="00F8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firstLine="257"/>
              <w:rPr>
                <w:rFonts w:asciiTheme="majorBidi" w:hAnsiTheme="majorBidi" w:cstheme="majorBidi"/>
                <w:sz w:val="28"/>
                <w:szCs w:val="28"/>
              </w:rPr>
            </w:pPr>
            <w:r w:rsidRPr="00BD0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40" w:type="dxa"/>
          </w:tcPr>
          <w:p w14:paraId="0E9FD20D" w14:textId="77777777" w:rsidR="007C20B1" w:rsidRPr="00435338" w:rsidRDefault="007C20B1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49E556" w14:textId="77777777" w:rsidR="007C20B1" w:rsidRPr="00435338" w:rsidRDefault="007C20B1" w:rsidP="00F8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1EFD8F4" w14:textId="77777777" w:rsidR="007C20B1" w:rsidRPr="00435338" w:rsidRDefault="007C20B1" w:rsidP="00F8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62D1C6" w14:textId="77777777" w:rsidR="007C20B1" w:rsidRPr="00435338" w:rsidRDefault="007C20B1" w:rsidP="00F8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F165732" w14:textId="77777777" w:rsidR="007C20B1" w:rsidRPr="00435338" w:rsidRDefault="007C20B1" w:rsidP="00F8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60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1BF0D5" w14:textId="77777777" w:rsidR="007C20B1" w:rsidRPr="00435338" w:rsidRDefault="007C20B1" w:rsidP="00F8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5F2E2C8" w14:textId="77777777" w:rsidR="007C20B1" w:rsidRPr="00435338" w:rsidRDefault="007C20B1" w:rsidP="00F8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1F316D5" w14:textId="77777777" w:rsidR="007C20B1" w:rsidRPr="00435338" w:rsidRDefault="007C20B1" w:rsidP="00F8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5BFACBD" w14:textId="77777777" w:rsidR="007C20B1" w:rsidRPr="00435338" w:rsidRDefault="007C20B1" w:rsidP="00F8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C20B1" w:rsidRPr="007A7237" w14:paraId="1CF46B68" w14:textId="77777777" w:rsidTr="00770255">
        <w:tc>
          <w:tcPr>
            <w:tcW w:w="2970" w:type="dxa"/>
          </w:tcPr>
          <w:p w14:paraId="50C92BA5" w14:textId="77777777" w:rsidR="007C20B1" w:rsidRPr="00EB4A4B" w:rsidRDefault="007C20B1" w:rsidP="00F8304F">
            <w:pPr>
              <w:spacing w:line="360" w:lineRule="exact"/>
              <w:ind w:left="246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540" w:type="dxa"/>
            <w:vAlign w:val="bottom"/>
          </w:tcPr>
          <w:p w14:paraId="509C4729" w14:textId="77777777" w:rsidR="007C20B1" w:rsidRPr="00435338" w:rsidRDefault="007C20B1" w:rsidP="00F8304F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662D128" w14:textId="77777777" w:rsidR="007C20B1" w:rsidRPr="00435338" w:rsidRDefault="007C20B1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7FE962A" w14:textId="77777777" w:rsidR="007C20B1" w:rsidRDefault="007C20B1" w:rsidP="00F8304F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D3B0A9" w14:textId="77777777" w:rsidR="007C20B1" w:rsidRPr="00435338" w:rsidRDefault="007C20B1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02D1058" w14:textId="77777777" w:rsidR="007C20B1" w:rsidRPr="003833DF" w:rsidRDefault="007C20B1" w:rsidP="00F8304F">
            <w:pPr>
              <w:tabs>
                <w:tab w:val="decimal" w:pos="522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BD8EEB6" w14:textId="77777777" w:rsidR="007C20B1" w:rsidRPr="00435338" w:rsidRDefault="007C20B1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C4AA7C9" w14:textId="77777777" w:rsidR="007C20B1" w:rsidRPr="00435338" w:rsidRDefault="007C20B1" w:rsidP="00F8304F">
            <w:pPr>
              <w:tabs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13CAF8" w14:textId="77777777" w:rsidR="007C20B1" w:rsidRPr="00435338" w:rsidRDefault="007C20B1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D5E7D29" w14:textId="77777777" w:rsidR="007C20B1" w:rsidRDefault="007C20B1" w:rsidP="00F8304F">
            <w:pPr>
              <w:tabs>
                <w:tab w:val="left" w:pos="544"/>
                <w:tab w:val="decimal" w:pos="793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C20B1" w:rsidRPr="007A7237" w14:paraId="5B25D611" w14:textId="77777777" w:rsidTr="00770255">
        <w:trPr>
          <w:trHeight w:val="398"/>
        </w:trPr>
        <w:tc>
          <w:tcPr>
            <w:tcW w:w="2970" w:type="dxa"/>
          </w:tcPr>
          <w:p w14:paraId="67C942A1" w14:textId="77777777" w:rsidR="007C20B1" w:rsidRPr="00115D2D" w:rsidRDefault="007C20B1" w:rsidP="00F8304F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15D2D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บริษัท อุตสาหกรรมสหธัญญพืช จำกัด</w:t>
            </w:r>
          </w:p>
        </w:tc>
        <w:tc>
          <w:tcPr>
            <w:tcW w:w="1540" w:type="dxa"/>
            <w:vAlign w:val="bottom"/>
          </w:tcPr>
          <w:p w14:paraId="2F0E1021" w14:textId="77777777" w:rsidR="007C20B1" w:rsidRPr="00D402FF" w:rsidRDefault="007C20B1" w:rsidP="00F8304F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2.80</w:t>
            </w:r>
          </w:p>
        </w:tc>
        <w:tc>
          <w:tcPr>
            <w:tcW w:w="270" w:type="dxa"/>
          </w:tcPr>
          <w:p w14:paraId="498D7C35" w14:textId="77777777" w:rsidR="007C20B1" w:rsidRPr="00435338" w:rsidRDefault="007C20B1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3E2DC43" w14:textId="77777777" w:rsidR="007C20B1" w:rsidRPr="00D85776" w:rsidRDefault="007C20B1" w:rsidP="00F8304F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128DC78" w14:textId="77777777" w:rsidR="007C20B1" w:rsidRPr="00435338" w:rsidRDefault="007C20B1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79EB12C" w14:textId="77777777" w:rsidR="007C20B1" w:rsidRPr="003833DF" w:rsidRDefault="007C20B1" w:rsidP="00F8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33,000</w:t>
            </w:r>
          </w:p>
        </w:tc>
        <w:tc>
          <w:tcPr>
            <w:tcW w:w="270" w:type="dxa"/>
          </w:tcPr>
          <w:p w14:paraId="7DFFCD0E" w14:textId="77777777" w:rsidR="007C20B1" w:rsidRPr="00435338" w:rsidRDefault="007C20B1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96A9DC0" w14:textId="2E024CC9" w:rsidR="007C20B1" w:rsidRPr="00435338" w:rsidRDefault="00171F7E" w:rsidP="00171F7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(33,</w:t>
            </w:r>
            <w:r w:rsidR="00612AC7">
              <w:rPr>
                <w:rFonts w:asciiTheme="majorBidi" w:hAnsiTheme="majorBidi" w:cstheme="majorBidi"/>
                <w:sz w:val="28"/>
                <w:szCs w:val="28"/>
              </w:rPr>
              <w:t>000)</w:t>
            </w:r>
          </w:p>
        </w:tc>
        <w:tc>
          <w:tcPr>
            <w:tcW w:w="270" w:type="dxa"/>
          </w:tcPr>
          <w:p w14:paraId="6A32BEC4" w14:textId="77777777" w:rsidR="007C20B1" w:rsidRPr="00435338" w:rsidRDefault="007C20B1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7CD543F" w14:textId="711CC919" w:rsidR="007C20B1" w:rsidRDefault="008F3765" w:rsidP="008F3765">
            <w:pPr>
              <w:tabs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7C20B1" w:rsidRPr="007A7237" w14:paraId="0A245AB3" w14:textId="77777777" w:rsidTr="00770255">
        <w:tc>
          <w:tcPr>
            <w:tcW w:w="2970" w:type="dxa"/>
          </w:tcPr>
          <w:p w14:paraId="55923A91" w14:textId="77777777" w:rsidR="007C20B1" w:rsidRPr="00EB4A4B" w:rsidRDefault="007C20B1" w:rsidP="00F8304F">
            <w:pPr>
              <w:spacing w:line="360" w:lineRule="exact"/>
              <w:ind w:left="246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B4A4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540" w:type="dxa"/>
            <w:vAlign w:val="bottom"/>
          </w:tcPr>
          <w:p w14:paraId="65DDB832" w14:textId="77777777" w:rsidR="007C20B1" w:rsidRPr="00435338" w:rsidRDefault="007C20B1" w:rsidP="00F8304F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F0491C" w14:textId="77777777" w:rsidR="007C20B1" w:rsidRPr="00435338" w:rsidRDefault="007C20B1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E315CB5" w14:textId="77777777" w:rsidR="007C20B1" w:rsidRDefault="007C20B1" w:rsidP="00F8304F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BE8C07" w14:textId="77777777" w:rsidR="007C20B1" w:rsidRPr="00435338" w:rsidRDefault="007C20B1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70EE78D" w14:textId="77777777" w:rsidR="007C20B1" w:rsidRPr="003833DF" w:rsidRDefault="007C20B1" w:rsidP="00F8304F">
            <w:pPr>
              <w:tabs>
                <w:tab w:val="decimal" w:pos="522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1D5BB33" w14:textId="77777777" w:rsidR="007C20B1" w:rsidRPr="00435338" w:rsidRDefault="007C20B1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F7B8F75" w14:textId="77777777" w:rsidR="007C20B1" w:rsidRPr="00435338" w:rsidRDefault="007C20B1" w:rsidP="00F8304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3B65FB" w14:textId="77777777" w:rsidR="007C20B1" w:rsidRPr="00435338" w:rsidRDefault="007C20B1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BC405EE" w14:textId="77777777" w:rsidR="007C20B1" w:rsidRDefault="007C20B1" w:rsidP="00F8304F">
            <w:pPr>
              <w:tabs>
                <w:tab w:val="left" w:pos="544"/>
                <w:tab w:val="decimal" w:pos="793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C20B1" w:rsidRPr="007A7237" w14:paraId="05417D70" w14:textId="77777777" w:rsidTr="00770255">
        <w:tc>
          <w:tcPr>
            <w:tcW w:w="2970" w:type="dxa"/>
          </w:tcPr>
          <w:p w14:paraId="2FB83356" w14:textId="77777777" w:rsidR="007C20B1" w:rsidRPr="00BD080F" w:rsidRDefault="007C20B1" w:rsidP="00F8304F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บริษัท ไทย ปิโตรเคมีกัล อุตสาหกรรม จำกัด</w:t>
            </w:r>
          </w:p>
        </w:tc>
        <w:tc>
          <w:tcPr>
            <w:tcW w:w="1540" w:type="dxa"/>
            <w:vAlign w:val="bottom"/>
          </w:tcPr>
          <w:p w14:paraId="48962775" w14:textId="0CBE39B3" w:rsidR="007C20B1" w:rsidRPr="00435338" w:rsidRDefault="007C20B1" w:rsidP="00F8304F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2.70 - </w:t>
            </w:r>
            <w:r w:rsidR="008F376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8F376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43749CB4" w14:textId="77777777" w:rsidR="007C20B1" w:rsidRPr="00435338" w:rsidRDefault="007C20B1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BAC8020" w14:textId="77777777" w:rsidR="007C20B1" w:rsidRDefault="007C20B1" w:rsidP="00F8304F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3BC4A8D" w14:textId="77777777" w:rsidR="007C20B1" w:rsidRPr="00435338" w:rsidRDefault="007C20B1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984F808" w14:textId="5DF98190" w:rsidR="007C20B1" w:rsidRPr="003833DF" w:rsidRDefault="008F3765" w:rsidP="00F8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1,139,000</w:t>
            </w:r>
          </w:p>
        </w:tc>
        <w:tc>
          <w:tcPr>
            <w:tcW w:w="270" w:type="dxa"/>
          </w:tcPr>
          <w:p w14:paraId="7D2C51EC" w14:textId="77777777" w:rsidR="007C20B1" w:rsidRPr="00435338" w:rsidRDefault="007C20B1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84FD73A" w14:textId="67D7520E" w:rsidR="007C20B1" w:rsidRPr="00435338" w:rsidRDefault="007C20B1" w:rsidP="00F8304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A5539">
              <w:rPr>
                <w:rFonts w:asciiTheme="majorBidi" w:hAnsiTheme="majorBidi" w:cstheme="majorBidi"/>
                <w:sz w:val="28"/>
                <w:szCs w:val="28"/>
              </w:rPr>
              <w:t>1,139,000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A0095BA" w14:textId="77777777" w:rsidR="007C20B1" w:rsidRPr="00435338" w:rsidRDefault="007C20B1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37CC941" w14:textId="61E90B36" w:rsidR="007C20B1" w:rsidRDefault="008F3FDB" w:rsidP="008F3FDB">
            <w:pPr>
              <w:tabs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7C20B1" w:rsidRPr="007A7237" w14:paraId="476934A8" w14:textId="77777777" w:rsidTr="00770255">
        <w:tc>
          <w:tcPr>
            <w:tcW w:w="2970" w:type="dxa"/>
          </w:tcPr>
          <w:p w14:paraId="3C75D55B" w14:textId="77777777" w:rsidR="007C20B1" w:rsidRPr="00BD080F" w:rsidRDefault="007C20B1" w:rsidP="00F8304F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บริษัท เลียวไพรัตนวิสาหกิจ จำกัด</w:t>
            </w:r>
          </w:p>
        </w:tc>
        <w:tc>
          <w:tcPr>
            <w:tcW w:w="1540" w:type="dxa"/>
            <w:vAlign w:val="bottom"/>
          </w:tcPr>
          <w:p w14:paraId="0F86C938" w14:textId="06E8EAA7" w:rsidR="007C20B1" w:rsidRPr="00435338" w:rsidRDefault="007C20B1" w:rsidP="00F8304F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2.70 - </w:t>
            </w:r>
            <w:r w:rsidR="008F376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8F376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40E235EC" w14:textId="77777777" w:rsidR="007C20B1" w:rsidRPr="00435338" w:rsidRDefault="007C20B1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13B6AA3" w14:textId="77777777" w:rsidR="007C20B1" w:rsidRDefault="007C20B1" w:rsidP="00F8304F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F76C922" w14:textId="77777777" w:rsidR="007C20B1" w:rsidRPr="00435338" w:rsidRDefault="007C20B1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B0ECFA1" w14:textId="389EE954" w:rsidR="007C20B1" w:rsidRPr="003833DF" w:rsidRDefault="00226CCB" w:rsidP="00F8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1,500,000</w:t>
            </w:r>
          </w:p>
        </w:tc>
        <w:tc>
          <w:tcPr>
            <w:tcW w:w="270" w:type="dxa"/>
          </w:tcPr>
          <w:p w14:paraId="724028C1" w14:textId="77777777" w:rsidR="007C20B1" w:rsidRPr="00435338" w:rsidRDefault="007C20B1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2686914" w14:textId="71C0B22E" w:rsidR="007C20B1" w:rsidRPr="00435338" w:rsidRDefault="007C20B1" w:rsidP="00F8304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A5539">
              <w:rPr>
                <w:rFonts w:asciiTheme="majorBidi" w:hAnsiTheme="majorBidi" w:cstheme="majorBidi"/>
                <w:sz w:val="28"/>
                <w:szCs w:val="28"/>
              </w:rPr>
              <w:t>1,500,000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A93EC93" w14:textId="77777777" w:rsidR="007C20B1" w:rsidRPr="00435338" w:rsidRDefault="007C20B1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7E781BE" w14:textId="3102B9E2" w:rsidR="007C20B1" w:rsidRDefault="008F3FDB" w:rsidP="008F3FDB">
            <w:pPr>
              <w:tabs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7C20B1" w:rsidRPr="007A7237" w14:paraId="20ED80F8" w14:textId="77777777" w:rsidTr="00770255">
        <w:tc>
          <w:tcPr>
            <w:tcW w:w="2970" w:type="dxa"/>
          </w:tcPr>
          <w:p w14:paraId="2A15FAAF" w14:textId="77777777" w:rsidR="007C20B1" w:rsidRDefault="007C20B1" w:rsidP="00F8304F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E28FF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บริษัท ทีพีไอ โฮลดิ้ง จำกัด</w:t>
            </w:r>
          </w:p>
        </w:tc>
        <w:tc>
          <w:tcPr>
            <w:tcW w:w="1540" w:type="dxa"/>
            <w:vAlign w:val="bottom"/>
          </w:tcPr>
          <w:p w14:paraId="283EC366" w14:textId="67D512A9" w:rsidR="007C20B1" w:rsidRPr="00435338" w:rsidRDefault="008F3765" w:rsidP="00F8304F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</w:t>
            </w:r>
            <w:r w:rsidR="004C5569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0 - 4.00</w:t>
            </w:r>
          </w:p>
        </w:tc>
        <w:tc>
          <w:tcPr>
            <w:tcW w:w="270" w:type="dxa"/>
          </w:tcPr>
          <w:p w14:paraId="0ADADFE6" w14:textId="77777777" w:rsidR="007C20B1" w:rsidRPr="00435338" w:rsidRDefault="007C20B1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9CC24BE" w14:textId="77777777" w:rsidR="007C20B1" w:rsidRDefault="007C20B1" w:rsidP="00F8304F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7AA4A9D" w14:textId="77777777" w:rsidR="007C20B1" w:rsidRPr="00435338" w:rsidRDefault="007C20B1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AFD4EB6" w14:textId="59490424" w:rsidR="007C20B1" w:rsidRPr="003833DF" w:rsidRDefault="00226CCB" w:rsidP="00F8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7C20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8,000</w:t>
            </w:r>
          </w:p>
        </w:tc>
        <w:tc>
          <w:tcPr>
            <w:tcW w:w="270" w:type="dxa"/>
          </w:tcPr>
          <w:p w14:paraId="42C188B0" w14:textId="77777777" w:rsidR="007C20B1" w:rsidRPr="00435338" w:rsidRDefault="007C20B1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5A5A959" w14:textId="23ACD9E4" w:rsidR="007C20B1" w:rsidRPr="00435338" w:rsidRDefault="00DA5539" w:rsidP="00DA553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(38,000)</w:t>
            </w:r>
          </w:p>
        </w:tc>
        <w:tc>
          <w:tcPr>
            <w:tcW w:w="270" w:type="dxa"/>
          </w:tcPr>
          <w:p w14:paraId="0F5E73E8" w14:textId="77777777" w:rsidR="007C20B1" w:rsidRPr="00435338" w:rsidRDefault="007C20B1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5914414" w14:textId="6BE6CF6E" w:rsidR="007C20B1" w:rsidRDefault="008F3FDB" w:rsidP="008F3FDB">
            <w:pPr>
              <w:tabs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7C20B1" w:rsidRPr="007A7237" w14:paraId="250793DC" w14:textId="77777777" w:rsidTr="00770255">
        <w:tc>
          <w:tcPr>
            <w:tcW w:w="2970" w:type="dxa"/>
          </w:tcPr>
          <w:p w14:paraId="52796B6E" w14:textId="77777777" w:rsidR="007C20B1" w:rsidRDefault="007C20B1" w:rsidP="00F8304F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E28FF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บริษัท พรชัยวิสาหกิจ จำกัด</w:t>
            </w:r>
          </w:p>
        </w:tc>
        <w:tc>
          <w:tcPr>
            <w:tcW w:w="1540" w:type="dxa"/>
            <w:vAlign w:val="bottom"/>
          </w:tcPr>
          <w:p w14:paraId="171B43CA" w14:textId="67D22C77" w:rsidR="007C20B1" w:rsidRPr="00435338" w:rsidRDefault="008F3765" w:rsidP="00F8304F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</w:t>
            </w:r>
            <w:r w:rsidR="004C5569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0 - 4.00</w:t>
            </w:r>
          </w:p>
        </w:tc>
        <w:tc>
          <w:tcPr>
            <w:tcW w:w="270" w:type="dxa"/>
          </w:tcPr>
          <w:p w14:paraId="0C045448" w14:textId="77777777" w:rsidR="007C20B1" w:rsidRPr="00435338" w:rsidRDefault="007C20B1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D2214F7" w14:textId="77777777" w:rsidR="007C20B1" w:rsidRDefault="007C20B1" w:rsidP="00F8304F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F8B1428" w14:textId="77777777" w:rsidR="007C20B1" w:rsidRPr="00435338" w:rsidRDefault="007C20B1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59126DC" w14:textId="436E1987" w:rsidR="007C20B1" w:rsidRPr="003833DF" w:rsidRDefault="00226CCB" w:rsidP="00F8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</w:t>
            </w:r>
            <w:r w:rsidR="007C20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0,000</w:t>
            </w:r>
          </w:p>
        </w:tc>
        <w:tc>
          <w:tcPr>
            <w:tcW w:w="270" w:type="dxa"/>
          </w:tcPr>
          <w:p w14:paraId="3C8CA814" w14:textId="77777777" w:rsidR="007C20B1" w:rsidRPr="00435338" w:rsidRDefault="007C20B1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B18DF27" w14:textId="66BC6817" w:rsidR="007C20B1" w:rsidRPr="00435338" w:rsidRDefault="00DA5539" w:rsidP="00DA553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537F8">
              <w:rPr>
                <w:rFonts w:asciiTheme="majorBidi" w:hAnsiTheme="majorBidi" w:cstheme="majorBidi"/>
                <w:sz w:val="28"/>
                <w:szCs w:val="28"/>
              </w:rPr>
              <w:t>370,000)</w:t>
            </w:r>
          </w:p>
        </w:tc>
        <w:tc>
          <w:tcPr>
            <w:tcW w:w="270" w:type="dxa"/>
          </w:tcPr>
          <w:p w14:paraId="0435DDD9" w14:textId="77777777" w:rsidR="007C20B1" w:rsidRPr="00435338" w:rsidRDefault="007C20B1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18C78EB" w14:textId="659E6B9B" w:rsidR="007C20B1" w:rsidRDefault="008F3FDB" w:rsidP="008F3FDB">
            <w:pPr>
              <w:tabs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7C20B1" w:rsidRPr="007A7237" w14:paraId="2B08BCB3" w14:textId="77777777" w:rsidTr="00770255">
        <w:tc>
          <w:tcPr>
            <w:tcW w:w="2970" w:type="dxa"/>
          </w:tcPr>
          <w:p w14:paraId="2EC01326" w14:textId="77777777" w:rsidR="007C20B1" w:rsidRPr="00BD080F" w:rsidRDefault="007C20B1" w:rsidP="00F8304F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540" w:type="dxa"/>
          </w:tcPr>
          <w:p w14:paraId="19AB6370" w14:textId="77777777" w:rsidR="007C20B1" w:rsidRPr="00435338" w:rsidRDefault="007C20B1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126FDD" w14:textId="77777777" w:rsidR="007C20B1" w:rsidRPr="00435338" w:rsidRDefault="007C20B1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15A699E" w14:textId="77777777" w:rsidR="007C20B1" w:rsidRDefault="007C20B1" w:rsidP="00F8304F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492C7A9" w14:textId="77777777" w:rsidR="007C20B1" w:rsidRPr="00435338" w:rsidRDefault="007C20B1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E02827F" w14:textId="06EB8FF2" w:rsidR="007C20B1" w:rsidRPr="006F5372" w:rsidRDefault="00226CCB" w:rsidP="00F8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7C20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047</w:t>
            </w:r>
            <w:r w:rsidR="007C20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,000</w:t>
            </w:r>
          </w:p>
        </w:tc>
        <w:tc>
          <w:tcPr>
            <w:tcW w:w="270" w:type="dxa"/>
          </w:tcPr>
          <w:p w14:paraId="715535C0" w14:textId="77777777" w:rsidR="007C20B1" w:rsidRPr="00435338" w:rsidRDefault="007C20B1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CFBEB14" w14:textId="0D42DBE5" w:rsidR="007C20B1" w:rsidRDefault="007C20B1" w:rsidP="00F8304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537F8">
              <w:rPr>
                <w:rFonts w:asciiTheme="majorBidi" w:hAnsiTheme="majorBidi" w:cstheme="majorBidi"/>
                <w:sz w:val="28"/>
                <w:szCs w:val="28"/>
              </w:rPr>
              <w:t>3,047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,000)</w:t>
            </w:r>
          </w:p>
        </w:tc>
        <w:tc>
          <w:tcPr>
            <w:tcW w:w="270" w:type="dxa"/>
          </w:tcPr>
          <w:p w14:paraId="17764080" w14:textId="77777777" w:rsidR="007C20B1" w:rsidRPr="00435338" w:rsidRDefault="007C20B1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E952712" w14:textId="68808834" w:rsidR="007C20B1" w:rsidRPr="007A7237" w:rsidRDefault="008F3FDB" w:rsidP="008F3FDB">
            <w:pPr>
              <w:tabs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7C20B1" w14:paraId="3AC8C4E6" w14:textId="77777777" w:rsidTr="00770255">
        <w:tc>
          <w:tcPr>
            <w:tcW w:w="2970" w:type="dxa"/>
          </w:tcPr>
          <w:p w14:paraId="093BECBB" w14:textId="77777777" w:rsidR="007C20B1" w:rsidRPr="00BD080F" w:rsidRDefault="007C20B1" w:rsidP="00F8304F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D080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ดอกเบี้ยค้างจ่าย</w:t>
            </w:r>
          </w:p>
        </w:tc>
        <w:tc>
          <w:tcPr>
            <w:tcW w:w="1540" w:type="dxa"/>
          </w:tcPr>
          <w:p w14:paraId="5AF58345" w14:textId="77777777" w:rsidR="007C20B1" w:rsidRPr="00435338" w:rsidRDefault="007C20B1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B9D6E5" w14:textId="77777777" w:rsidR="007C20B1" w:rsidRPr="00435338" w:rsidRDefault="007C20B1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F75C716" w14:textId="77777777" w:rsidR="007C20B1" w:rsidRDefault="007C20B1" w:rsidP="00F8304F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4638429" w14:textId="77777777" w:rsidR="007C20B1" w:rsidRPr="00435338" w:rsidRDefault="007C20B1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8D20BB0" w14:textId="29072530" w:rsidR="007C20B1" w:rsidRDefault="00226CCB" w:rsidP="00F8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9,435</w:t>
            </w:r>
          </w:p>
        </w:tc>
        <w:tc>
          <w:tcPr>
            <w:tcW w:w="270" w:type="dxa"/>
          </w:tcPr>
          <w:p w14:paraId="1D171CE8" w14:textId="77777777" w:rsidR="007C20B1" w:rsidRPr="00435338" w:rsidRDefault="007C20B1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ABCAC14" w14:textId="5484B863" w:rsidR="007C20B1" w:rsidRDefault="007C20B1" w:rsidP="00F8304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F3FDB">
              <w:rPr>
                <w:rFonts w:asciiTheme="majorBidi" w:hAnsiTheme="majorBidi" w:cstheme="majorBidi"/>
                <w:sz w:val="28"/>
                <w:szCs w:val="28"/>
              </w:rPr>
              <w:t>9,435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3222CCB" w14:textId="77777777" w:rsidR="007C20B1" w:rsidRPr="00435338" w:rsidRDefault="007C20B1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11D440E" w14:textId="6E52B113" w:rsidR="007C20B1" w:rsidRDefault="008F3FDB" w:rsidP="008F3FDB">
            <w:pPr>
              <w:tabs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7C20B1" w:rsidRPr="00C6536F" w14:paraId="71728940" w14:textId="77777777" w:rsidTr="00770255">
        <w:tc>
          <w:tcPr>
            <w:tcW w:w="2970" w:type="dxa"/>
          </w:tcPr>
          <w:p w14:paraId="4336700A" w14:textId="77777777" w:rsidR="007C20B1" w:rsidRPr="00BD080F" w:rsidRDefault="007C20B1" w:rsidP="00F8304F">
            <w:pPr>
              <w:spacing w:line="360" w:lineRule="exact"/>
              <w:ind w:left="246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D080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40" w:type="dxa"/>
          </w:tcPr>
          <w:p w14:paraId="1A750A39" w14:textId="77777777" w:rsidR="007C20B1" w:rsidRPr="007620FD" w:rsidRDefault="007C20B1" w:rsidP="00F8304F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715F757" w14:textId="77777777" w:rsidR="007C20B1" w:rsidRPr="007620FD" w:rsidRDefault="007C20B1" w:rsidP="00F8304F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BE74C9" w14:textId="77777777" w:rsidR="007C20B1" w:rsidRPr="007620FD" w:rsidRDefault="007C20B1" w:rsidP="00F8304F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59314FD" w14:textId="77777777" w:rsidR="007C20B1" w:rsidRPr="007620FD" w:rsidRDefault="007C20B1" w:rsidP="00F8304F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99232C" w14:textId="43150F40" w:rsidR="007C20B1" w:rsidRPr="003833DF" w:rsidRDefault="00226CCB" w:rsidP="00F8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3,0</w:t>
            </w:r>
            <w:r w:rsidR="00AE35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89,435</w:t>
            </w:r>
          </w:p>
        </w:tc>
        <w:tc>
          <w:tcPr>
            <w:tcW w:w="270" w:type="dxa"/>
          </w:tcPr>
          <w:p w14:paraId="4BE73317" w14:textId="77777777" w:rsidR="007C20B1" w:rsidRPr="007620FD" w:rsidRDefault="007C20B1" w:rsidP="00F8304F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9FC69A" w14:textId="76F18388" w:rsidR="007C20B1" w:rsidRPr="007620FD" w:rsidRDefault="007C20B1" w:rsidP="00F8304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8F3F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</w:t>
            </w:r>
            <w:r w:rsidR="00AE35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</w:t>
            </w:r>
            <w:r w:rsidR="008F3F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,435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F930C90" w14:textId="77777777" w:rsidR="007C20B1" w:rsidRPr="007620FD" w:rsidRDefault="007C20B1" w:rsidP="00F8304F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55CBA7" w14:textId="00A63965" w:rsidR="007C20B1" w:rsidRPr="008F3FDB" w:rsidRDefault="008F3FDB" w:rsidP="00323B6D">
            <w:pPr>
              <w:tabs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F3F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0D67B19C" w14:textId="07E5103D" w:rsidR="00B61667" w:rsidRDefault="00B61667" w:rsidP="001F0548">
      <w:pPr>
        <w:spacing w:line="240" w:lineRule="auto"/>
        <w:rPr>
          <w:rFonts w:asciiTheme="majorBidi" w:hAnsiTheme="majorBidi" w:cstheme="majorBidi"/>
          <w:sz w:val="20"/>
          <w:szCs w:val="20"/>
          <w:lang w:val="en-US"/>
        </w:rPr>
      </w:pPr>
    </w:p>
    <w:p w14:paraId="79ACADA1" w14:textId="77777777" w:rsidR="00B61667" w:rsidRDefault="00B61667">
      <w:pPr>
        <w:spacing w:line="240" w:lineRule="auto"/>
        <w:rPr>
          <w:rFonts w:asciiTheme="majorBidi" w:hAnsiTheme="majorBidi" w:cstheme="majorBidi"/>
          <w:sz w:val="20"/>
          <w:szCs w:val="20"/>
          <w:lang w:val="en-US"/>
        </w:rPr>
      </w:pPr>
      <w:r>
        <w:rPr>
          <w:rFonts w:asciiTheme="majorBidi" w:hAnsiTheme="majorBidi" w:cstheme="majorBidi"/>
          <w:sz w:val="20"/>
          <w:szCs w:val="20"/>
          <w:lang w:val="en-US"/>
        </w:rPr>
        <w:br w:type="page"/>
      </w:r>
    </w:p>
    <w:p w14:paraId="559D2018" w14:textId="77777777" w:rsidR="004F3277" w:rsidRDefault="004F3277" w:rsidP="001F0548">
      <w:pPr>
        <w:spacing w:line="240" w:lineRule="auto"/>
        <w:rPr>
          <w:rFonts w:asciiTheme="majorBidi" w:hAnsiTheme="majorBidi" w:cstheme="majorBidi"/>
          <w:sz w:val="20"/>
          <w:szCs w:val="20"/>
          <w:cs/>
          <w:lang w:val="en-US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450"/>
        <w:gridCol w:w="270"/>
        <w:gridCol w:w="900"/>
        <w:gridCol w:w="270"/>
        <w:gridCol w:w="900"/>
        <w:gridCol w:w="270"/>
        <w:gridCol w:w="900"/>
        <w:gridCol w:w="270"/>
        <w:gridCol w:w="1070"/>
      </w:tblGrid>
      <w:tr w:rsidR="004F3277" w:rsidRPr="00435338" w14:paraId="23F4842F" w14:textId="77777777" w:rsidTr="00185E13">
        <w:trPr>
          <w:tblHeader/>
        </w:trPr>
        <w:tc>
          <w:tcPr>
            <w:tcW w:w="3060" w:type="dxa"/>
            <w:vAlign w:val="bottom"/>
          </w:tcPr>
          <w:p w14:paraId="02A2C35C" w14:textId="77777777" w:rsidR="004F3277" w:rsidRPr="00435338" w:rsidRDefault="004F3277" w:rsidP="00F8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br w:type="page"/>
            </w:r>
          </w:p>
        </w:tc>
        <w:tc>
          <w:tcPr>
            <w:tcW w:w="1450" w:type="dxa"/>
          </w:tcPr>
          <w:p w14:paraId="392D5E8A" w14:textId="77777777" w:rsidR="004F3277" w:rsidRPr="00435338" w:rsidRDefault="004F3277" w:rsidP="00F830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1C909DDE" w14:textId="77777777" w:rsidR="004F3277" w:rsidRPr="00435338" w:rsidRDefault="004F3277" w:rsidP="00F8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80" w:type="dxa"/>
            <w:gridSpan w:val="7"/>
            <w:vAlign w:val="bottom"/>
          </w:tcPr>
          <w:p w14:paraId="73050DEF" w14:textId="77777777" w:rsidR="004F3277" w:rsidRPr="00435338" w:rsidRDefault="004F3277" w:rsidP="00F8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3277" w:rsidRPr="00435338" w14:paraId="34BEB61F" w14:textId="77777777" w:rsidTr="00185E13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767FCA60" w14:textId="77777777" w:rsidR="004F3277" w:rsidRPr="00435338" w:rsidRDefault="004F3277" w:rsidP="00F8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highlight w:val="cyan"/>
                <w:cs/>
                <w:lang w:eastAsia="ja-JP"/>
              </w:rPr>
            </w:pPr>
          </w:p>
        </w:tc>
        <w:tc>
          <w:tcPr>
            <w:tcW w:w="1450" w:type="dxa"/>
            <w:vAlign w:val="bottom"/>
          </w:tcPr>
          <w:p w14:paraId="1F83B3C5" w14:textId="3BA056FB" w:rsidR="004F3277" w:rsidRPr="000A195B" w:rsidRDefault="004F3277" w:rsidP="00F8304F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</w:t>
            </w:r>
            <w:r w:rsidR="00252083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ปีสิ้นสุด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วันที่</w:t>
            </w:r>
            <w:r w:rsidRPr="007A1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2520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25208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70" w:type="dxa"/>
            <w:vAlign w:val="bottom"/>
          </w:tcPr>
          <w:p w14:paraId="1A945FD0" w14:textId="77777777" w:rsidR="004F3277" w:rsidRPr="00435338" w:rsidRDefault="004F3277" w:rsidP="00F8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92C80D5" w14:textId="77777777" w:rsidR="004F3277" w:rsidRPr="00435338" w:rsidRDefault="004F3277" w:rsidP="00F8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70" w:type="dxa"/>
            <w:vAlign w:val="bottom"/>
          </w:tcPr>
          <w:p w14:paraId="4B575627" w14:textId="77777777" w:rsidR="004F3277" w:rsidRPr="00435338" w:rsidRDefault="004F3277" w:rsidP="00F8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090E9C9" w14:textId="77777777" w:rsidR="004F3277" w:rsidRPr="00435338" w:rsidRDefault="004F3277" w:rsidP="00F8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0265B923" w14:textId="77777777" w:rsidR="004F3277" w:rsidRPr="00435338" w:rsidRDefault="004F3277" w:rsidP="00F8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37C2399" w14:textId="77777777" w:rsidR="004F3277" w:rsidRPr="00435338" w:rsidRDefault="004F3277" w:rsidP="00F8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1C6E5AAF" w14:textId="77777777" w:rsidR="004F3277" w:rsidRPr="00435338" w:rsidRDefault="004F3277" w:rsidP="00F8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14:paraId="5099BB99" w14:textId="3A14E644" w:rsidR="004F3277" w:rsidRPr="00435338" w:rsidRDefault="004F3277" w:rsidP="00F8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A168E">
              <w:rPr>
                <w:rFonts w:asciiTheme="majorBidi" w:hAnsiTheme="majorBidi" w:cstheme="majorBidi"/>
                <w:sz w:val="28"/>
                <w:szCs w:val="28"/>
              </w:rPr>
              <w:br/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2520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25208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4F3277" w:rsidRPr="00435338" w14:paraId="07B11B5E" w14:textId="77777777" w:rsidTr="00185E13">
        <w:trPr>
          <w:tblHeader/>
        </w:trPr>
        <w:tc>
          <w:tcPr>
            <w:tcW w:w="3060" w:type="dxa"/>
          </w:tcPr>
          <w:p w14:paraId="135D9F6D" w14:textId="77777777" w:rsidR="004F3277" w:rsidRPr="00435338" w:rsidRDefault="004F3277" w:rsidP="00F8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0" w:type="dxa"/>
          </w:tcPr>
          <w:p w14:paraId="09B9DC1D" w14:textId="77777777" w:rsidR="004F3277" w:rsidRPr="00435338" w:rsidRDefault="004F3277" w:rsidP="00F8304F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3A3DEAE6" w14:textId="77777777" w:rsidR="004F3277" w:rsidRPr="00435338" w:rsidRDefault="004F3277" w:rsidP="00F8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80" w:type="dxa"/>
            <w:gridSpan w:val="7"/>
          </w:tcPr>
          <w:p w14:paraId="74695364" w14:textId="77777777" w:rsidR="004F3277" w:rsidRPr="00435338" w:rsidRDefault="004F3277" w:rsidP="00F8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F3277" w:rsidRPr="00435338" w14:paraId="7A98EBD8" w14:textId="77777777" w:rsidTr="00185E13">
        <w:trPr>
          <w:tblHeader/>
        </w:trPr>
        <w:tc>
          <w:tcPr>
            <w:tcW w:w="3060" w:type="dxa"/>
            <w:vAlign w:val="bottom"/>
          </w:tcPr>
          <w:p w14:paraId="30739853" w14:textId="77777777" w:rsidR="004F3277" w:rsidRPr="00BD080F" w:rsidRDefault="004F3277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D0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</w:t>
            </w:r>
            <w:r w:rsidRPr="00BD080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จาก</w:t>
            </w:r>
          </w:p>
        </w:tc>
        <w:tc>
          <w:tcPr>
            <w:tcW w:w="1450" w:type="dxa"/>
          </w:tcPr>
          <w:p w14:paraId="5DA78450" w14:textId="77777777" w:rsidR="004F3277" w:rsidRPr="00435338" w:rsidRDefault="004F3277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8BDAEF" w14:textId="77777777" w:rsidR="004F3277" w:rsidRPr="00435338" w:rsidRDefault="004F3277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80" w:type="dxa"/>
            <w:gridSpan w:val="7"/>
          </w:tcPr>
          <w:p w14:paraId="565AF5EA" w14:textId="77777777" w:rsidR="004F3277" w:rsidRPr="00435338" w:rsidRDefault="004F3277" w:rsidP="00F8304F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4F3277" w:rsidRPr="00435338" w14:paraId="3CF20DAA" w14:textId="77777777" w:rsidTr="00185E13">
        <w:tc>
          <w:tcPr>
            <w:tcW w:w="3060" w:type="dxa"/>
            <w:vAlign w:val="bottom"/>
          </w:tcPr>
          <w:p w14:paraId="579CB581" w14:textId="77777777" w:rsidR="004F3277" w:rsidRPr="00BD080F" w:rsidRDefault="004F3277" w:rsidP="00F8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firstLine="257"/>
              <w:rPr>
                <w:rFonts w:asciiTheme="majorBidi" w:hAnsiTheme="majorBidi" w:cstheme="majorBidi"/>
                <w:sz w:val="28"/>
                <w:szCs w:val="28"/>
              </w:rPr>
            </w:pPr>
            <w:r w:rsidRPr="00BD0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50" w:type="dxa"/>
          </w:tcPr>
          <w:p w14:paraId="31EBEF67" w14:textId="77777777" w:rsidR="004F3277" w:rsidRPr="00435338" w:rsidRDefault="004F3277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4C1E94" w14:textId="77777777" w:rsidR="004F3277" w:rsidRPr="00435338" w:rsidRDefault="004F3277" w:rsidP="00F8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A3DFDA3" w14:textId="77777777" w:rsidR="004F3277" w:rsidRPr="00435338" w:rsidRDefault="004F3277" w:rsidP="00F8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38494F" w14:textId="77777777" w:rsidR="004F3277" w:rsidRPr="00435338" w:rsidRDefault="004F3277" w:rsidP="00F8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5610F2C" w14:textId="77777777" w:rsidR="004F3277" w:rsidRPr="00435338" w:rsidRDefault="004F3277" w:rsidP="00F8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60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900305" w14:textId="77777777" w:rsidR="004F3277" w:rsidRPr="00435338" w:rsidRDefault="004F3277" w:rsidP="00F8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AD0B035" w14:textId="77777777" w:rsidR="004F3277" w:rsidRPr="00435338" w:rsidRDefault="004F3277" w:rsidP="00F8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04AF7B" w14:textId="77777777" w:rsidR="004F3277" w:rsidRPr="00435338" w:rsidRDefault="004F3277" w:rsidP="00F8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</w:tcPr>
          <w:p w14:paraId="25CCCD70" w14:textId="77777777" w:rsidR="004F3277" w:rsidRPr="00435338" w:rsidRDefault="004F3277" w:rsidP="00F8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3277" w:rsidRPr="00435338" w14:paraId="768B5F2A" w14:textId="77777777" w:rsidTr="00185E13">
        <w:tc>
          <w:tcPr>
            <w:tcW w:w="3060" w:type="dxa"/>
            <w:vAlign w:val="bottom"/>
          </w:tcPr>
          <w:p w14:paraId="2D0313A4" w14:textId="77777777" w:rsidR="004F3277" w:rsidRPr="00BD080F" w:rsidRDefault="004F3277" w:rsidP="00F8304F">
            <w:pPr>
              <w:spacing w:line="360" w:lineRule="exact"/>
              <w:ind w:left="246" w:hanging="24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D0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50" w:type="dxa"/>
          </w:tcPr>
          <w:p w14:paraId="6A154F18" w14:textId="77777777" w:rsidR="004F3277" w:rsidRPr="00435338" w:rsidRDefault="004F3277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8847B9" w14:textId="77777777" w:rsidR="004F3277" w:rsidRPr="00435338" w:rsidRDefault="004F3277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D3475A6" w14:textId="77777777" w:rsidR="004F3277" w:rsidRPr="00435338" w:rsidRDefault="004F3277" w:rsidP="00F8304F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923B4B" w14:textId="77777777" w:rsidR="004F3277" w:rsidRPr="00435338" w:rsidRDefault="004F3277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4F98BDB" w14:textId="77777777" w:rsidR="004F3277" w:rsidRPr="00435338" w:rsidRDefault="004F3277" w:rsidP="00F8304F">
            <w:pPr>
              <w:tabs>
                <w:tab w:val="decimal" w:pos="647"/>
              </w:tabs>
              <w:spacing w:line="360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7721B5" w14:textId="77777777" w:rsidR="004F3277" w:rsidRPr="00435338" w:rsidRDefault="004F3277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954EBBA" w14:textId="77777777" w:rsidR="004F3277" w:rsidRPr="00435338" w:rsidRDefault="004F3277" w:rsidP="00F8304F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E429A5" w14:textId="77777777" w:rsidR="004F3277" w:rsidRPr="00435338" w:rsidRDefault="004F3277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</w:tcPr>
          <w:p w14:paraId="311E6813" w14:textId="77777777" w:rsidR="004F3277" w:rsidRPr="00435338" w:rsidRDefault="004F3277" w:rsidP="00F8304F">
            <w:pPr>
              <w:tabs>
                <w:tab w:val="decimal" w:pos="715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3277" w:rsidRPr="007A7237" w14:paraId="147B3F2A" w14:textId="77777777" w:rsidTr="00185E13">
        <w:tc>
          <w:tcPr>
            <w:tcW w:w="3060" w:type="dxa"/>
          </w:tcPr>
          <w:p w14:paraId="5BCECC49" w14:textId="77777777" w:rsidR="004F3277" w:rsidRPr="00BD080F" w:rsidRDefault="004F3277" w:rsidP="00F8304F">
            <w:pPr>
              <w:spacing w:line="360" w:lineRule="exact"/>
              <w:ind w:left="246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D080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 ทีพีไอ โพลีน เพาเวอร์ จำกัด </w:t>
            </w:r>
            <w:r w:rsidRPr="00BD08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BD080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มหาชน</w:t>
            </w:r>
            <w:r w:rsidRPr="00BD08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450" w:type="dxa"/>
            <w:vAlign w:val="bottom"/>
          </w:tcPr>
          <w:p w14:paraId="277FFA71" w14:textId="67C6CAF1" w:rsidR="004F3277" w:rsidRPr="00EB4A4B" w:rsidRDefault="006A035C" w:rsidP="00F8304F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2.125</w:t>
            </w:r>
          </w:p>
        </w:tc>
        <w:tc>
          <w:tcPr>
            <w:tcW w:w="270" w:type="dxa"/>
          </w:tcPr>
          <w:p w14:paraId="73B7866E" w14:textId="77777777" w:rsidR="004F3277" w:rsidRPr="00435338" w:rsidRDefault="004F3277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2AD31CE" w14:textId="77777777" w:rsidR="004F3277" w:rsidRPr="00435338" w:rsidRDefault="004F3277" w:rsidP="00F8304F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95C91D1" w14:textId="77777777" w:rsidR="004F3277" w:rsidRPr="00435338" w:rsidRDefault="004F3277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F52BA91" w14:textId="77777777" w:rsidR="004F3277" w:rsidRPr="003833DF" w:rsidRDefault="004F3277" w:rsidP="00F8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1,400,000</w:t>
            </w:r>
          </w:p>
        </w:tc>
        <w:tc>
          <w:tcPr>
            <w:tcW w:w="270" w:type="dxa"/>
          </w:tcPr>
          <w:p w14:paraId="03CC3CFF" w14:textId="77777777" w:rsidR="004F3277" w:rsidRPr="00435338" w:rsidRDefault="004F3277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D4CC0D4" w14:textId="77777777" w:rsidR="004F3277" w:rsidRPr="00435338" w:rsidRDefault="004F3277" w:rsidP="00F8304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(700,000)</w:t>
            </w:r>
          </w:p>
        </w:tc>
        <w:tc>
          <w:tcPr>
            <w:tcW w:w="270" w:type="dxa"/>
          </w:tcPr>
          <w:p w14:paraId="148E55B7" w14:textId="77777777" w:rsidR="004F3277" w:rsidRPr="00435338" w:rsidRDefault="004F3277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14:paraId="337B1902" w14:textId="77777777" w:rsidR="004F3277" w:rsidRPr="007A7237" w:rsidRDefault="004F3277" w:rsidP="00F8304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700,000</w:t>
            </w:r>
          </w:p>
        </w:tc>
      </w:tr>
      <w:tr w:rsidR="004F3277" w:rsidRPr="007A7237" w14:paraId="1226E75A" w14:textId="77777777" w:rsidTr="00185E13">
        <w:tc>
          <w:tcPr>
            <w:tcW w:w="3060" w:type="dxa"/>
          </w:tcPr>
          <w:p w14:paraId="5732F524" w14:textId="77777777" w:rsidR="004F3277" w:rsidRPr="00BD080F" w:rsidRDefault="004F3277" w:rsidP="00F8304F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บริษัท ไนเตรทไทย จำกัด</w:t>
            </w:r>
          </w:p>
        </w:tc>
        <w:tc>
          <w:tcPr>
            <w:tcW w:w="1450" w:type="dxa"/>
            <w:vAlign w:val="bottom"/>
          </w:tcPr>
          <w:p w14:paraId="58F33979" w14:textId="6850800F" w:rsidR="004F3277" w:rsidRPr="00435338" w:rsidRDefault="006A035C" w:rsidP="00F8304F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2.125</w:t>
            </w:r>
          </w:p>
        </w:tc>
        <w:tc>
          <w:tcPr>
            <w:tcW w:w="270" w:type="dxa"/>
          </w:tcPr>
          <w:p w14:paraId="05F0B72B" w14:textId="77777777" w:rsidR="004F3277" w:rsidRPr="00435338" w:rsidRDefault="004F3277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EAFA8C9" w14:textId="77777777" w:rsidR="004F3277" w:rsidRDefault="004F3277" w:rsidP="00F8304F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3EB21C1" w14:textId="77777777" w:rsidR="004F3277" w:rsidRPr="00435338" w:rsidRDefault="004F3277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E7AB0F8" w14:textId="448FA37D" w:rsidR="004F3277" w:rsidRPr="003833DF" w:rsidRDefault="00875924" w:rsidP="00F8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4F327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370</w:t>
            </w:r>
            <w:r w:rsidR="004F327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,000</w:t>
            </w:r>
          </w:p>
        </w:tc>
        <w:tc>
          <w:tcPr>
            <w:tcW w:w="270" w:type="dxa"/>
          </w:tcPr>
          <w:p w14:paraId="23E3FB5A" w14:textId="77777777" w:rsidR="004F3277" w:rsidRPr="00435338" w:rsidRDefault="004F3277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C2E7CB0" w14:textId="3E9A1D3D" w:rsidR="004F3277" w:rsidRPr="00435338" w:rsidRDefault="004F3277" w:rsidP="00F8304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B56F0">
              <w:rPr>
                <w:rFonts w:asciiTheme="majorBidi" w:hAnsiTheme="majorBidi" w:cstheme="majorBidi"/>
                <w:sz w:val="28"/>
                <w:szCs w:val="28"/>
              </w:rPr>
              <w:t>1,46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0,000)</w:t>
            </w:r>
          </w:p>
        </w:tc>
        <w:tc>
          <w:tcPr>
            <w:tcW w:w="270" w:type="dxa"/>
          </w:tcPr>
          <w:p w14:paraId="1E7279B4" w14:textId="77777777" w:rsidR="004F3277" w:rsidRPr="00435338" w:rsidRDefault="004F3277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28B3BB58" w14:textId="2909F4FF" w:rsidR="004F3277" w:rsidRDefault="004F3277" w:rsidP="00F8304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0B56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0,000</w:t>
            </w:r>
          </w:p>
        </w:tc>
      </w:tr>
      <w:tr w:rsidR="004F3277" w:rsidRPr="007A7237" w14:paraId="43633E96" w14:textId="77777777" w:rsidTr="00185E13">
        <w:tc>
          <w:tcPr>
            <w:tcW w:w="3060" w:type="dxa"/>
          </w:tcPr>
          <w:p w14:paraId="79862D00" w14:textId="77777777" w:rsidR="004F3277" w:rsidRDefault="004F3277" w:rsidP="00F8304F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50" w:type="dxa"/>
            <w:vAlign w:val="bottom"/>
          </w:tcPr>
          <w:p w14:paraId="2B7959E1" w14:textId="77777777" w:rsidR="004F3277" w:rsidRDefault="004F3277" w:rsidP="00F8304F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79D065" w14:textId="77777777" w:rsidR="004F3277" w:rsidRPr="00435338" w:rsidRDefault="004F3277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13CB3B9" w14:textId="77777777" w:rsidR="004F3277" w:rsidRDefault="004F3277" w:rsidP="00F8304F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0C76B72" w14:textId="77777777" w:rsidR="004F3277" w:rsidRPr="00435338" w:rsidRDefault="004F3277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D71A079" w14:textId="3A7CD11A" w:rsidR="004F3277" w:rsidRPr="003833DF" w:rsidRDefault="000B56F0" w:rsidP="00F8304F">
            <w:pPr>
              <w:tabs>
                <w:tab w:val="decimal" w:pos="522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3,770</w:t>
            </w:r>
            <w:r w:rsidR="004F327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,000</w:t>
            </w:r>
          </w:p>
        </w:tc>
        <w:tc>
          <w:tcPr>
            <w:tcW w:w="270" w:type="dxa"/>
          </w:tcPr>
          <w:p w14:paraId="1B261FCF" w14:textId="77777777" w:rsidR="004F3277" w:rsidRPr="00435338" w:rsidRDefault="004F3277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09EFBE7" w14:textId="028C9275" w:rsidR="004F3277" w:rsidRPr="00435338" w:rsidRDefault="004F3277" w:rsidP="00F8304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B56F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B56F0">
              <w:rPr>
                <w:rFonts w:asciiTheme="majorBidi" w:hAnsiTheme="majorBidi" w:cstheme="majorBidi"/>
                <w:sz w:val="28"/>
                <w:szCs w:val="28"/>
              </w:rPr>
              <w:t>160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,000)</w:t>
            </w:r>
          </w:p>
        </w:tc>
        <w:tc>
          <w:tcPr>
            <w:tcW w:w="270" w:type="dxa"/>
          </w:tcPr>
          <w:p w14:paraId="0E328D23" w14:textId="77777777" w:rsidR="004F3277" w:rsidRPr="00435338" w:rsidRDefault="004F3277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vAlign w:val="bottom"/>
          </w:tcPr>
          <w:p w14:paraId="445D1E61" w14:textId="2C7F7AD5" w:rsidR="004F3277" w:rsidRDefault="004F3277" w:rsidP="00F8304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</w:t>
            </w:r>
            <w:r w:rsidR="000B56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0,000</w:t>
            </w:r>
          </w:p>
        </w:tc>
      </w:tr>
      <w:tr w:rsidR="004F3277" w:rsidRPr="007A7237" w14:paraId="584E6D1B" w14:textId="77777777" w:rsidTr="00185E13">
        <w:tc>
          <w:tcPr>
            <w:tcW w:w="3060" w:type="dxa"/>
          </w:tcPr>
          <w:p w14:paraId="5164E80B" w14:textId="77777777" w:rsidR="004F3277" w:rsidRPr="00EB4A4B" w:rsidRDefault="004F3277" w:rsidP="00F8304F">
            <w:pPr>
              <w:spacing w:line="360" w:lineRule="exact"/>
              <w:ind w:left="246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450" w:type="dxa"/>
            <w:vAlign w:val="bottom"/>
          </w:tcPr>
          <w:p w14:paraId="2726C8E3" w14:textId="77777777" w:rsidR="004F3277" w:rsidRPr="00435338" w:rsidRDefault="004F3277" w:rsidP="00F8304F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F56C9B" w14:textId="77777777" w:rsidR="004F3277" w:rsidRPr="00435338" w:rsidRDefault="004F3277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3543C5F" w14:textId="77777777" w:rsidR="004F3277" w:rsidRDefault="004F3277" w:rsidP="00F8304F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9CB59E" w14:textId="77777777" w:rsidR="004F3277" w:rsidRPr="00435338" w:rsidRDefault="004F3277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3F05595" w14:textId="77777777" w:rsidR="004F3277" w:rsidRPr="003833DF" w:rsidRDefault="004F3277" w:rsidP="00F8304F">
            <w:pPr>
              <w:tabs>
                <w:tab w:val="decimal" w:pos="522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60FDDD1" w14:textId="77777777" w:rsidR="004F3277" w:rsidRPr="00435338" w:rsidRDefault="004F3277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9BD669B" w14:textId="77777777" w:rsidR="004F3277" w:rsidRPr="00435338" w:rsidRDefault="004F3277" w:rsidP="00F8304F">
            <w:pPr>
              <w:tabs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160D52" w14:textId="77777777" w:rsidR="004F3277" w:rsidRPr="00435338" w:rsidRDefault="004F3277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14:paraId="7309C16D" w14:textId="77777777" w:rsidR="004F3277" w:rsidRDefault="004F3277" w:rsidP="00F8304F">
            <w:pPr>
              <w:tabs>
                <w:tab w:val="left" w:pos="544"/>
                <w:tab w:val="decimal" w:pos="793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F3277" w:rsidRPr="007A7237" w14:paraId="35446009" w14:textId="77777777" w:rsidTr="00185E13">
        <w:trPr>
          <w:trHeight w:val="398"/>
        </w:trPr>
        <w:tc>
          <w:tcPr>
            <w:tcW w:w="3060" w:type="dxa"/>
          </w:tcPr>
          <w:p w14:paraId="53BC7E0C" w14:textId="77777777" w:rsidR="004F3277" w:rsidRPr="00115D2D" w:rsidRDefault="004F3277" w:rsidP="00F8304F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15D2D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บริษัท อุตสาหกรรมสหธัญญพืช จำกัด</w:t>
            </w:r>
          </w:p>
        </w:tc>
        <w:tc>
          <w:tcPr>
            <w:tcW w:w="1450" w:type="dxa"/>
            <w:vAlign w:val="bottom"/>
          </w:tcPr>
          <w:p w14:paraId="013C7904" w14:textId="77777777" w:rsidR="004F3277" w:rsidRPr="00435338" w:rsidRDefault="004F3277" w:rsidP="00F8304F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2.80</w:t>
            </w:r>
          </w:p>
        </w:tc>
        <w:tc>
          <w:tcPr>
            <w:tcW w:w="270" w:type="dxa"/>
          </w:tcPr>
          <w:p w14:paraId="07FB3C17" w14:textId="77777777" w:rsidR="004F3277" w:rsidRPr="00435338" w:rsidRDefault="004F3277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C3CE339" w14:textId="77777777" w:rsidR="004F3277" w:rsidRPr="00D85776" w:rsidRDefault="004F3277" w:rsidP="00F8304F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6E5CEC5" w14:textId="77777777" w:rsidR="004F3277" w:rsidRPr="00435338" w:rsidRDefault="004F3277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93A419E" w14:textId="77777777" w:rsidR="004F3277" w:rsidRPr="003833DF" w:rsidRDefault="004F3277" w:rsidP="00F8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17,000</w:t>
            </w:r>
          </w:p>
        </w:tc>
        <w:tc>
          <w:tcPr>
            <w:tcW w:w="270" w:type="dxa"/>
          </w:tcPr>
          <w:p w14:paraId="5AF4335F" w14:textId="77777777" w:rsidR="004F3277" w:rsidRPr="00435338" w:rsidRDefault="004F3277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563AFB5" w14:textId="65D98DD7" w:rsidR="004F3277" w:rsidRPr="00435338" w:rsidRDefault="00846E9A" w:rsidP="00846E9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(17,000)</w:t>
            </w:r>
          </w:p>
        </w:tc>
        <w:tc>
          <w:tcPr>
            <w:tcW w:w="270" w:type="dxa"/>
          </w:tcPr>
          <w:p w14:paraId="3C5897AF" w14:textId="77777777" w:rsidR="004F3277" w:rsidRPr="00435338" w:rsidRDefault="004F3277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14:paraId="2DBFE1C0" w14:textId="727D0DCD" w:rsidR="004F3277" w:rsidRDefault="00396431" w:rsidP="0039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72AB3" w:rsidRPr="007A7237" w14:paraId="7AD62392" w14:textId="77777777" w:rsidTr="00185E13">
        <w:trPr>
          <w:trHeight w:val="398"/>
        </w:trPr>
        <w:tc>
          <w:tcPr>
            <w:tcW w:w="3060" w:type="dxa"/>
          </w:tcPr>
          <w:p w14:paraId="0317C238" w14:textId="636D2D3D" w:rsidR="00472AB3" w:rsidRPr="00185E13" w:rsidRDefault="00472AB3" w:rsidP="00185E13">
            <w:pPr>
              <w:spacing w:line="360" w:lineRule="exact"/>
              <w:ind w:left="246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85E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50" w:type="dxa"/>
            <w:vAlign w:val="bottom"/>
          </w:tcPr>
          <w:p w14:paraId="418294F7" w14:textId="77777777" w:rsidR="00472AB3" w:rsidRDefault="00472AB3" w:rsidP="00F8304F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99B188" w14:textId="77777777" w:rsidR="00472AB3" w:rsidRPr="00435338" w:rsidRDefault="00472AB3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83C8B2B" w14:textId="77777777" w:rsidR="00472AB3" w:rsidRDefault="00472AB3" w:rsidP="00F8304F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5B3C584" w14:textId="77777777" w:rsidR="00472AB3" w:rsidRPr="00435338" w:rsidRDefault="00472AB3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CAD2B13" w14:textId="77777777" w:rsidR="00472AB3" w:rsidRDefault="00472AB3" w:rsidP="00F8304F">
            <w:pPr>
              <w:tabs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A5A54BD" w14:textId="77777777" w:rsidR="00472AB3" w:rsidRPr="00435338" w:rsidRDefault="00472AB3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671B285" w14:textId="77777777" w:rsidR="00472AB3" w:rsidRDefault="00472AB3" w:rsidP="00846E9A">
            <w:pPr>
              <w:tabs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DA8CAE" w14:textId="77777777" w:rsidR="00472AB3" w:rsidRPr="00435338" w:rsidRDefault="00472AB3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14:paraId="0553CC6D" w14:textId="77777777" w:rsidR="00472AB3" w:rsidRDefault="00472AB3" w:rsidP="00396431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F3277" w:rsidRPr="007A7237" w14:paraId="097AFB38" w14:textId="77777777" w:rsidTr="00185E13">
        <w:tc>
          <w:tcPr>
            <w:tcW w:w="3060" w:type="dxa"/>
          </w:tcPr>
          <w:p w14:paraId="4D6DC89B" w14:textId="77777777" w:rsidR="004F3277" w:rsidRPr="00BD080F" w:rsidRDefault="004F3277" w:rsidP="00F8304F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บริษัท ไทย ปิโตรเคมีกัล อุตสาหกรรม จำกัด</w:t>
            </w:r>
          </w:p>
        </w:tc>
        <w:tc>
          <w:tcPr>
            <w:tcW w:w="1450" w:type="dxa"/>
            <w:vAlign w:val="bottom"/>
          </w:tcPr>
          <w:p w14:paraId="07B5C6DE" w14:textId="65070883" w:rsidR="004F3277" w:rsidRPr="00435338" w:rsidRDefault="004F3277" w:rsidP="00F8304F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2.70 - </w:t>
            </w:r>
            <w:r w:rsidR="00BC323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C323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639ADCFB" w14:textId="77777777" w:rsidR="004F3277" w:rsidRPr="00435338" w:rsidRDefault="004F3277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71C7B13" w14:textId="77777777" w:rsidR="004F3277" w:rsidRDefault="004F3277" w:rsidP="00F8304F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AAA6557" w14:textId="77777777" w:rsidR="004F3277" w:rsidRPr="00435338" w:rsidRDefault="004F3277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5FE817C" w14:textId="386C6A14" w:rsidR="004F3277" w:rsidRPr="003833DF" w:rsidRDefault="00A63843" w:rsidP="00F8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1,09</w:t>
            </w:r>
            <w:r w:rsidR="004F327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0,000</w:t>
            </w:r>
          </w:p>
        </w:tc>
        <w:tc>
          <w:tcPr>
            <w:tcW w:w="270" w:type="dxa"/>
          </w:tcPr>
          <w:p w14:paraId="6FBA6BCE" w14:textId="77777777" w:rsidR="004F3277" w:rsidRPr="00435338" w:rsidRDefault="004F3277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DC69E0B" w14:textId="79286C9E" w:rsidR="004F3277" w:rsidRPr="00435338" w:rsidRDefault="004F3277" w:rsidP="00F8304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1E43">
              <w:rPr>
                <w:rFonts w:asciiTheme="majorBidi" w:hAnsiTheme="majorBidi" w:cstheme="majorBidi"/>
                <w:sz w:val="28"/>
                <w:szCs w:val="28"/>
              </w:rPr>
              <w:t>1,090,000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7A9EE87" w14:textId="77777777" w:rsidR="004F3277" w:rsidRPr="00435338" w:rsidRDefault="004F3277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14:paraId="3D30856A" w14:textId="5674F647" w:rsidR="004F3277" w:rsidRDefault="009026A3" w:rsidP="00902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0C5FFB" w:rsidRPr="007A7237" w14:paraId="5F4D0849" w14:textId="77777777" w:rsidTr="00185E13">
        <w:tc>
          <w:tcPr>
            <w:tcW w:w="3060" w:type="dxa"/>
          </w:tcPr>
          <w:p w14:paraId="304355E6" w14:textId="38A5CFEC" w:rsidR="000C5FFB" w:rsidRDefault="000C5FFB" w:rsidP="00F8304F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C5FFB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บริษัท เลียวไพรัตนวิสาหกิจ จำกัด</w:t>
            </w:r>
          </w:p>
        </w:tc>
        <w:tc>
          <w:tcPr>
            <w:tcW w:w="1450" w:type="dxa"/>
            <w:vAlign w:val="bottom"/>
          </w:tcPr>
          <w:p w14:paraId="22431566" w14:textId="667915D5" w:rsidR="000C5FFB" w:rsidRDefault="000C5FFB" w:rsidP="00F8304F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2.70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4.00</w:t>
            </w:r>
          </w:p>
        </w:tc>
        <w:tc>
          <w:tcPr>
            <w:tcW w:w="270" w:type="dxa"/>
          </w:tcPr>
          <w:p w14:paraId="0298B06B" w14:textId="77777777" w:rsidR="000C5FFB" w:rsidRPr="00435338" w:rsidRDefault="000C5FFB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6B49B7D" w14:textId="1A940EA3" w:rsidR="000C5FFB" w:rsidRDefault="000C5FFB" w:rsidP="00F8304F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9BDE11B" w14:textId="77777777" w:rsidR="000C5FFB" w:rsidRPr="00435338" w:rsidRDefault="000C5FFB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471995C" w14:textId="42868EE0" w:rsidR="000C5FFB" w:rsidRDefault="000C5FFB" w:rsidP="00F8304F">
            <w:pPr>
              <w:tabs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1,400,000</w:t>
            </w:r>
          </w:p>
        </w:tc>
        <w:tc>
          <w:tcPr>
            <w:tcW w:w="270" w:type="dxa"/>
          </w:tcPr>
          <w:p w14:paraId="65151C03" w14:textId="77777777" w:rsidR="000C5FFB" w:rsidRPr="00435338" w:rsidRDefault="000C5FFB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5E084C4" w14:textId="2BE05055" w:rsidR="000C5FFB" w:rsidRDefault="000C5FFB" w:rsidP="00F8304F">
            <w:pPr>
              <w:tabs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(1,400,000)</w:t>
            </w:r>
          </w:p>
        </w:tc>
        <w:tc>
          <w:tcPr>
            <w:tcW w:w="270" w:type="dxa"/>
          </w:tcPr>
          <w:p w14:paraId="41523FB3" w14:textId="77777777" w:rsidR="000C5FFB" w:rsidRPr="00435338" w:rsidRDefault="000C5FFB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14:paraId="0B629078" w14:textId="1F2F1C6B" w:rsidR="000C5FFB" w:rsidRDefault="000C5FFB" w:rsidP="009026A3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F3277" w:rsidRPr="007A7237" w14:paraId="6CC7D6C4" w14:textId="77777777" w:rsidTr="00185E13">
        <w:tc>
          <w:tcPr>
            <w:tcW w:w="3060" w:type="dxa"/>
          </w:tcPr>
          <w:p w14:paraId="2DA5231A" w14:textId="77777777" w:rsidR="004F3277" w:rsidRDefault="004F3277" w:rsidP="00F8304F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82443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บริษัท ทีพีไอ โฮลดิ้ง จำกัด</w:t>
            </w:r>
          </w:p>
        </w:tc>
        <w:tc>
          <w:tcPr>
            <w:tcW w:w="1450" w:type="dxa"/>
            <w:vAlign w:val="bottom"/>
          </w:tcPr>
          <w:p w14:paraId="334065E0" w14:textId="54F20C29" w:rsidR="004F3277" w:rsidRPr="00435338" w:rsidRDefault="004F3277" w:rsidP="00F8304F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2.80</w:t>
            </w:r>
            <w:r w:rsidR="00BC323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63843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BC323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63843">
              <w:rPr>
                <w:rFonts w:asciiTheme="majorBidi" w:hAnsiTheme="majorBidi" w:cstheme="majorBidi"/>
                <w:sz w:val="28"/>
                <w:szCs w:val="28"/>
              </w:rPr>
              <w:t>4.00</w:t>
            </w:r>
          </w:p>
        </w:tc>
        <w:tc>
          <w:tcPr>
            <w:tcW w:w="270" w:type="dxa"/>
          </w:tcPr>
          <w:p w14:paraId="48911C83" w14:textId="77777777" w:rsidR="004F3277" w:rsidRPr="00435338" w:rsidRDefault="004F3277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1FFBB24" w14:textId="77777777" w:rsidR="004F3277" w:rsidRDefault="004F3277" w:rsidP="00F8304F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ABAF69F" w14:textId="77777777" w:rsidR="004F3277" w:rsidRPr="00435338" w:rsidRDefault="004F3277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194017E" w14:textId="0E054035" w:rsidR="004F3277" w:rsidRPr="003833DF" w:rsidRDefault="00A63843" w:rsidP="00F8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4F327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8,000</w:t>
            </w:r>
          </w:p>
        </w:tc>
        <w:tc>
          <w:tcPr>
            <w:tcW w:w="270" w:type="dxa"/>
          </w:tcPr>
          <w:p w14:paraId="2609ED15" w14:textId="77777777" w:rsidR="004F3277" w:rsidRPr="00435338" w:rsidRDefault="004F3277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5D8FBD8" w14:textId="59476CD1" w:rsidR="004F3277" w:rsidRPr="00435338" w:rsidRDefault="00C71E43" w:rsidP="00C71E4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(38,000)</w:t>
            </w:r>
          </w:p>
        </w:tc>
        <w:tc>
          <w:tcPr>
            <w:tcW w:w="270" w:type="dxa"/>
          </w:tcPr>
          <w:p w14:paraId="5042822B" w14:textId="77777777" w:rsidR="004F3277" w:rsidRPr="00435338" w:rsidRDefault="004F3277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14:paraId="228894F9" w14:textId="303BD93F" w:rsidR="004F3277" w:rsidRDefault="009026A3" w:rsidP="00902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F3277" w:rsidRPr="007A7237" w14:paraId="213EEAB7" w14:textId="77777777" w:rsidTr="00185E13">
        <w:tc>
          <w:tcPr>
            <w:tcW w:w="3060" w:type="dxa"/>
          </w:tcPr>
          <w:p w14:paraId="498713E4" w14:textId="77777777" w:rsidR="004F3277" w:rsidRDefault="004F3277" w:rsidP="00F8304F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82443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บริษัท พรชัยวิสาหกิจ จำกัด</w:t>
            </w:r>
          </w:p>
        </w:tc>
        <w:tc>
          <w:tcPr>
            <w:tcW w:w="1450" w:type="dxa"/>
            <w:vAlign w:val="bottom"/>
          </w:tcPr>
          <w:p w14:paraId="5E12E0E0" w14:textId="4E5C39C6" w:rsidR="004F3277" w:rsidRPr="00435338" w:rsidRDefault="004F3277" w:rsidP="00F8304F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2.80</w:t>
            </w:r>
            <w:r w:rsidR="00A63843">
              <w:rPr>
                <w:rFonts w:asciiTheme="majorBidi" w:hAnsiTheme="majorBidi" w:cstheme="majorBidi"/>
                <w:sz w:val="28"/>
                <w:szCs w:val="28"/>
              </w:rPr>
              <w:t xml:space="preserve"> - 4.00</w:t>
            </w:r>
          </w:p>
        </w:tc>
        <w:tc>
          <w:tcPr>
            <w:tcW w:w="270" w:type="dxa"/>
          </w:tcPr>
          <w:p w14:paraId="1549E36B" w14:textId="77777777" w:rsidR="004F3277" w:rsidRPr="00435338" w:rsidRDefault="004F3277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EA644E1" w14:textId="77777777" w:rsidR="004F3277" w:rsidRDefault="004F3277" w:rsidP="00F8304F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BAD50BE" w14:textId="77777777" w:rsidR="004F3277" w:rsidRPr="00435338" w:rsidRDefault="004F3277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2FF5D2C" w14:textId="611E65F8" w:rsidR="004F3277" w:rsidRPr="003833DF" w:rsidRDefault="00A63843" w:rsidP="00F8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315</w:t>
            </w:r>
            <w:r w:rsidR="004F327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,000</w:t>
            </w:r>
          </w:p>
        </w:tc>
        <w:tc>
          <w:tcPr>
            <w:tcW w:w="270" w:type="dxa"/>
          </w:tcPr>
          <w:p w14:paraId="39A613C9" w14:textId="77777777" w:rsidR="004F3277" w:rsidRPr="00435338" w:rsidRDefault="004F3277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351E5B4" w14:textId="547D87CB" w:rsidR="004F3277" w:rsidRPr="00435338" w:rsidRDefault="00C71E43" w:rsidP="00C71E4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(315,000)</w:t>
            </w:r>
          </w:p>
        </w:tc>
        <w:tc>
          <w:tcPr>
            <w:tcW w:w="270" w:type="dxa"/>
          </w:tcPr>
          <w:p w14:paraId="67E60281" w14:textId="77777777" w:rsidR="004F3277" w:rsidRPr="00435338" w:rsidRDefault="004F3277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14:paraId="7DFB0014" w14:textId="34725E2F" w:rsidR="004F3277" w:rsidRDefault="009026A3" w:rsidP="00902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F3277" w:rsidRPr="007A7237" w14:paraId="4EAC9CD3" w14:textId="77777777" w:rsidTr="00185E13">
        <w:tc>
          <w:tcPr>
            <w:tcW w:w="3060" w:type="dxa"/>
          </w:tcPr>
          <w:p w14:paraId="05BF343E" w14:textId="77777777" w:rsidR="004F3277" w:rsidRPr="00BD080F" w:rsidRDefault="004F3277" w:rsidP="00F8304F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50" w:type="dxa"/>
          </w:tcPr>
          <w:p w14:paraId="1343E620" w14:textId="77777777" w:rsidR="004F3277" w:rsidRPr="00435338" w:rsidRDefault="004F3277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E0048F" w14:textId="77777777" w:rsidR="004F3277" w:rsidRPr="00435338" w:rsidRDefault="004F3277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31BBEDC" w14:textId="77777777" w:rsidR="004F3277" w:rsidRDefault="004F3277" w:rsidP="00F8304F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A75E0C1" w14:textId="77777777" w:rsidR="004F3277" w:rsidRPr="00435338" w:rsidRDefault="004F3277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73C15FE" w14:textId="378516A6" w:rsidR="004F3277" w:rsidRPr="006F5372" w:rsidRDefault="00A63843" w:rsidP="00F8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4F327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  <w:r w:rsidR="004F327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3,000</w:t>
            </w:r>
          </w:p>
        </w:tc>
        <w:tc>
          <w:tcPr>
            <w:tcW w:w="270" w:type="dxa"/>
          </w:tcPr>
          <w:p w14:paraId="37248EDC" w14:textId="77777777" w:rsidR="004F3277" w:rsidRPr="00435338" w:rsidRDefault="004F3277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08962BE" w14:textId="5E109453" w:rsidR="004F3277" w:rsidRDefault="004F3277" w:rsidP="00F8304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1E43">
              <w:rPr>
                <w:rFonts w:asciiTheme="majorBidi" w:hAnsiTheme="majorBidi" w:cstheme="majorBidi"/>
                <w:sz w:val="28"/>
                <w:szCs w:val="28"/>
              </w:rPr>
              <w:t>2,843,000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19DDE2E" w14:textId="77777777" w:rsidR="004F3277" w:rsidRPr="00435338" w:rsidRDefault="004F3277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vAlign w:val="bottom"/>
          </w:tcPr>
          <w:p w14:paraId="2061454F" w14:textId="48F096C1" w:rsidR="004F3277" w:rsidRPr="007A7237" w:rsidRDefault="009026A3" w:rsidP="00902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F3277" w14:paraId="61EF3D30" w14:textId="77777777" w:rsidTr="00185E13">
        <w:tc>
          <w:tcPr>
            <w:tcW w:w="3060" w:type="dxa"/>
          </w:tcPr>
          <w:p w14:paraId="4F0927AD" w14:textId="77777777" w:rsidR="004F3277" w:rsidRPr="00BD080F" w:rsidRDefault="004F3277" w:rsidP="00F8304F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D080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ดอกเบี้ยค้างจ่าย</w:t>
            </w:r>
          </w:p>
        </w:tc>
        <w:tc>
          <w:tcPr>
            <w:tcW w:w="1450" w:type="dxa"/>
          </w:tcPr>
          <w:p w14:paraId="2D43F1EA" w14:textId="77777777" w:rsidR="004F3277" w:rsidRPr="00435338" w:rsidRDefault="004F3277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A45E39" w14:textId="77777777" w:rsidR="004F3277" w:rsidRPr="00435338" w:rsidRDefault="004F3277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6BF7DBC" w14:textId="77777777" w:rsidR="004F3277" w:rsidRDefault="004F3277" w:rsidP="00F8304F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B4764A5" w14:textId="77777777" w:rsidR="004F3277" w:rsidRPr="00435338" w:rsidRDefault="004F3277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CECF57F" w14:textId="44DD5866" w:rsidR="004F3277" w:rsidRDefault="00A63843" w:rsidP="00DE0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29,084</w:t>
            </w:r>
          </w:p>
        </w:tc>
        <w:tc>
          <w:tcPr>
            <w:tcW w:w="270" w:type="dxa"/>
          </w:tcPr>
          <w:p w14:paraId="7992BDA9" w14:textId="77777777" w:rsidR="004F3277" w:rsidRPr="00435338" w:rsidRDefault="004F3277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D82E2E6" w14:textId="74306F30" w:rsidR="004F3277" w:rsidRDefault="004F3277" w:rsidP="00F8304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1E43">
              <w:rPr>
                <w:rFonts w:asciiTheme="majorBidi" w:hAnsiTheme="majorBidi" w:cstheme="majorBidi"/>
                <w:sz w:val="28"/>
                <w:szCs w:val="28"/>
              </w:rPr>
              <w:t>19,</w:t>
            </w:r>
            <w:r w:rsidR="009026A3">
              <w:rPr>
                <w:rFonts w:asciiTheme="majorBidi" w:hAnsiTheme="majorBidi" w:cstheme="majorBidi"/>
                <w:sz w:val="28"/>
                <w:szCs w:val="28"/>
              </w:rPr>
              <w:t>598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147579C" w14:textId="77777777" w:rsidR="004F3277" w:rsidRPr="00435338" w:rsidRDefault="004F3277" w:rsidP="00F8304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58F8F581" w14:textId="375BEC8B" w:rsidR="004F3277" w:rsidRDefault="009026A3" w:rsidP="00F8304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9,486</w:t>
            </w:r>
          </w:p>
        </w:tc>
      </w:tr>
      <w:tr w:rsidR="004F3277" w:rsidRPr="00C6536F" w14:paraId="238E017A" w14:textId="77777777" w:rsidTr="00185E13">
        <w:tc>
          <w:tcPr>
            <w:tcW w:w="3060" w:type="dxa"/>
          </w:tcPr>
          <w:p w14:paraId="320B46C9" w14:textId="77777777" w:rsidR="004F3277" w:rsidRPr="00BD080F" w:rsidRDefault="004F3277" w:rsidP="00F8304F">
            <w:pPr>
              <w:spacing w:line="360" w:lineRule="exact"/>
              <w:ind w:left="246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D080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50" w:type="dxa"/>
          </w:tcPr>
          <w:p w14:paraId="75A75985" w14:textId="77777777" w:rsidR="004F3277" w:rsidRPr="007620FD" w:rsidRDefault="004F3277" w:rsidP="00F8304F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0222E9D" w14:textId="77777777" w:rsidR="004F3277" w:rsidRPr="007620FD" w:rsidRDefault="004F3277" w:rsidP="00F8304F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631B12" w14:textId="77777777" w:rsidR="004F3277" w:rsidRPr="007620FD" w:rsidRDefault="004F3277" w:rsidP="00F8304F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71259CE" w14:textId="77777777" w:rsidR="004F3277" w:rsidRPr="007620FD" w:rsidRDefault="004F3277" w:rsidP="00F8304F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0C0CA0" w14:textId="09DDF228" w:rsidR="004F3277" w:rsidRPr="003833DF" w:rsidRDefault="00C71E43" w:rsidP="00F8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6,6</w:t>
            </w:r>
            <w:r w:rsidR="00A163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59,084</w:t>
            </w:r>
          </w:p>
        </w:tc>
        <w:tc>
          <w:tcPr>
            <w:tcW w:w="270" w:type="dxa"/>
          </w:tcPr>
          <w:p w14:paraId="274D3955" w14:textId="77777777" w:rsidR="004F3277" w:rsidRPr="007620FD" w:rsidRDefault="004F3277" w:rsidP="00F8304F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9D383C" w14:textId="7C2C93E7" w:rsidR="004F3277" w:rsidRPr="007620FD" w:rsidRDefault="004F3277" w:rsidP="00F8304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9026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</w:t>
            </w:r>
            <w:r w:rsidR="007931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39,598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2834524" w14:textId="77777777" w:rsidR="004F3277" w:rsidRPr="007620FD" w:rsidRDefault="004F3277" w:rsidP="00F8304F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004CC6" w14:textId="15921B0F" w:rsidR="004F3277" w:rsidRPr="00C6536F" w:rsidRDefault="009026A3" w:rsidP="00F8304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1,619,486</w:t>
            </w:r>
          </w:p>
        </w:tc>
      </w:tr>
    </w:tbl>
    <w:p w14:paraId="07FF76DB" w14:textId="53460E94" w:rsidR="00B67EAD" w:rsidRDefault="00B67EAD" w:rsidP="001F0548">
      <w:pPr>
        <w:spacing w:line="240" w:lineRule="auto"/>
        <w:rPr>
          <w:rFonts w:asciiTheme="majorBidi" w:hAnsiTheme="majorBidi" w:cstheme="majorBidi"/>
          <w:sz w:val="20"/>
          <w:szCs w:val="20"/>
          <w:lang w:val="en-US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170"/>
        <w:gridCol w:w="236"/>
        <w:gridCol w:w="1115"/>
        <w:gridCol w:w="260"/>
        <w:gridCol w:w="1180"/>
        <w:gridCol w:w="245"/>
        <w:gridCol w:w="1104"/>
      </w:tblGrid>
      <w:tr w:rsidR="00B51EDF" w:rsidRPr="0035030C" w14:paraId="3B5EDFDE" w14:textId="77777777" w:rsidTr="00F23CEC">
        <w:tc>
          <w:tcPr>
            <w:tcW w:w="4050" w:type="dxa"/>
          </w:tcPr>
          <w:p w14:paraId="11D49C0C" w14:textId="77777777" w:rsidR="00B51EDF" w:rsidRPr="0035030C" w:rsidRDefault="00B51EDF" w:rsidP="009D323E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AF27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521" w:type="dxa"/>
            <w:gridSpan w:val="3"/>
          </w:tcPr>
          <w:p w14:paraId="2473235F" w14:textId="77777777" w:rsidR="00B51EDF" w:rsidRPr="0035030C" w:rsidRDefault="00B51EDF" w:rsidP="009D323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7020B106" w14:textId="77777777" w:rsidR="00B51EDF" w:rsidRPr="0035030C" w:rsidRDefault="00B51EDF" w:rsidP="009D323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529" w:type="dxa"/>
            <w:gridSpan w:val="3"/>
          </w:tcPr>
          <w:p w14:paraId="31343841" w14:textId="77777777" w:rsidR="00B51EDF" w:rsidRPr="0035030C" w:rsidRDefault="00B51EDF" w:rsidP="009D323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1EDF" w:rsidRPr="0035030C" w14:paraId="10EDE79A" w14:textId="77777777" w:rsidTr="00F23CEC">
        <w:tc>
          <w:tcPr>
            <w:tcW w:w="4050" w:type="dxa"/>
          </w:tcPr>
          <w:p w14:paraId="41BF21B6" w14:textId="77777777" w:rsidR="00B51EDF" w:rsidRPr="0035030C" w:rsidRDefault="00B51EDF" w:rsidP="009D323E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F27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810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AF27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</w:tcPr>
          <w:p w14:paraId="5C7D29B1" w14:textId="77777777" w:rsidR="00B51EDF" w:rsidRPr="0035030C" w:rsidRDefault="00B51EDF" w:rsidP="009D323E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48B55EB1" w14:textId="77777777" w:rsidR="00B51EDF" w:rsidRPr="0035030C" w:rsidRDefault="00B51EDF" w:rsidP="009D323E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70FE7BA6" w14:textId="77777777" w:rsidR="00B51EDF" w:rsidRPr="0035030C" w:rsidRDefault="00B51EDF" w:rsidP="009D323E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0" w:type="dxa"/>
          </w:tcPr>
          <w:p w14:paraId="6DDA76DA" w14:textId="77777777" w:rsidR="00B51EDF" w:rsidRPr="0035030C" w:rsidRDefault="00B51EDF" w:rsidP="009D323E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710E8A98" w14:textId="77777777" w:rsidR="00B51EDF" w:rsidRPr="0035030C" w:rsidRDefault="00B51EDF" w:rsidP="009D323E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45" w:type="dxa"/>
          </w:tcPr>
          <w:p w14:paraId="55E7DDBB" w14:textId="77777777" w:rsidR="00B51EDF" w:rsidRPr="0035030C" w:rsidRDefault="00B51EDF" w:rsidP="009D323E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3B323A28" w14:textId="77777777" w:rsidR="00B51EDF" w:rsidRPr="0035030C" w:rsidRDefault="00B51EDF" w:rsidP="009D323E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B51EDF" w:rsidRPr="0035030C" w14:paraId="30326FF4" w14:textId="77777777" w:rsidTr="00F23CEC">
        <w:tc>
          <w:tcPr>
            <w:tcW w:w="4050" w:type="dxa"/>
          </w:tcPr>
          <w:p w14:paraId="11DAB4F9" w14:textId="77777777" w:rsidR="00B51EDF" w:rsidRPr="0035030C" w:rsidRDefault="00B51EDF" w:rsidP="009D323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0E5D6683" w14:textId="77777777" w:rsidR="00B51EDF" w:rsidRPr="0035030C" w:rsidRDefault="00B51EDF" w:rsidP="009D323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51EDF" w:rsidRPr="0035030C" w14:paraId="4ED755CF" w14:textId="77777777" w:rsidTr="00F23CEC">
        <w:tc>
          <w:tcPr>
            <w:tcW w:w="4050" w:type="dxa"/>
          </w:tcPr>
          <w:p w14:paraId="19FDBE9B" w14:textId="77777777" w:rsidR="00B51EDF" w:rsidRPr="0035030C" w:rsidRDefault="00B51EDF" w:rsidP="009D323E">
            <w:pPr>
              <w:spacing w:line="380" w:lineRule="exact"/>
              <w:ind w:right="-21"/>
              <w:jc w:val="both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ส่วนของหนี้สินตามสัญญาเช่าที่ถึงกำหนดชำระ</w:t>
            </w:r>
          </w:p>
        </w:tc>
        <w:tc>
          <w:tcPr>
            <w:tcW w:w="5310" w:type="dxa"/>
            <w:gridSpan w:val="7"/>
          </w:tcPr>
          <w:p w14:paraId="3686076B" w14:textId="77777777" w:rsidR="00B51EDF" w:rsidRPr="0035030C" w:rsidRDefault="00B51EDF" w:rsidP="009D323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B51EDF" w:rsidRPr="0035030C" w14:paraId="07029F7A" w14:textId="77777777" w:rsidTr="00F23CEC">
        <w:tc>
          <w:tcPr>
            <w:tcW w:w="4050" w:type="dxa"/>
          </w:tcPr>
          <w:p w14:paraId="3603BA0B" w14:textId="77777777" w:rsidR="00B51EDF" w:rsidRPr="0035030C" w:rsidRDefault="00B51EDF" w:rsidP="009D323E">
            <w:pPr>
              <w:spacing w:line="380" w:lineRule="exact"/>
              <w:ind w:right="65" w:firstLine="25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310" w:type="dxa"/>
            <w:gridSpan w:val="7"/>
          </w:tcPr>
          <w:p w14:paraId="48051BA7" w14:textId="77777777" w:rsidR="00B51EDF" w:rsidRPr="0035030C" w:rsidRDefault="00B51EDF" w:rsidP="009D323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B51EDF" w:rsidRPr="0035030C" w14:paraId="57020928" w14:textId="77777777" w:rsidTr="00F23CEC">
        <w:tc>
          <w:tcPr>
            <w:tcW w:w="4050" w:type="dxa"/>
          </w:tcPr>
          <w:p w14:paraId="0AACBB94" w14:textId="77777777" w:rsidR="00B51EDF" w:rsidRPr="0035030C" w:rsidRDefault="00B51EDF" w:rsidP="009D323E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1FA4CF58" w14:textId="77777777" w:rsidR="00B51EDF" w:rsidRPr="0035030C" w:rsidRDefault="00B51EDF" w:rsidP="009D323E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0B32DC0" w14:textId="77777777" w:rsidR="00B51EDF" w:rsidRPr="0035030C" w:rsidRDefault="00B51EDF" w:rsidP="009D323E">
            <w:pPr>
              <w:tabs>
                <w:tab w:val="decimal" w:pos="1152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44EEDCDE" w14:textId="77777777" w:rsidR="00B51EDF" w:rsidRPr="0035030C" w:rsidRDefault="00B51EDF" w:rsidP="009D323E">
            <w:pPr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1A9BFA61" w14:textId="77777777" w:rsidR="00B51EDF" w:rsidRPr="0035030C" w:rsidRDefault="00B51EDF" w:rsidP="009D323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6CE12AE2" w14:textId="77777777" w:rsidR="00B51EDF" w:rsidRPr="0035030C" w:rsidRDefault="00B51EDF" w:rsidP="009D323E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15372387" w14:textId="77777777" w:rsidR="00B51EDF" w:rsidRPr="0035030C" w:rsidRDefault="00B51EDF" w:rsidP="009D323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7F5ABC98" w14:textId="77777777" w:rsidR="00B51EDF" w:rsidRPr="0035030C" w:rsidRDefault="00B51EDF" w:rsidP="009D323E">
            <w:pPr>
              <w:tabs>
                <w:tab w:val="decimal" w:pos="889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51EDF" w:rsidRPr="0035030C" w14:paraId="58674EE0" w14:textId="77777777" w:rsidTr="00F23CEC">
        <w:tc>
          <w:tcPr>
            <w:tcW w:w="4050" w:type="dxa"/>
          </w:tcPr>
          <w:p w14:paraId="042619C7" w14:textId="77777777" w:rsidR="00B51EDF" w:rsidRPr="0035030C" w:rsidRDefault="00B51EDF" w:rsidP="009D323E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170" w:type="dxa"/>
            <w:shd w:val="clear" w:color="auto" w:fill="auto"/>
          </w:tcPr>
          <w:p w14:paraId="44B79D64" w14:textId="77777777" w:rsidR="00B51EDF" w:rsidRPr="007C1E66" w:rsidRDefault="00B51EDF" w:rsidP="009D323E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31DE4B6" w14:textId="77777777" w:rsidR="00B51EDF" w:rsidRPr="0035030C" w:rsidRDefault="00B51EDF" w:rsidP="009D323E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3CDBFCB9" w14:textId="77777777" w:rsidR="00B51EDF" w:rsidRPr="0035030C" w:rsidRDefault="00B51EDF" w:rsidP="009D323E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5E7B208B" w14:textId="77777777" w:rsidR="00B51EDF" w:rsidRPr="0035030C" w:rsidRDefault="00B51EDF" w:rsidP="009D323E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349C5E72" w14:textId="77777777" w:rsidR="00B51EDF" w:rsidRPr="0035030C" w:rsidRDefault="00B51EDF" w:rsidP="009D323E">
            <w:pPr>
              <w:spacing w:line="380" w:lineRule="exact"/>
              <w:ind w:left="-101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6DE00F1B" w14:textId="77777777" w:rsidR="00B51EDF" w:rsidRPr="0035030C" w:rsidRDefault="00B51EDF" w:rsidP="009D323E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47B07AE4" w14:textId="77777777" w:rsidR="00B51EDF" w:rsidRPr="0035030C" w:rsidRDefault="00B51EDF" w:rsidP="009D323E">
            <w:pPr>
              <w:tabs>
                <w:tab w:val="decimal" w:pos="889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288</w:t>
            </w:r>
          </w:p>
        </w:tc>
      </w:tr>
      <w:tr w:rsidR="00B51EDF" w:rsidRPr="0035030C" w14:paraId="72C99506" w14:textId="77777777" w:rsidTr="00F23CEC">
        <w:tc>
          <w:tcPr>
            <w:tcW w:w="4050" w:type="dxa"/>
          </w:tcPr>
          <w:p w14:paraId="0E49BD3F" w14:textId="77777777" w:rsidR="00B51EDF" w:rsidRPr="0035030C" w:rsidRDefault="00B51EDF" w:rsidP="009D323E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70" w:type="dxa"/>
            <w:shd w:val="clear" w:color="auto" w:fill="auto"/>
          </w:tcPr>
          <w:p w14:paraId="3DEDD382" w14:textId="77777777" w:rsidR="00B51EDF" w:rsidRPr="007C1E66" w:rsidRDefault="00B51EDF" w:rsidP="009D323E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7D7EFDA" w14:textId="77777777" w:rsidR="00B51EDF" w:rsidRPr="0035030C" w:rsidRDefault="00B51EDF" w:rsidP="009D323E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62195EED" w14:textId="77777777" w:rsidR="00B51EDF" w:rsidRPr="00A723A0" w:rsidRDefault="00B51EDF" w:rsidP="009D323E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23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025B970C" w14:textId="77777777" w:rsidR="00B51EDF" w:rsidRPr="0035030C" w:rsidRDefault="00B51EDF" w:rsidP="009D323E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0EBE5EE2" w14:textId="77777777" w:rsidR="00B51EDF" w:rsidRPr="0035030C" w:rsidRDefault="00B51EDF" w:rsidP="009D323E">
            <w:pPr>
              <w:spacing w:line="380" w:lineRule="exact"/>
              <w:ind w:left="-101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384ACE6F" w14:textId="77777777" w:rsidR="00B51EDF" w:rsidRPr="0035030C" w:rsidRDefault="00B51EDF" w:rsidP="009D323E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28DE49FF" w14:textId="77777777" w:rsidR="00B51EDF" w:rsidRPr="0035030C" w:rsidRDefault="00B51EDF" w:rsidP="009D323E">
            <w:pPr>
              <w:tabs>
                <w:tab w:val="decimal" w:pos="889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290</w:t>
            </w:r>
          </w:p>
        </w:tc>
      </w:tr>
      <w:tr w:rsidR="00B51EDF" w:rsidRPr="0035030C" w14:paraId="45E3F678" w14:textId="77777777" w:rsidTr="00F23CEC">
        <w:tc>
          <w:tcPr>
            <w:tcW w:w="4050" w:type="dxa"/>
          </w:tcPr>
          <w:p w14:paraId="3A66FBC5" w14:textId="77777777" w:rsidR="00B51EDF" w:rsidRPr="0035030C" w:rsidRDefault="00B51EDF" w:rsidP="009D323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มอนโดไทย จำกัด</w:t>
            </w:r>
          </w:p>
        </w:tc>
        <w:tc>
          <w:tcPr>
            <w:tcW w:w="1170" w:type="dxa"/>
            <w:shd w:val="clear" w:color="auto" w:fill="auto"/>
          </w:tcPr>
          <w:p w14:paraId="1BD58052" w14:textId="77777777" w:rsidR="00B51EDF" w:rsidRPr="007C1E66" w:rsidRDefault="00B51EDF" w:rsidP="009D323E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8A895C4" w14:textId="77777777" w:rsidR="00B51EDF" w:rsidRPr="0035030C" w:rsidRDefault="00B51EDF" w:rsidP="009D323E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26866116" w14:textId="77777777" w:rsidR="00B51EDF" w:rsidRPr="00A723A0" w:rsidRDefault="00B51EDF" w:rsidP="009D323E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23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0C475D84" w14:textId="77777777" w:rsidR="00B51EDF" w:rsidRPr="0035030C" w:rsidRDefault="00B51EDF" w:rsidP="009D323E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28DB403C" w14:textId="77777777" w:rsidR="00B51EDF" w:rsidRPr="0035030C" w:rsidRDefault="00B51EDF" w:rsidP="009D323E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248</w:t>
            </w:r>
          </w:p>
        </w:tc>
        <w:tc>
          <w:tcPr>
            <w:tcW w:w="245" w:type="dxa"/>
          </w:tcPr>
          <w:p w14:paraId="7E3C08DF" w14:textId="77777777" w:rsidR="00B51EDF" w:rsidRPr="0035030C" w:rsidRDefault="00B51EDF" w:rsidP="009D323E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602D535D" w14:textId="77777777" w:rsidR="00B51EDF" w:rsidRPr="0035030C" w:rsidRDefault="00B51EDF" w:rsidP="009D323E">
            <w:pPr>
              <w:tabs>
                <w:tab w:val="decimal" w:pos="889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239</w:t>
            </w:r>
          </w:p>
        </w:tc>
      </w:tr>
      <w:tr w:rsidR="000C7201" w:rsidRPr="0035030C" w14:paraId="799215E8" w14:textId="77777777" w:rsidTr="00F23CEC">
        <w:tc>
          <w:tcPr>
            <w:tcW w:w="4050" w:type="dxa"/>
          </w:tcPr>
          <w:p w14:paraId="76BD4FD9" w14:textId="77777777" w:rsidR="000C7201" w:rsidRPr="0035030C" w:rsidRDefault="000C7201" w:rsidP="009D323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7AD2DB1" w14:textId="77777777" w:rsidR="000C7201" w:rsidRDefault="000C7201" w:rsidP="009D323E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9BED4DD" w14:textId="77777777" w:rsidR="000C7201" w:rsidRPr="0035030C" w:rsidRDefault="000C7201" w:rsidP="009D323E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18F8FBE7" w14:textId="77777777" w:rsidR="000C7201" w:rsidRPr="00A723A0" w:rsidRDefault="000C7201" w:rsidP="009D323E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22E489B0" w14:textId="77777777" w:rsidR="000C7201" w:rsidRPr="0035030C" w:rsidRDefault="000C7201" w:rsidP="009D323E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3482E454" w14:textId="77777777" w:rsidR="000C7201" w:rsidRDefault="000C7201" w:rsidP="009D323E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1C7E379F" w14:textId="77777777" w:rsidR="000C7201" w:rsidRPr="0035030C" w:rsidRDefault="000C7201" w:rsidP="009D323E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31287EB8" w14:textId="77777777" w:rsidR="000C7201" w:rsidRPr="002810CA" w:rsidRDefault="000C7201" w:rsidP="009D323E">
            <w:pPr>
              <w:tabs>
                <w:tab w:val="decimal" w:pos="889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C7201" w:rsidRPr="0035030C" w14:paraId="3C16FC94" w14:textId="77777777" w:rsidTr="00F23CEC">
        <w:tc>
          <w:tcPr>
            <w:tcW w:w="4050" w:type="dxa"/>
          </w:tcPr>
          <w:p w14:paraId="7CC778F6" w14:textId="77777777" w:rsidR="000C7201" w:rsidRPr="0035030C" w:rsidRDefault="000C7201" w:rsidP="009D323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B78616B" w14:textId="77777777" w:rsidR="000C7201" w:rsidRDefault="000C7201" w:rsidP="009D323E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43DF6A7" w14:textId="77777777" w:rsidR="000C7201" w:rsidRPr="0035030C" w:rsidRDefault="000C7201" w:rsidP="009D323E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782C21A8" w14:textId="77777777" w:rsidR="000C7201" w:rsidRPr="00A723A0" w:rsidRDefault="000C7201" w:rsidP="009D323E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501424B0" w14:textId="77777777" w:rsidR="000C7201" w:rsidRPr="0035030C" w:rsidRDefault="000C7201" w:rsidP="009D323E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2FD05B1D" w14:textId="77777777" w:rsidR="000C7201" w:rsidRDefault="000C7201" w:rsidP="009D323E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674445F1" w14:textId="77777777" w:rsidR="000C7201" w:rsidRPr="0035030C" w:rsidRDefault="000C7201" w:rsidP="009D323E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413C29A9" w14:textId="77777777" w:rsidR="000C7201" w:rsidRPr="002810CA" w:rsidRDefault="000C7201" w:rsidP="009D323E">
            <w:pPr>
              <w:tabs>
                <w:tab w:val="decimal" w:pos="889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05A5E" w:rsidRPr="0035030C" w14:paraId="2EB7E409" w14:textId="77777777" w:rsidTr="00CF663C">
        <w:tc>
          <w:tcPr>
            <w:tcW w:w="4050" w:type="dxa"/>
          </w:tcPr>
          <w:p w14:paraId="5E5825CD" w14:textId="42F3CF1A" w:rsidR="00105A5E" w:rsidRPr="0035030C" w:rsidRDefault="00105A5E" w:rsidP="000C7201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27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521" w:type="dxa"/>
            <w:gridSpan w:val="3"/>
            <w:shd w:val="clear" w:color="auto" w:fill="auto"/>
          </w:tcPr>
          <w:p w14:paraId="4CC38DF9" w14:textId="124741D1" w:rsidR="00105A5E" w:rsidRPr="00A723A0" w:rsidRDefault="00105A5E" w:rsidP="009D323E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  <w:shd w:val="clear" w:color="auto" w:fill="auto"/>
          </w:tcPr>
          <w:p w14:paraId="052A6DB7" w14:textId="77777777" w:rsidR="00105A5E" w:rsidRPr="0035030C" w:rsidRDefault="00105A5E" w:rsidP="009D323E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9" w:type="dxa"/>
            <w:gridSpan w:val="3"/>
            <w:shd w:val="clear" w:color="auto" w:fill="auto"/>
          </w:tcPr>
          <w:p w14:paraId="3FA81845" w14:textId="7A4087AA" w:rsidR="00105A5E" w:rsidRPr="002810CA" w:rsidRDefault="00105A5E" w:rsidP="00105A5E">
            <w:pPr>
              <w:tabs>
                <w:tab w:val="decimal" w:pos="889"/>
              </w:tabs>
              <w:spacing w:line="380" w:lineRule="exact"/>
              <w:ind w:left="-16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7201" w:rsidRPr="0035030C" w14:paraId="29B7BFE2" w14:textId="77777777" w:rsidTr="00F23CEC">
        <w:tc>
          <w:tcPr>
            <w:tcW w:w="4050" w:type="dxa"/>
          </w:tcPr>
          <w:p w14:paraId="3B1F9A86" w14:textId="2CC882C7" w:rsidR="000C7201" w:rsidRPr="0035030C" w:rsidRDefault="000C7201" w:rsidP="000C720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27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810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AF27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  <w:shd w:val="clear" w:color="auto" w:fill="auto"/>
          </w:tcPr>
          <w:p w14:paraId="4677E4DD" w14:textId="19F0CFBF" w:rsidR="000C7201" w:rsidRDefault="00105A5E" w:rsidP="00105A5E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0093D87E" w14:textId="77777777" w:rsidR="000C7201" w:rsidRPr="0035030C" w:rsidRDefault="000C7201" w:rsidP="000C7201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42E503F5" w14:textId="54B11D8F" w:rsidR="000C7201" w:rsidRPr="00A723A0" w:rsidRDefault="00105A5E" w:rsidP="00105A5E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0" w:type="dxa"/>
            <w:shd w:val="clear" w:color="auto" w:fill="auto"/>
          </w:tcPr>
          <w:p w14:paraId="66D5B1F5" w14:textId="77777777" w:rsidR="000C7201" w:rsidRPr="0035030C" w:rsidRDefault="000C7201" w:rsidP="000C720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2F18F526" w14:textId="457AE7FC" w:rsidR="000C7201" w:rsidRDefault="00105A5E" w:rsidP="00105A5E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5A5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5" w:type="dxa"/>
          </w:tcPr>
          <w:p w14:paraId="6B8170EB" w14:textId="77777777" w:rsidR="000C7201" w:rsidRPr="0035030C" w:rsidRDefault="000C7201" w:rsidP="000C720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5FD5D776" w14:textId="06CF105F" w:rsidR="000C7201" w:rsidRPr="002810CA" w:rsidRDefault="00105A5E" w:rsidP="00105A5E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105A5E" w:rsidRPr="0035030C" w14:paraId="0003B874" w14:textId="77777777" w:rsidTr="002E578A">
        <w:tc>
          <w:tcPr>
            <w:tcW w:w="4050" w:type="dxa"/>
          </w:tcPr>
          <w:p w14:paraId="613D0CC4" w14:textId="77777777" w:rsidR="00105A5E" w:rsidRPr="0035030C" w:rsidRDefault="00105A5E" w:rsidP="000C720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  <w:shd w:val="clear" w:color="auto" w:fill="auto"/>
          </w:tcPr>
          <w:p w14:paraId="6E6DA945" w14:textId="7D488656" w:rsidR="00105A5E" w:rsidRPr="002810CA" w:rsidRDefault="00105A5E" w:rsidP="00105A5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C7201" w:rsidRPr="0035030C" w14:paraId="1946B012" w14:textId="77777777" w:rsidTr="00F23CEC">
        <w:tc>
          <w:tcPr>
            <w:tcW w:w="4050" w:type="dxa"/>
          </w:tcPr>
          <w:p w14:paraId="71A715EF" w14:textId="1B360772" w:rsidR="000C7201" w:rsidRPr="0035030C" w:rsidRDefault="00105A5E" w:rsidP="000C720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ส่วนของหนี้สินตามสัญญาเช่าที่ถึงกำหนดชำระ</w:t>
            </w:r>
          </w:p>
        </w:tc>
        <w:tc>
          <w:tcPr>
            <w:tcW w:w="1170" w:type="dxa"/>
            <w:shd w:val="clear" w:color="auto" w:fill="auto"/>
          </w:tcPr>
          <w:p w14:paraId="32015AA6" w14:textId="77777777" w:rsidR="000C7201" w:rsidRDefault="000C7201" w:rsidP="000C7201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8FF70A3" w14:textId="77777777" w:rsidR="000C7201" w:rsidRPr="0035030C" w:rsidRDefault="000C7201" w:rsidP="000C7201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7A91115A" w14:textId="77777777" w:rsidR="000C7201" w:rsidRPr="00A723A0" w:rsidRDefault="000C7201" w:rsidP="000C7201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2A539884" w14:textId="77777777" w:rsidR="000C7201" w:rsidRPr="0035030C" w:rsidRDefault="000C7201" w:rsidP="000C720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640ECC4E" w14:textId="77777777" w:rsidR="000C7201" w:rsidRDefault="000C7201" w:rsidP="000C7201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26C0A9B3" w14:textId="77777777" w:rsidR="000C7201" w:rsidRPr="0035030C" w:rsidRDefault="000C7201" w:rsidP="000C720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483AF7F1" w14:textId="77777777" w:rsidR="000C7201" w:rsidRPr="002810CA" w:rsidRDefault="000C7201" w:rsidP="000C7201">
            <w:pPr>
              <w:tabs>
                <w:tab w:val="decimal" w:pos="889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C7201" w:rsidRPr="0035030C" w14:paraId="333BDFCC" w14:textId="77777777" w:rsidTr="00F23CEC">
        <w:tc>
          <w:tcPr>
            <w:tcW w:w="4050" w:type="dxa"/>
          </w:tcPr>
          <w:p w14:paraId="4438C9EE" w14:textId="69E98088" w:rsidR="000C7201" w:rsidRPr="00105A5E" w:rsidRDefault="00105A5E" w:rsidP="00105A5E">
            <w:pPr>
              <w:spacing w:line="380" w:lineRule="exact"/>
              <w:ind w:right="65" w:firstLine="25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ภายในหนึ่งปี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51A77F12" w14:textId="77777777" w:rsidR="000C7201" w:rsidRDefault="000C7201" w:rsidP="000C7201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1C2C256" w14:textId="77777777" w:rsidR="000C7201" w:rsidRPr="0035030C" w:rsidRDefault="000C7201" w:rsidP="000C7201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47A62D31" w14:textId="77777777" w:rsidR="000C7201" w:rsidRPr="00A723A0" w:rsidRDefault="000C7201" w:rsidP="000C7201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4D20835F" w14:textId="77777777" w:rsidR="000C7201" w:rsidRPr="0035030C" w:rsidRDefault="000C7201" w:rsidP="000C720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735CB3CB" w14:textId="77777777" w:rsidR="000C7201" w:rsidRDefault="000C7201" w:rsidP="000C7201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466A5C3F" w14:textId="77777777" w:rsidR="000C7201" w:rsidRPr="0035030C" w:rsidRDefault="000C7201" w:rsidP="000C720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7961AD22" w14:textId="77777777" w:rsidR="000C7201" w:rsidRPr="002810CA" w:rsidRDefault="000C7201" w:rsidP="000C7201">
            <w:pPr>
              <w:tabs>
                <w:tab w:val="decimal" w:pos="889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C7201" w:rsidRPr="0035030C" w14:paraId="01221FE3" w14:textId="77777777" w:rsidTr="00F23CEC">
        <w:tc>
          <w:tcPr>
            <w:tcW w:w="4050" w:type="dxa"/>
          </w:tcPr>
          <w:p w14:paraId="557331B5" w14:textId="4ED26C4C" w:rsidR="000C7201" w:rsidRPr="0035030C" w:rsidRDefault="000C7201" w:rsidP="000C720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</w:tcPr>
          <w:p w14:paraId="3F46DDF9" w14:textId="77777777" w:rsidR="000C7201" w:rsidRPr="0035030C" w:rsidRDefault="000C7201" w:rsidP="000C7201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CBE5E8B" w14:textId="77777777" w:rsidR="000C7201" w:rsidRPr="0035030C" w:rsidRDefault="000C7201" w:rsidP="000C7201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4E3DC01B" w14:textId="77777777" w:rsidR="000C7201" w:rsidRPr="0035030C" w:rsidRDefault="000C7201" w:rsidP="000C7201">
            <w:pPr>
              <w:tabs>
                <w:tab w:val="decimal" w:pos="880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31FF9BD5" w14:textId="77777777" w:rsidR="000C7201" w:rsidRPr="0035030C" w:rsidRDefault="000C7201" w:rsidP="000C720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360A13EB" w14:textId="77777777" w:rsidR="000C7201" w:rsidRPr="0035030C" w:rsidRDefault="000C7201" w:rsidP="000C7201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3BAAFA89" w14:textId="77777777" w:rsidR="000C7201" w:rsidRPr="0035030C" w:rsidRDefault="000C7201" w:rsidP="000C720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295A1D48" w14:textId="77777777" w:rsidR="000C7201" w:rsidRPr="0035030C" w:rsidRDefault="000C7201" w:rsidP="000C7201">
            <w:pPr>
              <w:tabs>
                <w:tab w:val="decimal" w:pos="889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C7201" w:rsidRPr="0035030C" w14:paraId="306123E8" w14:textId="77777777" w:rsidTr="00F23CEC">
        <w:tc>
          <w:tcPr>
            <w:tcW w:w="4050" w:type="dxa"/>
          </w:tcPr>
          <w:p w14:paraId="152DFAF2" w14:textId="77777777" w:rsidR="000C7201" w:rsidRPr="0035030C" w:rsidRDefault="000C7201" w:rsidP="000C720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170" w:type="dxa"/>
            <w:shd w:val="clear" w:color="auto" w:fill="auto"/>
          </w:tcPr>
          <w:p w14:paraId="2000C13A" w14:textId="77777777" w:rsidR="000C7201" w:rsidRPr="0035030C" w:rsidRDefault="000C7201" w:rsidP="000C7201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7,013</w:t>
            </w:r>
          </w:p>
        </w:tc>
        <w:tc>
          <w:tcPr>
            <w:tcW w:w="236" w:type="dxa"/>
            <w:shd w:val="clear" w:color="auto" w:fill="auto"/>
          </w:tcPr>
          <w:p w14:paraId="58018C99" w14:textId="77777777" w:rsidR="000C7201" w:rsidRPr="0035030C" w:rsidRDefault="000C7201" w:rsidP="000C7201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4E7BA675" w14:textId="77777777" w:rsidR="000C7201" w:rsidRPr="0035030C" w:rsidRDefault="000C7201" w:rsidP="000C7201">
            <w:pPr>
              <w:tabs>
                <w:tab w:val="decimal" w:pos="830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610</w:t>
            </w:r>
          </w:p>
        </w:tc>
        <w:tc>
          <w:tcPr>
            <w:tcW w:w="260" w:type="dxa"/>
            <w:shd w:val="clear" w:color="auto" w:fill="auto"/>
          </w:tcPr>
          <w:p w14:paraId="78ADA2A1" w14:textId="77777777" w:rsidR="000C7201" w:rsidRPr="0035030C" w:rsidRDefault="000C7201" w:rsidP="000C720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3844E94F" w14:textId="77777777" w:rsidR="000C7201" w:rsidRPr="0035030C" w:rsidRDefault="000C7201" w:rsidP="000C7201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1,643</w:t>
            </w:r>
          </w:p>
        </w:tc>
        <w:tc>
          <w:tcPr>
            <w:tcW w:w="245" w:type="dxa"/>
          </w:tcPr>
          <w:p w14:paraId="46B7480D" w14:textId="77777777" w:rsidR="000C7201" w:rsidRPr="0035030C" w:rsidRDefault="000C7201" w:rsidP="000C720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0053F816" w14:textId="77777777" w:rsidR="000C7201" w:rsidRPr="0035030C" w:rsidRDefault="000C7201" w:rsidP="000C7201">
            <w:pPr>
              <w:tabs>
                <w:tab w:val="decimal" w:pos="889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052</w:t>
            </w:r>
          </w:p>
        </w:tc>
      </w:tr>
      <w:tr w:rsidR="000C7201" w:rsidRPr="0035030C" w14:paraId="53E6526C" w14:textId="77777777" w:rsidTr="00F23CEC">
        <w:tc>
          <w:tcPr>
            <w:tcW w:w="4050" w:type="dxa"/>
          </w:tcPr>
          <w:p w14:paraId="19AB52CD" w14:textId="77777777" w:rsidR="000C7201" w:rsidRPr="0035030C" w:rsidRDefault="000C7201" w:rsidP="000C7201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5C944A54" w14:textId="77777777" w:rsidR="000C7201" w:rsidRPr="0035030C" w:rsidRDefault="000C7201" w:rsidP="000C7201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FF459C6" w14:textId="77777777" w:rsidR="000C7201" w:rsidRPr="0035030C" w:rsidRDefault="000C7201" w:rsidP="000C7201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1C24D1EE" w14:textId="77777777" w:rsidR="000C7201" w:rsidRPr="0035030C" w:rsidRDefault="000C7201" w:rsidP="000C7201">
            <w:pPr>
              <w:tabs>
                <w:tab w:val="decimal" w:pos="830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4B965880" w14:textId="77777777" w:rsidR="000C7201" w:rsidRPr="0035030C" w:rsidRDefault="000C7201" w:rsidP="000C720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61CDF373" w14:textId="77777777" w:rsidR="000C7201" w:rsidRPr="0035030C" w:rsidRDefault="000C7201" w:rsidP="000C7201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35017186" w14:textId="77777777" w:rsidR="000C7201" w:rsidRPr="0035030C" w:rsidRDefault="000C7201" w:rsidP="000C720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136CE6FE" w14:textId="77777777" w:rsidR="000C7201" w:rsidRPr="0035030C" w:rsidRDefault="000C7201" w:rsidP="000C7201">
            <w:pPr>
              <w:tabs>
                <w:tab w:val="decimal" w:pos="889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C7201" w:rsidRPr="0035030C" w14:paraId="3C186FB4" w14:textId="77777777" w:rsidTr="00F23CEC">
        <w:tc>
          <w:tcPr>
            <w:tcW w:w="4050" w:type="dxa"/>
          </w:tcPr>
          <w:p w14:paraId="45F4E342" w14:textId="77777777" w:rsidR="000C7201" w:rsidRPr="0035030C" w:rsidRDefault="000C7201" w:rsidP="000C720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70" w:type="dxa"/>
            <w:shd w:val="clear" w:color="auto" w:fill="auto"/>
          </w:tcPr>
          <w:p w14:paraId="5EBF35A3" w14:textId="77777777" w:rsidR="000C7201" w:rsidRPr="0035030C" w:rsidRDefault="000C7201" w:rsidP="000C7201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36,487</w:t>
            </w:r>
          </w:p>
        </w:tc>
        <w:tc>
          <w:tcPr>
            <w:tcW w:w="236" w:type="dxa"/>
            <w:shd w:val="clear" w:color="auto" w:fill="auto"/>
          </w:tcPr>
          <w:p w14:paraId="6879A62C" w14:textId="77777777" w:rsidR="000C7201" w:rsidRPr="0035030C" w:rsidRDefault="000C7201" w:rsidP="000C7201">
            <w:pPr>
              <w:tabs>
                <w:tab w:val="decimal" w:pos="880"/>
              </w:tabs>
              <w:spacing w:line="380" w:lineRule="exact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1DE8DEC5" w14:textId="77777777" w:rsidR="000C7201" w:rsidRPr="0035030C" w:rsidRDefault="000C7201" w:rsidP="000C7201">
            <w:pPr>
              <w:tabs>
                <w:tab w:val="decimal" w:pos="830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605</w:t>
            </w:r>
          </w:p>
        </w:tc>
        <w:tc>
          <w:tcPr>
            <w:tcW w:w="260" w:type="dxa"/>
            <w:shd w:val="clear" w:color="auto" w:fill="auto"/>
          </w:tcPr>
          <w:p w14:paraId="09B6FDEB" w14:textId="77777777" w:rsidR="000C7201" w:rsidRPr="0035030C" w:rsidRDefault="000C7201" w:rsidP="000C720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7C563" w14:textId="77777777" w:rsidR="000C7201" w:rsidRPr="0035030C" w:rsidRDefault="000C7201" w:rsidP="000C7201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31,709</w:t>
            </w:r>
          </w:p>
        </w:tc>
        <w:tc>
          <w:tcPr>
            <w:tcW w:w="245" w:type="dxa"/>
          </w:tcPr>
          <w:p w14:paraId="129C3678" w14:textId="77777777" w:rsidR="000C7201" w:rsidRPr="0035030C" w:rsidRDefault="000C7201" w:rsidP="000C720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0DE2425C" w14:textId="77777777" w:rsidR="000C7201" w:rsidRPr="0035030C" w:rsidRDefault="000C7201" w:rsidP="000C7201">
            <w:pPr>
              <w:tabs>
                <w:tab w:val="decimal" w:pos="889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715</w:t>
            </w:r>
          </w:p>
        </w:tc>
      </w:tr>
      <w:tr w:rsidR="000C7201" w:rsidRPr="0035030C" w14:paraId="1F36E5D3" w14:textId="77777777" w:rsidTr="00F23CEC">
        <w:tc>
          <w:tcPr>
            <w:tcW w:w="4050" w:type="dxa"/>
          </w:tcPr>
          <w:p w14:paraId="108233A5" w14:textId="77777777" w:rsidR="000C7201" w:rsidRPr="0035030C" w:rsidRDefault="000C7201" w:rsidP="000C720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03FFF4" w14:textId="77777777" w:rsidR="000C7201" w:rsidRPr="0035030C" w:rsidRDefault="000C7201" w:rsidP="000C7201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795</w:t>
            </w:r>
          </w:p>
        </w:tc>
        <w:tc>
          <w:tcPr>
            <w:tcW w:w="236" w:type="dxa"/>
            <w:shd w:val="clear" w:color="auto" w:fill="auto"/>
          </w:tcPr>
          <w:p w14:paraId="2A7F2AA1" w14:textId="77777777" w:rsidR="000C7201" w:rsidRPr="0035030C" w:rsidRDefault="000C7201" w:rsidP="000C7201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6B93270C" w14:textId="77777777" w:rsidR="000C7201" w:rsidRPr="0035030C" w:rsidRDefault="000C7201" w:rsidP="000C7201">
            <w:pPr>
              <w:tabs>
                <w:tab w:val="decimal" w:pos="830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555</w:t>
            </w:r>
          </w:p>
        </w:tc>
        <w:tc>
          <w:tcPr>
            <w:tcW w:w="260" w:type="dxa"/>
            <w:shd w:val="clear" w:color="auto" w:fill="auto"/>
          </w:tcPr>
          <w:p w14:paraId="074DD8EB" w14:textId="77777777" w:rsidR="000C7201" w:rsidRPr="0035030C" w:rsidRDefault="000C7201" w:rsidP="000C720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77607" w14:textId="77777777" w:rsidR="000C7201" w:rsidRPr="0035030C" w:rsidRDefault="000C7201" w:rsidP="000C7201">
            <w:pPr>
              <w:spacing w:line="380" w:lineRule="exact"/>
              <w:ind w:left="-101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77C7CF65" w14:textId="77777777" w:rsidR="000C7201" w:rsidRPr="0035030C" w:rsidRDefault="000C7201" w:rsidP="000C720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476C4243" w14:textId="77777777" w:rsidR="000C7201" w:rsidRPr="0035030C" w:rsidRDefault="000C7201" w:rsidP="000C7201">
            <w:pPr>
              <w:tabs>
                <w:tab w:val="decimal" w:pos="889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537</w:t>
            </w:r>
          </w:p>
        </w:tc>
      </w:tr>
      <w:tr w:rsidR="000C7201" w:rsidRPr="0035030C" w14:paraId="5FECA7F1" w14:textId="77777777" w:rsidTr="00F23CEC">
        <w:tc>
          <w:tcPr>
            <w:tcW w:w="4050" w:type="dxa"/>
          </w:tcPr>
          <w:p w14:paraId="181B8F32" w14:textId="77777777" w:rsidR="000C7201" w:rsidRPr="0035030C" w:rsidRDefault="000C7201" w:rsidP="000C720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ระยองป่าไม้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5125D6" w14:textId="77777777" w:rsidR="000C7201" w:rsidRPr="0035030C" w:rsidRDefault="000C7201" w:rsidP="000C7201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</w:p>
        </w:tc>
        <w:tc>
          <w:tcPr>
            <w:tcW w:w="236" w:type="dxa"/>
            <w:shd w:val="clear" w:color="auto" w:fill="auto"/>
          </w:tcPr>
          <w:p w14:paraId="6825772E" w14:textId="77777777" w:rsidR="000C7201" w:rsidRPr="0035030C" w:rsidRDefault="000C7201" w:rsidP="000C7201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005A040B" w14:textId="77777777" w:rsidR="000C7201" w:rsidRPr="0035030C" w:rsidRDefault="000C7201" w:rsidP="000C7201">
            <w:pPr>
              <w:tabs>
                <w:tab w:val="decimal" w:pos="830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  <w:tc>
          <w:tcPr>
            <w:tcW w:w="260" w:type="dxa"/>
            <w:shd w:val="clear" w:color="auto" w:fill="auto"/>
          </w:tcPr>
          <w:p w14:paraId="1859D5CB" w14:textId="77777777" w:rsidR="000C7201" w:rsidRPr="0035030C" w:rsidRDefault="000C7201" w:rsidP="000C720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B7E46" w14:textId="77777777" w:rsidR="000C7201" w:rsidRPr="0035030C" w:rsidRDefault="000C7201" w:rsidP="000C7201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</w:p>
        </w:tc>
        <w:tc>
          <w:tcPr>
            <w:tcW w:w="245" w:type="dxa"/>
          </w:tcPr>
          <w:p w14:paraId="3BD82E1C" w14:textId="77777777" w:rsidR="000C7201" w:rsidRPr="0035030C" w:rsidRDefault="000C7201" w:rsidP="000C720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6F6DBCB0" w14:textId="77777777" w:rsidR="000C7201" w:rsidRPr="0035030C" w:rsidRDefault="000C7201" w:rsidP="000C7201">
            <w:pPr>
              <w:tabs>
                <w:tab w:val="decimal" w:pos="889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</w:tr>
      <w:tr w:rsidR="000C7201" w:rsidRPr="0035030C" w14:paraId="4FB7ED6E" w14:textId="77777777" w:rsidTr="00F23CEC">
        <w:tc>
          <w:tcPr>
            <w:tcW w:w="4050" w:type="dxa"/>
          </w:tcPr>
          <w:p w14:paraId="14F3BA12" w14:textId="77777777" w:rsidR="000C7201" w:rsidRPr="0035030C" w:rsidRDefault="000C7201" w:rsidP="000C720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35FF22" w14:textId="77777777" w:rsidR="000C7201" w:rsidRPr="0035030C" w:rsidRDefault="000C7201" w:rsidP="000C7201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1,638</w:t>
            </w:r>
          </w:p>
        </w:tc>
        <w:tc>
          <w:tcPr>
            <w:tcW w:w="236" w:type="dxa"/>
            <w:shd w:val="clear" w:color="auto" w:fill="auto"/>
          </w:tcPr>
          <w:p w14:paraId="638996D6" w14:textId="77777777" w:rsidR="000C7201" w:rsidRPr="0035030C" w:rsidRDefault="000C7201" w:rsidP="000C7201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306C87A1" w14:textId="77777777" w:rsidR="000C7201" w:rsidRPr="0035030C" w:rsidRDefault="000C7201" w:rsidP="000C7201">
            <w:pPr>
              <w:tabs>
                <w:tab w:val="decimal" w:pos="830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231</w:t>
            </w:r>
          </w:p>
        </w:tc>
        <w:tc>
          <w:tcPr>
            <w:tcW w:w="260" w:type="dxa"/>
            <w:shd w:val="clear" w:color="auto" w:fill="auto"/>
          </w:tcPr>
          <w:p w14:paraId="4E9BF6F1" w14:textId="77777777" w:rsidR="000C7201" w:rsidRPr="0035030C" w:rsidRDefault="000C7201" w:rsidP="000C720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D5204" w14:textId="77777777" w:rsidR="000C7201" w:rsidRPr="0035030C" w:rsidRDefault="000C7201" w:rsidP="000C7201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985</w:t>
            </w:r>
          </w:p>
        </w:tc>
        <w:tc>
          <w:tcPr>
            <w:tcW w:w="245" w:type="dxa"/>
          </w:tcPr>
          <w:p w14:paraId="272054D2" w14:textId="77777777" w:rsidR="000C7201" w:rsidRPr="0035030C" w:rsidRDefault="000C7201" w:rsidP="000C720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1E62CF50" w14:textId="77777777" w:rsidR="000C7201" w:rsidRPr="0035030C" w:rsidRDefault="000C7201" w:rsidP="000C7201">
            <w:pPr>
              <w:tabs>
                <w:tab w:val="decimal" w:pos="889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963</w:t>
            </w:r>
          </w:p>
        </w:tc>
      </w:tr>
      <w:tr w:rsidR="000C7201" w:rsidRPr="0035030C" w14:paraId="62A8143E" w14:textId="77777777" w:rsidTr="00F23CEC">
        <w:tc>
          <w:tcPr>
            <w:tcW w:w="4050" w:type="dxa"/>
          </w:tcPr>
          <w:p w14:paraId="5E1C65BB" w14:textId="77777777" w:rsidR="000C7201" w:rsidRPr="0035030C" w:rsidRDefault="000C7201" w:rsidP="000C720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77AFCC" w14:textId="77777777" w:rsidR="000C7201" w:rsidRPr="0035030C" w:rsidRDefault="000C7201" w:rsidP="000C7201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2,638</w:t>
            </w:r>
          </w:p>
        </w:tc>
        <w:tc>
          <w:tcPr>
            <w:tcW w:w="236" w:type="dxa"/>
            <w:shd w:val="clear" w:color="auto" w:fill="auto"/>
          </w:tcPr>
          <w:p w14:paraId="449FD810" w14:textId="77777777" w:rsidR="000C7201" w:rsidRPr="0035030C" w:rsidRDefault="000C7201" w:rsidP="000C7201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4330A512" w14:textId="77777777" w:rsidR="000C7201" w:rsidRPr="0035030C" w:rsidRDefault="000C7201" w:rsidP="000C7201">
            <w:pPr>
              <w:tabs>
                <w:tab w:val="decimal" w:pos="830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471</w:t>
            </w:r>
          </w:p>
        </w:tc>
        <w:tc>
          <w:tcPr>
            <w:tcW w:w="260" w:type="dxa"/>
            <w:shd w:val="clear" w:color="auto" w:fill="auto"/>
          </w:tcPr>
          <w:p w14:paraId="3C398A6B" w14:textId="77777777" w:rsidR="000C7201" w:rsidRPr="0035030C" w:rsidRDefault="000C7201" w:rsidP="000C720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FED69" w14:textId="77777777" w:rsidR="000C7201" w:rsidRPr="007D15B4" w:rsidRDefault="000C7201" w:rsidP="000C7201">
            <w:pPr>
              <w:spacing w:line="380" w:lineRule="exact"/>
              <w:ind w:left="-101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15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74C39402" w14:textId="77777777" w:rsidR="000C7201" w:rsidRPr="0035030C" w:rsidRDefault="000C7201" w:rsidP="000C720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0E11F9C8" w14:textId="77777777" w:rsidR="000C7201" w:rsidRPr="00A723A0" w:rsidRDefault="000C7201" w:rsidP="000C7201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23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C7201" w:rsidRPr="0035030C" w14:paraId="6E2B5081" w14:textId="77777777" w:rsidTr="00F23CEC">
        <w:tc>
          <w:tcPr>
            <w:tcW w:w="4050" w:type="dxa"/>
          </w:tcPr>
          <w:p w14:paraId="651D7D44" w14:textId="77777777" w:rsidR="000C7201" w:rsidRPr="0035030C" w:rsidRDefault="000C7201" w:rsidP="000C720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5B8560" w14:textId="77777777" w:rsidR="000C7201" w:rsidRPr="0035030C" w:rsidRDefault="000C7201" w:rsidP="000C7201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  <w:tc>
          <w:tcPr>
            <w:tcW w:w="236" w:type="dxa"/>
            <w:shd w:val="clear" w:color="auto" w:fill="auto"/>
          </w:tcPr>
          <w:p w14:paraId="4D188E63" w14:textId="77777777" w:rsidR="000C7201" w:rsidRPr="0035030C" w:rsidRDefault="000C7201" w:rsidP="000C7201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421B55FD" w14:textId="77777777" w:rsidR="000C7201" w:rsidRPr="0035030C" w:rsidRDefault="000C7201" w:rsidP="000C7201">
            <w:pPr>
              <w:tabs>
                <w:tab w:val="decimal" w:pos="830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268</w:t>
            </w:r>
          </w:p>
        </w:tc>
        <w:tc>
          <w:tcPr>
            <w:tcW w:w="260" w:type="dxa"/>
            <w:shd w:val="clear" w:color="auto" w:fill="auto"/>
          </w:tcPr>
          <w:p w14:paraId="2DBEA593" w14:textId="77777777" w:rsidR="000C7201" w:rsidRPr="0035030C" w:rsidRDefault="000C7201" w:rsidP="000C720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2CA01" w14:textId="77777777" w:rsidR="000C7201" w:rsidRPr="007D15B4" w:rsidRDefault="000C7201" w:rsidP="000C7201">
            <w:pPr>
              <w:spacing w:line="380" w:lineRule="exact"/>
              <w:ind w:left="-101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15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686C346B" w14:textId="77777777" w:rsidR="000C7201" w:rsidRPr="0035030C" w:rsidRDefault="000C7201" w:rsidP="000C720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1A23E595" w14:textId="77777777" w:rsidR="000C7201" w:rsidRPr="00A723A0" w:rsidRDefault="000C7201" w:rsidP="000C7201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23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C7201" w:rsidRPr="0035030C" w14:paraId="02B178F1" w14:textId="77777777" w:rsidTr="00F23CEC">
        <w:tc>
          <w:tcPr>
            <w:tcW w:w="4050" w:type="dxa"/>
            <w:vAlign w:val="bottom"/>
          </w:tcPr>
          <w:p w14:paraId="0EBC5ABB" w14:textId="77777777" w:rsidR="000C7201" w:rsidRPr="0035030C" w:rsidRDefault="000C7201" w:rsidP="000C7201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F160C4" w14:textId="77777777" w:rsidR="000C7201" w:rsidRPr="0035030C" w:rsidRDefault="000C7201" w:rsidP="000C7201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49,237</w:t>
            </w:r>
          </w:p>
        </w:tc>
        <w:tc>
          <w:tcPr>
            <w:tcW w:w="236" w:type="dxa"/>
            <w:shd w:val="clear" w:color="auto" w:fill="auto"/>
          </w:tcPr>
          <w:p w14:paraId="491A3F2E" w14:textId="77777777" w:rsidR="000C7201" w:rsidRPr="0035030C" w:rsidRDefault="000C7201" w:rsidP="000C7201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F6AAD8" w14:textId="77777777" w:rsidR="000C7201" w:rsidRPr="0035030C" w:rsidRDefault="000C7201" w:rsidP="000C7201">
            <w:pPr>
              <w:tabs>
                <w:tab w:val="decimal" w:pos="830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765</w:t>
            </w:r>
          </w:p>
        </w:tc>
        <w:tc>
          <w:tcPr>
            <w:tcW w:w="260" w:type="dxa"/>
            <w:shd w:val="clear" w:color="auto" w:fill="auto"/>
          </w:tcPr>
          <w:p w14:paraId="2804DFDC" w14:textId="77777777" w:rsidR="000C7201" w:rsidRPr="0035030C" w:rsidRDefault="000C7201" w:rsidP="000C720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0CC806" w14:textId="77777777" w:rsidR="000C7201" w:rsidRPr="0035030C" w:rsidRDefault="000C7201" w:rsidP="000C7201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34,598</w:t>
            </w:r>
          </w:p>
        </w:tc>
        <w:tc>
          <w:tcPr>
            <w:tcW w:w="245" w:type="dxa"/>
          </w:tcPr>
          <w:p w14:paraId="2B626480" w14:textId="77777777" w:rsidR="000C7201" w:rsidRPr="0035030C" w:rsidRDefault="000C7201" w:rsidP="000C720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78B63F90" w14:textId="77777777" w:rsidR="000C7201" w:rsidRPr="0035030C" w:rsidRDefault="000C7201" w:rsidP="000C7201">
            <w:pPr>
              <w:tabs>
                <w:tab w:val="decimal" w:pos="889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109</w:t>
            </w:r>
          </w:p>
        </w:tc>
      </w:tr>
    </w:tbl>
    <w:p w14:paraId="20A564D1" w14:textId="77777777" w:rsidR="00B524B3" w:rsidRDefault="00B524B3" w:rsidP="001F0548">
      <w:pPr>
        <w:spacing w:line="240" w:lineRule="auto"/>
        <w:rPr>
          <w:rFonts w:asciiTheme="majorBidi" w:hAnsiTheme="majorBidi" w:cstheme="majorBidi"/>
          <w:sz w:val="20"/>
          <w:szCs w:val="20"/>
          <w:lang w:val="en-US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170"/>
        <w:gridCol w:w="270"/>
        <w:gridCol w:w="1080"/>
        <w:gridCol w:w="270"/>
        <w:gridCol w:w="1170"/>
        <w:gridCol w:w="270"/>
        <w:gridCol w:w="1080"/>
      </w:tblGrid>
      <w:tr w:rsidR="00B61667" w:rsidRPr="0035030C" w14:paraId="6D86E6B1" w14:textId="77777777" w:rsidTr="00185E13">
        <w:trPr>
          <w:tblHeader/>
        </w:trPr>
        <w:tc>
          <w:tcPr>
            <w:tcW w:w="4050" w:type="dxa"/>
          </w:tcPr>
          <w:p w14:paraId="2171DDBE" w14:textId="77777777" w:rsidR="00B61667" w:rsidRPr="0035030C" w:rsidRDefault="00B61667" w:rsidP="009D323E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AF27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520" w:type="dxa"/>
            <w:gridSpan w:val="3"/>
          </w:tcPr>
          <w:p w14:paraId="2854755A" w14:textId="77777777" w:rsidR="00B61667" w:rsidRPr="0035030C" w:rsidRDefault="00B61667" w:rsidP="009D32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B26C16E" w14:textId="77777777" w:rsidR="00B61667" w:rsidRPr="0035030C" w:rsidRDefault="00B61667" w:rsidP="009D32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28D77A98" w14:textId="77777777" w:rsidR="00B61667" w:rsidRPr="0035030C" w:rsidRDefault="00B61667" w:rsidP="009D32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1667" w:rsidRPr="0035030C" w14:paraId="06B56D82" w14:textId="77777777" w:rsidTr="00185E13">
        <w:trPr>
          <w:tblHeader/>
        </w:trPr>
        <w:tc>
          <w:tcPr>
            <w:tcW w:w="4050" w:type="dxa"/>
          </w:tcPr>
          <w:p w14:paraId="6B4D0D75" w14:textId="77777777" w:rsidR="00B61667" w:rsidRPr="0035030C" w:rsidRDefault="00B61667" w:rsidP="009D32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27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810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AF27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</w:tcPr>
          <w:p w14:paraId="060A36C5" w14:textId="77777777" w:rsidR="00B61667" w:rsidRPr="0035030C" w:rsidRDefault="00B61667" w:rsidP="009D323E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50E3E162" w14:textId="77777777" w:rsidR="00B61667" w:rsidRPr="0035030C" w:rsidRDefault="00B61667" w:rsidP="009D323E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4A40D2" w14:textId="77777777" w:rsidR="00B61667" w:rsidRPr="0035030C" w:rsidRDefault="00B61667" w:rsidP="009D323E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28A5986C" w14:textId="77777777" w:rsidR="00B61667" w:rsidRPr="0035030C" w:rsidRDefault="00B61667" w:rsidP="009D323E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D542CB" w14:textId="77777777" w:rsidR="00B61667" w:rsidRPr="0035030C" w:rsidRDefault="00B61667" w:rsidP="009D323E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57706499" w14:textId="77777777" w:rsidR="00B61667" w:rsidRPr="0035030C" w:rsidRDefault="00B61667" w:rsidP="009D323E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D02F5B" w14:textId="77777777" w:rsidR="00B61667" w:rsidRPr="0035030C" w:rsidRDefault="00B61667" w:rsidP="009D323E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B61667" w:rsidRPr="0035030C" w14:paraId="48E2EE2C" w14:textId="77777777" w:rsidTr="00185E13">
        <w:trPr>
          <w:tblHeader/>
        </w:trPr>
        <w:tc>
          <w:tcPr>
            <w:tcW w:w="4050" w:type="dxa"/>
          </w:tcPr>
          <w:p w14:paraId="7936D795" w14:textId="77777777" w:rsidR="00B61667" w:rsidRPr="0035030C" w:rsidRDefault="00B61667" w:rsidP="009D32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47F97AA5" w14:textId="77777777" w:rsidR="00B61667" w:rsidRPr="0035030C" w:rsidRDefault="00B61667" w:rsidP="009D32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61667" w:rsidRPr="0035030C" w14:paraId="3B5B0F38" w14:textId="77777777" w:rsidTr="00185E13">
        <w:trPr>
          <w:tblHeader/>
        </w:trPr>
        <w:tc>
          <w:tcPr>
            <w:tcW w:w="4050" w:type="dxa"/>
          </w:tcPr>
          <w:p w14:paraId="44D7ECD8" w14:textId="77777777" w:rsidR="00B61667" w:rsidRPr="0035030C" w:rsidRDefault="00B61667" w:rsidP="009D32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310" w:type="dxa"/>
            <w:gridSpan w:val="7"/>
          </w:tcPr>
          <w:p w14:paraId="2AA5F2A9" w14:textId="77777777" w:rsidR="00B61667" w:rsidRPr="0035030C" w:rsidRDefault="00B61667" w:rsidP="009D32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B61667" w:rsidRPr="0035030C" w14:paraId="67A989C1" w14:textId="77777777" w:rsidTr="00185E13">
        <w:tc>
          <w:tcPr>
            <w:tcW w:w="4050" w:type="dxa"/>
          </w:tcPr>
          <w:p w14:paraId="2F63984F" w14:textId="77777777" w:rsidR="00B61667" w:rsidRPr="0035030C" w:rsidRDefault="00B61667" w:rsidP="009D323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1AD6D4AF" w14:textId="77777777" w:rsidR="00B61667" w:rsidRPr="0035030C" w:rsidRDefault="00B61667" w:rsidP="009D323E">
            <w:pPr>
              <w:tabs>
                <w:tab w:val="decimal" w:pos="95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EAA0A14" w14:textId="77777777" w:rsidR="00B61667" w:rsidRPr="0035030C" w:rsidRDefault="00B61667" w:rsidP="009D323E">
            <w:pPr>
              <w:tabs>
                <w:tab w:val="decimal" w:pos="1152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C516634" w14:textId="77777777" w:rsidR="00B61667" w:rsidRPr="0035030C" w:rsidRDefault="00B61667" w:rsidP="009D323E">
            <w:pPr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9CA908F" w14:textId="77777777" w:rsidR="00B61667" w:rsidRPr="0035030C" w:rsidRDefault="00B61667" w:rsidP="009D323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B18BC93" w14:textId="77777777" w:rsidR="00B61667" w:rsidRPr="0035030C" w:rsidRDefault="00B61667" w:rsidP="009D323E">
            <w:pPr>
              <w:tabs>
                <w:tab w:val="decimal" w:pos="87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F0752B5" w14:textId="77777777" w:rsidR="00B61667" w:rsidRPr="0035030C" w:rsidRDefault="00B61667" w:rsidP="009D323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FCB49B" w14:textId="77777777" w:rsidR="00B61667" w:rsidRPr="0035030C" w:rsidRDefault="00B61667" w:rsidP="009D323E">
            <w:pPr>
              <w:tabs>
                <w:tab w:val="decimal" w:pos="810"/>
              </w:tabs>
              <w:spacing w:line="240" w:lineRule="atLeas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61667" w:rsidRPr="0035030C" w14:paraId="5A8185DB" w14:textId="77777777" w:rsidTr="00185E13">
        <w:tc>
          <w:tcPr>
            <w:tcW w:w="4050" w:type="dxa"/>
          </w:tcPr>
          <w:p w14:paraId="6E169D15" w14:textId="77777777" w:rsidR="00B61667" w:rsidRPr="0035030C" w:rsidRDefault="00B61667" w:rsidP="009D323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มอนโดไทย จำกัด</w:t>
            </w:r>
          </w:p>
        </w:tc>
        <w:tc>
          <w:tcPr>
            <w:tcW w:w="1170" w:type="dxa"/>
            <w:shd w:val="clear" w:color="auto" w:fill="auto"/>
          </w:tcPr>
          <w:p w14:paraId="74952503" w14:textId="77777777" w:rsidR="00B61667" w:rsidRPr="007C1E66" w:rsidRDefault="00B61667" w:rsidP="009D323E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B9E3FF" w14:textId="77777777" w:rsidR="00B61667" w:rsidRPr="0035030C" w:rsidRDefault="00B61667" w:rsidP="009D323E">
            <w:pPr>
              <w:tabs>
                <w:tab w:val="decimal" w:pos="844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E6C6383" w14:textId="77777777" w:rsidR="00B61667" w:rsidRPr="00A723A0" w:rsidRDefault="00B61667" w:rsidP="009D323E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23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326312" w14:textId="77777777" w:rsidR="00B61667" w:rsidRPr="0035030C" w:rsidRDefault="00B61667" w:rsidP="009D323E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B0F7226" w14:textId="77777777" w:rsidR="00B61667" w:rsidRPr="0035030C" w:rsidRDefault="00B61667" w:rsidP="009D323E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14,160</w:t>
            </w:r>
          </w:p>
        </w:tc>
        <w:tc>
          <w:tcPr>
            <w:tcW w:w="270" w:type="dxa"/>
          </w:tcPr>
          <w:p w14:paraId="3A9ACFA8" w14:textId="77777777" w:rsidR="00B61667" w:rsidRPr="0035030C" w:rsidRDefault="00B61667" w:rsidP="009D323E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1D2E2E" w14:textId="77777777" w:rsidR="00B61667" w:rsidRPr="0035030C" w:rsidRDefault="00B61667" w:rsidP="009D323E">
            <w:pPr>
              <w:tabs>
                <w:tab w:val="decimal" w:pos="89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408</w:t>
            </w:r>
          </w:p>
        </w:tc>
      </w:tr>
      <w:tr w:rsidR="00B61667" w:rsidRPr="0035030C" w14:paraId="68AC7757" w14:textId="77777777" w:rsidTr="00185E13">
        <w:tc>
          <w:tcPr>
            <w:tcW w:w="4050" w:type="dxa"/>
          </w:tcPr>
          <w:p w14:paraId="35F91905" w14:textId="77777777" w:rsidR="00B61667" w:rsidRPr="0035030C" w:rsidRDefault="00B61667" w:rsidP="009D323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</w:tcPr>
          <w:p w14:paraId="3041B553" w14:textId="77777777" w:rsidR="00B61667" w:rsidRPr="0035030C" w:rsidRDefault="00B61667" w:rsidP="009D323E">
            <w:pPr>
              <w:tabs>
                <w:tab w:val="decimal" w:pos="844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3D60931" w14:textId="77777777" w:rsidR="00B61667" w:rsidRPr="0035030C" w:rsidRDefault="00B61667" w:rsidP="009D323E">
            <w:pPr>
              <w:tabs>
                <w:tab w:val="decimal" w:pos="844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52B870D" w14:textId="77777777" w:rsidR="00B61667" w:rsidRPr="0035030C" w:rsidRDefault="00B61667" w:rsidP="009D323E">
            <w:pPr>
              <w:tabs>
                <w:tab w:val="decimal" w:pos="84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1E8C6EE" w14:textId="77777777" w:rsidR="00B61667" w:rsidRPr="0035030C" w:rsidRDefault="00B61667" w:rsidP="009D323E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A245DB2" w14:textId="77777777" w:rsidR="00B61667" w:rsidRPr="0035030C" w:rsidRDefault="00B61667" w:rsidP="009D323E">
            <w:pPr>
              <w:tabs>
                <w:tab w:val="decimal" w:pos="844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02B4935" w14:textId="77777777" w:rsidR="00B61667" w:rsidRPr="0035030C" w:rsidRDefault="00B61667" w:rsidP="009D323E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A46466" w14:textId="77777777" w:rsidR="00B61667" w:rsidRPr="0035030C" w:rsidRDefault="00B61667" w:rsidP="009D323E">
            <w:pPr>
              <w:tabs>
                <w:tab w:val="decimal" w:pos="810"/>
              </w:tabs>
              <w:spacing w:line="240" w:lineRule="atLeas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61667" w:rsidRPr="0035030C" w14:paraId="534AFCDD" w14:textId="77777777" w:rsidTr="00185E13">
        <w:tc>
          <w:tcPr>
            <w:tcW w:w="4050" w:type="dxa"/>
          </w:tcPr>
          <w:p w14:paraId="3B6B4017" w14:textId="77777777" w:rsidR="00B61667" w:rsidRPr="0035030C" w:rsidRDefault="00B61667" w:rsidP="009D323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170" w:type="dxa"/>
            <w:shd w:val="clear" w:color="auto" w:fill="auto"/>
          </w:tcPr>
          <w:p w14:paraId="1C867305" w14:textId="77777777" w:rsidR="00B61667" w:rsidRPr="0035030C" w:rsidRDefault="00B61667" w:rsidP="009D323E">
            <w:pPr>
              <w:tabs>
                <w:tab w:val="decimal" w:pos="95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78,664</w:t>
            </w:r>
          </w:p>
        </w:tc>
        <w:tc>
          <w:tcPr>
            <w:tcW w:w="270" w:type="dxa"/>
            <w:shd w:val="clear" w:color="auto" w:fill="auto"/>
          </w:tcPr>
          <w:p w14:paraId="6CF75749" w14:textId="77777777" w:rsidR="00B61667" w:rsidRPr="0035030C" w:rsidRDefault="00B61667" w:rsidP="009D323E">
            <w:pPr>
              <w:tabs>
                <w:tab w:val="decimal" w:pos="844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7DC8EDE" w14:textId="77777777" w:rsidR="00B61667" w:rsidRPr="0035030C" w:rsidRDefault="00B61667" w:rsidP="009D323E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495</w:t>
            </w:r>
          </w:p>
        </w:tc>
        <w:tc>
          <w:tcPr>
            <w:tcW w:w="270" w:type="dxa"/>
            <w:shd w:val="clear" w:color="auto" w:fill="auto"/>
          </w:tcPr>
          <w:p w14:paraId="1361C486" w14:textId="77777777" w:rsidR="00B61667" w:rsidRPr="0035030C" w:rsidRDefault="00B61667" w:rsidP="009D323E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8BD1568" w14:textId="77777777" w:rsidR="00B61667" w:rsidRPr="004C7192" w:rsidRDefault="00B61667" w:rsidP="009D323E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2,539</w:t>
            </w:r>
          </w:p>
        </w:tc>
        <w:tc>
          <w:tcPr>
            <w:tcW w:w="270" w:type="dxa"/>
          </w:tcPr>
          <w:p w14:paraId="78EB109E" w14:textId="77777777" w:rsidR="00B61667" w:rsidRPr="0035030C" w:rsidRDefault="00B61667" w:rsidP="009D323E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CE9756E" w14:textId="77777777" w:rsidR="00B61667" w:rsidRPr="0035030C" w:rsidRDefault="00B61667" w:rsidP="009D323E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61667" w:rsidRPr="0035030C" w14:paraId="79721689" w14:textId="77777777" w:rsidTr="00185E13">
        <w:tc>
          <w:tcPr>
            <w:tcW w:w="4050" w:type="dxa"/>
          </w:tcPr>
          <w:p w14:paraId="7ED38685" w14:textId="77777777" w:rsidR="00B61667" w:rsidRPr="0035030C" w:rsidRDefault="00B61667" w:rsidP="009D323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13DC8D29" w14:textId="77777777" w:rsidR="00B61667" w:rsidRPr="0035030C" w:rsidRDefault="00B61667" w:rsidP="009D323E">
            <w:pPr>
              <w:tabs>
                <w:tab w:val="decimal" w:pos="95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F2026A7" w14:textId="77777777" w:rsidR="00B61667" w:rsidRPr="0035030C" w:rsidRDefault="00B61667" w:rsidP="009D323E">
            <w:pPr>
              <w:tabs>
                <w:tab w:val="decimal" w:pos="844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F779674" w14:textId="77777777" w:rsidR="00B61667" w:rsidRPr="0035030C" w:rsidRDefault="00B61667" w:rsidP="009D323E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9D3CC6A" w14:textId="77777777" w:rsidR="00B61667" w:rsidRPr="0035030C" w:rsidRDefault="00B61667" w:rsidP="009D323E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D55C40B" w14:textId="77777777" w:rsidR="00B61667" w:rsidRPr="0035030C" w:rsidRDefault="00B61667" w:rsidP="009D323E">
            <w:pPr>
              <w:tabs>
                <w:tab w:val="decimal" w:pos="844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E4EA30C" w14:textId="77777777" w:rsidR="00B61667" w:rsidRPr="0035030C" w:rsidRDefault="00B61667" w:rsidP="009D323E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D20762" w14:textId="77777777" w:rsidR="00B61667" w:rsidRPr="0035030C" w:rsidRDefault="00B61667" w:rsidP="009D323E">
            <w:pPr>
              <w:tabs>
                <w:tab w:val="decimal" w:pos="810"/>
              </w:tabs>
              <w:spacing w:line="240" w:lineRule="atLeas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61667" w:rsidRPr="0035030C" w14:paraId="2886A4D3" w14:textId="77777777" w:rsidTr="00185E13">
        <w:tc>
          <w:tcPr>
            <w:tcW w:w="4050" w:type="dxa"/>
          </w:tcPr>
          <w:p w14:paraId="28D7811A" w14:textId="77777777" w:rsidR="00B61667" w:rsidRPr="0035030C" w:rsidRDefault="00B61667" w:rsidP="009D323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809BAF" w14:textId="77777777" w:rsidR="00B61667" w:rsidRPr="0035030C" w:rsidRDefault="00B61667" w:rsidP="009D323E">
            <w:pPr>
              <w:tabs>
                <w:tab w:val="decimal" w:pos="95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32,837</w:t>
            </w:r>
          </w:p>
        </w:tc>
        <w:tc>
          <w:tcPr>
            <w:tcW w:w="270" w:type="dxa"/>
            <w:shd w:val="clear" w:color="auto" w:fill="auto"/>
          </w:tcPr>
          <w:p w14:paraId="56E16F3A" w14:textId="77777777" w:rsidR="00B61667" w:rsidRPr="0035030C" w:rsidRDefault="00B61667" w:rsidP="009D323E">
            <w:pPr>
              <w:tabs>
                <w:tab w:val="decimal" w:pos="844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74D838" w14:textId="77777777" w:rsidR="00B61667" w:rsidRPr="0035030C" w:rsidRDefault="00B61667" w:rsidP="009D323E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540</w:t>
            </w:r>
          </w:p>
        </w:tc>
        <w:tc>
          <w:tcPr>
            <w:tcW w:w="270" w:type="dxa"/>
            <w:shd w:val="clear" w:color="auto" w:fill="auto"/>
          </w:tcPr>
          <w:p w14:paraId="1A978F26" w14:textId="77777777" w:rsidR="00B61667" w:rsidRPr="0035030C" w:rsidRDefault="00B61667" w:rsidP="009D323E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B5E20" w14:textId="77777777" w:rsidR="00B61667" w:rsidRPr="0035030C" w:rsidRDefault="00B61667" w:rsidP="009D323E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25,837</w:t>
            </w:r>
          </w:p>
        </w:tc>
        <w:tc>
          <w:tcPr>
            <w:tcW w:w="270" w:type="dxa"/>
          </w:tcPr>
          <w:p w14:paraId="2336C9BE" w14:textId="77777777" w:rsidR="00B61667" w:rsidRPr="0035030C" w:rsidRDefault="00B61667" w:rsidP="009D323E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E648E1" w14:textId="77777777" w:rsidR="00B61667" w:rsidRPr="0035030C" w:rsidRDefault="00B61667" w:rsidP="009D323E">
            <w:pPr>
              <w:tabs>
                <w:tab w:val="decimal" w:pos="89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504</w:t>
            </w:r>
          </w:p>
        </w:tc>
      </w:tr>
      <w:tr w:rsidR="00B61667" w:rsidRPr="0035030C" w14:paraId="459E9241" w14:textId="77777777" w:rsidTr="00185E13">
        <w:tc>
          <w:tcPr>
            <w:tcW w:w="4050" w:type="dxa"/>
          </w:tcPr>
          <w:p w14:paraId="506DF843" w14:textId="77777777" w:rsidR="00B61667" w:rsidRPr="0035030C" w:rsidRDefault="00B61667" w:rsidP="009D323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D9F25D" w14:textId="77777777" w:rsidR="00B61667" w:rsidRPr="00E9574B" w:rsidRDefault="00B61667" w:rsidP="009D323E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57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33B353" w14:textId="77777777" w:rsidR="00B61667" w:rsidRPr="0035030C" w:rsidRDefault="00B61667" w:rsidP="009D323E">
            <w:pPr>
              <w:tabs>
                <w:tab w:val="decimal" w:pos="844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735351" w14:textId="77777777" w:rsidR="00B61667" w:rsidRPr="0035030C" w:rsidRDefault="00B61667" w:rsidP="009D323E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795</w:t>
            </w:r>
          </w:p>
        </w:tc>
        <w:tc>
          <w:tcPr>
            <w:tcW w:w="270" w:type="dxa"/>
            <w:shd w:val="clear" w:color="auto" w:fill="auto"/>
          </w:tcPr>
          <w:p w14:paraId="32500DF0" w14:textId="77777777" w:rsidR="00B61667" w:rsidRPr="0035030C" w:rsidRDefault="00B61667" w:rsidP="009D323E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37CEA" w14:textId="77777777" w:rsidR="00B61667" w:rsidRPr="0035030C" w:rsidRDefault="00B61667" w:rsidP="009D323E">
            <w:pPr>
              <w:spacing w:line="240" w:lineRule="auto"/>
              <w:ind w:left="-98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64BF6DA" w14:textId="77777777" w:rsidR="00B61667" w:rsidRPr="0035030C" w:rsidRDefault="00B61667" w:rsidP="009D323E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B49B481" w14:textId="77777777" w:rsidR="00B61667" w:rsidRPr="0035030C" w:rsidRDefault="00B61667" w:rsidP="009D323E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61667" w:rsidRPr="0035030C" w14:paraId="16FD78AB" w14:textId="77777777" w:rsidTr="00185E13">
        <w:tc>
          <w:tcPr>
            <w:tcW w:w="4050" w:type="dxa"/>
          </w:tcPr>
          <w:p w14:paraId="6F5D95D6" w14:textId="77777777" w:rsidR="00B61667" w:rsidRPr="0035030C" w:rsidRDefault="00B61667" w:rsidP="009D323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ระยองป่าไม้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4A24DB" w14:textId="77777777" w:rsidR="00B61667" w:rsidRPr="0035030C" w:rsidRDefault="00B61667" w:rsidP="009D323E">
            <w:pPr>
              <w:tabs>
                <w:tab w:val="decimal" w:pos="95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1,402</w:t>
            </w:r>
          </w:p>
        </w:tc>
        <w:tc>
          <w:tcPr>
            <w:tcW w:w="270" w:type="dxa"/>
            <w:shd w:val="clear" w:color="auto" w:fill="auto"/>
          </w:tcPr>
          <w:p w14:paraId="5B74D7F9" w14:textId="77777777" w:rsidR="00B61667" w:rsidRPr="0035030C" w:rsidRDefault="00B61667" w:rsidP="009D323E">
            <w:pPr>
              <w:tabs>
                <w:tab w:val="decimal" w:pos="844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8E5362" w14:textId="77777777" w:rsidR="00B61667" w:rsidRPr="0035030C" w:rsidRDefault="00B61667" w:rsidP="009D323E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936</w:t>
            </w:r>
          </w:p>
        </w:tc>
        <w:tc>
          <w:tcPr>
            <w:tcW w:w="270" w:type="dxa"/>
            <w:shd w:val="clear" w:color="auto" w:fill="auto"/>
          </w:tcPr>
          <w:p w14:paraId="6B21ADF7" w14:textId="77777777" w:rsidR="00B61667" w:rsidRPr="0035030C" w:rsidRDefault="00B61667" w:rsidP="009D323E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BD4FF" w14:textId="77777777" w:rsidR="00B61667" w:rsidRPr="0035030C" w:rsidRDefault="00B61667" w:rsidP="009D323E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1,402</w:t>
            </w:r>
          </w:p>
        </w:tc>
        <w:tc>
          <w:tcPr>
            <w:tcW w:w="270" w:type="dxa"/>
          </w:tcPr>
          <w:p w14:paraId="74C6DC47" w14:textId="77777777" w:rsidR="00B61667" w:rsidRPr="0035030C" w:rsidRDefault="00B61667" w:rsidP="009D323E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FD7EFD" w14:textId="77777777" w:rsidR="00B61667" w:rsidRPr="0035030C" w:rsidRDefault="00B61667" w:rsidP="009D323E">
            <w:pPr>
              <w:tabs>
                <w:tab w:val="decimal" w:pos="89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936</w:t>
            </w:r>
          </w:p>
        </w:tc>
      </w:tr>
      <w:tr w:rsidR="00B61667" w:rsidRPr="0035030C" w14:paraId="03D35268" w14:textId="77777777" w:rsidTr="00185E13">
        <w:tc>
          <w:tcPr>
            <w:tcW w:w="4050" w:type="dxa"/>
          </w:tcPr>
          <w:p w14:paraId="150AF9E9" w14:textId="77777777" w:rsidR="00B61667" w:rsidRPr="0035030C" w:rsidRDefault="00B61667" w:rsidP="009D323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22258D" w14:textId="77777777" w:rsidR="00B61667" w:rsidRPr="0035030C" w:rsidRDefault="00B61667" w:rsidP="009D323E">
            <w:pPr>
              <w:tabs>
                <w:tab w:val="decimal" w:pos="95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  <w:tc>
          <w:tcPr>
            <w:tcW w:w="270" w:type="dxa"/>
            <w:shd w:val="clear" w:color="auto" w:fill="auto"/>
          </w:tcPr>
          <w:p w14:paraId="76077E1E" w14:textId="77777777" w:rsidR="00B61667" w:rsidRPr="0035030C" w:rsidRDefault="00B61667" w:rsidP="009D323E">
            <w:pPr>
              <w:tabs>
                <w:tab w:val="decimal" w:pos="844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7E3452" w14:textId="77777777" w:rsidR="00B61667" w:rsidRPr="0035030C" w:rsidRDefault="00B61667" w:rsidP="009D323E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138</w:t>
            </w:r>
          </w:p>
        </w:tc>
        <w:tc>
          <w:tcPr>
            <w:tcW w:w="270" w:type="dxa"/>
            <w:shd w:val="clear" w:color="auto" w:fill="auto"/>
          </w:tcPr>
          <w:p w14:paraId="3CA9E529" w14:textId="77777777" w:rsidR="00B61667" w:rsidRPr="0035030C" w:rsidRDefault="00B61667" w:rsidP="009D323E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938A6" w14:textId="77777777" w:rsidR="00B61667" w:rsidRPr="0035030C" w:rsidRDefault="00B61667" w:rsidP="009D323E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  <w:tc>
          <w:tcPr>
            <w:tcW w:w="270" w:type="dxa"/>
          </w:tcPr>
          <w:p w14:paraId="2E8F2195" w14:textId="77777777" w:rsidR="00B61667" w:rsidRPr="0035030C" w:rsidRDefault="00B61667" w:rsidP="009D323E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080C79" w14:textId="77777777" w:rsidR="00B61667" w:rsidRPr="00A35500" w:rsidRDefault="00B61667" w:rsidP="009D323E">
            <w:pPr>
              <w:tabs>
                <w:tab w:val="decimal" w:pos="89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485</w:t>
            </w:r>
          </w:p>
        </w:tc>
      </w:tr>
      <w:tr w:rsidR="00B61667" w:rsidRPr="0035030C" w14:paraId="7D63D10D" w14:textId="77777777" w:rsidTr="00185E13">
        <w:tc>
          <w:tcPr>
            <w:tcW w:w="4050" w:type="dxa"/>
          </w:tcPr>
          <w:p w14:paraId="5D0D0817" w14:textId="77777777" w:rsidR="00B61667" w:rsidRPr="0035030C" w:rsidRDefault="00B61667" w:rsidP="009D323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FC4FEB" w14:textId="77777777" w:rsidR="00B61667" w:rsidRPr="0035030C" w:rsidRDefault="00B61667" w:rsidP="009D323E">
            <w:pPr>
              <w:tabs>
                <w:tab w:val="decimal" w:pos="95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392</w:t>
            </w:r>
          </w:p>
        </w:tc>
        <w:tc>
          <w:tcPr>
            <w:tcW w:w="270" w:type="dxa"/>
            <w:shd w:val="clear" w:color="auto" w:fill="auto"/>
          </w:tcPr>
          <w:p w14:paraId="0592C3FD" w14:textId="77777777" w:rsidR="00B61667" w:rsidRPr="0035030C" w:rsidRDefault="00B61667" w:rsidP="009D323E">
            <w:pPr>
              <w:tabs>
                <w:tab w:val="decimal" w:pos="844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757DAD" w14:textId="77777777" w:rsidR="00B61667" w:rsidRPr="0035030C" w:rsidRDefault="00B61667" w:rsidP="009D323E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030</w:t>
            </w:r>
          </w:p>
        </w:tc>
        <w:tc>
          <w:tcPr>
            <w:tcW w:w="270" w:type="dxa"/>
            <w:shd w:val="clear" w:color="auto" w:fill="auto"/>
          </w:tcPr>
          <w:p w14:paraId="38633B9A" w14:textId="77777777" w:rsidR="00B61667" w:rsidRPr="0035030C" w:rsidRDefault="00B61667" w:rsidP="009D323E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2500C" w14:textId="77777777" w:rsidR="00B61667" w:rsidRPr="00A35500" w:rsidRDefault="00B61667" w:rsidP="009D323E">
            <w:pPr>
              <w:spacing w:line="240" w:lineRule="auto"/>
              <w:ind w:left="-9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F5B2AD" w14:textId="77777777" w:rsidR="00B61667" w:rsidRPr="0035030C" w:rsidRDefault="00B61667" w:rsidP="009D323E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7D47A48" w14:textId="77777777" w:rsidR="00B61667" w:rsidRPr="00A723A0" w:rsidRDefault="00B61667" w:rsidP="009D323E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23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61667" w:rsidRPr="0035030C" w14:paraId="520D80E3" w14:textId="77777777" w:rsidTr="00185E13">
        <w:tc>
          <w:tcPr>
            <w:tcW w:w="4050" w:type="dxa"/>
          </w:tcPr>
          <w:p w14:paraId="7957E910" w14:textId="77777777" w:rsidR="00B61667" w:rsidRPr="0035030C" w:rsidRDefault="00B61667" w:rsidP="009D323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950911" w14:textId="77777777" w:rsidR="00B61667" w:rsidRPr="0035030C" w:rsidRDefault="00B61667" w:rsidP="009D323E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89AD90" w14:textId="77777777" w:rsidR="00B61667" w:rsidRPr="0035030C" w:rsidRDefault="00B61667" w:rsidP="009D323E">
            <w:pPr>
              <w:tabs>
                <w:tab w:val="decimal" w:pos="844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D445BB" w14:textId="77777777" w:rsidR="00B61667" w:rsidRPr="0035030C" w:rsidRDefault="00B61667" w:rsidP="009D323E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  <w:tc>
          <w:tcPr>
            <w:tcW w:w="270" w:type="dxa"/>
            <w:shd w:val="clear" w:color="auto" w:fill="auto"/>
          </w:tcPr>
          <w:p w14:paraId="5283D74C" w14:textId="77777777" w:rsidR="00B61667" w:rsidRPr="0035030C" w:rsidRDefault="00B61667" w:rsidP="009D323E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75993" w14:textId="77777777" w:rsidR="00B61667" w:rsidRPr="00A35500" w:rsidRDefault="00B61667" w:rsidP="009D323E">
            <w:pPr>
              <w:spacing w:line="240" w:lineRule="auto"/>
              <w:ind w:left="-9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642383" w14:textId="77777777" w:rsidR="00B61667" w:rsidRPr="0035030C" w:rsidRDefault="00B61667" w:rsidP="009D323E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0B31A86" w14:textId="77777777" w:rsidR="00B61667" w:rsidRPr="00A723A0" w:rsidRDefault="00B61667" w:rsidP="009D323E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23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61667" w:rsidRPr="0035030C" w14:paraId="57B68B6D" w14:textId="77777777" w:rsidTr="00185E13">
        <w:tc>
          <w:tcPr>
            <w:tcW w:w="4050" w:type="dxa"/>
            <w:vAlign w:val="bottom"/>
          </w:tcPr>
          <w:p w14:paraId="6B16681E" w14:textId="77777777" w:rsidR="00B61667" w:rsidRPr="0035030C" w:rsidRDefault="00B61667" w:rsidP="009D323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A53711" w14:textId="77777777" w:rsidR="00B61667" w:rsidRPr="0035030C" w:rsidRDefault="00B61667" w:rsidP="009D323E">
            <w:pPr>
              <w:tabs>
                <w:tab w:val="decimal" w:pos="950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113,795</w:t>
            </w:r>
          </w:p>
        </w:tc>
        <w:tc>
          <w:tcPr>
            <w:tcW w:w="270" w:type="dxa"/>
            <w:shd w:val="clear" w:color="auto" w:fill="auto"/>
          </w:tcPr>
          <w:p w14:paraId="3E3E5DDE" w14:textId="77777777" w:rsidR="00B61667" w:rsidRPr="0035030C" w:rsidRDefault="00B61667" w:rsidP="009D323E">
            <w:pPr>
              <w:tabs>
                <w:tab w:val="decimal" w:pos="844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A3ED8E" w14:textId="77777777" w:rsidR="00B61667" w:rsidRPr="0035030C" w:rsidRDefault="00B61667" w:rsidP="009D323E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587</w:t>
            </w:r>
          </w:p>
        </w:tc>
        <w:tc>
          <w:tcPr>
            <w:tcW w:w="270" w:type="dxa"/>
            <w:shd w:val="clear" w:color="auto" w:fill="auto"/>
          </w:tcPr>
          <w:p w14:paraId="20DD4D9C" w14:textId="77777777" w:rsidR="00B61667" w:rsidRPr="0035030C" w:rsidRDefault="00B61667" w:rsidP="009D323E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F7183C" w14:textId="77777777" w:rsidR="00B61667" w:rsidRPr="0035030C" w:rsidRDefault="00B61667" w:rsidP="009D323E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44,438</w:t>
            </w:r>
          </w:p>
        </w:tc>
        <w:tc>
          <w:tcPr>
            <w:tcW w:w="270" w:type="dxa"/>
          </w:tcPr>
          <w:p w14:paraId="7669A955" w14:textId="77777777" w:rsidR="00B61667" w:rsidRPr="0035030C" w:rsidRDefault="00B61667" w:rsidP="009D323E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922587" w14:textId="77777777" w:rsidR="00B61667" w:rsidRPr="0035030C" w:rsidRDefault="00B61667" w:rsidP="009D323E">
            <w:pPr>
              <w:tabs>
                <w:tab w:val="decimal" w:pos="890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333</w:t>
            </w:r>
          </w:p>
        </w:tc>
      </w:tr>
    </w:tbl>
    <w:p w14:paraId="7987D17D" w14:textId="43E85507" w:rsidR="00140073" w:rsidRDefault="00140073" w:rsidP="00185E13">
      <w:pPr>
        <w:pStyle w:val="Bo-C1Content"/>
        <w:ind w:left="0"/>
        <w:rPr>
          <w:rFonts w:asciiTheme="majorBidi" w:hAnsiTheme="majorBidi" w:cstheme="majorBidi"/>
          <w:highlight w:val="yellow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170"/>
        <w:gridCol w:w="270"/>
        <w:gridCol w:w="1080"/>
        <w:gridCol w:w="270"/>
        <w:gridCol w:w="1080"/>
        <w:gridCol w:w="270"/>
        <w:gridCol w:w="1080"/>
      </w:tblGrid>
      <w:tr w:rsidR="004A25A1" w:rsidRPr="00CD2B3E" w14:paraId="550FFC15" w14:textId="77777777" w:rsidTr="00770255">
        <w:tc>
          <w:tcPr>
            <w:tcW w:w="3960" w:type="dxa"/>
          </w:tcPr>
          <w:p w14:paraId="44966E59" w14:textId="1E893E80" w:rsidR="004A25A1" w:rsidRPr="007D667A" w:rsidRDefault="00140073" w:rsidP="009D323E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highlight w:val="yellow"/>
              </w:rPr>
              <w:lastRenderedPageBreak/>
              <w:br w:type="page"/>
            </w:r>
            <w:r w:rsidR="004A25A1" w:rsidRPr="007D66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520" w:type="dxa"/>
            <w:gridSpan w:val="3"/>
          </w:tcPr>
          <w:p w14:paraId="5A143515" w14:textId="77777777" w:rsidR="004A25A1" w:rsidRPr="007D667A" w:rsidRDefault="004A25A1" w:rsidP="009D323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D66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4454962" w14:textId="77777777" w:rsidR="004A25A1" w:rsidRPr="007D667A" w:rsidRDefault="004A25A1" w:rsidP="009D323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011D1DE1" w14:textId="77777777" w:rsidR="004A25A1" w:rsidRPr="007D667A" w:rsidRDefault="004A25A1" w:rsidP="009D323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D66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25A1" w:rsidRPr="00CD2B3E" w14:paraId="1651DC94" w14:textId="77777777" w:rsidTr="00770255">
        <w:tc>
          <w:tcPr>
            <w:tcW w:w="3960" w:type="dxa"/>
          </w:tcPr>
          <w:p w14:paraId="61468613" w14:textId="77777777" w:rsidR="004A25A1" w:rsidRPr="007D667A" w:rsidRDefault="004A25A1" w:rsidP="009D323E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D66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D66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D66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6992610A" w14:textId="77777777" w:rsidR="004A25A1" w:rsidRPr="007D667A" w:rsidRDefault="004A25A1" w:rsidP="009D323E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2FA1AA2E" w14:textId="77777777" w:rsidR="004A25A1" w:rsidRPr="007D667A" w:rsidRDefault="004A25A1" w:rsidP="009D323E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0A6F9D" w14:textId="77777777" w:rsidR="004A25A1" w:rsidRPr="007D667A" w:rsidRDefault="004A25A1" w:rsidP="009D323E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  <w:tc>
          <w:tcPr>
            <w:tcW w:w="270" w:type="dxa"/>
          </w:tcPr>
          <w:p w14:paraId="7368D01F" w14:textId="77777777" w:rsidR="004A25A1" w:rsidRPr="007D667A" w:rsidRDefault="004A25A1" w:rsidP="009D323E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05194B" w14:textId="77777777" w:rsidR="004A25A1" w:rsidRPr="007D667A" w:rsidRDefault="004A25A1" w:rsidP="009D323E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x-non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39A8189B" w14:textId="77777777" w:rsidR="004A25A1" w:rsidRPr="007D667A" w:rsidRDefault="004A25A1" w:rsidP="009D323E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C4BB4B" w14:textId="77777777" w:rsidR="004A25A1" w:rsidRPr="007D667A" w:rsidRDefault="004A25A1" w:rsidP="009D323E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</w:tr>
      <w:tr w:rsidR="004A25A1" w:rsidRPr="00CD2B3E" w14:paraId="453E35E2" w14:textId="77777777" w:rsidTr="00770255">
        <w:tc>
          <w:tcPr>
            <w:tcW w:w="3960" w:type="dxa"/>
          </w:tcPr>
          <w:p w14:paraId="5D87D34F" w14:textId="77777777" w:rsidR="004A25A1" w:rsidRPr="007D667A" w:rsidRDefault="004A25A1" w:rsidP="009D323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3EC27639" w14:textId="77777777" w:rsidR="004A25A1" w:rsidRPr="007D667A" w:rsidRDefault="004A25A1" w:rsidP="009D323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667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D667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D667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A25A1" w:rsidRPr="00CD2B3E" w14:paraId="39F1F6B1" w14:textId="77777777" w:rsidTr="00770255">
        <w:tc>
          <w:tcPr>
            <w:tcW w:w="3960" w:type="dxa"/>
          </w:tcPr>
          <w:p w14:paraId="7EA5FC62" w14:textId="77777777" w:rsidR="004A25A1" w:rsidRPr="007D667A" w:rsidRDefault="004A25A1" w:rsidP="009D323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D667A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70" w:type="dxa"/>
            <w:shd w:val="clear" w:color="auto" w:fill="auto"/>
          </w:tcPr>
          <w:p w14:paraId="40D04146" w14:textId="77777777" w:rsidR="004A25A1" w:rsidRPr="007D667A" w:rsidRDefault="004A25A1" w:rsidP="009D323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064F612" w14:textId="77777777" w:rsidR="004A25A1" w:rsidRPr="007D667A" w:rsidRDefault="004A25A1" w:rsidP="009D323E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C40C9A3" w14:textId="77777777" w:rsidR="004A25A1" w:rsidRPr="007D667A" w:rsidRDefault="004A25A1" w:rsidP="009D323E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C84356D" w14:textId="77777777" w:rsidR="004A25A1" w:rsidRPr="007D667A" w:rsidRDefault="004A25A1" w:rsidP="009D32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</w:tcPr>
          <w:p w14:paraId="67026DD0" w14:textId="77777777" w:rsidR="004A25A1" w:rsidRPr="007D667A" w:rsidRDefault="004A25A1" w:rsidP="009D323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33BAEE2" w14:textId="77777777" w:rsidR="004A25A1" w:rsidRPr="007D667A" w:rsidRDefault="004A25A1" w:rsidP="009D32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03B10AA4" w14:textId="77777777" w:rsidR="004A25A1" w:rsidRPr="007D667A" w:rsidRDefault="004A25A1" w:rsidP="009D323E">
            <w:pPr>
              <w:spacing w:line="240" w:lineRule="auto"/>
              <w:ind w:left="-160" w:right="-115" w:firstLine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A25A1" w:rsidRPr="00CD2B3E" w14:paraId="1D65B500" w14:textId="77777777" w:rsidTr="00770255">
        <w:tc>
          <w:tcPr>
            <w:tcW w:w="3960" w:type="dxa"/>
          </w:tcPr>
          <w:p w14:paraId="1291B839" w14:textId="77777777" w:rsidR="004A25A1" w:rsidRPr="007D667A" w:rsidRDefault="004A25A1" w:rsidP="009D323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D66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7B5526F7" w14:textId="77777777" w:rsidR="004A25A1" w:rsidRPr="007D667A" w:rsidRDefault="004A25A1" w:rsidP="009D323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CC4BDC8" w14:textId="77777777" w:rsidR="004A25A1" w:rsidRPr="007D667A" w:rsidRDefault="004A25A1" w:rsidP="009D323E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2B1526F" w14:textId="77777777" w:rsidR="004A25A1" w:rsidRPr="007D667A" w:rsidRDefault="004A25A1" w:rsidP="009D323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7B44FAF" w14:textId="77777777" w:rsidR="004A25A1" w:rsidRPr="007D667A" w:rsidRDefault="004A25A1" w:rsidP="009D32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</w:tcPr>
          <w:p w14:paraId="7B619AA7" w14:textId="77777777" w:rsidR="004A25A1" w:rsidRPr="007D667A" w:rsidRDefault="004A25A1" w:rsidP="009D323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A76EDB4" w14:textId="77777777" w:rsidR="004A25A1" w:rsidRPr="007D667A" w:rsidRDefault="004A25A1" w:rsidP="009D32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6F8A081A" w14:textId="77777777" w:rsidR="004A25A1" w:rsidRPr="007D667A" w:rsidRDefault="004A25A1" w:rsidP="009D323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A25A1" w:rsidRPr="00CD2B3E" w14:paraId="1ED051EB" w14:textId="77777777" w:rsidTr="00770255">
        <w:tc>
          <w:tcPr>
            <w:tcW w:w="3960" w:type="dxa"/>
          </w:tcPr>
          <w:p w14:paraId="61DD75AC" w14:textId="77777777" w:rsidR="004A25A1" w:rsidRPr="007D667A" w:rsidRDefault="004A25A1" w:rsidP="009D323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4E3D">
              <w:rPr>
                <w:rFonts w:asciiTheme="majorBidi" w:hAnsiTheme="majorBidi"/>
                <w:sz w:val="30"/>
                <w:szCs w:val="30"/>
                <w:cs/>
              </w:rPr>
              <w:t>บริษัท ทีพีไอ โพลีน เพาเวอร์ จำกัด (มหาชน)</w:t>
            </w:r>
          </w:p>
        </w:tc>
        <w:tc>
          <w:tcPr>
            <w:tcW w:w="1170" w:type="dxa"/>
            <w:shd w:val="clear" w:color="auto" w:fill="auto"/>
          </w:tcPr>
          <w:p w14:paraId="07F83BED" w14:textId="77777777" w:rsidR="004A25A1" w:rsidRPr="007D667A" w:rsidRDefault="004A25A1" w:rsidP="009D323E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1FB0EA" w14:textId="77777777" w:rsidR="004A25A1" w:rsidRPr="007D667A" w:rsidRDefault="004A25A1" w:rsidP="009D323E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FD2D53B" w14:textId="77777777" w:rsidR="004A25A1" w:rsidRPr="007D667A" w:rsidRDefault="004A25A1" w:rsidP="009D323E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66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4AF234" w14:textId="77777777" w:rsidR="004A25A1" w:rsidRPr="007D667A" w:rsidRDefault="004A25A1" w:rsidP="009D32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</w:tcPr>
          <w:p w14:paraId="443A9074" w14:textId="77777777" w:rsidR="004A25A1" w:rsidRPr="007D667A" w:rsidRDefault="004A25A1" w:rsidP="009D323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418,800</w:t>
            </w:r>
          </w:p>
        </w:tc>
        <w:tc>
          <w:tcPr>
            <w:tcW w:w="270" w:type="dxa"/>
          </w:tcPr>
          <w:p w14:paraId="15C48AA2" w14:textId="77777777" w:rsidR="004A25A1" w:rsidRPr="007D667A" w:rsidRDefault="004A25A1" w:rsidP="009D32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3007302F" w14:textId="77777777" w:rsidR="004A25A1" w:rsidRPr="007D667A" w:rsidRDefault="004A25A1" w:rsidP="009D323E">
            <w:pPr>
              <w:spacing w:line="240" w:lineRule="auto"/>
              <w:ind w:left="-160" w:right="-115" w:firstLine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A25A1" w:rsidRPr="00CD2B3E" w14:paraId="4178C7EB" w14:textId="77777777" w:rsidTr="00770255">
        <w:tc>
          <w:tcPr>
            <w:tcW w:w="3960" w:type="dxa"/>
          </w:tcPr>
          <w:p w14:paraId="38E36BDA" w14:textId="77777777" w:rsidR="004A25A1" w:rsidRPr="00A94E3D" w:rsidRDefault="004A25A1" w:rsidP="009D323E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7D66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170" w:type="dxa"/>
            <w:shd w:val="clear" w:color="auto" w:fill="auto"/>
          </w:tcPr>
          <w:p w14:paraId="07AD6EFA" w14:textId="77777777" w:rsidR="004A25A1" w:rsidRDefault="004A25A1" w:rsidP="009D323E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3872C10" w14:textId="77777777" w:rsidR="004A25A1" w:rsidRPr="007D667A" w:rsidRDefault="004A25A1" w:rsidP="009D323E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3B220FB" w14:textId="77777777" w:rsidR="004A25A1" w:rsidRPr="007D667A" w:rsidRDefault="004A25A1" w:rsidP="009D323E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3A7F562" w14:textId="77777777" w:rsidR="004A25A1" w:rsidRPr="007D667A" w:rsidRDefault="004A25A1" w:rsidP="009D32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</w:tcPr>
          <w:p w14:paraId="4D7D6CEB" w14:textId="77777777" w:rsidR="004A25A1" w:rsidRDefault="004A25A1" w:rsidP="009D323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FC855AD" w14:textId="77777777" w:rsidR="004A25A1" w:rsidRPr="007D667A" w:rsidRDefault="004A25A1" w:rsidP="009D32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238BB3AD" w14:textId="77777777" w:rsidR="004A25A1" w:rsidRPr="007D667A" w:rsidRDefault="004A25A1" w:rsidP="009D323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A25A1" w:rsidRPr="00CD2B3E" w14:paraId="61AEC328" w14:textId="77777777" w:rsidTr="00770255">
        <w:tc>
          <w:tcPr>
            <w:tcW w:w="3960" w:type="dxa"/>
          </w:tcPr>
          <w:p w14:paraId="519A5491" w14:textId="77777777" w:rsidR="004A25A1" w:rsidRPr="007D667A" w:rsidRDefault="004A25A1" w:rsidP="009D323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170" w:type="dxa"/>
            <w:shd w:val="clear" w:color="auto" w:fill="auto"/>
          </w:tcPr>
          <w:p w14:paraId="28AB227B" w14:textId="06FD1128" w:rsidR="004A25A1" w:rsidRDefault="00BD1A1E" w:rsidP="009D323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1,198,700</w:t>
            </w:r>
          </w:p>
        </w:tc>
        <w:tc>
          <w:tcPr>
            <w:tcW w:w="270" w:type="dxa"/>
            <w:shd w:val="clear" w:color="auto" w:fill="auto"/>
          </w:tcPr>
          <w:p w14:paraId="4856A06D" w14:textId="77777777" w:rsidR="004A25A1" w:rsidRPr="007D667A" w:rsidRDefault="004A25A1" w:rsidP="009D323E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E5543F9" w14:textId="1BF67A0F" w:rsidR="004A25A1" w:rsidRPr="007D667A" w:rsidRDefault="00095AB5" w:rsidP="009D323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1,198,7</w:t>
            </w:r>
            <w:r w:rsidR="004A25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681D8125" w14:textId="77777777" w:rsidR="004A25A1" w:rsidRPr="007D667A" w:rsidRDefault="004A25A1" w:rsidP="009D32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</w:tcPr>
          <w:p w14:paraId="4EF0528A" w14:textId="77777777" w:rsidR="004A25A1" w:rsidRDefault="004A25A1" w:rsidP="009D323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608,000</w:t>
            </w:r>
          </w:p>
        </w:tc>
        <w:tc>
          <w:tcPr>
            <w:tcW w:w="270" w:type="dxa"/>
          </w:tcPr>
          <w:p w14:paraId="749B59C3" w14:textId="77777777" w:rsidR="004A25A1" w:rsidRPr="007D667A" w:rsidRDefault="004A25A1" w:rsidP="009D32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06CF81AF" w14:textId="77777777" w:rsidR="004A25A1" w:rsidRPr="007D667A" w:rsidRDefault="004A25A1" w:rsidP="009D323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608,000</w:t>
            </w:r>
          </w:p>
        </w:tc>
      </w:tr>
      <w:tr w:rsidR="004A25A1" w:rsidRPr="00CD2B3E" w14:paraId="62C0395C" w14:textId="77777777" w:rsidTr="00770255">
        <w:tc>
          <w:tcPr>
            <w:tcW w:w="3960" w:type="dxa"/>
          </w:tcPr>
          <w:p w14:paraId="0881B24C" w14:textId="77777777" w:rsidR="004A25A1" w:rsidRPr="007D667A" w:rsidRDefault="004A25A1" w:rsidP="009D323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170" w:type="dxa"/>
            <w:shd w:val="clear" w:color="auto" w:fill="auto"/>
          </w:tcPr>
          <w:p w14:paraId="72A1BC23" w14:textId="7E917FBE" w:rsidR="004A25A1" w:rsidRDefault="00BD1A1E" w:rsidP="009D323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</w:t>
            </w:r>
            <w:r w:rsidR="004A25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70" w:type="dxa"/>
            <w:shd w:val="clear" w:color="auto" w:fill="auto"/>
          </w:tcPr>
          <w:p w14:paraId="41BB8333" w14:textId="77777777" w:rsidR="004A25A1" w:rsidRPr="007D667A" w:rsidRDefault="004A25A1" w:rsidP="009D323E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1A5185D" w14:textId="1B63FB4A" w:rsidR="004A25A1" w:rsidRPr="007D667A" w:rsidRDefault="00095AB5" w:rsidP="009D323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4A25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6,000</w:t>
            </w:r>
          </w:p>
        </w:tc>
        <w:tc>
          <w:tcPr>
            <w:tcW w:w="270" w:type="dxa"/>
            <w:shd w:val="clear" w:color="auto" w:fill="auto"/>
          </w:tcPr>
          <w:p w14:paraId="45A483A6" w14:textId="77777777" w:rsidR="004A25A1" w:rsidRPr="007D667A" w:rsidRDefault="004A25A1" w:rsidP="009D32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</w:tcPr>
          <w:p w14:paraId="535B454E" w14:textId="77777777" w:rsidR="004A25A1" w:rsidRDefault="004A25A1" w:rsidP="009D323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46,000</w:t>
            </w:r>
          </w:p>
        </w:tc>
        <w:tc>
          <w:tcPr>
            <w:tcW w:w="270" w:type="dxa"/>
          </w:tcPr>
          <w:p w14:paraId="6F7E9E8B" w14:textId="77777777" w:rsidR="004A25A1" w:rsidRPr="007D667A" w:rsidRDefault="004A25A1" w:rsidP="009D32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67953933" w14:textId="77777777" w:rsidR="004A25A1" w:rsidRPr="007D667A" w:rsidRDefault="004A25A1" w:rsidP="009D323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36,000</w:t>
            </w:r>
          </w:p>
        </w:tc>
      </w:tr>
      <w:tr w:rsidR="004A25A1" w:rsidRPr="00CD2B3E" w14:paraId="62B11FAE" w14:textId="77777777" w:rsidTr="00770255">
        <w:tc>
          <w:tcPr>
            <w:tcW w:w="3960" w:type="dxa"/>
          </w:tcPr>
          <w:p w14:paraId="0365647A" w14:textId="77777777" w:rsidR="004A25A1" w:rsidRPr="007D667A" w:rsidRDefault="004A25A1" w:rsidP="009D323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ไทยพลาสติกโปรดักส์ จำกัด</w:t>
            </w:r>
          </w:p>
        </w:tc>
        <w:tc>
          <w:tcPr>
            <w:tcW w:w="1170" w:type="dxa"/>
            <w:shd w:val="clear" w:color="auto" w:fill="auto"/>
          </w:tcPr>
          <w:p w14:paraId="63CC5EEE" w14:textId="77777777" w:rsidR="004A25A1" w:rsidRDefault="004A25A1" w:rsidP="009D323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10,000</w:t>
            </w:r>
          </w:p>
        </w:tc>
        <w:tc>
          <w:tcPr>
            <w:tcW w:w="270" w:type="dxa"/>
            <w:shd w:val="clear" w:color="auto" w:fill="auto"/>
          </w:tcPr>
          <w:p w14:paraId="3262BCA9" w14:textId="77777777" w:rsidR="004A25A1" w:rsidRPr="007D667A" w:rsidRDefault="004A25A1" w:rsidP="009D323E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0EC5DF6" w14:textId="77777777" w:rsidR="004A25A1" w:rsidRPr="007D667A" w:rsidRDefault="004A25A1" w:rsidP="009D323E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DD738B" w14:textId="77777777" w:rsidR="004A25A1" w:rsidRPr="007D667A" w:rsidRDefault="004A25A1" w:rsidP="009D32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</w:tcPr>
          <w:p w14:paraId="08A678C9" w14:textId="77777777" w:rsidR="004A25A1" w:rsidRDefault="004A25A1" w:rsidP="009D323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10,000</w:t>
            </w:r>
          </w:p>
        </w:tc>
        <w:tc>
          <w:tcPr>
            <w:tcW w:w="270" w:type="dxa"/>
          </w:tcPr>
          <w:p w14:paraId="75746FF6" w14:textId="77777777" w:rsidR="004A25A1" w:rsidRPr="007D667A" w:rsidRDefault="004A25A1" w:rsidP="009D32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0EF8325F" w14:textId="77777777" w:rsidR="004A25A1" w:rsidRPr="007D667A" w:rsidRDefault="004A25A1" w:rsidP="009D323E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A25A1" w:rsidRPr="00CD2B3E" w14:paraId="1BE5F158" w14:textId="77777777" w:rsidTr="00770255">
        <w:tc>
          <w:tcPr>
            <w:tcW w:w="3960" w:type="dxa"/>
          </w:tcPr>
          <w:p w14:paraId="401946C1" w14:textId="77777777" w:rsidR="004A25A1" w:rsidRPr="007D667A" w:rsidRDefault="004A25A1" w:rsidP="009D323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D66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24BC2D36" w14:textId="77777777" w:rsidR="004A25A1" w:rsidRPr="007D667A" w:rsidRDefault="004A25A1" w:rsidP="009D323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21F34F3" w14:textId="77777777" w:rsidR="004A25A1" w:rsidRPr="007D667A" w:rsidRDefault="004A25A1" w:rsidP="009D323E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23F414A" w14:textId="77777777" w:rsidR="004A25A1" w:rsidRPr="007D667A" w:rsidRDefault="004A25A1" w:rsidP="009D323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FB8AD1E" w14:textId="77777777" w:rsidR="004A25A1" w:rsidRPr="007D667A" w:rsidRDefault="004A25A1" w:rsidP="009D32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</w:tcPr>
          <w:p w14:paraId="5AD62DB1" w14:textId="77777777" w:rsidR="004A25A1" w:rsidRPr="007D667A" w:rsidRDefault="004A25A1" w:rsidP="009D323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5A3B850" w14:textId="77777777" w:rsidR="004A25A1" w:rsidRPr="007D667A" w:rsidRDefault="004A25A1" w:rsidP="009D32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54E2CD2C" w14:textId="77777777" w:rsidR="004A25A1" w:rsidRPr="007D667A" w:rsidRDefault="004A25A1" w:rsidP="009D323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A25A1" w:rsidRPr="00CD2B3E" w14:paraId="30D2C311" w14:textId="77777777" w:rsidTr="00770255">
        <w:tc>
          <w:tcPr>
            <w:tcW w:w="3960" w:type="dxa"/>
          </w:tcPr>
          <w:p w14:paraId="5F688712" w14:textId="77777777" w:rsidR="004A25A1" w:rsidRPr="007D667A" w:rsidRDefault="004A25A1" w:rsidP="009D323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70" w:type="dxa"/>
            <w:shd w:val="clear" w:color="auto" w:fill="auto"/>
          </w:tcPr>
          <w:p w14:paraId="4812B008" w14:textId="49B10B66" w:rsidR="004A25A1" w:rsidRPr="007D667A" w:rsidRDefault="00BD1A1E" w:rsidP="009D323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267</w:t>
            </w:r>
            <w:r w:rsidR="004A25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70" w:type="dxa"/>
            <w:shd w:val="clear" w:color="auto" w:fill="auto"/>
          </w:tcPr>
          <w:p w14:paraId="0FF7EB5D" w14:textId="77777777" w:rsidR="004A25A1" w:rsidRPr="007D667A" w:rsidRDefault="004A25A1" w:rsidP="009D323E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50D1B10" w14:textId="2AA6C90B" w:rsidR="004A25A1" w:rsidRPr="007D667A" w:rsidRDefault="00095AB5" w:rsidP="009D323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267</w:t>
            </w:r>
            <w:r w:rsidR="004A25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70" w:type="dxa"/>
            <w:shd w:val="clear" w:color="auto" w:fill="auto"/>
          </w:tcPr>
          <w:p w14:paraId="52D40B34" w14:textId="77777777" w:rsidR="004A25A1" w:rsidRPr="007D667A" w:rsidRDefault="004A25A1" w:rsidP="009D32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</w:tcPr>
          <w:p w14:paraId="2BBEB44A" w14:textId="77777777" w:rsidR="004A25A1" w:rsidRPr="007D667A" w:rsidRDefault="004A25A1" w:rsidP="009D323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175,000</w:t>
            </w:r>
          </w:p>
        </w:tc>
        <w:tc>
          <w:tcPr>
            <w:tcW w:w="270" w:type="dxa"/>
          </w:tcPr>
          <w:p w14:paraId="4E175206" w14:textId="77777777" w:rsidR="004A25A1" w:rsidRPr="007D667A" w:rsidRDefault="004A25A1" w:rsidP="009D32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6FB29388" w14:textId="77777777" w:rsidR="004A25A1" w:rsidRPr="007D667A" w:rsidRDefault="004A25A1" w:rsidP="009D323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175,000</w:t>
            </w:r>
          </w:p>
        </w:tc>
      </w:tr>
      <w:tr w:rsidR="004A25A1" w:rsidRPr="00CD2B3E" w14:paraId="36B19369" w14:textId="77777777" w:rsidTr="00770255">
        <w:tc>
          <w:tcPr>
            <w:tcW w:w="3960" w:type="dxa"/>
          </w:tcPr>
          <w:p w14:paraId="209223FE" w14:textId="77777777" w:rsidR="004A25A1" w:rsidRPr="007D667A" w:rsidRDefault="004A25A1" w:rsidP="009D323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ทีพีไอ โฮลดิ้ง จำกัด</w:t>
            </w:r>
          </w:p>
        </w:tc>
        <w:tc>
          <w:tcPr>
            <w:tcW w:w="1170" w:type="dxa"/>
            <w:shd w:val="clear" w:color="auto" w:fill="auto"/>
          </w:tcPr>
          <w:p w14:paraId="217B7F52" w14:textId="786B5AD7" w:rsidR="004A25A1" w:rsidRDefault="00BD1A1E" w:rsidP="009D323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</w:t>
            </w:r>
            <w:r w:rsidR="004A25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70" w:type="dxa"/>
            <w:shd w:val="clear" w:color="auto" w:fill="auto"/>
          </w:tcPr>
          <w:p w14:paraId="19D04189" w14:textId="77777777" w:rsidR="004A25A1" w:rsidRPr="007D667A" w:rsidRDefault="004A25A1" w:rsidP="009D323E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56EE8F4" w14:textId="2E9D3BE3" w:rsidR="004A25A1" w:rsidRPr="005A0F36" w:rsidRDefault="00095AB5" w:rsidP="009D323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107</w:t>
            </w:r>
            <w:r w:rsidR="004A25A1" w:rsidRPr="005A0F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70" w:type="dxa"/>
            <w:shd w:val="clear" w:color="auto" w:fill="auto"/>
          </w:tcPr>
          <w:p w14:paraId="6AEBBDB7" w14:textId="77777777" w:rsidR="004A25A1" w:rsidRPr="007D667A" w:rsidRDefault="004A25A1" w:rsidP="009D32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</w:tcPr>
          <w:p w14:paraId="70DA16F4" w14:textId="77777777" w:rsidR="004A25A1" w:rsidRDefault="004A25A1" w:rsidP="009D323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15,000</w:t>
            </w:r>
          </w:p>
        </w:tc>
        <w:tc>
          <w:tcPr>
            <w:tcW w:w="270" w:type="dxa"/>
          </w:tcPr>
          <w:p w14:paraId="79AF8A0B" w14:textId="77777777" w:rsidR="004A25A1" w:rsidRPr="007D667A" w:rsidRDefault="004A25A1" w:rsidP="009D32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5E4FCE7E" w14:textId="77777777" w:rsidR="004A25A1" w:rsidRPr="007D667A" w:rsidRDefault="004A25A1" w:rsidP="009D323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Pr="005A0F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,000</w:t>
            </w:r>
          </w:p>
        </w:tc>
      </w:tr>
      <w:tr w:rsidR="004A25A1" w:rsidRPr="00CD2B3E" w14:paraId="1A61D1C0" w14:textId="77777777" w:rsidTr="00770255">
        <w:tc>
          <w:tcPr>
            <w:tcW w:w="3960" w:type="dxa"/>
          </w:tcPr>
          <w:p w14:paraId="5571029A" w14:textId="77777777" w:rsidR="004A25A1" w:rsidRDefault="004A25A1" w:rsidP="009D323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เลียวไพรัตนวิสาหกิจ จำกัด</w:t>
            </w:r>
          </w:p>
        </w:tc>
        <w:tc>
          <w:tcPr>
            <w:tcW w:w="1170" w:type="dxa"/>
            <w:shd w:val="clear" w:color="auto" w:fill="auto"/>
          </w:tcPr>
          <w:p w14:paraId="6B7DB784" w14:textId="5BCE2A89" w:rsidR="004A25A1" w:rsidRDefault="00BD1A1E" w:rsidP="009D323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901</w:t>
            </w:r>
            <w:r w:rsidR="004A25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70" w:type="dxa"/>
            <w:shd w:val="clear" w:color="auto" w:fill="auto"/>
          </w:tcPr>
          <w:p w14:paraId="50F64088" w14:textId="77777777" w:rsidR="004A25A1" w:rsidRPr="007D667A" w:rsidRDefault="004A25A1" w:rsidP="009D323E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2168BBC" w14:textId="17E613F9" w:rsidR="004A25A1" w:rsidRPr="005A0F36" w:rsidRDefault="00095AB5" w:rsidP="009D323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901</w:t>
            </w:r>
            <w:r w:rsidR="004A25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70" w:type="dxa"/>
            <w:shd w:val="clear" w:color="auto" w:fill="auto"/>
          </w:tcPr>
          <w:p w14:paraId="05FB551C" w14:textId="77777777" w:rsidR="004A25A1" w:rsidRPr="007D667A" w:rsidRDefault="004A25A1" w:rsidP="009D32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</w:tcPr>
          <w:p w14:paraId="15FCD44A" w14:textId="77777777" w:rsidR="004A25A1" w:rsidRDefault="004A25A1" w:rsidP="009D323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559,000</w:t>
            </w:r>
          </w:p>
        </w:tc>
        <w:tc>
          <w:tcPr>
            <w:tcW w:w="270" w:type="dxa"/>
          </w:tcPr>
          <w:p w14:paraId="1F68C871" w14:textId="77777777" w:rsidR="004A25A1" w:rsidRPr="007D667A" w:rsidRDefault="004A25A1" w:rsidP="009D32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11DE5B50" w14:textId="77777777" w:rsidR="004A25A1" w:rsidRDefault="004A25A1" w:rsidP="009D323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559,000</w:t>
            </w:r>
          </w:p>
        </w:tc>
      </w:tr>
      <w:tr w:rsidR="004A25A1" w:rsidRPr="00CD2B3E" w14:paraId="0EA2C5E6" w14:textId="77777777" w:rsidTr="00770255">
        <w:tc>
          <w:tcPr>
            <w:tcW w:w="3960" w:type="dxa"/>
          </w:tcPr>
          <w:p w14:paraId="35B86361" w14:textId="77777777" w:rsidR="004A25A1" w:rsidRDefault="004A25A1" w:rsidP="009D323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ไทย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Pr="00A87D4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ปิโต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ร</w:t>
            </w:r>
            <w:r w:rsidRPr="00A87D4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เคมีกัล อุตสาหกรรม จำกัด</w:t>
            </w:r>
          </w:p>
        </w:tc>
        <w:tc>
          <w:tcPr>
            <w:tcW w:w="1170" w:type="dxa"/>
            <w:shd w:val="clear" w:color="auto" w:fill="auto"/>
          </w:tcPr>
          <w:p w14:paraId="7DC955A7" w14:textId="419FA708" w:rsidR="004A25A1" w:rsidRDefault="00BD1A1E" w:rsidP="009D323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120</w:t>
            </w:r>
            <w:r w:rsidR="004A25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70" w:type="dxa"/>
            <w:shd w:val="clear" w:color="auto" w:fill="auto"/>
          </w:tcPr>
          <w:p w14:paraId="2FE7EA92" w14:textId="77777777" w:rsidR="004A25A1" w:rsidRPr="007D667A" w:rsidRDefault="004A25A1" w:rsidP="009D323E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F1EA31A" w14:textId="2378E238" w:rsidR="004A25A1" w:rsidRPr="005A0F36" w:rsidRDefault="004A25A1" w:rsidP="009D323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95A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0,000</w:t>
            </w:r>
          </w:p>
        </w:tc>
        <w:tc>
          <w:tcPr>
            <w:tcW w:w="270" w:type="dxa"/>
            <w:shd w:val="clear" w:color="auto" w:fill="auto"/>
          </w:tcPr>
          <w:p w14:paraId="056401E7" w14:textId="77777777" w:rsidR="004A25A1" w:rsidRPr="007D667A" w:rsidRDefault="004A25A1" w:rsidP="009D32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</w:tcPr>
          <w:p w14:paraId="68A9AC4B" w14:textId="77777777" w:rsidR="004A25A1" w:rsidRDefault="004A25A1" w:rsidP="009D323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100,000</w:t>
            </w:r>
          </w:p>
        </w:tc>
        <w:tc>
          <w:tcPr>
            <w:tcW w:w="270" w:type="dxa"/>
          </w:tcPr>
          <w:p w14:paraId="5043ADFC" w14:textId="77777777" w:rsidR="004A25A1" w:rsidRPr="007D667A" w:rsidRDefault="004A25A1" w:rsidP="009D32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4F76763C" w14:textId="77777777" w:rsidR="004A25A1" w:rsidRDefault="004A25A1" w:rsidP="009D323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100,000</w:t>
            </w:r>
          </w:p>
        </w:tc>
      </w:tr>
      <w:tr w:rsidR="008750D2" w:rsidRPr="00CD2B3E" w14:paraId="21EB8717" w14:textId="77777777" w:rsidTr="00770255">
        <w:tc>
          <w:tcPr>
            <w:tcW w:w="3960" w:type="dxa"/>
          </w:tcPr>
          <w:p w14:paraId="318BEED0" w14:textId="4028B0E2" w:rsidR="008750D2" w:rsidRPr="00A87D47" w:rsidRDefault="00BD1A1E" w:rsidP="009D323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ทีพีไอ อีโออีจี จำกัด</w:t>
            </w:r>
          </w:p>
        </w:tc>
        <w:tc>
          <w:tcPr>
            <w:tcW w:w="1170" w:type="dxa"/>
            <w:shd w:val="clear" w:color="auto" w:fill="auto"/>
          </w:tcPr>
          <w:p w14:paraId="605581FE" w14:textId="1E814B29" w:rsidR="008750D2" w:rsidRDefault="00095AB5" w:rsidP="009D323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2,500</w:t>
            </w:r>
          </w:p>
        </w:tc>
        <w:tc>
          <w:tcPr>
            <w:tcW w:w="270" w:type="dxa"/>
            <w:shd w:val="clear" w:color="auto" w:fill="auto"/>
          </w:tcPr>
          <w:p w14:paraId="4B68E4B5" w14:textId="77777777" w:rsidR="008750D2" w:rsidRPr="007D667A" w:rsidRDefault="008750D2" w:rsidP="009D323E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21AE220" w14:textId="5AC9C2D7" w:rsidR="008750D2" w:rsidRDefault="00095AB5" w:rsidP="009D323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2,500</w:t>
            </w:r>
          </w:p>
        </w:tc>
        <w:tc>
          <w:tcPr>
            <w:tcW w:w="270" w:type="dxa"/>
            <w:shd w:val="clear" w:color="auto" w:fill="auto"/>
          </w:tcPr>
          <w:p w14:paraId="2C61AE75" w14:textId="77777777" w:rsidR="008750D2" w:rsidRPr="007D667A" w:rsidRDefault="008750D2" w:rsidP="009D32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</w:tcPr>
          <w:p w14:paraId="3A6E8743" w14:textId="0944968D" w:rsidR="008750D2" w:rsidRDefault="00095AB5" w:rsidP="00095AB5">
            <w:pPr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D47D721" w14:textId="77777777" w:rsidR="008750D2" w:rsidRPr="007D667A" w:rsidRDefault="008750D2" w:rsidP="009D32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0814D2E6" w14:textId="27505253" w:rsidR="008750D2" w:rsidRDefault="00095AB5" w:rsidP="00095AB5">
            <w:pPr>
              <w:spacing w:line="240" w:lineRule="auto"/>
              <w:ind w:left="-112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A25A1" w:rsidRPr="008C5FAF" w14:paraId="2B4770A2" w14:textId="77777777" w:rsidTr="00770255">
        <w:tc>
          <w:tcPr>
            <w:tcW w:w="3960" w:type="dxa"/>
          </w:tcPr>
          <w:p w14:paraId="158EC3D3" w14:textId="77777777" w:rsidR="004A25A1" w:rsidRPr="007D667A" w:rsidRDefault="004A25A1" w:rsidP="009D323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D66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FB4321" w14:textId="5A4ECE83" w:rsidR="004A25A1" w:rsidRPr="007D667A" w:rsidRDefault="00095AB5" w:rsidP="009D323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4A25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661,2</w:t>
            </w:r>
            <w:r w:rsidR="004A25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624B1BC8" w14:textId="77777777" w:rsidR="004A25A1" w:rsidRPr="007D667A" w:rsidRDefault="004A25A1" w:rsidP="009D323E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75BCD7" w14:textId="7D5EAD14" w:rsidR="004A25A1" w:rsidRPr="005A0F36" w:rsidRDefault="00095AB5" w:rsidP="009D323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4A25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672,2</w:t>
            </w:r>
            <w:r w:rsidR="004A25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1DDA879B" w14:textId="77777777" w:rsidR="004A25A1" w:rsidRPr="007D667A" w:rsidRDefault="004A25A1" w:rsidP="009D32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9116C1" w14:textId="6AF64DA5" w:rsidR="004A25A1" w:rsidRPr="007D667A" w:rsidRDefault="004A25A1" w:rsidP="009D323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1,931,</w:t>
            </w:r>
            <w:r w:rsidR="00A8074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</w:t>
            </w:r>
          </w:p>
        </w:tc>
        <w:tc>
          <w:tcPr>
            <w:tcW w:w="270" w:type="dxa"/>
          </w:tcPr>
          <w:p w14:paraId="5022D4F6" w14:textId="77777777" w:rsidR="004A25A1" w:rsidRPr="007D667A" w:rsidRDefault="004A25A1" w:rsidP="009D32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350BBF4" w14:textId="77777777" w:rsidR="004A25A1" w:rsidRPr="007D667A" w:rsidRDefault="004A25A1" w:rsidP="009D323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1,493,000</w:t>
            </w:r>
          </w:p>
        </w:tc>
      </w:tr>
    </w:tbl>
    <w:p w14:paraId="1BAAECBC" w14:textId="77777777" w:rsidR="00140073" w:rsidRPr="0035030C" w:rsidRDefault="00140073" w:rsidP="000744A1">
      <w:pPr>
        <w:pStyle w:val="Bo-C1Content"/>
        <w:rPr>
          <w:rFonts w:asciiTheme="majorBidi" w:hAnsiTheme="majorBidi" w:cstheme="majorBidi"/>
          <w:highlight w:val="yellow"/>
        </w:rPr>
      </w:pPr>
    </w:p>
    <w:p w14:paraId="5C8CD7B9" w14:textId="35542E7A" w:rsidR="0009663B" w:rsidRPr="0035030C" w:rsidRDefault="0009663B" w:rsidP="000744A1">
      <w:pPr>
        <w:pStyle w:val="Bo-C1Content"/>
        <w:rPr>
          <w:rFonts w:asciiTheme="majorBidi" w:hAnsiTheme="majorBidi" w:cstheme="majorBidi"/>
          <w:b/>
          <w:bCs/>
          <w:i/>
          <w:iCs/>
          <w:lang w:val="en-US"/>
        </w:rPr>
      </w:pPr>
      <w:r w:rsidRPr="0035030C">
        <w:rPr>
          <w:rFonts w:asciiTheme="majorBidi" w:hAnsiTheme="majorBidi" w:cstheme="majorBidi"/>
          <w:b/>
          <w:bCs/>
          <w:i/>
          <w:iCs/>
          <w:cs/>
        </w:rPr>
        <w:t>สัญญาสำคัญที่ทำกับบุคคลหรือกิจการที่เกี่ยวข้องกัน</w:t>
      </w:r>
    </w:p>
    <w:p w14:paraId="223CC99F" w14:textId="77777777" w:rsidR="00C12C7D" w:rsidRPr="0035030C" w:rsidRDefault="00C12C7D" w:rsidP="005028BC">
      <w:pPr>
        <w:pStyle w:val="Bo-Blankline"/>
        <w:rPr>
          <w:rFonts w:asciiTheme="majorBidi" w:hAnsiTheme="majorBidi" w:cstheme="majorBidi"/>
          <w:sz w:val="30"/>
          <w:szCs w:val="30"/>
          <w:highlight w:val="yellow"/>
          <w:cs/>
        </w:rPr>
      </w:pPr>
    </w:p>
    <w:p w14:paraId="110FA471" w14:textId="77777777" w:rsidR="00E32C9A" w:rsidRPr="0035030C" w:rsidRDefault="00E32C9A" w:rsidP="00356597">
      <w:pPr>
        <w:pStyle w:val="Heading2"/>
        <w:keepLines w:val="0"/>
        <w:numPr>
          <w:ilvl w:val="1"/>
          <w:numId w:val="4"/>
        </w:numPr>
        <w:tabs>
          <w:tab w:val="clear" w:pos="504"/>
        </w:tabs>
        <w:spacing w:after="0" w:line="240" w:lineRule="auto"/>
        <w:ind w:left="1134" w:hanging="567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สัญญาเช่าอาคารสำนักงาน</w:t>
      </w:r>
    </w:p>
    <w:p w14:paraId="20244810" w14:textId="77777777" w:rsidR="00E32C9A" w:rsidRPr="0035030C" w:rsidRDefault="00E32C9A" w:rsidP="005028BC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2AED4C74" w14:textId="3A4CB8A3" w:rsidR="00C12C7D" w:rsidRPr="0035030C" w:rsidRDefault="00C12C7D" w:rsidP="004A49A4">
      <w:pPr>
        <w:pStyle w:val="Bo-C1Content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 xml:space="preserve">บริษัทและบริษัทย่อยมีสัญญาเช่าอาคารสำนักงานระยะยาวกับบริษัทที่เกี่ยวข้องกันแห่งหนึ่ง เดิมแต่ละสัญญามีระยะเวลาการเช่า </w:t>
      </w:r>
      <w:r w:rsidR="002810CA" w:rsidRPr="002810CA">
        <w:rPr>
          <w:rFonts w:asciiTheme="majorBidi" w:hAnsiTheme="majorBidi" w:cstheme="majorBidi"/>
          <w:lang w:val="en-US"/>
        </w:rPr>
        <w:t>3</w:t>
      </w:r>
      <w:r w:rsidRPr="0035030C">
        <w:rPr>
          <w:rFonts w:asciiTheme="majorBidi" w:hAnsiTheme="majorBidi" w:cstheme="majorBidi"/>
        </w:rPr>
        <w:t xml:space="preserve"> </w:t>
      </w:r>
      <w:r w:rsidRPr="0035030C">
        <w:rPr>
          <w:rFonts w:asciiTheme="majorBidi" w:hAnsiTheme="majorBidi" w:cstheme="majorBidi"/>
          <w:cs/>
        </w:rPr>
        <w:t xml:space="preserve">ปี โดยได้สิทธิต่ออายุสัญญาเช่าใหม่ทุก </w:t>
      </w:r>
      <w:r w:rsidR="002810CA" w:rsidRPr="002810CA">
        <w:rPr>
          <w:rFonts w:asciiTheme="majorBidi" w:hAnsiTheme="majorBidi" w:cstheme="majorBidi"/>
          <w:lang w:val="en-US"/>
        </w:rPr>
        <w:t>3</w:t>
      </w:r>
      <w:r w:rsidRPr="0035030C">
        <w:rPr>
          <w:rFonts w:asciiTheme="majorBidi" w:hAnsiTheme="majorBidi" w:cstheme="majorBidi"/>
        </w:rPr>
        <w:t xml:space="preserve"> </w:t>
      </w:r>
      <w:r w:rsidRPr="0035030C">
        <w:rPr>
          <w:rFonts w:asciiTheme="majorBidi" w:hAnsiTheme="majorBidi" w:cstheme="majorBidi"/>
          <w:cs/>
        </w:rPr>
        <w:t xml:space="preserve">ปี ในเดือนกรกฎาคม </w:t>
      </w:r>
      <w:r w:rsidR="002810CA" w:rsidRPr="002810CA">
        <w:rPr>
          <w:rFonts w:asciiTheme="majorBidi" w:hAnsiTheme="majorBidi" w:cstheme="majorBidi"/>
          <w:lang w:val="en-US"/>
        </w:rPr>
        <w:t>2542</w:t>
      </w:r>
      <w:r w:rsidRPr="0035030C">
        <w:rPr>
          <w:rFonts w:asciiTheme="majorBidi" w:hAnsiTheme="majorBidi" w:cstheme="majorBidi"/>
        </w:rPr>
        <w:t xml:space="preserve"> </w:t>
      </w:r>
      <w:r w:rsidRPr="0035030C">
        <w:rPr>
          <w:rFonts w:asciiTheme="majorBidi" w:hAnsiTheme="majorBidi" w:cstheme="majorBidi"/>
          <w:cs/>
        </w:rPr>
        <w:t>บริษัทและบริษัทย่อย</w:t>
      </w:r>
      <w:r w:rsidR="00165FF8" w:rsidRPr="0035030C">
        <w:rPr>
          <w:rFonts w:asciiTheme="majorBidi" w:hAnsiTheme="majorBidi" w:cstheme="majorBidi"/>
          <w:cs/>
        </w:rPr>
        <w:br/>
      </w:r>
      <w:r w:rsidRPr="0035030C">
        <w:rPr>
          <w:rFonts w:asciiTheme="majorBidi" w:hAnsiTheme="majorBidi" w:cstheme="majorBidi"/>
          <w:cs/>
        </w:rPr>
        <w:t xml:space="preserve">แห่งหนึ่งได้ทำสัญญาเช่าอาคารสำนักงานกับบริษัทที่เกี่ยวข้องกันดังกล่าวแทนสัญญาเช่าเดิมที่หมดอายุลงโดยกำหนดระยะเวลาเช่าใหม่เป็น </w:t>
      </w:r>
      <w:r w:rsidR="002810CA" w:rsidRPr="002810CA">
        <w:rPr>
          <w:rFonts w:asciiTheme="majorBidi" w:hAnsiTheme="majorBidi" w:cstheme="majorBidi"/>
          <w:lang w:val="en-US"/>
        </w:rPr>
        <w:t>90</w:t>
      </w:r>
      <w:r w:rsidRPr="0035030C">
        <w:rPr>
          <w:rFonts w:asciiTheme="majorBidi" w:hAnsiTheme="majorBidi" w:cstheme="majorBidi"/>
        </w:rPr>
        <w:t xml:space="preserve"> </w:t>
      </w:r>
      <w:r w:rsidRPr="0035030C">
        <w:rPr>
          <w:rFonts w:asciiTheme="majorBidi" w:hAnsiTheme="majorBidi" w:cstheme="majorBidi"/>
          <w:cs/>
        </w:rPr>
        <w:t xml:space="preserve">ปี บริษัทและบริษัทย่อยได้จ่ายเงินครั้งเดียวสำหรับตลอดช่วงอายุการเช่า </w:t>
      </w:r>
      <w:r w:rsidR="00622580" w:rsidRPr="0035030C">
        <w:rPr>
          <w:rFonts w:asciiTheme="majorBidi" w:hAnsiTheme="majorBidi" w:cstheme="majorBidi"/>
          <w:cs/>
        </w:rPr>
        <w:br/>
      </w:r>
      <w:r w:rsidRPr="0035030C">
        <w:rPr>
          <w:rFonts w:asciiTheme="majorBidi" w:hAnsiTheme="majorBidi" w:cstheme="majorBidi"/>
          <w:i/>
          <w:iCs/>
        </w:rPr>
        <w:t>(</w:t>
      </w:r>
      <w:r w:rsidRPr="0035030C">
        <w:rPr>
          <w:rFonts w:asciiTheme="majorBidi" w:hAnsiTheme="majorBidi" w:cstheme="majorBidi"/>
          <w:i/>
          <w:iCs/>
          <w:cs/>
        </w:rPr>
        <w:t xml:space="preserve">ค่าเช่าตลอด </w:t>
      </w:r>
      <w:r w:rsidR="002810CA" w:rsidRPr="002810CA">
        <w:rPr>
          <w:rFonts w:asciiTheme="majorBidi" w:hAnsiTheme="majorBidi" w:cstheme="majorBidi"/>
          <w:i/>
          <w:iCs/>
          <w:lang w:val="en-US"/>
        </w:rPr>
        <w:t>90</w:t>
      </w:r>
      <w:r w:rsidRPr="0035030C">
        <w:rPr>
          <w:rFonts w:asciiTheme="majorBidi" w:hAnsiTheme="majorBidi" w:cstheme="majorBidi"/>
          <w:i/>
          <w:iCs/>
          <w:lang w:val="en-US"/>
        </w:rPr>
        <w:t xml:space="preserve"> </w:t>
      </w:r>
      <w:r w:rsidRPr="0035030C">
        <w:rPr>
          <w:rFonts w:asciiTheme="majorBidi" w:hAnsiTheme="majorBidi" w:cstheme="majorBidi"/>
          <w:i/>
          <w:iCs/>
          <w:cs/>
          <w:lang w:val="en-US"/>
        </w:rPr>
        <w:t>ปี</w:t>
      </w:r>
      <w:r w:rsidRPr="0035030C">
        <w:rPr>
          <w:rFonts w:asciiTheme="majorBidi" w:hAnsiTheme="majorBidi" w:cstheme="majorBidi"/>
          <w:i/>
          <w:iCs/>
          <w:cs/>
        </w:rPr>
        <w:t xml:space="preserve">เป็นเงิน </w:t>
      </w:r>
      <w:r w:rsidR="002810CA" w:rsidRPr="002810CA">
        <w:rPr>
          <w:rFonts w:asciiTheme="majorBidi" w:hAnsiTheme="majorBidi" w:cstheme="majorBidi"/>
          <w:i/>
          <w:iCs/>
          <w:lang w:val="en-US"/>
        </w:rPr>
        <w:t>40</w:t>
      </w:r>
      <w:r w:rsidRPr="0035030C">
        <w:rPr>
          <w:rFonts w:asciiTheme="majorBidi" w:hAnsiTheme="majorBidi" w:cstheme="majorBidi"/>
          <w:i/>
          <w:iCs/>
          <w:lang w:val="en-US"/>
        </w:rPr>
        <w:t>,</w:t>
      </w:r>
      <w:r w:rsidR="002810CA" w:rsidRPr="002810CA">
        <w:rPr>
          <w:rFonts w:asciiTheme="majorBidi" w:hAnsiTheme="majorBidi" w:cstheme="majorBidi"/>
          <w:i/>
          <w:iCs/>
          <w:lang w:val="en-US"/>
        </w:rPr>
        <w:t>000</w:t>
      </w:r>
      <w:r w:rsidRPr="0035030C">
        <w:rPr>
          <w:rFonts w:asciiTheme="majorBidi" w:hAnsiTheme="majorBidi" w:cstheme="majorBidi"/>
          <w:i/>
          <w:iCs/>
          <w:lang w:val="en-US"/>
        </w:rPr>
        <w:t xml:space="preserve"> </w:t>
      </w:r>
      <w:r w:rsidRPr="0035030C">
        <w:rPr>
          <w:rFonts w:asciiTheme="majorBidi" w:hAnsiTheme="majorBidi" w:cstheme="majorBidi"/>
          <w:i/>
          <w:iCs/>
          <w:cs/>
          <w:lang w:val="en-US"/>
        </w:rPr>
        <w:t xml:space="preserve">บาทต่อตารางเมตร หรือเทียบเท่ากับค่าเช่ารายเดือนก่อนส่วนลดกระแสเงินสดเป็นเงิน </w:t>
      </w:r>
      <w:r w:rsidR="002810CA" w:rsidRPr="002810CA">
        <w:rPr>
          <w:rFonts w:asciiTheme="majorBidi" w:hAnsiTheme="majorBidi" w:cstheme="majorBidi"/>
          <w:i/>
          <w:iCs/>
          <w:lang w:val="en-US"/>
        </w:rPr>
        <w:t>37</w:t>
      </w:r>
      <w:r w:rsidRPr="0035030C">
        <w:rPr>
          <w:rFonts w:asciiTheme="majorBidi" w:hAnsiTheme="majorBidi" w:cstheme="majorBidi"/>
          <w:i/>
          <w:iCs/>
          <w:cs/>
          <w:lang w:val="en-US"/>
        </w:rPr>
        <w:t xml:space="preserve"> บาทต่อตารางเมตร</w:t>
      </w:r>
      <w:r w:rsidRPr="0035030C">
        <w:rPr>
          <w:rFonts w:asciiTheme="majorBidi" w:hAnsiTheme="majorBidi" w:cstheme="majorBidi"/>
          <w:i/>
          <w:iCs/>
          <w:lang w:val="en-US"/>
        </w:rPr>
        <w:t>)</w:t>
      </w:r>
      <w:r w:rsidR="006522B5" w:rsidRPr="0035030C">
        <w:rPr>
          <w:rFonts w:asciiTheme="majorBidi" w:hAnsiTheme="majorBidi" w:cstheme="majorBidi"/>
          <w:cs/>
        </w:rPr>
        <w:t xml:space="preserve"> โดยค่าเช่าประจำปีคิดหักจากเงิน</w:t>
      </w:r>
      <w:r w:rsidRPr="0035030C">
        <w:rPr>
          <w:rFonts w:asciiTheme="majorBidi" w:hAnsiTheme="majorBidi" w:cstheme="majorBidi"/>
          <w:cs/>
        </w:rPr>
        <w:t xml:space="preserve">ค่าเช่าจ่ายล่วงหน้าดังกล่าว ต่อมาเมื่อวันที่ </w:t>
      </w:r>
      <w:r w:rsidR="00622580" w:rsidRPr="0035030C">
        <w:rPr>
          <w:rFonts w:asciiTheme="majorBidi" w:hAnsiTheme="majorBidi" w:cstheme="majorBidi"/>
          <w:cs/>
        </w:rPr>
        <w:br/>
      </w:r>
      <w:r w:rsidR="002810CA" w:rsidRPr="002810CA">
        <w:rPr>
          <w:rFonts w:asciiTheme="majorBidi" w:hAnsiTheme="majorBidi" w:cstheme="majorBidi"/>
          <w:lang w:val="en-US"/>
        </w:rPr>
        <w:t>24</w:t>
      </w:r>
      <w:r w:rsidRPr="0035030C">
        <w:rPr>
          <w:rFonts w:asciiTheme="majorBidi" w:hAnsiTheme="majorBidi" w:cstheme="majorBidi"/>
        </w:rPr>
        <w:t xml:space="preserve"> </w:t>
      </w:r>
      <w:r w:rsidRPr="0035030C">
        <w:rPr>
          <w:rFonts w:asciiTheme="majorBidi" w:hAnsiTheme="majorBidi" w:cstheme="majorBidi"/>
          <w:cs/>
        </w:rPr>
        <w:t xml:space="preserve">กรกฎาคม </w:t>
      </w:r>
      <w:r w:rsidR="002810CA" w:rsidRPr="002810CA">
        <w:rPr>
          <w:rFonts w:asciiTheme="majorBidi" w:hAnsiTheme="majorBidi" w:cstheme="majorBidi"/>
          <w:lang w:val="en-US"/>
        </w:rPr>
        <w:t>2544</w:t>
      </w:r>
      <w:r w:rsidRPr="0035030C">
        <w:rPr>
          <w:rFonts w:asciiTheme="majorBidi" w:hAnsiTheme="majorBidi" w:cstheme="majorBidi"/>
        </w:rPr>
        <w:t xml:space="preserve"> </w:t>
      </w:r>
      <w:r w:rsidRPr="0035030C">
        <w:rPr>
          <w:rFonts w:asciiTheme="majorBidi" w:hAnsiTheme="majorBidi" w:cstheme="majorBidi"/>
          <w:cs/>
        </w:rPr>
        <w:t>บริษัทและบริษัทย่อยได้ทำสัญญาแก้ไขเพิ่มเติมสัญญาเช่าอาคารสำนักงานกับบริษัทที่เกี่ยวข้องกันดังกล่าว มีกำหนดระยะเวลาการเช่าครั้งละ</w:t>
      </w:r>
      <w:r w:rsidRPr="0035030C">
        <w:rPr>
          <w:rFonts w:asciiTheme="majorBidi" w:hAnsiTheme="majorBidi" w:cstheme="majorBidi"/>
        </w:rPr>
        <w:t xml:space="preserve"> </w:t>
      </w:r>
      <w:r w:rsidR="002810CA" w:rsidRPr="002810CA">
        <w:rPr>
          <w:rFonts w:asciiTheme="majorBidi" w:hAnsiTheme="majorBidi" w:cstheme="majorBidi"/>
          <w:lang w:val="en-US"/>
        </w:rPr>
        <w:t>30</w:t>
      </w:r>
      <w:r w:rsidRPr="0035030C">
        <w:rPr>
          <w:rFonts w:asciiTheme="majorBidi" w:hAnsiTheme="majorBidi" w:cstheme="majorBidi"/>
        </w:rPr>
        <w:t xml:space="preserve"> </w:t>
      </w:r>
      <w:r w:rsidRPr="0035030C">
        <w:rPr>
          <w:rFonts w:asciiTheme="majorBidi" w:hAnsiTheme="majorBidi" w:cstheme="majorBidi"/>
          <w:cs/>
        </w:rPr>
        <w:t>ปี</w:t>
      </w:r>
      <w:r w:rsidRPr="0035030C">
        <w:rPr>
          <w:rFonts w:asciiTheme="majorBidi" w:hAnsiTheme="majorBidi" w:cstheme="majorBidi"/>
        </w:rPr>
        <w:t xml:space="preserve"> </w:t>
      </w:r>
      <w:r w:rsidRPr="0035030C">
        <w:rPr>
          <w:rFonts w:asciiTheme="majorBidi" w:hAnsiTheme="majorBidi" w:cstheme="majorBidi"/>
          <w:cs/>
        </w:rPr>
        <w:t>นับจากวันที่ได้มีการวางเงินค่าเช่าล่วงหน้าตามสัญญาดังกล่าวแต่เริ่มแรก</w:t>
      </w:r>
      <w:r w:rsidRPr="0035030C">
        <w:rPr>
          <w:rFonts w:asciiTheme="majorBidi" w:hAnsiTheme="majorBidi" w:cstheme="majorBidi"/>
        </w:rPr>
        <w:t xml:space="preserve"> </w:t>
      </w:r>
      <w:r w:rsidRPr="0035030C">
        <w:rPr>
          <w:rFonts w:asciiTheme="majorBidi" w:hAnsiTheme="majorBidi" w:cstheme="majorBidi"/>
          <w:cs/>
        </w:rPr>
        <w:t xml:space="preserve">โดยบริษัทที่เกี่ยวข้องกันซึ่งเป็นผู้ให้เช่าให้คำมั่นในการต่อระยะเวลาการเช่าออกไปอีกครั้งละ </w:t>
      </w:r>
      <w:r w:rsidR="002810CA" w:rsidRPr="002810CA">
        <w:rPr>
          <w:rFonts w:asciiTheme="majorBidi" w:hAnsiTheme="majorBidi" w:cstheme="majorBidi"/>
          <w:lang w:val="en-US"/>
        </w:rPr>
        <w:t>30</w:t>
      </w:r>
      <w:r w:rsidRPr="0035030C">
        <w:rPr>
          <w:rFonts w:asciiTheme="majorBidi" w:hAnsiTheme="majorBidi" w:cstheme="majorBidi"/>
        </w:rPr>
        <w:t xml:space="preserve"> </w:t>
      </w:r>
      <w:r w:rsidRPr="0035030C">
        <w:rPr>
          <w:rFonts w:asciiTheme="majorBidi" w:hAnsiTheme="majorBidi" w:cstheme="majorBidi"/>
          <w:cs/>
        </w:rPr>
        <w:t xml:space="preserve">ปี </w:t>
      </w:r>
      <w:r w:rsidR="00622580" w:rsidRPr="0035030C">
        <w:rPr>
          <w:rFonts w:asciiTheme="majorBidi" w:hAnsiTheme="majorBidi" w:cstheme="majorBidi"/>
          <w:cs/>
        </w:rPr>
        <w:br/>
      </w:r>
      <w:r w:rsidRPr="0035030C">
        <w:rPr>
          <w:rFonts w:asciiTheme="majorBidi" w:hAnsiTheme="majorBidi" w:cstheme="majorBidi"/>
          <w:cs/>
        </w:rPr>
        <w:t xml:space="preserve">เป็นจำนวน </w:t>
      </w:r>
      <w:r w:rsidR="002810CA" w:rsidRPr="002810CA">
        <w:rPr>
          <w:rFonts w:asciiTheme="majorBidi" w:hAnsiTheme="majorBidi" w:cstheme="majorBidi"/>
          <w:lang w:val="en-US"/>
        </w:rPr>
        <w:t>2</w:t>
      </w:r>
      <w:r w:rsidRPr="0035030C">
        <w:rPr>
          <w:rFonts w:asciiTheme="majorBidi" w:hAnsiTheme="majorBidi" w:cstheme="majorBidi"/>
        </w:rPr>
        <w:t xml:space="preserve"> </w:t>
      </w:r>
      <w:r w:rsidRPr="0035030C">
        <w:rPr>
          <w:rFonts w:asciiTheme="majorBidi" w:hAnsiTheme="majorBidi" w:cstheme="majorBidi"/>
          <w:cs/>
        </w:rPr>
        <w:t>ครั้ง โดยให้อยู่ภายใต้เงื่อนไขและอัตราเช่าเดิม</w:t>
      </w:r>
      <w:r w:rsidRPr="0035030C">
        <w:rPr>
          <w:rFonts w:asciiTheme="majorBidi" w:hAnsiTheme="majorBidi" w:cstheme="majorBidi"/>
        </w:rPr>
        <w:t xml:space="preserve"> </w:t>
      </w:r>
    </w:p>
    <w:p w14:paraId="7B1C3315" w14:textId="33D61B23" w:rsidR="00706483" w:rsidRPr="0035030C" w:rsidRDefault="00C12C7D" w:rsidP="001149A3">
      <w:pPr>
        <w:pStyle w:val="Bo-C1Content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lastRenderedPageBreak/>
        <w:t xml:space="preserve">เมื่อวันที่ </w:t>
      </w:r>
      <w:r w:rsidR="002810CA" w:rsidRPr="002810CA">
        <w:rPr>
          <w:rFonts w:asciiTheme="majorBidi" w:hAnsiTheme="majorBidi" w:cstheme="majorBidi"/>
          <w:lang w:val="en-US"/>
        </w:rPr>
        <w:t>25</w:t>
      </w:r>
      <w:r w:rsidRPr="0035030C">
        <w:rPr>
          <w:rFonts w:asciiTheme="majorBidi" w:hAnsiTheme="majorBidi" w:cstheme="majorBidi"/>
          <w:lang w:val="en-US"/>
        </w:rPr>
        <w:t xml:space="preserve"> </w:t>
      </w:r>
      <w:r w:rsidRPr="0035030C">
        <w:rPr>
          <w:rFonts w:asciiTheme="majorBidi" w:hAnsiTheme="majorBidi" w:cstheme="majorBidi"/>
          <w:cs/>
        </w:rPr>
        <w:t>สิงหาคม</w:t>
      </w:r>
      <w:r w:rsidRPr="0035030C">
        <w:rPr>
          <w:rFonts w:asciiTheme="majorBidi" w:hAnsiTheme="majorBidi" w:cstheme="majorBidi"/>
          <w:lang w:val="en-US"/>
        </w:rPr>
        <w:t xml:space="preserve"> </w:t>
      </w:r>
      <w:r w:rsidR="002810CA" w:rsidRPr="002810CA">
        <w:rPr>
          <w:rFonts w:asciiTheme="majorBidi" w:hAnsiTheme="majorBidi" w:cstheme="majorBidi"/>
          <w:lang w:val="en-US"/>
        </w:rPr>
        <w:t>2549</w:t>
      </w:r>
      <w:r w:rsidRPr="0035030C">
        <w:rPr>
          <w:rFonts w:asciiTheme="majorBidi" w:hAnsiTheme="majorBidi" w:cstheme="majorBidi"/>
          <w:lang w:val="en-US"/>
        </w:rPr>
        <w:t xml:space="preserve"> </w:t>
      </w:r>
      <w:r w:rsidRPr="0035030C">
        <w:rPr>
          <w:rFonts w:asciiTheme="majorBidi" w:hAnsiTheme="majorBidi" w:cstheme="majorBidi"/>
          <w:cs/>
        </w:rPr>
        <w:t>บริษัทและบริษัทย่อยได้ดำเนินการจดทะเบียนการเช่าต่อสำนักงานที่ดินแล้ว</w:t>
      </w:r>
    </w:p>
    <w:p w14:paraId="16900B43" w14:textId="77777777" w:rsidR="001149A3" w:rsidRPr="0035030C" w:rsidRDefault="001149A3" w:rsidP="001149A3">
      <w:pPr>
        <w:pStyle w:val="Bo-C1Content"/>
        <w:rPr>
          <w:rFonts w:asciiTheme="majorBidi" w:hAnsiTheme="majorBidi" w:cstheme="majorBidi"/>
          <w:cs/>
        </w:rPr>
      </w:pPr>
    </w:p>
    <w:p w14:paraId="4811DDB1" w14:textId="025E7F77" w:rsidR="009B35DE" w:rsidRPr="0035030C" w:rsidRDefault="00C12C7D" w:rsidP="009B35DE">
      <w:pPr>
        <w:pStyle w:val="Bo-C1Content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หากมีการบอกเลิกสัญญาเช่าโดยฝ่ายใดฝ่ายหนึ่ง บริษัทมีสิทธิเรียกคืนเงินค่าเช่าจ่ายล่วงหน้าที่เหลือ โดยคู่สัญญา</w:t>
      </w:r>
      <w:r w:rsidR="009B22D7" w:rsidRPr="0035030C">
        <w:rPr>
          <w:rFonts w:asciiTheme="majorBidi" w:hAnsiTheme="majorBidi" w:cstheme="majorBidi"/>
          <w:cs/>
        </w:rPr>
        <w:br/>
      </w:r>
      <w:r w:rsidRPr="0035030C">
        <w:rPr>
          <w:rFonts w:asciiTheme="majorBidi" w:hAnsiTheme="majorBidi" w:cstheme="majorBidi"/>
          <w:cs/>
        </w:rPr>
        <w:t>ได้ตกลงกันในหลักการให้มีการจดจำนองสำหรับอาคารสำนักงานดังกล่าวเพื่อเป็นหลักประกันสำหรับเงินค่าเช่าจ่าย</w:t>
      </w:r>
      <w:r w:rsidRPr="0035030C">
        <w:rPr>
          <w:rFonts w:asciiTheme="majorBidi" w:hAnsiTheme="majorBidi" w:cstheme="majorBidi"/>
          <w:spacing w:val="4"/>
          <w:cs/>
        </w:rPr>
        <w:t xml:space="preserve">ล่วงหน้า ซึ่ง ณ วันที่ </w:t>
      </w:r>
      <w:r w:rsidR="002810CA" w:rsidRPr="002810CA">
        <w:rPr>
          <w:rFonts w:asciiTheme="majorBidi" w:hAnsiTheme="majorBidi" w:cstheme="majorBidi"/>
          <w:spacing w:val="4"/>
          <w:lang w:val="en-US"/>
        </w:rPr>
        <w:t>31</w:t>
      </w:r>
      <w:r w:rsidR="006563C8" w:rsidRPr="0035030C">
        <w:rPr>
          <w:rFonts w:asciiTheme="majorBidi" w:hAnsiTheme="majorBidi" w:cstheme="majorBidi"/>
          <w:spacing w:val="4"/>
        </w:rPr>
        <w:t xml:space="preserve"> </w:t>
      </w:r>
      <w:r w:rsidR="00D8431D" w:rsidRPr="0035030C">
        <w:rPr>
          <w:rFonts w:asciiTheme="majorBidi" w:hAnsiTheme="majorBidi" w:cstheme="majorBidi"/>
          <w:spacing w:val="4"/>
          <w:cs/>
        </w:rPr>
        <w:t xml:space="preserve">ธันวาคม </w:t>
      </w:r>
      <w:r w:rsidR="002810CA" w:rsidRPr="002810CA">
        <w:rPr>
          <w:rFonts w:asciiTheme="majorBidi" w:hAnsiTheme="majorBidi" w:cstheme="majorBidi"/>
          <w:spacing w:val="4"/>
          <w:lang w:val="en-US"/>
        </w:rPr>
        <w:t>256</w:t>
      </w:r>
      <w:r w:rsidR="00CA7F74">
        <w:rPr>
          <w:rFonts w:asciiTheme="majorBidi" w:hAnsiTheme="majorBidi" w:cstheme="majorBidi"/>
          <w:spacing w:val="4"/>
          <w:lang w:val="en-US"/>
        </w:rPr>
        <w:t>7</w:t>
      </w:r>
      <w:r w:rsidRPr="00741A18">
        <w:rPr>
          <w:rFonts w:asciiTheme="majorBidi" w:hAnsiTheme="majorBidi" w:cstheme="majorBidi"/>
          <w:spacing w:val="4"/>
        </w:rPr>
        <w:t xml:space="preserve"> </w:t>
      </w:r>
      <w:r w:rsidRPr="00741A18">
        <w:rPr>
          <w:rFonts w:asciiTheme="majorBidi" w:hAnsiTheme="majorBidi" w:cstheme="majorBidi"/>
          <w:spacing w:val="4"/>
          <w:cs/>
        </w:rPr>
        <w:t>ยังไม่มีการ</w:t>
      </w:r>
      <w:r w:rsidRPr="00741A18">
        <w:rPr>
          <w:rFonts w:asciiTheme="majorBidi" w:hAnsiTheme="majorBidi" w:cstheme="majorBidi"/>
          <w:spacing w:val="2"/>
          <w:cs/>
        </w:rPr>
        <w:t>ทำสัญญาจดจำนองเพื่อเป็นหลักประกันสำหรับ</w:t>
      </w:r>
      <w:r w:rsidRPr="00741A18">
        <w:rPr>
          <w:rFonts w:asciiTheme="majorBidi" w:hAnsiTheme="majorBidi" w:cstheme="majorBidi"/>
          <w:cs/>
        </w:rPr>
        <w:t>เงินค่าเช่าจ่ายล่วงหน้า ซึ่งมูลค่าที่คาดว่าจะได้รับคืนข</w:t>
      </w:r>
      <w:r w:rsidRPr="0035030C">
        <w:rPr>
          <w:rFonts w:asciiTheme="majorBidi" w:hAnsiTheme="majorBidi" w:cstheme="majorBidi"/>
          <w:cs/>
        </w:rPr>
        <w:t>องเงินค่าเช่าจ่ายล่วงหน้าดังกล่าว ขึ้นอยู่กับความสามารถของบริษัทดังกล่าวที่จะจ่ายชำระคืน</w:t>
      </w:r>
    </w:p>
    <w:p w14:paraId="7C14419F" w14:textId="77777777" w:rsidR="009B35DE" w:rsidRPr="0035030C" w:rsidRDefault="009B35DE" w:rsidP="009B35DE">
      <w:pPr>
        <w:pStyle w:val="Bo-C1Content"/>
        <w:rPr>
          <w:rFonts w:asciiTheme="majorBidi" w:hAnsiTheme="majorBidi" w:cstheme="majorBidi"/>
        </w:rPr>
      </w:pPr>
    </w:p>
    <w:p w14:paraId="56ECB7D0" w14:textId="7072B846" w:rsidR="00E32C9A" w:rsidRPr="0035030C" w:rsidRDefault="00E32C9A" w:rsidP="009B35DE">
      <w:pPr>
        <w:pStyle w:val="Heading2"/>
        <w:keepLines w:val="0"/>
        <w:numPr>
          <w:ilvl w:val="1"/>
          <w:numId w:val="4"/>
        </w:numPr>
        <w:tabs>
          <w:tab w:val="clear" w:pos="504"/>
        </w:tabs>
        <w:spacing w:after="0" w:line="240" w:lineRule="auto"/>
        <w:ind w:left="1134" w:hanging="567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สัญญาซื้อขายไฟฟ้า</w:t>
      </w:r>
    </w:p>
    <w:p w14:paraId="52548B0A" w14:textId="77777777" w:rsidR="008107D4" w:rsidRDefault="008107D4" w:rsidP="005028BC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1D4BC448" w14:textId="77777777" w:rsidR="00FE25C3" w:rsidRPr="00D02EBA" w:rsidRDefault="00FE25C3" w:rsidP="00FE25C3">
      <w:pPr>
        <w:pStyle w:val="Bo-C1Content"/>
        <w:numPr>
          <w:ilvl w:val="0"/>
          <w:numId w:val="41"/>
        </w:numPr>
        <w:ind w:left="1350" w:hanging="450"/>
        <w:rPr>
          <w:rFonts w:asciiTheme="majorBidi" w:hAnsiTheme="majorBidi" w:cstheme="majorBidi"/>
          <w:lang w:val="en-US"/>
        </w:rPr>
      </w:pPr>
      <w:r w:rsidRPr="007A168E">
        <w:rPr>
          <w:rFonts w:asciiTheme="majorBidi" w:hAnsiTheme="majorBidi" w:cstheme="majorBidi"/>
          <w:cs/>
        </w:rPr>
        <w:t>บริษัทได้ทำสัญญาซื้อขายไฟฟ้าและบริการกับบริษัทย่อยแห่งหนึ่ง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โดยบริษัทจะขายก๊าซร้อนเพื่อให้บริษัทย่อยนำไปใช้ผลิตไฟฟ้า และบริษัทย่อยจะขายไฟฟ้าให้แก่บริษัทในอัตราตามที่ระบุในสัญญา สัญญานี้มีผลบังคับใช้ตั้งแต่วันที่ในสัญญา และมีผลจนกว่าคู่สัญญาจะบอกเลิกเป็นลายลักษณ์อักษร</w:t>
      </w:r>
    </w:p>
    <w:p w14:paraId="7EB5B36D" w14:textId="77777777" w:rsidR="00FE25C3" w:rsidRPr="003E5F5A" w:rsidRDefault="00FE25C3" w:rsidP="00FE25C3">
      <w:pPr>
        <w:pStyle w:val="Bo-C1Content"/>
        <w:ind w:left="900"/>
        <w:rPr>
          <w:rFonts w:asciiTheme="majorBidi" w:hAnsiTheme="majorBidi" w:cstheme="majorBidi"/>
          <w:lang w:val="en-US"/>
        </w:rPr>
      </w:pPr>
    </w:p>
    <w:p w14:paraId="76381B58" w14:textId="6B1C9898" w:rsidR="00E308A6" w:rsidRPr="00E308A6" w:rsidRDefault="003920BD" w:rsidP="00E308A6">
      <w:pPr>
        <w:pStyle w:val="Bo-C1Content"/>
        <w:numPr>
          <w:ilvl w:val="0"/>
          <w:numId w:val="41"/>
        </w:numPr>
        <w:tabs>
          <w:tab w:val="left" w:pos="1440"/>
        </w:tabs>
        <w:ind w:left="1350" w:hanging="450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hint="cs"/>
          <w:cs/>
          <w:lang w:val="en-US"/>
        </w:rPr>
        <w:t xml:space="preserve">ในระหว่างปี </w:t>
      </w:r>
      <w:r>
        <w:rPr>
          <w:rFonts w:asciiTheme="majorBidi" w:hAnsiTheme="majorBidi"/>
          <w:lang w:val="en-US"/>
        </w:rPr>
        <w:t xml:space="preserve">2567 </w:t>
      </w:r>
      <w:r w:rsidR="00FE25C3" w:rsidRPr="003E5F5A">
        <w:rPr>
          <w:rFonts w:asciiTheme="majorBidi" w:hAnsiTheme="majorBidi"/>
          <w:cs/>
          <w:lang w:val="en-US"/>
        </w:rPr>
        <w:t xml:space="preserve">บริษัทกับบริษัทย่อยแห่งหนึ่งได้ทำสัญญาซื้อขายไฟฟ้าและบริการโครงการพลังงานแสงอาทิตย์เป็นระยะเวลา </w:t>
      </w:r>
      <w:r w:rsidR="00FE25C3" w:rsidRPr="00DB735F">
        <w:rPr>
          <w:rFonts w:asciiTheme="majorBidi" w:hAnsiTheme="majorBidi" w:cstheme="majorBidi"/>
          <w:lang w:val="en-US"/>
        </w:rPr>
        <w:t>30</w:t>
      </w:r>
      <w:r w:rsidR="00FE25C3" w:rsidRPr="003E5F5A">
        <w:rPr>
          <w:rFonts w:asciiTheme="majorBidi" w:hAnsiTheme="majorBidi" w:cstheme="majorBidi"/>
          <w:lang w:val="en-US"/>
        </w:rPr>
        <w:t xml:space="preserve"> </w:t>
      </w:r>
      <w:r w:rsidR="00FE25C3" w:rsidRPr="003E5F5A">
        <w:rPr>
          <w:rFonts w:asciiTheme="majorBidi" w:hAnsiTheme="majorBidi"/>
          <w:cs/>
          <w:lang w:val="en-US"/>
        </w:rPr>
        <w:t>ปี นับตั้งแต่วันที่เริ่มต้นซื้อขายไฟฟ้าต่อกัน (</w:t>
      </w:r>
      <w:r w:rsidR="00FE25C3" w:rsidRPr="003E5F5A">
        <w:rPr>
          <w:rFonts w:asciiTheme="majorBidi" w:hAnsiTheme="majorBidi" w:cstheme="majorBidi"/>
          <w:lang w:val="en-US"/>
        </w:rPr>
        <w:t xml:space="preserve">COD) </w:t>
      </w:r>
      <w:r w:rsidR="00FE25C3" w:rsidRPr="003E5F5A">
        <w:rPr>
          <w:rFonts w:asciiTheme="majorBidi" w:hAnsiTheme="majorBidi"/>
          <w:cs/>
          <w:lang w:val="en-US"/>
        </w:rPr>
        <w:t>โดยอัตราค่าไฟฟ้าที่ซื้อขายกันเป็นอัตราที่</w:t>
      </w:r>
      <w:r w:rsidR="00FE25C3" w:rsidRPr="0084593A">
        <w:rPr>
          <w:rFonts w:asciiTheme="majorBidi" w:hAnsiTheme="majorBidi"/>
          <w:cs/>
          <w:lang w:val="en-US"/>
        </w:rPr>
        <w:t>บริษัท</w:t>
      </w:r>
      <w:r w:rsidR="00FE25C3" w:rsidRPr="003E5F5A">
        <w:rPr>
          <w:rFonts w:asciiTheme="majorBidi" w:hAnsiTheme="majorBidi"/>
          <w:cs/>
          <w:lang w:val="en-US"/>
        </w:rPr>
        <w:t>ซื้อจากการไฟฟ้าส่วนภูมิภาคต่อหน่วยพลังงานไฟฟ้าในรอบเดือนนั้น ๆ ส่วนอัตราค่าบริการเป็นไปตามที่ทั้งสองฝ่ายตกลงกัน</w:t>
      </w:r>
    </w:p>
    <w:p w14:paraId="53D38F95" w14:textId="77777777" w:rsidR="00E308A6" w:rsidRPr="00E308A6" w:rsidRDefault="00E308A6" w:rsidP="00E308A6">
      <w:pPr>
        <w:pStyle w:val="Bo-C1Content"/>
        <w:ind w:left="900"/>
        <w:rPr>
          <w:rFonts w:asciiTheme="majorBidi" w:hAnsiTheme="majorBidi" w:cstheme="majorBidi"/>
          <w:lang w:val="en-US"/>
        </w:rPr>
      </w:pPr>
    </w:p>
    <w:p w14:paraId="7F198C97" w14:textId="00E6B2C2" w:rsidR="00FE25C3" w:rsidRPr="00703A38" w:rsidRDefault="00CA7A9F" w:rsidP="00FE25C3">
      <w:pPr>
        <w:pStyle w:val="Bo-C1Content"/>
        <w:numPr>
          <w:ilvl w:val="0"/>
          <w:numId w:val="41"/>
        </w:numPr>
        <w:tabs>
          <w:tab w:val="left" w:pos="1440"/>
        </w:tabs>
        <w:ind w:left="1350" w:hanging="450"/>
        <w:rPr>
          <w:rFonts w:asciiTheme="majorBidi" w:hAnsiTheme="majorBidi"/>
          <w:lang w:val="en-US"/>
        </w:rPr>
      </w:pPr>
      <w:r>
        <w:rPr>
          <w:rFonts w:asciiTheme="majorBidi" w:hAnsiTheme="majorBidi" w:hint="cs"/>
          <w:cs/>
          <w:lang w:val="en-US"/>
        </w:rPr>
        <w:t xml:space="preserve">ในระหว่างปี </w:t>
      </w:r>
      <w:r>
        <w:rPr>
          <w:rFonts w:asciiTheme="majorBidi" w:hAnsiTheme="majorBidi"/>
          <w:lang w:val="en-US"/>
        </w:rPr>
        <w:t xml:space="preserve">2567 </w:t>
      </w:r>
      <w:r w:rsidR="00FE25C3" w:rsidRPr="003E5F5A">
        <w:rPr>
          <w:rFonts w:asciiTheme="majorBidi" w:hAnsiTheme="majorBidi"/>
          <w:cs/>
          <w:lang w:val="en-US"/>
        </w:rPr>
        <w:t xml:space="preserve">บริษัทกับบริษัทย่อยแห่งหนึ่งทำสัญญาซื้อขายไฟฟ้าและบริการโครงการพลังงานแสงอาทิตย์บนหลังคาโรงงาน สัญญามีกำหนดระยะเวลา </w:t>
      </w:r>
      <w:r w:rsidR="00FE25C3">
        <w:rPr>
          <w:rFonts w:asciiTheme="majorBidi" w:hAnsiTheme="majorBidi" w:cstheme="majorBidi"/>
          <w:lang w:val="en-US"/>
        </w:rPr>
        <w:t>30</w:t>
      </w:r>
      <w:r w:rsidR="00FE25C3" w:rsidRPr="00703A38">
        <w:rPr>
          <w:rFonts w:asciiTheme="majorBidi" w:hAnsiTheme="majorBidi"/>
          <w:lang w:val="en-US"/>
        </w:rPr>
        <w:t xml:space="preserve"> </w:t>
      </w:r>
      <w:r w:rsidR="00FE25C3" w:rsidRPr="003E5F5A">
        <w:rPr>
          <w:rFonts w:asciiTheme="majorBidi" w:hAnsiTheme="majorBidi"/>
          <w:cs/>
          <w:lang w:val="en-US"/>
        </w:rPr>
        <w:t>ปี นับตั้งแต่วันเริ่มต้นซื้อขายไฟฟ้า (</w:t>
      </w:r>
      <w:r w:rsidR="00FE25C3" w:rsidRPr="00703A38">
        <w:rPr>
          <w:rFonts w:asciiTheme="majorBidi" w:hAnsiTheme="majorBidi"/>
          <w:lang w:val="en-US"/>
        </w:rPr>
        <w:t xml:space="preserve">COD) </w:t>
      </w:r>
      <w:r w:rsidR="00FE25C3" w:rsidRPr="003E5F5A">
        <w:rPr>
          <w:rFonts w:asciiTheme="majorBidi" w:hAnsiTheme="majorBidi"/>
          <w:cs/>
          <w:lang w:val="en-US"/>
        </w:rPr>
        <w:t>โดยอัตราค่าไฟฟ้าเป็นราคาที่ซื้อจากการไฟฟ้าส่วนภูมิภาค</w:t>
      </w:r>
      <w:r w:rsidR="00FE25C3">
        <w:rPr>
          <w:rFonts w:asciiTheme="majorBidi" w:hAnsiTheme="majorBidi" w:hint="cs"/>
          <w:cs/>
          <w:lang w:val="en-US"/>
        </w:rPr>
        <w:t>ต่อหน่วยพลังงานไฟฟ้าในรอบเดือนนั้น ๆ</w:t>
      </w:r>
      <w:r w:rsidR="00FE25C3" w:rsidRPr="003E5F5A">
        <w:rPr>
          <w:rFonts w:asciiTheme="majorBidi" w:hAnsiTheme="majorBidi"/>
          <w:cs/>
          <w:lang w:val="en-US"/>
        </w:rPr>
        <w:t xml:space="preserve"> ส่วนอัตราค่าบริการเป็นไปตามที่ทั้งสองฝ่ายตกลงกัน</w:t>
      </w:r>
    </w:p>
    <w:p w14:paraId="12338860" w14:textId="7C806FC3" w:rsidR="00FE25C3" w:rsidRDefault="00FE25C3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F9953AC" w14:textId="77777777" w:rsidR="009B35DE" w:rsidRPr="0035030C" w:rsidRDefault="009B35DE" w:rsidP="009B35DE">
      <w:pPr>
        <w:pStyle w:val="Heading2"/>
        <w:keepLines w:val="0"/>
        <w:numPr>
          <w:ilvl w:val="1"/>
          <w:numId w:val="4"/>
        </w:numPr>
        <w:tabs>
          <w:tab w:val="clear" w:pos="504"/>
        </w:tabs>
        <w:spacing w:after="0" w:line="240" w:lineRule="auto"/>
        <w:ind w:left="1134" w:hanging="567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6C920A2F" w14:textId="77777777" w:rsidR="00E45FBE" w:rsidRPr="0035030C" w:rsidRDefault="00E45FBE" w:rsidP="009B22D7">
      <w:pPr>
        <w:pStyle w:val="Bo-Blankline"/>
        <w:rPr>
          <w:rFonts w:asciiTheme="majorBidi" w:hAnsiTheme="majorBidi" w:cstheme="majorBidi"/>
          <w:sz w:val="30"/>
          <w:szCs w:val="30"/>
          <w:highlight w:val="yellow"/>
          <w:cs/>
        </w:rPr>
      </w:pPr>
    </w:p>
    <w:p w14:paraId="50AFA8A0" w14:textId="6BE6C77F" w:rsidR="009B14F7" w:rsidRPr="0035030C" w:rsidRDefault="00FE25C3" w:rsidP="00FE25C3">
      <w:pPr>
        <w:pStyle w:val="Bo-C1Content"/>
        <w:ind w:left="1350" w:hanging="45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(</w:t>
      </w:r>
      <w:r>
        <w:rPr>
          <w:rFonts w:asciiTheme="majorBidi" w:hAnsiTheme="majorBidi" w:cstheme="majorBidi" w:hint="cs"/>
          <w:cs/>
        </w:rPr>
        <w:t>ค</w:t>
      </w:r>
      <w:r>
        <w:rPr>
          <w:rFonts w:asciiTheme="majorBidi" w:hAnsiTheme="majorBidi" w:cstheme="majorBidi"/>
          <w:lang w:val="en-US"/>
        </w:rPr>
        <w:t>.1</w:t>
      </w:r>
      <w:r>
        <w:rPr>
          <w:rFonts w:asciiTheme="majorBidi" w:hAnsiTheme="majorBidi" w:cstheme="majorBidi"/>
        </w:rPr>
        <w:t xml:space="preserve">) </w:t>
      </w:r>
      <w:r w:rsidR="009B14F7" w:rsidRPr="0035030C">
        <w:rPr>
          <w:rFonts w:asciiTheme="majorBidi" w:hAnsiTheme="majorBidi" w:cstheme="majorBidi"/>
          <w:cs/>
        </w:rPr>
        <w:t xml:space="preserve">บริษัทและบริษัทย่อยทำสัญญาบริการที่เกี่ยวข้องกับการใช้พื้นที่อาคารสำนักงานกับกิจการที่เกี่ยวข้องกัน กำหนดระยะเวลา </w:t>
      </w:r>
      <w:r w:rsidR="002810CA" w:rsidRPr="002810CA">
        <w:rPr>
          <w:rFonts w:asciiTheme="majorBidi" w:hAnsiTheme="majorBidi" w:cstheme="majorBidi"/>
          <w:lang w:val="en-US"/>
        </w:rPr>
        <w:t>3</w:t>
      </w:r>
      <w:r w:rsidR="009B14F7" w:rsidRPr="0035030C">
        <w:rPr>
          <w:rFonts w:asciiTheme="majorBidi" w:hAnsiTheme="majorBidi" w:cstheme="majorBidi"/>
          <w:cs/>
        </w:rPr>
        <w:t xml:space="preserve"> ปี มีรายละเอียดดังนี้</w:t>
      </w:r>
    </w:p>
    <w:p w14:paraId="6D6FB82E" w14:textId="664C88E5" w:rsidR="00F92AE3" w:rsidRDefault="00F92AE3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</w:rPr>
      </w:pPr>
      <w:r>
        <w:rPr>
          <w:rFonts w:asciiTheme="majorBidi" w:hAnsiTheme="majorBidi" w:cstheme="majorBidi"/>
          <w:sz w:val="30"/>
          <w:szCs w:val="30"/>
          <w:highlight w:val="yellow"/>
        </w:rPr>
        <w:br w:type="page"/>
      </w:r>
    </w:p>
    <w:tbl>
      <w:tblPr>
        <w:tblW w:w="8360" w:type="dxa"/>
        <w:tblInd w:w="1260" w:type="dxa"/>
        <w:tblLook w:val="04A0" w:firstRow="1" w:lastRow="0" w:firstColumn="1" w:lastColumn="0" w:noHBand="0" w:noVBand="1"/>
      </w:tblPr>
      <w:tblGrid>
        <w:gridCol w:w="3060"/>
        <w:gridCol w:w="1134"/>
        <w:gridCol w:w="236"/>
        <w:gridCol w:w="1146"/>
        <w:gridCol w:w="236"/>
        <w:gridCol w:w="1176"/>
        <w:gridCol w:w="236"/>
        <w:gridCol w:w="1136"/>
      </w:tblGrid>
      <w:tr w:rsidR="00031E80" w:rsidRPr="0035030C" w14:paraId="69789F3D" w14:textId="77777777" w:rsidTr="00FE25C3">
        <w:tc>
          <w:tcPr>
            <w:tcW w:w="3060" w:type="dxa"/>
          </w:tcPr>
          <w:p w14:paraId="71F9B3B2" w14:textId="09BAAF0A" w:rsidR="00031E80" w:rsidRPr="0035030C" w:rsidRDefault="00031E80" w:rsidP="0091135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6" w:type="dxa"/>
            <w:gridSpan w:val="3"/>
          </w:tcPr>
          <w:p w14:paraId="136F9E97" w14:textId="77777777" w:rsidR="00031E80" w:rsidRPr="0035030C" w:rsidRDefault="00031E80" w:rsidP="00233B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C23C220" w14:textId="77777777" w:rsidR="00031E80" w:rsidRPr="0035030C" w:rsidRDefault="00031E80" w:rsidP="00233B5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8" w:type="dxa"/>
            <w:gridSpan w:val="3"/>
          </w:tcPr>
          <w:p w14:paraId="42DB131A" w14:textId="77777777" w:rsidR="00031E80" w:rsidRPr="0035030C" w:rsidRDefault="00031E80" w:rsidP="00233B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23A0" w:rsidRPr="0035030C" w14:paraId="64AA3314" w14:textId="77777777" w:rsidTr="00FE25C3">
        <w:tc>
          <w:tcPr>
            <w:tcW w:w="3060" w:type="dxa"/>
          </w:tcPr>
          <w:p w14:paraId="1CACD814" w14:textId="3FC532B0" w:rsidR="00A723A0" w:rsidRPr="0035030C" w:rsidRDefault="00A723A0" w:rsidP="00A723A0">
            <w:pPr>
              <w:spacing w:line="240" w:lineRule="atLeast"/>
              <w:ind w:left="270" w:right="-126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2DEA3FBA" w14:textId="399FB48E" w:rsidR="00A723A0" w:rsidRPr="0035030C" w:rsidRDefault="00A723A0" w:rsidP="00A723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0E9B7F7E" w14:textId="77777777" w:rsidR="00A723A0" w:rsidRPr="0035030C" w:rsidRDefault="00A723A0" w:rsidP="00A723A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</w:tcPr>
          <w:p w14:paraId="7E76ABBC" w14:textId="7838E935" w:rsidR="00A723A0" w:rsidRPr="0035030C" w:rsidRDefault="00A723A0" w:rsidP="00A723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14:paraId="29A73685" w14:textId="77777777" w:rsidR="00A723A0" w:rsidRPr="0035030C" w:rsidRDefault="00A723A0" w:rsidP="00A723A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0EE36376" w14:textId="37030587" w:rsidR="00A723A0" w:rsidRPr="0035030C" w:rsidRDefault="00A723A0" w:rsidP="00A723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446B62DC" w14:textId="77777777" w:rsidR="00A723A0" w:rsidRPr="0035030C" w:rsidRDefault="00A723A0" w:rsidP="00A723A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66BC6637" w14:textId="02892B53" w:rsidR="00A723A0" w:rsidRPr="0035030C" w:rsidRDefault="00A723A0" w:rsidP="00A723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A723A0" w:rsidRPr="0035030C" w14:paraId="2A62E894" w14:textId="77777777" w:rsidTr="00FE25C3">
        <w:tc>
          <w:tcPr>
            <w:tcW w:w="3060" w:type="dxa"/>
          </w:tcPr>
          <w:p w14:paraId="4DE8EF7B" w14:textId="6043A282" w:rsidR="00A723A0" w:rsidRPr="0035030C" w:rsidRDefault="00A723A0" w:rsidP="00A723A0">
            <w:pPr>
              <w:spacing w:line="240" w:lineRule="atLeast"/>
              <w:ind w:left="270" w:right="-126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00" w:type="dxa"/>
            <w:gridSpan w:val="7"/>
          </w:tcPr>
          <w:p w14:paraId="0673FAA3" w14:textId="25F4AADB" w:rsidR="00A723A0" w:rsidRPr="0035030C" w:rsidRDefault="00A723A0" w:rsidP="00A723A0">
            <w:pPr>
              <w:tabs>
                <w:tab w:val="decimal" w:pos="864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723A0" w:rsidRPr="0035030C" w14:paraId="0A74724D" w14:textId="77777777" w:rsidTr="00FE25C3">
        <w:tc>
          <w:tcPr>
            <w:tcW w:w="3060" w:type="dxa"/>
          </w:tcPr>
          <w:p w14:paraId="69E68425" w14:textId="5213E4F6" w:rsidR="00A723A0" w:rsidRPr="00C84D3E" w:rsidRDefault="00A723A0" w:rsidP="00A723A0">
            <w:pPr>
              <w:spacing w:line="240" w:lineRule="atLeast"/>
              <w:ind w:left="270" w:right="-126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84D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ภาระผูกพันตามสัญญาบริการที่ยกเลิกไม่ได้</w:t>
            </w:r>
          </w:p>
        </w:tc>
        <w:tc>
          <w:tcPr>
            <w:tcW w:w="1134" w:type="dxa"/>
          </w:tcPr>
          <w:p w14:paraId="4B686678" w14:textId="77777777" w:rsidR="00A723A0" w:rsidRPr="0035030C" w:rsidRDefault="00A723A0" w:rsidP="00A723A0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2FDA10" w14:textId="77777777" w:rsidR="00A723A0" w:rsidRPr="0035030C" w:rsidRDefault="00A723A0" w:rsidP="00A723A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</w:tcPr>
          <w:p w14:paraId="69CD9B29" w14:textId="77777777" w:rsidR="00A723A0" w:rsidRPr="0035030C" w:rsidRDefault="00A723A0" w:rsidP="00A723A0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C65DC5" w14:textId="77777777" w:rsidR="00A723A0" w:rsidRPr="0035030C" w:rsidRDefault="00A723A0" w:rsidP="00A723A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48081B4B" w14:textId="77777777" w:rsidR="00A723A0" w:rsidRPr="0035030C" w:rsidRDefault="00A723A0" w:rsidP="00A723A0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0BE615" w14:textId="77777777" w:rsidR="00A723A0" w:rsidRPr="0035030C" w:rsidRDefault="00A723A0" w:rsidP="00A723A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3586ABAA" w14:textId="77777777" w:rsidR="00A723A0" w:rsidRPr="0035030C" w:rsidRDefault="00A723A0" w:rsidP="00A723A0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23A0" w:rsidRPr="0035030C" w14:paraId="5C4F5CAC" w14:textId="77777777" w:rsidTr="00FE25C3">
        <w:tc>
          <w:tcPr>
            <w:tcW w:w="3060" w:type="dxa"/>
          </w:tcPr>
          <w:p w14:paraId="70768411" w14:textId="77777777" w:rsidR="00A723A0" w:rsidRPr="0035030C" w:rsidRDefault="00A723A0" w:rsidP="00A723A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134" w:type="dxa"/>
            <w:shd w:val="clear" w:color="auto" w:fill="auto"/>
          </w:tcPr>
          <w:p w14:paraId="0DB57F68" w14:textId="77D4C5BD" w:rsidR="00A723A0" w:rsidRPr="0083224A" w:rsidRDefault="0083224A" w:rsidP="00A723A0">
            <w:pPr>
              <w:tabs>
                <w:tab w:val="decimal" w:pos="9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38,265</w:t>
            </w:r>
          </w:p>
        </w:tc>
        <w:tc>
          <w:tcPr>
            <w:tcW w:w="236" w:type="dxa"/>
          </w:tcPr>
          <w:p w14:paraId="06E57CBF" w14:textId="77777777" w:rsidR="00A723A0" w:rsidRPr="0035030C" w:rsidRDefault="00A723A0" w:rsidP="00A723A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2CEF5533" w14:textId="68E55087" w:rsidR="00A723A0" w:rsidRPr="0035030C" w:rsidRDefault="00A723A0" w:rsidP="00A723A0">
            <w:pPr>
              <w:tabs>
                <w:tab w:val="decimal" w:pos="93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579</w:t>
            </w:r>
          </w:p>
        </w:tc>
        <w:tc>
          <w:tcPr>
            <w:tcW w:w="236" w:type="dxa"/>
            <w:shd w:val="clear" w:color="auto" w:fill="auto"/>
          </w:tcPr>
          <w:p w14:paraId="74A446A3" w14:textId="77777777" w:rsidR="00A723A0" w:rsidRPr="0035030C" w:rsidRDefault="00A723A0" w:rsidP="00A723A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5D36D57F" w14:textId="10B0C7D3" w:rsidR="00A723A0" w:rsidRPr="0035030C" w:rsidRDefault="00256DA1" w:rsidP="00A723A0">
            <w:pPr>
              <w:tabs>
                <w:tab w:val="decimal" w:pos="9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31,411</w:t>
            </w:r>
          </w:p>
        </w:tc>
        <w:tc>
          <w:tcPr>
            <w:tcW w:w="236" w:type="dxa"/>
            <w:shd w:val="clear" w:color="auto" w:fill="auto"/>
          </w:tcPr>
          <w:p w14:paraId="1BA953C3" w14:textId="77777777" w:rsidR="00A723A0" w:rsidRPr="0035030C" w:rsidRDefault="00A723A0" w:rsidP="00A723A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49FF2586" w14:textId="4B1B004D" w:rsidR="00A723A0" w:rsidRPr="0035030C" w:rsidRDefault="00A723A0" w:rsidP="00A723A0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569</w:t>
            </w:r>
          </w:p>
        </w:tc>
      </w:tr>
      <w:tr w:rsidR="00A723A0" w:rsidRPr="0035030C" w14:paraId="658256B4" w14:textId="77777777" w:rsidTr="00FE25C3">
        <w:tc>
          <w:tcPr>
            <w:tcW w:w="3060" w:type="dxa"/>
          </w:tcPr>
          <w:p w14:paraId="6BA307E6" w14:textId="77777777" w:rsidR="00A723A0" w:rsidRPr="0035030C" w:rsidRDefault="00A723A0" w:rsidP="00A723A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ห้าปี</w:t>
            </w:r>
          </w:p>
        </w:tc>
        <w:tc>
          <w:tcPr>
            <w:tcW w:w="1134" w:type="dxa"/>
            <w:shd w:val="clear" w:color="auto" w:fill="auto"/>
          </w:tcPr>
          <w:p w14:paraId="68730574" w14:textId="1DBDB89D" w:rsidR="00A723A0" w:rsidRPr="0035030C" w:rsidRDefault="0083224A" w:rsidP="00A723A0">
            <w:pPr>
              <w:tabs>
                <w:tab w:val="decimal" w:pos="9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</w:t>
            </w:r>
            <w:r w:rsidR="00256DA1">
              <w:rPr>
                <w:rFonts w:asciiTheme="majorBidi" w:hAnsiTheme="majorBidi" w:cstheme="majorBidi"/>
                <w:sz w:val="30"/>
                <w:szCs w:val="30"/>
              </w:rPr>
              <w:t>270</w:t>
            </w:r>
          </w:p>
        </w:tc>
        <w:tc>
          <w:tcPr>
            <w:tcW w:w="236" w:type="dxa"/>
          </w:tcPr>
          <w:p w14:paraId="1FA51992" w14:textId="77777777" w:rsidR="00A723A0" w:rsidRPr="0035030C" w:rsidRDefault="00A723A0" w:rsidP="00A723A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1BD2B522" w14:textId="39D6264A" w:rsidR="00A723A0" w:rsidRPr="0035030C" w:rsidRDefault="00A723A0" w:rsidP="00A723A0">
            <w:pPr>
              <w:tabs>
                <w:tab w:val="decimal" w:pos="93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253</w:t>
            </w:r>
          </w:p>
        </w:tc>
        <w:tc>
          <w:tcPr>
            <w:tcW w:w="236" w:type="dxa"/>
            <w:shd w:val="clear" w:color="auto" w:fill="auto"/>
          </w:tcPr>
          <w:p w14:paraId="7D7B8A93" w14:textId="77777777" w:rsidR="00A723A0" w:rsidRPr="0035030C" w:rsidRDefault="00A723A0" w:rsidP="00A723A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07803692" w14:textId="7AB22B84" w:rsidR="00A723A0" w:rsidRPr="0035030C" w:rsidRDefault="00256DA1" w:rsidP="00A723A0">
            <w:pPr>
              <w:tabs>
                <w:tab w:val="decimal" w:pos="9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21,846</w:t>
            </w:r>
          </w:p>
        </w:tc>
        <w:tc>
          <w:tcPr>
            <w:tcW w:w="236" w:type="dxa"/>
            <w:shd w:val="clear" w:color="auto" w:fill="auto"/>
          </w:tcPr>
          <w:p w14:paraId="5CBA3A9B" w14:textId="77777777" w:rsidR="00A723A0" w:rsidRPr="0035030C" w:rsidRDefault="00A723A0" w:rsidP="00A723A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6F6735A8" w14:textId="7AC17F27" w:rsidR="00A723A0" w:rsidRPr="0035030C" w:rsidRDefault="00A723A0" w:rsidP="00A723A0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275</w:t>
            </w:r>
          </w:p>
        </w:tc>
      </w:tr>
      <w:tr w:rsidR="00A723A0" w:rsidRPr="0035030C" w14:paraId="1527A099" w14:textId="77777777" w:rsidTr="00FE25C3">
        <w:tc>
          <w:tcPr>
            <w:tcW w:w="3060" w:type="dxa"/>
          </w:tcPr>
          <w:p w14:paraId="6DCBD294" w14:textId="77777777" w:rsidR="00A723A0" w:rsidRPr="0035030C" w:rsidRDefault="00A723A0" w:rsidP="00A723A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5A6C94" w14:textId="6B8C80B6" w:rsidR="00A723A0" w:rsidRPr="0035030C" w:rsidRDefault="00256DA1" w:rsidP="00A723A0">
            <w:pPr>
              <w:tabs>
                <w:tab w:val="decimal" w:pos="9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67,535</w:t>
            </w:r>
          </w:p>
        </w:tc>
        <w:tc>
          <w:tcPr>
            <w:tcW w:w="236" w:type="dxa"/>
          </w:tcPr>
          <w:p w14:paraId="0B044A80" w14:textId="77777777" w:rsidR="00A723A0" w:rsidRPr="0035030C" w:rsidRDefault="00A723A0" w:rsidP="00A723A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AAD715" w14:textId="5AC6F23E" w:rsidR="00A723A0" w:rsidRPr="0035030C" w:rsidRDefault="00A723A0" w:rsidP="00A723A0">
            <w:pPr>
              <w:tabs>
                <w:tab w:val="decimal" w:pos="93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832</w:t>
            </w:r>
          </w:p>
        </w:tc>
        <w:tc>
          <w:tcPr>
            <w:tcW w:w="236" w:type="dxa"/>
            <w:shd w:val="clear" w:color="auto" w:fill="auto"/>
          </w:tcPr>
          <w:p w14:paraId="3B0A1E84" w14:textId="77777777" w:rsidR="00A723A0" w:rsidRPr="0035030C" w:rsidRDefault="00A723A0" w:rsidP="00A723A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417849" w14:textId="3E940075" w:rsidR="00A723A0" w:rsidRPr="0035030C" w:rsidRDefault="00256DA1" w:rsidP="00A723A0">
            <w:pPr>
              <w:tabs>
                <w:tab w:val="decimal" w:pos="9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53,257</w:t>
            </w:r>
          </w:p>
        </w:tc>
        <w:tc>
          <w:tcPr>
            <w:tcW w:w="236" w:type="dxa"/>
            <w:shd w:val="clear" w:color="auto" w:fill="auto"/>
          </w:tcPr>
          <w:p w14:paraId="00B04331" w14:textId="77777777" w:rsidR="00A723A0" w:rsidRPr="0035030C" w:rsidRDefault="00A723A0" w:rsidP="00A723A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0E6AE6" w14:textId="37B3BFB7" w:rsidR="00A723A0" w:rsidRPr="0035030C" w:rsidRDefault="00A723A0" w:rsidP="00A723A0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844</w:t>
            </w:r>
          </w:p>
        </w:tc>
      </w:tr>
    </w:tbl>
    <w:p w14:paraId="7FA26CB6" w14:textId="77777777" w:rsidR="000B4FFB" w:rsidRPr="0035030C" w:rsidRDefault="000B4FFB" w:rsidP="00A83B4F">
      <w:pPr>
        <w:pStyle w:val="Bo-Blankline"/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</w:p>
    <w:p w14:paraId="46092E9C" w14:textId="59B05A5B" w:rsidR="00733A0F" w:rsidRDefault="00FE25C3" w:rsidP="00FE25C3">
      <w:pPr>
        <w:pStyle w:val="Bo-Blankline"/>
        <w:ind w:left="1350" w:hanging="45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>
        <w:rPr>
          <w:rFonts w:asciiTheme="majorBidi" w:hAnsiTheme="majorBidi" w:cstheme="majorBidi"/>
          <w:spacing w:val="-2"/>
          <w:sz w:val="30"/>
          <w:szCs w:val="30"/>
          <w:lang w:val="en-US"/>
        </w:rPr>
        <w:t>(</w:t>
      </w:r>
      <w:r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ค</w:t>
      </w:r>
      <w:r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.2) </w:t>
      </w:r>
      <w:r w:rsidR="00F32353" w:rsidRPr="0035030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บริษัทย่อย</w:t>
      </w:r>
      <w:r w:rsidR="00154238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แห่งหนึ่ง</w:t>
      </w:r>
      <w:r w:rsidR="00FE0738" w:rsidRPr="0035030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ได้ทำ</w:t>
      </w:r>
      <w:r w:rsidR="00FE0738" w:rsidRPr="0035030C">
        <w:rPr>
          <w:rFonts w:asciiTheme="majorBidi" w:hAnsiTheme="majorBidi" w:cstheme="majorBidi"/>
          <w:spacing w:val="-2"/>
          <w:sz w:val="30"/>
          <w:szCs w:val="30"/>
          <w:cs/>
        </w:rPr>
        <w:t>สัญญาเช่าที่ดินหลายฉบับกับบริษัท</w:t>
      </w:r>
      <w:r w:rsidR="00F32353" w:rsidRPr="0035030C">
        <w:rPr>
          <w:rFonts w:asciiTheme="majorBidi" w:hAnsiTheme="majorBidi" w:cstheme="majorBidi"/>
          <w:spacing w:val="-2"/>
          <w:sz w:val="30"/>
          <w:szCs w:val="30"/>
          <w:cs/>
        </w:rPr>
        <w:t>ที่เกี่ยวข้องกัน</w:t>
      </w:r>
      <w:r w:rsidR="00FE0738" w:rsidRPr="0035030C">
        <w:rPr>
          <w:rFonts w:asciiTheme="majorBidi" w:hAnsiTheme="majorBidi" w:cstheme="majorBidi"/>
          <w:spacing w:val="-2"/>
          <w:sz w:val="30"/>
          <w:szCs w:val="30"/>
          <w:cs/>
        </w:rPr>
        <w:t>โดยระบุว่าผู้เช่าต้องรื้อถอนสิ่งปลูกสร้างทั้งหมดออกจากพื้นที่เช่าเมื่อสิ้นสุดสัญญา ทำให้</w:t>
      </w:r>
      <w:r w:rsidR="00FE0738" w:rsidRPr="0035030C">
        <w:rPr>
          <w:rFonts w:asciiTheme="majorBidi" w:hAnsiTheme="majorBidi" w:cstheme="majorBidi"/>
          <w:sz w:val="30"/>
          <w:szCs w:val="30"/>
          <w:cs/>
        </w:rPr>
        <w:t xml:space="preserve">ผู้เช่ามียอดประมาณการหนี้สินค่ารื้อถอนที่คาดว่าจะเกิดขึ้นในอนาคต ณ วันที่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FE0738"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="00FE0738" w:rsidRPr="0035030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A723A0">
        <w:rPr>
          <w:rFonts w:asciiTheme="majorBidi" w:hAnsiTheme="majorBidi" w:cstheme="majorBidi"/>
          <w:sz w:val="30"/>
          <w:szCs w:val="30"/>
          <w:lang w:val="en-US"/>
        </w:rPr>
        <w:t>7</w:t>
      </w:r>
      <w:r w:rsidR="00FE0738" w:rsidRPr="0035030C">
        <w:rPr>
          <w:rFonts w:asciiTheme="majorBidi" w:hAnsiTheme="majorBidi" w:cstheme="majorBidi"/>
          <w:sz w:val="30"/>
          <w:szCs w:val="30"/>
          <w:cs/>
        </w:rPr>
        <w:t xml:space="preserve"> เป็นจำนวน</w:t>
      </w:r>
      <w:r w:rsidR="0046515E">
        <w:rPr>
          <w:rFonts w:asciiTheme="majorBidi" w:hAnsiTheme="majorBidi" w:cstheme="majorBidi"/>
          <w:sz w:val="30"/>
          <w:szCs w:val="30"/>
        </w:rPr>
        <w:t xml:space="preserve"> </w:t>
      </w:r>
      <w:r w:rsidR="00E342F6">
        <w:rPr>
          <w:rFonts w:asciiTheme="majorBidi" w:hAnsiTheme="majorBidi" w:cstheme="majorBidi"/>
          <w:sz w:val="30"/>
          <w:szCs w:val="30"/>
          <w:lang w:val="en-US"/>
        </w:rPr>
        <w:t>1.8</w:t>
      </w:r>
      <w:r w:rsidR="00FE0738" w:rsidRPr="0035030C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FE0738" w:rsidRPr="0035030C">
        <w:rPr>
          <w:rFonts w:asciiTheme="majorBidi" w:hAnsiTheme="majorBidi" w:cstheme="majorBidi"/>
          <w:i/>
          <w:iCs/>
          <w:sz w:val="30"/>
          <w:szCs w:val="30"/>
          <w:lang w:val="en-US"/>
        </w:rPr>
        <w:t>(</w:t>
      </w:r>
      <w:r w:rsidR="002810CA" w:rsidRPr="002810CA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A723A0">
        <w:rPr>
          <w:rFonts w:asciiTheme="majorBidi" w:hAnsiTheme="majorBidi" w:cstheme="majorBidi"/>
          <w:i/>
          <w:iCs/>
          <w:sz w:val="30"/>
          <w:szCs w:val="30"/>
          <w:lang w:val="en-US"/>
        </w:rPr>
        <w:t>6</w:t>
      </w:r>
      <w:r w:rsidR="00FE0738" w:rsidRPr="0035030C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: </w:t>
      </w:r>
      <w:r w:rsidR="002810CA" w:rsidRPr="002810CA">
        <w:rPr>
          <w:rFonts w:asciiTheme="majorBidi" w:hAnsiTheme="majorBidi" w:cstheme="majorBidi"/>
          <w:i/>
          <w:iCs/>
          <w:sz w:val="30"/>
          <w:szCs w:val="30"/>
          <w:lang w:val="en-US"/>
        </w:rPr>
        <w:t>1</w:t>
      </w:r>
      <w:r w:rsidR="00733A0F">
        <w:rPr>
          <w:rFonts w:asciiTheme="majorBidi" w:hAnsiTheme="majorBidi" w:cstheme="majorBidi"/>
          <w:i/>
          <w:iCs/>
          <w:sz w:val="30"/>
          <w:szCs w:val="30"/>
          <w:lang w:val="en-US"/>
        </w:rPr>
        <w:t>.</w:t>
      </w:r>
      <w:r w:rsidR="00A723A0">
        <w:rPr>
          <w:rFonts w:asciiTheme="majorBidi" w:hAnsiTheme="majorBidi" w:cstheme="majorBidi"/>
          <w:i/>
          <w:iCs/>
          <w:sz w:val="30"/>
          <w:szCs w:val="30"/>
          <w:lang w:val="en-US"/>
        </w:rPr>
        <w:t>8</w:t>
      </w:r>
      <w:r w:rsidR="000B4FFB" w:rsidRPr="0035030C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057B70" w:rsidRPr="0035030C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ล้านบาท</w:t>
      </w:r>
      <w:r w:rsidR="00FE0738" w:rsidRPr="0035030C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)</w:t>
      </w:r>
    </w:p>
    <w:p w14:paraId="685A27AC" w14:textId="77777777" w:rsidR="00733A0F" w:rsidRPr="00CF14AA" w:rsidRDefault="00733A0F" w:rsidP="00733A0F">
      <w:pPr>
        <w:pStyle w:val="Bo-Blankline"/>
        <w:ind w:left="547"/>
        <w:jc w:val="thaiDistribute"/>
        <w:rPr>
          <w:rFonts w:asciiTheme="majorBidi" w:hAnsiTheme="majorBidi"/>
          <w:sz w:val="24"/>
          <w:szCs w:val="24"/>
          <w:lang w:val="en-US"/>
        </w:rPr>
      </w:pPr>
    </w:p>
    <w:p w14:paraId="3BDD3BFD" w14:textId="437477C1" w:rsidR="00B41897" w:rsidRDefault="00FE25C3" w:rsidP="00FE25C3">
      <w:pPr>
        <w:pStyle w:val="Bo-Blankline"/>
        <w:tabs>
          <w:tab w:val="left" w:pos="1440"/>
        </w:tabs>
        <w:ind w:left="1350" w:hanging="45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>
        <w:rPr>
          <w:rFonts w:asciiTheme="majorBidi" w:hAnsiTheme="majorBidi" w:cstheme="majorBidi"/>
          <w:spacing w:val="4"/>
          <w:sz w:val="30"/>
          <w:szCs w:val="30"/>
        </w:rPr>
        <w:t>(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>ค</w:t>
      </w:r>
      <w:r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.3) </w:t>
      </w:r>
      <w:r w:rsidR="00FF0073" w:rsidRPr="00FF0073">
        <w:rPr>
          <w:rFonts w:asciiTheme="majorBidi" w:hAnsiTheme="majorBidi" w:cstheme="majorBidi"/>
          <w:spacing w:val="4"/>
          <w:sz w:val="30"/>
          <w:szCs w:val="30"/>
          <w:cs/>
        </w:rPr>
        <w:t xml:space="preserve">เมื่อวันที่ </w:t>
      </w:r>
      <w:r w:rsidR="00FF0073" w:rsidRPr="00FF0073">
        <w:rPr>
          <w:rFonts w:asciiTheme="majorBidi" w:hAnsiTheme="majorBidi" w:cstheme="majorBidi"/>
          <w:spacing w:val="4"/>
          <w:sz w:val="30"/>
          <w:szCs w:val="30"/>
        </w:rPr>
        <w:t xml:space="preserve">1 </w:t>
      </w:r>
      <w:r w:rsidR="00FF0073" w:rsidRPr="00FF0073">
        <w:rPr>
          <w:rFonts w:asciiTheme="majorBidi" w:hAnsiTheme="majorBidi" w:cstheme="majorBidi"/>
          <w:spacing w:val="4"/>
          <w:sz w:val="30"/>
          <w:szCs w:val="30"/>
          <w:cs/>
        </w:rPr>
        <w:t xml:space="preserve">ตุลาคม </w:t>
      </w:r>
      <w:r w:rsidR="00FF0073" w:rsidRPr="00FF0073">
        <w:rPr>
          <w:rFonts w:asciiTheme="majorBidi" w:hAnsiTheme="majorBidi" w:cstheme="majorBidi"/>
          <w:spacing w:val="4"/>
          <w:sz w:val="30"/>
          <w:szCs w:val="30"/>
        </w:rPr>
        <w:t xml:space="preserve">2566 </w:t>
      </w:r>
      <w:r w:rsidR="00FF0073" w:rsidRPr="00FF0073">
        <w:rPr>
          <w:rFonts w:asciiTheme="majorBidi" w:hAnsiTheme="majorBidi" w:cstheme="majorBidi"/>
          <w:spacing w:val="4"/>
          <w:sz w:val="30"/>
          <w:szCs w:val="30"/>
          <w:cs/>
        </w:rPr>
        <w:t xml:space="preserve">บริษัทได้ทำสัญญาให้เช่าที่ดินกับบริษัทย่อยแห่งหนึ่งสำหรับประกอบกิจการ “โครงการผลิตไฟฟ้าจากพลังงานแสงอาทิตย์ อำเภอแก่งคอย ทีพีไอ โพลีน เพาเวอร์” กำหนดระยะเวลา </w:t>
      </w:r>
      <w:r w:rsidR="00FF0073" w:rsidRPr="00FF0073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FF0073" w:rsidRPr="00FF0073">
        <w:rPr>
          <w:rFonts w:asciiTheme="majorBidi" w:hAnsiTheme="majorBidi" w:cstheme="majorBidi"/>
          <w:spacing w:val="4"/>
          <w:sz w:val="30"/>
          <w:szCs w:val="30"/>
          <w:cs/>
        </w:rPr>
        <w:t xml:space="preserve">ปี นับตั้งแต่วันที่  </w:t>
      </w:r>
      <w:r w:rsidR="00FF0073" w:rsidRPr="00FF0073">
        <w:rPr>
          <w:rFonts w:asciiTheme="majorBidi" w:hAnsiTheme="majorBidi" w:cstheme="majorBidi"/>
          <w:spacing w:val="4"/>
          <w:sz w:val="30"/>
          <w:szCs w:val="30"/>
        </w:rPr>
        <w:t xml:space="preserve">1 </w:t>
      </w:r>
      <w:r w:rsidR="00FF0073" w:rsidRPr="00FF0073">
        <w:rPr>
          <w:rFonts w:asciiTheme="majorBidi" w:hAnsiTheme="majorBidi" w:cstheme="majorBidi"/>
          <w:spacing w:val="4"/>
          <w:sz w:val="30"/>
          <w:szCs w:val="30"/>
          <w:cs/>
        </w:rPr>
        <w:t xml:space="preserve">ตุลาคม </w:t>
      </w:r>
      <w:r w:rsidR="00FF0073" w:rsidRPr="00FF0073">
        <w:rPr>
          <w:rFonts w:asciiTheme="majorBidi" w:hAnsiTheme="majorBidi" w:cstheme="majorBidi"/>
          <w:spacing w:val="4"/>
          <w:sz w:val="30"/>
          <w:szCs w:val="30"/>
        </w:rPr>
        <w:t xml:space="preserve">2566 </w:t>
      </w:r>
      <w:r w:rsidR="00FF0073" w:rsidRPr="00FF0073">
        <w:rPr>
          <w:rFonts w:asciiTheme="majorBidi" w:hAnsiTheme="majorBidi" w:cstheme="majorBidi"/>
          <w:spacing w:val="4"/>
          <w:sz w:val="30"/>
          <w:szCs w:val="30"/>
          <w:cs/>
        </w:rPr>
        <w:t xml:space="preserve">ถึงวันที่ </w:t>
      </w:r>
      <w:r w:rsidR="00FF0073" w:rsidRPr="00FF0073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FF0073" w:rsidRPr="00FF0073">
        <w:rPr>
          <w:rFonts w:asciiTheme="majorBidi" w:hAnsiTheme="majorBidi" w:cstheme="majorBidi"/>
          <w:spacing w:val="4"/>
          <w:sz w:val="30"/>
          <w:szCs w:val="30"/>
          <w:cs/>
        </w:rPr>
        <w:t xml:space="preserve">กันยายน </w:t>
      </w:r>
      <w:r w:rsidR="00FF0073" w:rsidRPr="00FF0073">
        <w:rPr>
          <w:rFonts w:asciiTheme="majorBidi" w:hAnsiTheme="majorBidi" w:cstheme="majorBidi"/>
          <w:spacing w:val="4"/>
          <w:sz w:val="30"/>
          <w:szCs w:val="30"/>
        </w:rPr>
        <w:t xml:space="preserve">2596 </w:t>
      </w:r>
      <w:r w:rsidR="00FF0073" w:rsidRPr="00FF0073">
        <w:rPr>
          <w:rFonts w:asciiTheme="majorBidi" w:hAnsiTheme="majorBidi" w:cstheme="majorBidi"/>
          <w:spacing w:val="4"/>
          <w:sz w:val="30"/>
          <w:szCs w:val="30"/>
          <w:cs/>
        </w:rPr>
        <w:t>ค่าเช่ากำหนดชำระเป็นรายปีตามอัตราที่ระบุไว้ในสัญญา</w:t>
      </w:r>
    </w:p>
    <w:p w14:paraId="66D229B0" w14:textId="580BF7F4" w:rsidR="00F92AE3" w:rsidRDefault="00F92AE3">
      <w:pPr>
        <w:spacing w:line="240" w:lineRule="auto"/>
        <w:rPr>
          <w:rFonts w:asciiTheme="majorBidi" w:hAnsiTheme="majorBidi" w:cstheme="majorBidi"/>
          <w:spacing w:val="4"/>
          <w:sz w:val="30"/>
          <w:szCs w:val="30"/>
          <w:lang w:eastAsia="x-none"/>
        </w:rPr>
      </w:pPr>
    </w:p>
    <w:p w14:paraId="1419F7FB" w14:textId="77777777" w:rsidR="00801869" w:rsidRPr="0035030C" w:rsidRDefault="00801869" w:rsidP="00C87474">
      <w:pPr>
        <w:pStyle w:val="Caption"/>
        <w:ind w:hanging="90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เงินสดและรายการเทียบเท่าเงินสด</w:t>
      </w:r>
    </w:p>
    <w:p w14:paraId="434B19BF" w14:textId="77777777" w:rsidR="00801869" w:rsidRPr="0035030C" w:rsidRDefault="00801869" w:rsidP="005028BC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788"/>
        <w:gridCol w:w="1236"/>
        <w:gridCol w:w="236"/>
        <w:gridCol w:w="1134"/>
        <w:gridCol w:w="236"/>
        <w:gridCol w:w="1176"/>
        <w:gridCol w:w="236"/>
        <w:gridCol w:w="1136"/>
      </w:tblGrid>
      <w:tr w:rsidR="00801869" w:rsidRPr="0035030C" w14:paraId="475CFEDF" w14:textId="77777777" w:rsidTr="00F5074A">
        <w:tc>
          <w:tcPr>
            <w:tcW w:w="3788" w:type="dxa"/>
          </w:tcPr>
          <w:p w14:paraId="33278BC1" w14:textId="77777777" w:rsidR="00801869" w:rsidRPr="0035030C" w:rsidRDefault="00801869" w:rsidP="007B556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6" w:type="dxa"/>
            <w:gridSpan w:val="3"/>
          </w:tcPr>
          <w:p w14:paraId="0F293D03" w14:textId="77777777" w:rsidR="00801869" w:rsidRPr="0035030C" w:rsidRDefault="00801869" w:rsidP="00233B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C166406" w14:textId="77777777" w:rsidR="00801869" w:rsidRPr="0035030C" w:rsidRDefault="00801869" w:rsidP="00233B5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8" w:type="dxa"/>
            <w:gridSpan w:val="3"/>
          </w:tcPr>
          <w:p w14:paraId="4207FC0B" w14:textId="77777777" w:rsidR="00801869" w:rsidRPr="0035030C" w:rsidRDefault="00801869" w:rsidP="00233B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23A0" w:rsidRPr="0035030C" w14:paraId="1FFEACAA" w14:textId="77777777" w:rsidTr="00F5074A">
        <w:tc>
          <w:tcPr>
            <w:tcW w:w="3788" w:type="dxa"/>
          </w:tcPr>
          <w:p w14:paraId="55AA98C9" w14:textId="77777777" w:rsidR="00A723A0" w:rsidRPr="0035030C" w:rsidRDefault="00A723A0" w:rsidP="00A723A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</w:tcPr>
          <w:p w14:paraId="0CB446D1" w14:textId="3CC6A4CE" w:rsidR="00A723A0" w:rsidRPr="0035030C" w:rsidRDefault="00A723A0" w:rsidP="00A723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7B0D73B3" w14:textId="77777777" w:rsidR="00A723A0" w:rsidRPr="0035030C" w:rsidRDefault="00A723A0" w:rsidP="00A723A0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E1C8792" w14:textId="2EC8A409" w:rsidR="00A723A0" w:rsidRPr="0035030C" w:rsidRDefault="00A723A0" w:rsidP="00A723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14:paraId="3789DB75" w14:textId="77777777" w:rsidR="00A723A0" w:rsidRPr="0035030C" w:rsidRDefault="00A723A0" w:rsidP="00A723A0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</w:tcPr>
          <w:p w14:paraId="3EB4F52A" w14:textId="56A90648" w:rsidR="00A723A0" w:rsidRPr="0035030C" w:rsidRDefault="00A723A0" w:rsidP="00A723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3F2E280C" w14:textId="77777777" w:rsidR="00A723A0" w:rsidRPr="0035030C" w:rsidRDefault="00A723A0" w:rsidP="00A723A0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68C31B64" w14:textId="42D7188B" w:rsidR="00A723A0" w:rsidRPr="0035030C" w:rsidRDefault="00A723A0" w:rsidP="00A723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A723A0" w:rsidRPr="0035030C" w14:paraId="577061B7" w14:textId="77777777" w:rsidTr="00F5074A">
        <w:tc>
          <w:tcPr>
            <w:tcW w:w="3788" w:type="dxa"/>
          </w:tcPr>
          <w:p w14:paraId="0832A75D" w14:textId="77777777" w:rsidR="00A723A0" w:rsidRPr="0035030C" w:rsidRDefault="00A723A0" w:rsidP="00A723A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0" w:type="dxa"/>
            <w:gridSpan w:val="7"/>
          </w:tcPr>
          <w:p w14:paraId="1A4B57B4" w14:textId="77777777" w:rsidR="00A723A0" w:rsidRPr="0035030C" w:rsidRDefault="00A723A0" w:rsidP="00A723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723A0" w:rsidRPr="0035030C" w14:paraId="1149CEBE" w14:textId="77777777" w:rsidTr="00F5074A">
        <w:tc>
          <w:tcPr>
            <w:tcW w:w="3788" w:type="dxa"/>
          </w:tcPr>
          <w:p w14:paraId="0D6194B5" w14:textId="77777777" w:rsidR="00A723A0" w:rsidRPr="0035030C" w:rsidRDefault="00A723A0" w:rsidP="00A723A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236" w:type="dxa"/>
            <w:shd w:val="clear" w:color="auto" w:fill="auto"/>
          </w:tcPr>
          <w:p w14:paraId="73929474" w14:textId="2A60F892" w:rsidR="00A723A0" w:rsidRPr="0035030C" w:rsidRDefault="0064106A" w:rsidP="00A723A0">
            <w:pPr>
              <w:tabs>
                <w:tab w:val="decimal" w:pos="10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</w:t>
            </w:r>
            <w:r w:rsidR="001937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826</w:t>
            </w:r>
          </w:p>
        </w:tc>
        <w:tc>
          <w:tcPr>
            <w:tcW w:w="236" w:type="dxa"/>
          </w:tcPr>
          <w:p w14:paraId="595628E4" w14:textId="77777777" w:rsidR="00A723A0" w:rsidRPr="0035030C" w:rsidRDefault="00A723A0" w:rsidP="00A723A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96B8B51" w14:textId="435982E8" w:rsidR="00A723A0" w:rsidRPr="0035030C" w:rsidRDefault="00A723A0" w:rsidP="00A723A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627</w:t>
            </w:r>
          </w:p>
        </w:tc>
        <w:tc>
          <w:tcPr>
            <w:tcW w:w="236" w:type="dxa"/>
          </w:tcPr>
          <w:p w14:paraId="0DCC9020" w14:textId="77777777" w:rsidR="00A723A0" w:rsidRPr="0035030C" w:rsidRDefault="00A723A0" w:rsidP="00A723A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7BC1CC1A" w14:textId="1134A570" w:rsidR="00A723A0" w:rsidRPr="00CF14AA" w:rsidRDefault="001937F2" w:rsidP="00A723A0">
            <w:pPr>
              <w:tabs>
                <w:tab w:val="decimal" w:pos="9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1,378</w:t>
            </w:r>
          </w:p>
        </w:tc>
        <w:tc>
          <w:tcPr>
            <w:tcW w:w="236" w:type="dxa"/>
          </w:tcPr>
          <w:p w14:paraId="54BFEF4A" w14:textId="77777777" w:rsidR="00A723A0" w:rsidRPr="0035030C" w:rsidRDefault="00A723A0" w:rsidP="00A723A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624BCECF" w14:textId="5AE63437" w:rsidR="00A723A0" w:rsidRPr="0035030C" w:rsidRDefault="00A723A0" w:rsidP="00A723A0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162</w:t>
            </w:r>
          </w:p>
        </w:tc>
      </w:tr>
      <w:tr w:rsidR="00A723A0" w:rsidRPr="0035030C" w14:paraId="3706A1A0" w14:textId="77777777" w:rsidTr="00F5074A">
        <w:tc>
          <w:tcPr>
            <w:tcW w:w="3788" w:type="dxa"/>
          </w:tcPr>
          <w:p w14:paraId="578D05F2" w14:textId="77777777" w:rsidR="00A723A0" w:rsidRPr="0035030C" w:rsidRDefault="00A723A0" w:rsidP="00A723A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236" w:type="dxa"/>
            <w:shd w:val="clear" w:color="auto" w:fill="auto"/>
          </w:tcPr>
          <w:p w14:paraId="5829F439" w14:textId="2B5DC01A" w:rsidR="00A723A0" w:rsidRPr="0035030C" w:rsidRDefault="001937F2" w:rsidP="00A723A0">
            <w:pPr>
              <w:tabs>
                <w:tab w:val="decimal" w:pos="10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206,554</w:t>
            </w:r>
          </w:p>
        </w:tc>
        <w:tc>
          <w:tcPr>
            <w:tcW w:w="236" w:type="dxa"/>
          </w:tcPr>
          <w:p w14:paraId="5C8B0A58" w14:textId="77777777" w:rsidR="00A723A0" w:rsidRPr="0035030C" w:rsidRDefault="00A723A0" w:rsidP="00A723A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D18B16D" w14:textId="7E472F22" w:rsidR="00A723A0" w:rsidRPr="0035030C" w:rsidRDefault="00A723A0" w:rsidP="00A723A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,34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175B8C2D" w14:textId="77777777" w:rsidR="00A723A0" w:rsidRPr="0035030C" w:rsidRDefault="00A723A0" w:rsidP="00A723A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2E1D4B34" w14:textId="2FF21A1D" w:rsidR="00A723A0" w:rsidRPr="0035030C" w:rsidRDefault="00F61AF2" w:rsidP="00A723A0">
            <w:pPr>
              <w:tabs>
                <w:tab w:val="decimal" w:pos="9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10,866</w:t>
            </w:r>
          </w:p>
        </w:tc>
        <w:tc>
          <w:tcPr>
            <w:tcW w:w="236" w:type="dxa"/>
          </w:tcPr>
          <w:p w14:paraId="34DACDDA" w14:textId="77777777" w:rsidR="00A723A0" w:rsidRPr="0035030C" w:rsidRDefault="00A723A0" w:rsidP="00A723A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4917F45E" w14:textId="31B600B9" w:rsidR="00A723A0" w:rsidRPr="0035030C" w:rsidRDefault="00A723A0" w:rsidP="00A723A0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178</w:t>
            </w:r>
          </w:p>
        </w:tc>
      </w:tr>
      <w:tr w:rsidR="00A723A0" w:rsidRPr="0035030C" w14:paraId="0F5B97A1" w14:textId="77777777" w:rsidTr="00F5074A">
        <w:tc>
          <w:tcPr>
            <w:tcW w:w="3788" w:type="dxa"/>
          </w:tcPr>
          <w:p w14:paraId="14734B0C" w14:textId="77777777" w:rsidR="00A723A0" w:rsidRPr="0035030C" w:rsidRDefault="00A723A0" w:rsidP="00A723A0">
            <w:pPr>
              <w:spacing w:line="240" w:lineRule="atLeast"/>
              <w:ind w:left="270" w:right="6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เงินฝากธนาคารประเภทออมทรัพย์ 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2612CF9F" w14:textId="303D95B6" w:rsidR="00A723A0" w:rsidRPr="0035030C" w:rsidRDefault="001937F2" w:rsidP="00A723A0">
            <w:pPr>
              <w:tabs>
                <w:tab w:val="decimal" w:pos="10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7,144,947</w:t>
            </w:r>
          </w:p>
        </w:tc>
        <w:tc>
          <w:tcPr>
            <w:tcW w:w="236" w:type="dxa"/>
            <w:vAlign w:val="bottom"/>
          </w:tcPr>
          <w:p w14:paraId="3AB3CC72" w14:textId="77777777" w:rsidR="00A723A0" w:rsidRPr="0035030C" w:rsidRDefault="00A723A0" w:rsidP="00A723A0">
            <w:pPr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1EB70868" w14:textId="6357A9B7" w:rsidR="00A723A0" w:rsidRPr="0035030C" w:rsidRDefault="00A723A0" w:rsidP="00A723A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661</w:t>
            </w:r>
          </w:p>
        </w:tc>
        <w:tc>
          <w:tcPr>
            <w:tcW w:w="236" w:type="dxa"/>
            <w:vAlign w:val="bottom"/>
          </w:tcPr>
          <w:p w14:paraId="6ECA5332" w14:textId="77777777" w:rsidR="00A723A0" w:rsidRPr="0035030C" w:rsidRDefault="00A723A0" w:rsidP="00A723A0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2E6A810" w14:textId="44CC80AC" w:rsidR="00A723A0" w:rsidRPr="0035030C" w:rsidRDefault="00F61AF2" w:rsidP="00A723A0">
            <w:pPr>
              <w:tabs>
                <w:tab w:val="decimal" w:pos="9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19,600</w:t>
            </w:r>
          </w:p>
        </w:tc>
        <w:tc>
          <w:tcPr>
            <w:tcW w:w="236" w:type="dxa"/>
            <w:vAlign w:val="bottom"/>
          </w:tcPr>
          <w:p w14:paraId="45CA543D" w14:textId="77777777" w:rsidR="00A723A0" w:rsidRPr="0035030C" w:rsidRDefault="00A723A0" w:rsidP="00A723A0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14:paraId="7E0E8D9C" w14:textId="61426A89" w:rsidR="00A723A0" w:rsidRPr="0035030C" w:rsidRDefault="00A723A0" w:rsidP="00A723A0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240</w:t>
            </w:r>
          </w:p>
        </w:tc>
      </w:tr>
      <w:tr w:rsidR="00A723A0" w:rsidRPr="0035030C" w14:paraId="59101459" w14:textId="77777777" w:rsidTr="00F5074A">
        <w:tc>
          <w:tcPr>
            <w:tcW w:w="3788" w:type="dxa"/>
          </w:tcPr>
          <w:p w14:paraId="15E84520" w14:textId="77777777" w:rsidR="00A723A0" w:rsidRPr="0035030C" w:rsidRDefault="00A723A0" w:rsidP="00A723A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236" w:type="dxa"/>
            <w:shd w:val="clear" w:color="auto" w:fill="auto"/>
          </w:tcPr>
          <w:p w14:paraId="0AB0876A" w14:textId="038D0AF1" w:rsidR="00A723A0" w:rsidRPr="0035030C" w:rsidRDefault="001937F2" w:rsidP="00A723A0">
            <w:pPr>
              <w:tabs>
                <w:tab w:val="decimal" w:pos="10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2,206,375</w:t>
            </w:r>
          </w:p>
        </w:tc>
        <w:tc>
          <w:tcPr>
            <w:tcW w:w="236" w:type="dxa"/>
          </w:tcPr>
          <w:p w14:paraId="3147961F" w14:textId="77777777" w:rsidR="00A723A0" w:rsidRPr="0035030C" w:rsidRDefault="00A723A0" w:rsidP="00A723A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256E7F9" w14:textId="4488BA00" w:rsidR="00A723A0" w:rsidRPr="0035030C" w:rsidRDefault="00A723A0" w:rsidP="00A723A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5,196,618</w:t>
            </w:r>
          </w:p>
        </w:tc>
        <w:tc>
          <w:tcPr>
            <w:tcW w:w="236" w:type="dxa"/>
          </w:tcPr>
          <w:p w14:paraId="7B0E0495" w14:textId="77777777" w:rsidR="00A723A0" w:rsidRPr="0035030C" w:rsidRDefault="00A723A0" w:rsidP="00A723A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63D2D31E" w14:textId="74712A83" w:rsidR="00A723A0" w:rsidRPr="0035030C" w:rsidRDefault="00F61AF2" w:rsidP="00F61AF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9FA2401" w14:textId="77777777" w:rsidR="00A723A0" w:rsidRPr="0035030C" w:rsidRDefault="00A723A0" w:rsidP="00A723A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7C4408BC" w14:textId="66E0A008" w:rsidR="00A723A0" w:rsidRPr="0035030C" w:rsidRDefault="00A723A0" w:rsidP="00A723A0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3,697,602</w:t>
            </w:r>
          </w:p>
        </w:tc>
      </w:tr>
      <w:tr w:rsidR="00A723A0" w:rsidRPr="0035030C" w14:paraId="568B52C2" w14:textId="77777777" w:rsidTr="00F5074A">
        <w:tc>
          <w:tcPr>
            <w:tcW w:w="3788" w:type="dxa"/>
          </w:tcPr>
          <w:p w14:paraId="58E98481" w14:textId="77777777" w:rsidR="00A723A0" w:rsidRPr="0035030C" w:rsidRDefault="00A723A0" w:rsidP="00A723A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8D3177" w14:textId="2132B2C8" w:rsidR="00A723A0" w:rsidRPr="0035030C" w:rsidRDefault="001937F2" w:rsidP="00A723A0">
            <w:pPr>
              <w:tabs>
                <w:tab w:val="decimal" w:pos="10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9,559,702</w:t>
            </w:r>
          </w:p>
        </w:tc>
        <w:tc>
          <w:tcPr>
            <w:tcW w:w="236" w:type="dxa"/>
            <w:shd w:val="clear" w:color="auto" w:fill="auto"/>
          </w:tcPr>
          <w:p w14:paraId="70AF6B95" w14:textId="77777777" w:rsidR="00A723A0" w:rsidRPr="0035030C" w:rsidRDefault="00A723A0" w:rsidP="00A723A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4BF2CAA" w14:textId="5DDF4718" w:rsidR="00A723A0" w:rsidRPr="0035030C" w:rsidRDefault="00A723A0" w:rsidP="00A723A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18,313,253</w:t>
            </w:r>
          </w:p>
        </w:tc>
        <w:tc>
          <w:tcPr>
            <w:tcW w:w="236" w:type="dxa"/>
          </w:tcPr>
          <w:p w14:paraId="05214137" w14:textId="77777777" w:rsidR="00A723A0" w:rsidRPr="0035030C" w:rsidRDefault="00A723A0" w:rsidP="00A723A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CF8B15" w14:textId="6360C911" w:rsidR="00A723A0" w:rsidRPr="0035030C" w:rsidRDefault="005A179E" w:rsidP="00A723A0">
            <w:pPr>
              <w:tabs>
                <w:tab w:val="decimal" w:pos="9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31,844</w:t>
            </w:r>
          </w:p>
        </w:tc>
        <w:tc>
          <w:tcPr>
            <w:tcW w:w="236" w:type="dxa"/>
          </w:tcPr>
          <w:p w14:paraId="201795FF" w14:textId="77777777" w:rsidR="00A723A0" w:rsidRPr="0035030C" w:rsidRDefault="00A723A0" w:rsidP="00A723A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</w:tcPr>
          <w:p w14:paraId="43E22AA8" w14:textId="02FF1C40" w:rsidR="00A723A0" w:rsidRPr="0035030C" w:rsidRDefault="00A723A0" w:rsidP="00A723A0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14,813,182</w:t>
            </w:r>
          </w:p>
        </w:tc>
      </w:tr>
    </w:tbl>
    <w:p w14:paraId="7C4CADEE" w14:textId="5DBB56CE" w:rsidR="00FF0073" w:rsidRDefault="00FF0073">
      <w:pPr>
        <w:spacing w:line="240" w:lineRule="auto"/>
        <w:rPr>
          <w:rFonts w:asciiTheme="majorBidi" w:hAnsiTheme="majorBidi" w:cstheme="majorBidi"/>
          <w:sz w:val="24"/>
          <w:szCs w:val="24"/>
          <w:highlight w:val="yellow"/>
          <w:lang w:eastAsia="x-none"/>
        </w:rPr>
      </w:pPr>
    </w:p>
    <w:p w14:paraId="76FE104C" w14:textId="77777777" w:rsidR="00FF0073" w:rsidRDefault="00FF0073">
      <w:pPr>
        <w:spacing w:line="240" w:lineRule="auto"/>
        <w:rPr>
          <w:rFonts w:asciiTheme="majorBidi" w:hAnsiTheme="majorBidi" w:cstheme="majorBidi"/>
          <w:sz w:val="24"/>
          <w:szCs w:val="24"/>
          <w:highlight w:val="yellow"/>
          <w:lang w:eastAsia="x-none"/>
        </w:rPr>
      </w:pPr>
      <w:r>
        <w:rPr>
          <w:rFonts w:asciiTheme="majorBidi" w:hAnsiTheme="majorBidi" w:cstheme="majorBidi"/>
          <w:sz w:val="24"/>
          <w:szCs w:val="24"/>
          <w:highlight w:val="yellow"/>
          <w:lang w:eastAsia="x-none"/>
        </w:rPr>
        <w:br w:type="page"/>
      </w:r>
    </w:p>
    <w:p w14:paraId="2A10F60E" w14:textId="087163DB" w:rsidR="00E44C85" w:rsidRPr="0035030C" w:rsidRDefault="00E44C85" w:rsidP="006D2393">
      <w:pPr>
        <w:pStyle w:val="Caption"/>
        <w:ind w:hanging="90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lastRenderedPageBreak/>
        <w:t>ลูกหนี้การค้า</w:t>
      </w:r>
    </w:p>
    <w:p w14:paraId="3B2F2BAA" w14:textId="1BAADDFE" w:rsidR="00E44C85" w:rsidRPr="00CF14AA" w:rsidRDefault="00E44C85" w:rsidP="00431645">
      <w:pPr>
        <w:pStyle w:val="Bo-Blankline"/>
        <w:rPr>
          <w:rFonts w:asciiTheme="majorBidi" w:hAnsiTheme="majorBidi" w:cstheme="majorBidi"/>
          <w:sz w:val="24"/>
          <w:szCs w:val="24"/>
          <w:highlight w:val="yellow"/>
          <w:lang w:val="en-US"/>
        </w:rPr>
      </w:pPr>
    </w:p>
    <w:tbl>
      <w:tblPr>
        <w:tblW w:w="918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00"/>
        <w:gridCol w:w="1080"/>
        <w:gridCol w:w="1260"/>
        <w:gridCol w:w="180"/>
        <w:gridCol w:w="1170"/>
        <w:gridCol w:w="270"/>
        <w:gridCol w:w="1170"/>
        <w:gridCol w:w="270"/>
        <w:gridCol w:w="1088"/>
      </w:tblGrid>
      <w:tr w:rsidR="00431645" w:rsidRPr="0035030C" w14:paraId="6E15BF4A" w14:textId="77777777" w:rsidTr="00ED2C9D">
        <w:trPr>
          <w:cantSplit/>
          <w:tblHeader/>
        </w:trPr>
        <w:tc>
          <w:tcPr>
            <w:tcW w:w="2700" w:type="dxa"/>
            <w:vAlign w:val="bottom"/>
            <w:hideMark/>
          </w:tcPr>
          <w:p w14:paraId="511976C3" w14:textId="77777777" w:rsidR="00431645" w:rsidRPr="0035030C" w:rsidRDefault="00431645" w:rsidP="00A91BE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EDFFD0" w14:textId="77777777" w:rsidR="00431645" w:rsidRPr="0035030C" w:rsidRDefault="00431645" w:rsidP="00A91BE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3D7BBAC2" w14:textId="77777777" w:rsidR="00431645" w:rsidRPr="0035030C" w:rsidRDefault="00431645" w:rsidP="00A91BE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4EB88968" w14:textId="77777777" w:rsidR="00431645" w:rsidRPr="0035030C" w:rsidRDefault="00431645" w:rsidP="00A91BE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528" w:type="dxa"/>
            <w:gridSpan w:val="3"/>
            <w:vAlign w:val="bottom"/>
          </w:tcPr>
          <w:p w14:paraId="187C27F6" w14:textId="77777777" w:rsidR="00431645" w:rsidRPr="0035030C" w:rsidRDefault="00431645" w:rsidP="00A91BE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</w:rPr>
            </w:pPr>
            <w:r w:rsidRPr="0035030C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723A0" w:rsidRPr="0035030C" w14:paraId="6BF6BA98" w14:textId="77777777" w:rsidTr="00ED2C9D">
        <w:trPr>
          <w:cantSplit/>
          <w:tblHeader/>
        </w:trPr>
        <w:tc>
          <w:tcPr>
            <w:tcW w:w="2700" w:type="dxa"/>
            <w:vAlign w:val="bottom"/>
          </w:tcPr>
          <w:p w14:paraId="6E943449" w14:textId="3497AB23" w:rsidR="00A723A0" w:rsidRPr="0035030C" w:rsidRDefault="00A723A0" w:rsidP="00A723A0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2810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080" w:type="dxa"/>
          </w:tcPr>
          <w:p w14:paraId="46A6C343" w14:textId="77777777" w:rsidR="00A723A0" w:rsidRPr="0035030C" w:rsidRDefault="00A723A0" w:rsidP="00A723A0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260" w:type="dxa"/>
          </w:tcPr>
          <w:p w14:paraId="069DCD2A" w14:textId="3A4DB8CC" w:rsidR="00A723A0" w:rsidRPr="0035030C" w:rsidRDefault="00A723A0" w:rsidP="00A723A0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80" w:type="dxa"/>
          </w:tcPr>
          <w:p w14:paraId="6ED48658" w14:textId="77777777" w:rsidR="00A723A0" w:rsidRPr="0035030C" w:rsidRDefault="00A723A0" w:rsidP="00A723A0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A32BFBF" w14:textId="5D0CA38F" w:rsidR="00A723A0" w:rsidRPr="0035030C" w:rsidRDefault="00A723A0" w:rsidP="00A723A0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37F3043D" w14:textId="77777777" w:rsidR="00A723A0" w:rsidRPr="0035030C" w:rsidRDefault="00A723A0" w:rsidP="00A723A0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0F669B0" w14:textId="39F0EF8E" w:rsidR="00A723A0" w:rsidRPr="0035030C" w:rsidRDefault="00A723A0" w:rsidP="00A723A0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08412A08" w14:textId="77777777" w:rsidR="00A723A0" w:rsidRPr="0035030C" w:rsidRDefault="00A723A0" w:rsidP="00A723A0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8" w:type="dxa"/>
          </w:tcPr>
          <w:p w14:paraId="46F62503" w14:textId="336A34EA" w:rsidR="00A723A0" w:rsidRPr="0035030C" w:rsidRDefault="00A723A0" w:rsidP="00A723A0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A723A0" w:rsidRPr="0035030C" w14:paraId="2AA3B821" w14:textId="77777777" w:rsidTr="00ED2C9D">
        <w:trPr>
          <w:cantSplit/>
          <w:tblHeader/>
        </w:trPr>
        <w:tc>
          <w:tcPr>
            <w:tcW w:w="2700" w:type="dxa"/>
            <w:vAlign w:val="bottom"/>
            <w:hideMark/>
          </w:tcPr>
          <w:p w14:paraId="73613AEC" w14:textId="77777777" w:rsidR="00A723A0" w:rsidRPr="0035030C" w:rsidRDefault="00A723A0" w:rsidP="00A723A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1E6A8A" w14:textId="77777777" w:rsidR="00A723A0" w:rsidRPr="0035030C" w:rsidRDefault="00A723A0" w:rsidP="00A723A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8" w:type="dxa"/>
            <w:gridSpan w:val="7"/>
            <w:vAlign w:val="bottom"/>
            <w:hideMark/>
          </w:tcPr>
          <w:p w14:paraId="4DEA253F" w14:textId="77777777" w:rsidR="00A723A0" w:rsidRPr="0035030C" w:rsidRDefault="00A723A0" w:rsidP="00A723A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highlight w:val="cyan"/>
              </w:rPr>
            </w:pPr>
            <w:r w:rsidRPr="0035030C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23A0" w:rsidRPr="0035030C" w14:paraId="57CF07B3" w14:textId="77777777" w:rsidTr="00ED2C9D">
        <w:trPr>
          <w:cantSplit/>
        </w:trPr>
        <w:tc>
          <w:tcPr>
            <w:tcW w:w="2700" w:type="dxa"/>
          </w:tcPr>
          <w:p w14:paraId="65DBA673" w14:textId="77777777" w:rsidR="00A723A0" w:rsidRPr="0035030C" w:rsidRDefault="00A723A0" w:rsidP="00A723A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368D6929" w14:textId="42EEA8AB" w:rsidR="00A723A0" w:rsidRPr="0035030C" w:rsidRDefault="00A723A0" w:rsidP="00A723A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14:paraId="6A082C7F" w14:textId="4D78C051" w:rsidR="00A723A0" w:rsidRPr="00DF5817" w:rsidRDefault="00FC58D3" w:rsidP="00A723A0">
            <w:pPr>
              <w:tabs>
                <w:tab w:val="decimal" w:pos="1089"/>
              </w:tabs>
              <w:spacing w:line="240" w:lineRule="atLeast"/>
              <w:ind w:left="-115" w:right="-7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15,149</w:t>
            </w:r>
          </w:p>
        </w:tc>
        <w:tc>
          <w:tcPr>
            <w:tcW w:w="180" w:type="dxa"/>
          </w:tcPr>
          <w:p w14:paraId="56A005D6" w14:textId="77777777" w:rsidR="00A723A0" w:rsidRPr="0035030C" w:rsidRDefault="00A723A0" w:rsidP="00A723A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0CCCB1" w14:textId="1FCB963B" w:rsidR="00A723A0" w:rsidRPr="00DF5817" w:rsidRDefault="00A723A0" w:rsidP="00A723A0">
            <w:pPr>
              <w:tabs>
                <w:tab w:val="decimal" w:pos="999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,180</w:t>
            </w:r>
          </w:p>
        </w:tc>
        <w:tc>
          <w:tcPr>
            <w:tcW w:w="270" w:type="dxa"/>
          </w:tcPr>
          <w:p w14:paraId="0A157600" w14:textId="77777777" w:rsidR="00A723A0" w:rsidRPr="0035030C" w:rsidRDefault="00A723A0" w:rsidP="00A723A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45C8D5A" w14:textId="18AE3B70" w:rsidR="00A723A0" w:rsidRPr="00DF5817" w:rsidRDefault="001C0C8E" w:rsidP="00A723A0">
            <w:pPr>
              <w:tabs>
                <w:tab w:val="decimal" w:pos="999"/>
              </w:tabs>
              <w:spacing w:line="240" w:lineRule="atLeast"/>
              <w:ind w:left="-115" w:right="-7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1,375,353</w:t>
            </w:r>
          </w:p>
        </w:tc>
        <w:tc>
          <w:tcPr>
            <w:tcW w:w="270" w:type="dxa"/>
          </w:tcPr>
          <w:p w14:paraId="1DA7AE1C" w14:textId="77777777" w:rsidR="00A723A0" w:rsidRPr="0035030C" w:rsidRDefault="00A723A0" w:rsidP="00A723A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</w:tcPr>
          <w:p w14:paraId="44CF17C0" w14:textId="297051AD" w:rsidR="00A723A0" w:rsidRPr="0035030C" w:rsidRDefault="00A723A0" w:rsidP="00A723A0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388</w:t>
            </w:r>
          </w:p>
        </w:tc>
      </w:tr>
      <w:tr w:rsidR="00A723A0" w:rsidRPr="0035030C" w14:paraId="5F273FD8" w14:textId="77777777" w:rsidTr="00ED2C9D">
        <w:trPr>
          <w:cantSplit/>
        </w:trPr>
        <w:tc>
          <w:tcPr>
            <w:tcW w:w="2700" w:type="dxa"/>
          </w:tcPr>
          <w:p w14:paraId="3C674DE5" w14:textId="77777777" w:rsidR="00A723A0" w:rsidRPr="0035030C" w:rsidRDefault="00A723A0" w:rsidP="00A723A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</w:tcPr>
          <w:p w14:paraId="62242B4C" w14:textId="77777777" w:rsidR="00A723A0" w:rsidRPr="0035030C" w:rsidRDefault="00A723A0" w:rsidP="00A723A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09DEC09" w14:textId="64A54208" w:rsidR="00A723A0" w:rsidRPr="0035030C" w:rsidRDefault="00FC58D3" w:rsidP="00A723A0">
            <w:pPr>
              <w:tabs>
                <w:tab w:val="decimal" w:pos="1089"/>
              </w:tabs>
              <w:spacing w:line="240" w:lineRule="atLeast"/>
              <w:ind w:left="-115" w:right="-76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5,226,</w:t>
            </w:r>
            <w:r w:rsidR="001C0C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820</w:t>
            </w:r>
          </w:p>
        </w:tc>
        <w:tc>
          <w:tcPr>
            <w:tcW w:w="180" w:type="dxa"/>
          </w:tcPr>
          <w:p w14:paraId="6574DE8C" w14:textId="77777777" w:rsidR="00A723A0" w:rsidRPr="0035030C" w:rsidRDefault="00A723A0" w:rsidP="00A723A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8A936D" w14:textId="530FE493" w:rsidR="00A723A0" w:rsidRPr="00DF5817" w:rsidRDefault="00A723A0" w:rsidP="00A723A0">
            <w:pPr>
              <w:tabs>
                <w:tab w:val="decimal" w:pos="999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,477,411</w:t>
            </w:r>
          </w:p>
        </w:tc>
        <w:tc>
          <w:tcPr>
            <w:tcW w:w="270" w:type="dxa"/>
          </w:tcPr>
          <w:p w14:paraId="12468C06" w14:textId="77777777" w:rsidR="00A723A0" w:rsidRPr="0035030C" w:rsidRDefault="00A723A0" w:rsidP="00A723A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7768A56" w14:textId="13F5625D" w:rsidR="00A723A0" w:rsidRPr="00DF5817" w:rsidRDefault="001C0C8E" w:rsidP="00A723A0">
            <w:pPr>
              <w:tabs>
                <w:tab w:val="decimal" w:pos="999"/>
              </w:tabs>
              <w:spacing w:line="240" w:lineRule="atLeast"/>
              <w:ind w:left="-115" w:right="-7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1,616,778</w:t>
            </w:r>
          </w:p>
        </w:tc>
        <w:tc>
          <w:tcPr>
            <w:tcW w:w="270" w:type="dxa"/>
          </w:tcPr>
          <w:p w14:paraId="59A5DC02" w14:textId="77777777" w:rsidR="00A723A0" w:rsidRPr="0035030C" w:rsidRDefault="00A723A0" w:rsidP="00A723A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4AF61F9A" w14:textId="1ABAF9D9" w:rsidR="00A723A0" w:rsidRPr="0035030C" w:rsidRDefault="00A723A0" w:rsidP="00A723A0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515</w:t>
            </w:r>
          </w:p>
        </w:tc>
      </w:tr>
      <w:tr w:rsidR="00A723A0" w:rsidRPr="0035030C" w14:paraId="0913BE41" w14:textId="77777777" w:rsidTr="00ED2C9D">
        <w:trPr>
          <w:cantSplit/>
        </w:trPr>
        <w:tc>
          <w:tcPr>
            <w:tcW w:w="2700" w:type="dxa"/>
          </w:tcPr>
          <w:p w14:paraId="7FC926B1" w14:textId="77777777" w:rsidR="00A723A0" w:rsidRPr="0035030C" w:rsidRDefault="00A723A0" w:rsidP="00A723A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62DE63B6" w14:textId="77777777" w:rsidR="00A723A0" w:rsidRPr="0035030C" w:rsidRDefault="00A723A0" w:rsidP="00A723A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8A4306F" w14:textId="281AB53B" w:rsidR="00A723A0" w:rsidRPr="00DF5817" w:rsidRDefault="001C0C8E" w:rsidP="00A723A0">
            <w:pPr>
              <w:tabs>
                <w:tab w:val="decimal" w:pos="1089"/>
              </w:tabs>
              <w:spacing w:line="240" w:lineRule="atLeast"/>
              <w:ind w:left="-115" w:right="-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5,241,969</w:t>
            </w:r>
          </w:p>
        </w:tc>
        <w:tc>
          <w:tcPr>
            <w:tcW w:w="180" w:type="dxa"/>
          </w:tcPr>
          <w:p w14:paraId="1DE2DAB5" w14:textId="77777777" w:rsidR="00A723A0" w:rsidRPr="00DF5817" w:rsidRDefault="00A723A0" w:rsidP="00A723A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2ED1711" w14:textId="3420CFBF" w:rsidR="00A723A0" w:rsidRPr="00DF5817" w:rsidRDefault="00A723A0" w:rsidP="00A723A0">
            <w:pPr>
              <w:tabs>
                <w:tab w:val="decimal" w:pos="999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591</w:t>
            </w:r>
          </w:p>
        </w:tc>
        <w:tc>
          <w:tcPr>
            <w:tcW w:w="270" w:type="dxa"/>
          </w:tcPr>
          <w:p w14:paraId="7C9A9B53" w14:textId="77777777" w:rsidR="00A723A0" w:rsidRPr="00DF5817" w:rsidRDefault="00A723A0" w:rsidP="00A723A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245A92D" w14:textId="0DA6EE6A" w:rsidR="00A723A0" w:rsidRPr="00DF5817" w:rsidRDefault="001C0C8E" w:rsidP="00A723A0">
            <w:pPr>
              <w:tabs>
                <w:tab w:val="decimal" w:pos="999"/>
              </w:tabs>
              <w:spacing w:line="240" w:lineRule="atLeast"/>
              <w:ind w:left="-115" w:right="-7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2,992,131</w:t>
            </w:r>
          </w:p>
        </w:tc>
        <w:tc>
          <w:tcPr>
            <w:tcW w:w="270" w:type="dxa"/>
          </w:tcPr>
          <w:p w14:paraId="5577FE16" w14:textId="77777777" w:rsidR="00A723A0" w:rsidRPr="00DF5817" w:rsidRDefault="00A723A0" w:rsidP="00A723A0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775B6A8E" w14:textId="01E539EE" w:rsidR="00A723A0" w:rsidRPr="00DF5817" w:rsidRDefault="00A723A0" w:rsidP="00A723A0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903</w:t>
            </w:r>
          </w:p>
        </w:tc>
      </w:tr>
      <w:tr w:rsidR="00A723A0" w:rsidRPr="0035030C" w14:paraId="23340E38" w14:textId="77777777" w:rsidTr="00ED2C9D">
        <w:trPr>
          <w:cantSplit/>
        </w:trPr>
        <w:tc>
          <w:tcPr>
            <w:tcW w:w="2700" w:type="dxa"/>
          </w:tcPr>
          <w:p w14:paraId="5576700B" w14:textId="77777777" w:rsidR="00A723A0" w:rsidRPr="0035030C" w:rsidRDefault="00A723A0" w:rsidP="00A723A0">
            <w:pPr>
              <w:tabs>
                <w:tab w:val="left" w:pos="450"/>
              </w:tabs>
              <w:spacing w:line="240" w:lineRule="atLeast"/>
              <w:ind w:left="336" w:right="65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ค่าเผื่อผลขาดทุนด้าน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1080" w:type="dxa"/>
          </w:tcPr>
          <w:p w14:paraId="3BB54B2F" w14:textId="77777777" w:rsidR="00A723A0" w:rsidRPr="0035030C" w:rsidRDefault="00A723A0" w:rsidP="00A723A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122736" w14:textId="5F0F781C" w:rsidR="00A723A0" w:rsidRPr="0035030C" w:rsidRDefault="001C0C8E" w:rsidP="00A723A0">
            <w:pPr>
              <w:tabs>
                <w:tab w:val="decimal" w:pos="1089"/>
              </w:tabs>
              <w:spacing w:line="240" w:lineRule="atLeast"/>
              <w:ind w:left="-115" w:right="-7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(10,234)</w:t>
            </w:r>
          </w:p>
        </w:tc>
        <w:tc>
          <w:tcPr>
            <w:tcW w:w="180" w:type="dxa"/>
          </w:tcPr>
          <w:p w14:paraId="147713FE" w14:textId="77777777" w:rsidR="00A723A0" w:rsidRPr="0035030C" w:rsidRDefault="00A723A0" w:rsidP="00A723A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746B4CA" w14:textId="37A3CAE6" w:rsidR="00A723A0" w:rsidRPr="0035030C" w:rsidRDefault="00A723A0" w:rsidP="00A723A0">
            <w:pPr>
              <w:tabs>
                <w:tab w:val="decimal" w:pos="999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2E928818" w14:textId="77777777" w:rsidR="00A723A0" w:rsidRPr="0035030C" w:rsidRDefault="00A723A0" w:rsidP="00A723A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7BCAF9" w14:textId="0B6DC496" w:rsidR="00A723A0" w:rsidRPr="00DF5817" w:rsidRDefault="001C0C8E" w:rsidP="00A723A0">
            <w:pPr>
              <w:tabs>
                <w:tab w:val="decimal" w:pos="999"/>
              </w:tabs>
              <w:spacing w:line="240" w:lineRule="atLeast"/>
              <w:ind w:left="-115" w:right="-7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(9,052)</w:t>
            </w:r>
          </w:p>
        </w:tc>
        <w:tc>
          <w:tcPr>
            <w:tcW w:w="270" w:type="dxa"/>
          </w:tcPr>
          <w:p w14:paraId="16268C86" w14:textId="77777777" w:rsidR="00A723A0" w:rsidRPr="0035030C" w:rsidRDefault="00A723A0" w:rsidP="00A723A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vAlign w:val="bottom"/>
          </w:tcPr>
          <w:p w14:paraId="5FE9B0E4" w14:textId="69E9E3FD" w:rsidR="00A723A0" w:rsidRPr="0035030C" w:rsidRDefault="00A723A0" w:rsidP="00A723A0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A723A0" w:rsidRPr="0035030C" w14:paraId="581E8511" w14:textId="77777777" w:rsidTr="00ED2C9D">
        <w:trPr>
          <w:cantSplit/>
        </w:trPr>
        <w:tc>
          <w:tcPr>
            <w:tcW w:w="2700" w:type="dxa"/>
          </w:tcPr>
          <w:p w14:paraId="1F1249B2" w14:textId="77777777" w:rsidR="00A723A0" w:rsidRPr="0035030C" w:rsidRDefault="00A723A0" w:rsidP="00A723A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</w:tcPr>
          <w:p w14:paraId="1BA1F2DB" w14:textId="77777777" w:rsidR="00A723A0" w:rsidRPr="0035030C" w:rsidRDefault="00A723A0" w:rsidP="00A723A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EE7016" w14:textId="5680DA65" w:rsidR="00A723A0" w:rsidRPr="00DF5817" w:rsidRDefault="001C0C8E" w:rsidP="00A723A0">
            <w:pPr>
              <w:tabs>
                <w:tab w:val="decimal" w:pos="1089"/>
              </w:tabs>
              <w:spacing w:line="240" w:lineRule="atLeast"/>
              <w:ind w:left="-115" w:right="-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5,231,735</w:t>
            </w:r>
          </w:p>
        </w:tc>
        <w:tc>
          <w:tcPr>
            <w:tcW w:w="180" w:type="dxa"/>
          </w:tcPr>
          <w:p w14:paraId="0C4EBC22" w14:textId="77777777" w:rsidR="00A723A0" w:rsidRPr="00DF5817" w:rsidRDefault="00A723A0" w:rsidP="00A723A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3942A69" w14:textId="538C75AC" w:rsidR="00A723A0" w:rsidRPr="00DF5817" w:rsidRDefault="00A723A0" w:rsidP="00A723A0">
            <w:pPr>
              <w:tabs>
                <w:tab w:val="decimal" w:pos="999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628</w:t>
            </w:r>
          </w:p>
        </w:tc>
        <w:tc>
          <w:tcPr>
            <w:tcW w:w="270" w:type="dxa"/>
          </w:tcPr>
          <w:p w14:paraId="262BD19E" w14:textId="77777777" w:rsidR="00A723A0" w:rsidRPr="00DF5817" w:rsidRDefault="00A723A0" w:rsidP="00A723A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155B35" w14:textId="1D39DCC8" w:rsidR="00A723A0" w:rsidRPr="00DF5817" w:rsidRDefault="001C0C8E" w:rsidP="00A723A0">
            <w:pPr>
              <w:tabs>
                <w:tab w:val="decimal" w:pos="999"/>
              </w:tabs>
              <w:spacing w:line="240" w:lineRule="atLeast"/>
              <w:ind w:left="-115" w:right="-7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2,983,079</w:t>
            </w:r>
          </w:p>
        </w:tc>
        <w:tc>
          <w:tcPr>
            <w:tcW w:w="270" w:type="dxa"/>
          </w:tcPr>
          <w:p w14:paraId="20590507" w14:textId="77777777" w:rsidR="00A723A0" w:rsidRPr="00DF5817" w:rsidRDefault="00A723A0" w:rsidP="00A723A0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1222B24A" w14:textId="391F99E7" w:rsidR="00A723A0" w:rsidRPr="00DF5817" w:rsidRDefault="00A723A0" w:rsidP="00A723A0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528</w:t>
            </w:r>
          </w:p>
        </w:tc>
      </w:tr>
    </w:tbl>
    <w:p w14:paraId="431F55D7" w14:textId="42942A6F" w:rsidR="00ED11E8" w:rsidRDefault="00ED11E8" w:rsidP="00431645">
      <w:pPr>
        <w:pStyle w:val="Bo-C1Content"/>
        <w:tabs>
          <w:tab w:val="left" w:pos="547"/>
        </w:tabs>
        <w:rPr>
          <w:rFonts w:asciiTheme="majorBidi" w:hAnsiTheme="majorBidi" w:cstheme="majorBidi"/>
        </w:rPr>
      </w:pPr>
    </w:p>
    <w:p w14:paraId="2DA012BA" w14:textId="242CEF33" w:rsidR="00431645" w:rsidRPr="0035030C" w:rsidRDefault="00431645" w:rsidP="00431645">
      <w:pPr>
        <w:pStyle w:val="Bo-C1Content"/>
        <w:tabs>
          <w:tab w:val="left" w:pos="547"/>
        </w:tabs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การวิเคราะห์อายุของลูกหนี้การค้า</w:t>
      </w:r>
      <w:r w:rsidRPr="0035030C">
        <w:rPr>
          <w:rFonts w:asciiTheme="majorBidi" w:hAnsiTheme="majorBidi" w:cstheme="majorBidi"/>
        </w:rPr>
        <w:t xml:space="preserve"> </w:t>
      </w:r>
      <w:r w:rsidRPr="0035030C">
        <w:rPr>
          <w:rFonts w:asciiTheme="majorBidi" w:hAnsiTheme="majorBidi" w:cstheme="majorBidi"/>
          <w:cs/>
        </w:rPr>
        <w:t>มีดังนี้</w:t>
      </w:r>
    </w:p>
    <w:p w14:paraId="70FB3E9C" w14:textId="77777777" w:rsidR="00431645" w:rsidRPr="0035030C" w:rsidRDefault="00431645" w:rsidP="00431645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260"/>
        <w:gridCol w:w="238"/>
        <w:gridCol w:w="1197"/>
        <w:gridCol w:w="6"/>
        <w:gridCol w:w="263"/>
        <w:gridCol w:w="6"/>
        <w:gridCol w:w="1170"/>
        <w:gridCol w:w="242"/>
        <w:gridCol w:w="1288"/>
      </w:tblGrid>
      <w:tr w:rsidR="00431645" w:rsidRPr="0035030C" w14:paraId="5126C97F" w14:textId="77777777" w:rsidTr="003A1EA4">
        <w:trPr>
          <w:tblHeader/>
        </w:trPr>
        <w:tc>
          <w:tcPr>
            <w:tcW w:w="3510" w:type="dxa"/>
          </w:tcPr>
          <w:p w14:paraId="719DED17" w14:textId="77777777" w:rsidR="00431645" w:rsidRPr="0035030C" w:rsidRDefault="00431645" w:rsidP="001F119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5" w:type="dxa"/>
            <w:gridSpan w:val="3"/>
          </w:tcPr>
          <w:p w14:paraId="529D8676" w14:textId="77777777" w:rsidR="00431645" w:rsidRPr="0035030C" w:rsidRDefault="00431645" w:rsidP="001F119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  <w:gridSpan w:val="2"/>
          </w:tcPr>
          <w:p w14:paraId="003C477F" w14:textId="77777777" w:rsidR="00431645" w:rsidRPr="0035030C" w:rsidRDefault="00431645" w:rsidP="001F11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6" w:type="dxa"/>
            <w:gridSpan w:val="4"/>
          </w:tcPr>
          <w:p w14:paraId="238F7275" w14:textId="77777777" w:rsidR="00431645" w:rsidRPr="0035030C" w:rsidRDefault="00431645" w:rsidP="001F119C">
            <w:pPr>
              <w:spacing w:line="240" w:lineRule="auto"/>
              <w:ind w:left="-564" w:right="-115" w:firstLine="44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23A0" w:rsidRPr="0035030C" w14:paraId="12C13F29" w14:textId="77777777" w:rsidTr="003A1EA4">
        <w:trPr>
          <w:tblHeader/>
        </w:trPr>
        <w:tc>
          <w:tcPr>
            <w:tcW w:w="3510" w:type="dxa"/>
          </w:tcPr>
          <w:p w14:paraId="09989C59" w14:textId="77777777" w:rsidR="00A723A0" w:rsidRPr="0035030C" w:rsidRDefault="00A723A0" w:rsidP="00A723A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B2BDD3" w14:textId="2D2533CD" w:rsidR="00A723A0" w:rsidRPr="0035030C" w:rsidRDefault="00A723A0" w:rsidP="00A723A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8" w:type="dxa"/>
          </w:tcPr>
          <w:p w14:paraId="6A292A08" w14:textId="77777777" w:rsidR="00A723A0" w:rsidRPr="0035030C" w:rsidRDefault="00A723A0" w:rsidP="00A723A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483E61B4" w14:textId="672D06F7" w:rsidR="00A723A0" w:rsidRPr="0035030C" w:rsidRDefault="00A723A0" w:rsidP="00A723A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9" w:type="dxa"/>
            <w:gridSpan w:val="2"/>
          </w:tcPr>
          <w:p w14:paraId="1C370657" w14:textId="77777777" w:rsidR="00A723A0" w:rsidRPr="0035030C" w:rsidRDefault="00A723A0" w:rsidP="00A723A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5FB0A2E" w14:textId="0FB0589E" w:rsidR="00A723A0" w:rsidRPr="0035030C" w:rsidRDefault="00A723A0" w:rsidP="00A723A0">
            <w:pPr>
              <w:spacing w:line="240" w:lineRule="auto"/>
              <w:ind w:left="-204" w:right="-115" w:firstLine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42" w:type="dxa"/>
          </w:tcPr>
          <w:p w14:paraId="0AC240A2" w14:textId="77777777" w:rsidR="00A723A0" w:rsidRPr="0035030C" w:rsidRDefault="00A723A0" w:rsidP="00A723A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593649FC" w14:textId="09AA88B0" w:rsidR="00A723A0" w:rsidRPr="0035030C" w:rsidRDefault="00A723A0" w:rsidP="00A723A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A723A0" w:rsidRPr="0035030C" w14:paraId="04E18D66" w14:textId="77777777" w:rsidTr="003A1EA4">
        <w:trPr>
          <w:tblHeader/>
        </w:trPr>
        <w:tc>
          <w:tcPr>
            <w:tcW w:w="3510" w:type="dxa"/>
          </w:tcPr>
          <w:p w14:paraId="1AA0CFFA" w14:textId="77777777" w:rsidR="00A723A0" w:rsidRPr="0035030C" w:rsidRDefault="00A723A0" w:rsidP="00A723A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0" w:type="dxa"/>
            <w:gridSpan w:val="9"/>
          </w:tcPr>
          <w:p w14:paraId="2657799F" w14:textId="77777777" w:rsidR="00A723A0" w:rsidRPr="0035030C" w:rsidRDefault="00A723A0" w:rsidP="00A723A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723A0" w:rsidRPr="0035030C" w14:paraId="1EF91F55" w14:textId="77777777" w:rsidTr="003A1EA4">
        <w:tc>
          <w:tcPr>
            <w:tcW w:w="3510" w:type="dxa"/>
          </w:tcPr>
          <w:p w14:paraId="5BFA4437" w14:textId="77777777" w:rsidR="00A723A0" w:rsidRPr="0035030C" w:rsidRDefault="00A723A0" w:rsidP="00A723A0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2B17DABB" w14:textId="77777777" w:rsidR="00A723A0" w:rsidRPr="0035030C" w:rsidRDefault="00A723A0" w:rsidP="00A723A0">
            <w:pPr>
              <w:tabs>
                <w:tab w:val="decimal" w:pos="86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D2F0F39" w14:textId="77777777" w:rsidR="00A723A0" w:rsidRPr="0035030C" w:rsidRDefault="00A723A0" w:rsidP="00A723A0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2167EF00" w14:textId="77777777" w:rsidR="00A723A0" w:rsidRPr="0035030C" w:rsidRDefault="00A723A0" w:rsidP="00A723A0">
            <w:pPr>
              <w:tabs>
                <w:tab w:val="decimal" w:pos="1086"/>
              </w:tabs>
              <w:spacing w:line="240" w:lineRule="auto"/>
              <w:ind w:left="-258" w:right="-115" w:firstLine="1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gridSpan w:val="2"/>
          </w:tcPr>
          <w:p w14:paraId="2B489F0E" w14:textId="77777777" w:rsidR="00A723A0" w:rsidRPr="0035030C" w:rsidRDefault="00A723A0" w:rsidP="00A723A0">
            <w:pPr>
              <w:pStyle w:val="acctfourfigures"/>
              <w:tabs>
                <w:tab w:val="decimal" w:pos="731"/>
                <w:tab w:val="decimal" w:pos="1086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C0A9D93" w14:textId="77777777" w:rsidR="00A723A0" w:rsidRPr="0035030C" w:rsidRDefault="00A723A0" w:rsidP="00A723A0">
            <w:pPr>
              <w:tabs>
                <w:tab w:val="decimal" w:pos="108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5E4BE0CD" w14:textId="77777777" w:rsidR="00A723A0" w:rsidRPr="0035030C" w:rsidRDefault="00A723A0" w:rsidP="00A723A0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FFBEE7E" w14:textId="77777777" w:rsidR="00A723A0" w:rsidRPr="0035030C" w:rsidRDefault="00A723A0" w:rsidP="00A723A0">
            <w:pPr>
              <w:tabs>
                <w:tab w:val="decimal" w:pos="86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23A0" w:rsidRPr="0035030C" w14:paraId="6240E256" w14:textId="77777777" w:rsidTr="003A1EA4">
        <w:tc>
          <w:tcPr>
            <w:tcW w:w="3510" w:type="dxa"/>
          </w:tcPr>
          <w:p w14:paraId="5633C543" w14:textId="77777777" w:rsidR="00A723A0" w:rsidRPr="0035030C" w:rsidRDefault="00A723A0" w:rsidP="00A723A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60" w:type="dxa"/>
            <w:shd w:val="clear" w:color="auto" w:fill="auto"/>
          </w:tcPr>
          <w:p w14:paraId="1B237CD3" w14:textId="2DD4BB28" w:rsidR="00A723A0" w:rsidRPr="0035030C" w:rsidRDefault="001C0C8E" w:rsidP="00A723A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14,142</w:t>
            </w:r>
          </w:p>
        </w:tc>
        <w:tc>
          <w:tcPr>
            <w:tcW w:w="238" w:type="dxa"/>
          </w:tcPr>
          <w:p w14:paraId="3B786A31" w14:textId="77777777" w:rsidR="00A723A0" w:rsidRPr="0035030C" w:rsidRDefault="00A723A0" w:rsidP="00A723A0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158EB4D7" w14:textId="5DC0A50A" w:rsidR="00A723A0" w:rsidRPr="0035030C" w:rsidRDefault="00A723A0" w:rsidP="00A723A0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140</w:t>
            </w:r>
          </w:p>
        </w:tc>
        <w:tc>
          <w:tcPr>
            <w:tcW w:w="269" w:type="dxa"/>
            <w:gridSpan w:val="2"/>
          </w:tcPr>
          <w:p w14:paraId="1EBC6A2F" w14:textId="77777777" w:rsidR="00A723A0" w:rsidRPr="0035030C" w:rsidRDefault="00A723A0" w:rsidP="00A723A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D424AE4" w14:textId="2A5EB980" w:rsidR="00A723A0" w:rsidRPr="0035030C" w:rsidRDefault="001D4F4D" w:rsidP="00A723A0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1,374,448</w:t>
            </w:r>
          </w:p>
        </w:tc>
        <w:tc>
          <w:tcPr>
            <w:tcW w:w="242" w:type="dxa"/>
          </w:tcPr>
          <w:p w14:paraId="333FE10C" w14:textId="77777777" w:rsidR="00A723A0" w:rsidRPr="0035030C" w:rsidRDefault="00A723A0" w:rsidP="00A723A0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34A9697E" w14:textId="3C95EF0D" w:rsidR="00A723A0" w:rsidRPr="0035030C" w:rsidRDefault="00A723A0" w:rsidP="00A723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377</w:t>
            </w:r>
          </w:p>
        </w:tc>
      </w:tr>
      <w:tr w:rsidR="00A723A0" w:rsidRPr="0035030C" w14:paraId="4185A764" w14:textId="77777777" w:rsidTr="003A1EA4">
        <w:tc>
          <w:tcPr>
            <w:tcW w:w="3510" w:type="dxa"/>
          </w:tcPr>
          <w:p w14:paraId="6E37D5BB" w14:textId="77777777" w:rsidR="00A723A0" w:rsidRPr="0035030C" w:rsidRDefault="00A723A0" w:rsidP="00A723A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  <w:shd w:val="clear" w:color="auto" w:fill="auto"/>
          </w:tcPr>
          <w:p w14:paraId="6F0F54A0" w14:textId="77777777" w:rsidR="00A723A0" w:rsidRPr="0035030C" w:rsidRDefault="00A723A0" w:rsidP="00A723A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3A2E7B55" w14:textId="77777777" w:rsidR="00A723A0" w:rsidRPr="0035030C" w:rsidRDefault="00A723A0" w:rsidP="00A723A0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243E3370" w14:textId="77777777" w:rsidR="00A723A0" w:rsidRPr="0035030C" w:rsidRDefault="00A723A0" w:rsidP="00A723A0">
            <w:pPr>
              <w:tabs>
                <w:tab w:val="decimal" w:pos="918"/>
              </w:tabs>
              <w:spacing w:line="240" w:lineRule="auto"/>
              <w:ind w:left="-348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01481513" w14:textId="77777777" w:rsidR="00A723A0" w:rsidRPr="0035030C" w:rsidRDefault="00A723A0" w:rsidP="00A723A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55D3505" w14:textId="77777777" w:rsidR="00A723A0" w:rsidRPr="0035030C" w:rsidRDefault="00A723A0" w:rsidP="00A723A0">
            <w:pPr>
              <w:tabs>
                <w:tab w:val="decimal" w:pos="109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23C7E6B9" w14:textId="77777777" w:rsidR="00A723A0" w:rsidRPr="0035030C" w:rsidRDefault="00A723A0" w:rsidP="00A723A0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46EB0758" w14:textId="77777777" w:rsidR="00A723A0" w:rsidRPr="0035030C" w:rsidRDefault="00A723A0" w:rsidP="00A723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723A0" w:rsidRPr="0035030C" w14:paraId="3F0C658B" w14:textId="77777777" w:rsidTr="003A1EA4">
        <w:tc>
          <w:tcPr>
            <w:tcW w:w="3510" w:type="dxa"/>
          </w:tcPr>
          <w:p w14:paraId="3F737ACC" w14:textId="56BB04EF" w:rsidR="00A723A0" w:rsidRPr="0035030C" w:rsidRDefault="00A723A0" w:rsidP="00A723A0">
            <w:pPr>
              <w:spacing w:line="240" w:lineRule="auto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810C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-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2810C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30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4C3ACB49" w14:textId="444FAFA8" w:rsidR="00A723A0" w:rsidRPr="0035030C" w:rsidRDefault="00F21E4C" w:rsidP="00A723A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238" w:type="dxa"/>
          </w:tcPr>
          <w:p w14:paraId="06958DEF" w14:textId="77777777" w:rsidR="00A723A0" w:rsidRPr="0035030C" w:rsidRDefault="00A723A0" w:rsidP="00A723A0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3272B835" w14:textId="0560CA4F" w:rsidR="00A723A0" w:rsidRPr="0035030C" w:rsidRDefault="00A723A0" w:rsidP="00A723A0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69" w:type="dxa"/>
            <w:gridSpan w:val="2"/>
          </w:tcPr>
          <w:p w14:paraId="76118D70" w14:textId="77777777" w:rsidR="00A723A0" w:rsidRPr="0035030C" w:rsidRDefault="00A723A0" w:rsidP="00A723A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6BE6C5" w14:textId="0EFF2CEF" w:rsidR="00A723A0" w:rsidRPr="0035030C" w:rsidRDefault="001D4F4D" w:rsidP="00A723A0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2" w:type="dxa"/>
          </w:tcPr>
          <w:p w14:paraId="3880C864" w14:textId="77777777" w:rsidR="00A723A0" w:rsidRPr="0035030C" w:rsidRDefault="00A723A0" w:rsidP="00A723A0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3F948057" w14:textId="365224D9" w:rsidR="00A723A0" w:rsidRPr="0035030C" w:rsidRDefault="00A723A0" w:rsidP="00A723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A723A0" w:rsidRPr="0035030C" w14:paraId="7BA6F0A6" w14:textId="77777777" w:rsidTr="003A1EA4">
        <w:tc>
          <w:tcPr>
            <w:tcW w:w="3510" w:type="dxa"/>
          </w:tcPr>
          <w:p w14:paraId="59A05A77" w14:textId="492B3959" w:rsidR="00A723A0" w:rsidRPr="0035030C" w:rsidRDefault="00A723A0" w:rsidP="00A723A0">
            <w:pPr>
              <w:spacing w:line="240" w:lineRule="auto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- </w:t>
            </w:r>
            <w:r w:rsidRPr="002810C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60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77BB6051" w14:textId="2335E23D" w:rsidR="00A723A0" w:rsidRPr="0035030C" w:rsidRDefault="00F21E4C" w:rsidP="00A723A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38" w:type="dxa"/>
          </w:tcPr>
          <w:p w14:paraId="6A6B0280" w14:textId="77777777" w:rsidR="00A723A0" w:rsidRPr="0035030C" w:rsidRDefault="00A723A0" w:rsidP="00A723A0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264BEB1A" w14:textId="7B9D2BE3" w:rsidR="00A723A0" w:rsidRPr="0035030C" w:rsidRDefault="00A723A0" w:rsidP="00A723A0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269" w:type="dxa"/>
            <w:gridSpan w:val="2"/>
          </w:tcPr>
          <w:p w14:paraId="49870EEC" w14:textId="77777777" w:rsidR="00A723A0" w:rsidRPr="0035030C" w:rsidRDefault="00A723A0" w:rsidP="00A723A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D5462B4" w14:textId="6E6B8099" w:rsidR="00A723A0" w:rsidRPr="0035030C" w:rsidRDefault="001D4F4D" w:rsidP="008233F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095B6D9C" w14:textId="77777777" w:rsidR="00A723A0" w:rsidRPr="0035030C" w:rsidRDefault="00A723A0" w:rsidP="00A723A0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388A176" w14:textId="5B12DFE6" w:rsidR="00A723A0" w:rsidRPr="0035030C" w:rsidRDefault="00A723A0" w:rsidP="00A723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A723A0" w:rsidRPr="0035030C" w14:paraId="02FB71CC" w14:textId="77777777" w:rsidTr="003A1EA4">
        <w:tc>
          <w:tcPr>
            <w:tcW w:w="3510" w:type="dxa"/>
            <w:vAlign w:val="center"/>
          </w:tcPr>
          <w:p w14:paraId="4E6B06C4" w14:textId="451CE7C8" w:rsidR="00A723A0" w:rsidRPr="0035030C" w:rsidRDefault="00A723A0" w:rsidP="00A723A0">
            <w:pPr>
              <w:spacing w:line="240" w:lineRule="auto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61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- </w:t>
            </w:r>
            <w:r w:rsidRPr="002810C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90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7AEF6DC8" w14:textId="2E60F787" w:rsidR="00A723A0" w:rsidRPr="0035030C" w:rsidRDefault="00F21E4C" w:rsidP="00A723A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914</w:t>
            </w:r>
          </w:p>
        </w:tc>
        <w:tc>
          <w:tcPr>
            <w:tcW w:w="238" w:type="dxa"/>
          </w:tcPr>
          <w:p w14:paraId="4E539707" w14:textId="77777777" w:rsidR="00A723A0" w:rsidRPr="0035030C" w:rsidRDefault="00A723A0" w:rsidP="00A723A0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77D5CDAB" w14:textId="214C30A1" w:rsidR="00A723A0" w:rsidRPr="0035030C" w:rsidRDefault="00A723A0" w:rsidP="00A723A0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</w:p>
        </w:tc>
        <w:tc>
          <w:tcPr>
            <w:tcW w:w="269" w:type="dxa"/>
            <w:gridSpan w:val="2"/>
          </w:tcPr>
          <w:p w14:paraId="60400910" w14:textId="77777777" w:rsidR="00A723A0" w:rsidRPr="0035030C" w:rsidRDefault="00A723A0" w:rsidP="00A723A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A8930A" w14:textId="6330E5A8" w:rsidR="00A723A0" w:rsidRPr="0035030C" w:rsidRDefault="001D4F4D" w:rsidP="00A723A0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899</w:t>
            </w:r>
          </w:p>
        </w:tc>
        <w:tc>
          <w:tcPr>
            <w:tcW w:w="242" w:type="dxa"/>
          </w:tcPr>
          <w:p w14:paraId="451DB382" w14:textId="77777777" w:rsidR="00A723A0" w:rsidRPr="0035030C" w:rsidRDefault="00A723A0" w:rsidP="00A723A0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F7C6A01" w14:textId="56C5CA52" w:rsidR="00A723A0" w:rsidRPr="0035030C" w:rsidRDefault="00A723A0" w:rsidP="00A723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A723A0" w:rsidRPr="0035030C" w14:paraId="130DD2E5" w14:textId="77777777" w:rsidTr="003A1EA4">
        <w:tc>
          <w:tcPr>
            <w:tcW w:w="3510" w:type="dxa"/>
            <w:vAlign w:val="center"/>
          </w:tcPr>
          <w:p w14:paraId="034952E4" w14:textId="7543AE81" w:rsidR="00A723A0" w:rsidRPr="0035030C" w:rsidRDefault="00A723A0" w:rsidP="00A723A0">
            <w:pPr>
              <w:spacing w:line="240" w:lineRule="auto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2810C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90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EFD95A7" w14:textId="25242B41" w:rsidR="00A723A0" w:rsidRPr="0035030C" w:rsidRDefault="00F21E4C" w:rsidP="00A723A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238" w:type="dxa"/>
          </w:tcPr>
          <w:p w14:paraId="5162E135" w14:textId="77777777" w:rsidR="00A723A0" w:rsidRPr="0035030C" w:rsidRDefault="00A723A0" w:rsidP="00A723A0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tcBorders>
              <w:bottom w:val="single" w:sz="4" w:space="0" w:color="auto"/>
            </w:tcBorders>
          </w:tcPr>
          <w:p w14:paraId="596693A1" w14:textId="26AFA3AB" w:rsidR="00A723A0" w:rsidRPr="0035030C" w:rsidRDefault="00A723A0" w:rsidP="00A723A0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69" w:type="dxa"/>
            <w:gridSpan w:val="2"/>
          </w:tcPr>
          <w:p w14:paraId="4F3A7E79" w14:textId="77777777" w:rsidR="00A723A0" w:rsidRPr="0035030C" w:rsidRDefault="00A723A0" w:rsidP="00A723A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212D2E2" w14:textId="65E739D1" w:rsidR="00A723A0" w:rsidRPr="0035030C" w:rsidRDefault="001D4F4D" w:rsidP="00A723A0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2" w:type="dxa"/>
          </w:tcPr>
          <w:p w14:paraId="7730E34B" w14:textId="77777777" w:rsidR="00A723A0" w:rsidRPr="0035030C" w:rsidRDefault="00A723A0" w:rsidP="00A723A0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298CA11E" w14:textId="10361181" w:rsidR="00A723A0" w:rsidRPr="0035030C" w:rsidRDefault="00A723A0" w:rsidP="00A723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A723A0" w:rsidRPr="0035030C" w14:paraId="72068FE5" w14:textId="77777777" w:rsidTr="003A1EA4">
        <w:tc>
          <w:tcPr>
            <w:tcW w:w="3510" w:type="dxa"/>
          </w:tcPr>
          <w:p w14:paraId="14604A40" w14:textId="77777777" w:rsidR="00A723A0" w:rsidRPr="0035030C" w:rsidRDefault="00A723A0" w:rsidP="00A723A0">
            <w:pPr>
              <w:spacing w:line="240" w:lineRule="auto"/>
              <w:ind w:left="66" w:right="-25" w:hanging="6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D0D2F6C" w14:textId="039DDC4C" w:rsidR="00A723A0" w:rsidRPr="0035030C" w:rsidRDefault="00F21E4C" w:rsidP="00A723A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15,149</w:t>
            </w:r>
          </w:p>
        </w:tc>
        <w:tc>
          <w:tcPr>
            <w:tcW w:w="238" w:type="dxa"/>
          </w:tcPr>
          <w:p w14:paraId="0DE12897" w14:textId="77777777" w:rsidR="00A723A0" w:rsidRPr="0035030C" w:rsidRDefault="00A723A0" w:rsidP="00A723A0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</w:tcBorders>
          </w:tcPr>
          <w:p w14:paraId="11DEE0FB" w14:textId="517D4E4C" w:rsidR="00A723A0" w:rsidRPr="0035030C" w:rsidRDefault="00A723A0" w:rsidP="00A723A0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180</w:t>
            </w:r>
          </w:p>
        </w:tc>
        <w:tc>
          <w:tcPr>
            <w:tcW w:w="269" w:type="dxa"/>
            <w:gridSpan w:val="2"/>
          </w:tcPr>
          <w:p w14:paraId="2E69B289" w14:textId="77777777" w:rsidR="00A723A0" w:rsidRPr="0035030C" w:rsidRDefault="00A723A0" w:rsidP="00A723A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7F2F1D6" w14:textId="574B45F5" w:rsidR="00A723A0" w:rsidRPr="0035030C" w:rsidRDefault="001D4F4D" w:rsidP="00A723A0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1,375,</w:t>
            </w:r>
            <w:r w:rsidR="008233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353</w:t>
            </w:r>
          </w:p>
        </w:tc>
        <w:tc>
          <w:tcPr>
            <w:tcW w:w="242" w:type="dxa"/>
          </w:tcPr>
          <w:p w14:paraId="2E345DD5" w14:textId="77777777" w:rsidR="00A723A0" w:rsidRPr="0035030C" w:rsidRDefault="00A723A0" w:rsidP="00A723A0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2A008BF9" w14:textId="0971AD5A" w:rsidR="00A723A0" w:rsidRPr="0035030C" w:rsidRDefault="00A723A0" w:rsidP="00A723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388</w:t>
            </w:r>
          </w:p>
        </w:tc>
      </w:tr>
      <w:tr w:rsidR="00A723A0" w:rsidRPr="0035030C" w14:paraId="6E5B73B6" w14:textId="77777777" w:rsidTr="003A1EA4">
        <w:tc>
          <w:tcPr>
            <w:tcW w:w="3510" w:type="dxa"/>
            <w:vAlign w:val="center"/>
          </w:tcPr>
          <w:p w14:paraId="00CB2620" w14:textId="77777777" w:rsidR="00A723A0" w:rsidRPr="0035030C" w:rsidRDefault="00A723A0" w:rsidP="00A723A0">
            <w:pPr>
              <w:tabs>
                <w:tab w:val="left" w:pos="450"/>
              </w:tabs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ค่าเผื่อผลขาดทุนด้านเครดิตที่คาด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br/>
              <w:t xml:space="preserve"> 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825CB0" w14:textId="5A18F213" w:rsidR="00A723A0" w:rsidRPr="0035030C" w:rsidRDefault="00F21E4C" w:rsidP="00F21E4C">
            <w:pPr>
              <w:spacing w:line="240" w:lineRule="auto"/>
              <w:ind w:left="-105" w:right="-115" w:hanging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002A9539" w14:textId="77777777" w:rsidR="00A723A0" w:rsidRPr="0035030C" w:rsidRDefault="00A723A0" w:rsidP="00A723A0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tcBorders>
              <w:bottom w:val="single" w:sz="4" w:space="0" w:color="auto"/>
            </w:tcBorders>
            <w:vAlign w:val="bottom"/>
          </w:tcPr>
          <w:p w14:paraId="7CAB5D0B" w14:textId="3EB594A3" w:rsidR="00A723A0" w:rsidRPr="0035030C" w:rsidRDefault="00A723A0" w:rsidP="009E6D1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23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gridSpan w:val="2"/>
          </w:tcPr>
          <w:p w14:paraId="551D736F" w14:textId="77777777" w:rsidR="00A723A0" w:rsidRPr="0035030C" w:rsidRDefault="00A723A0" w:rsidP="00A723A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24050" w14:textId="7DC7AFC7" w:rsidR="00A723A0" w:rsidRPr="0035030C" w:rsidRDefault="008233FA" w:rsidP="00A723A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2" w:type="dxa"/>
          </w:tcPr>
          <w:p w14:paraId="33CA38D8" w14:textId="77777777" w:rsidR="00A723A0" w:rsidRPr="0035030C" w:rsidRDefault="00A723A0" w:rsidP="00A723A0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6FF39301" w14:textId="41A7E389" w:rsidR="00A723A0" w:rsidRPr="0035030C" w:rsidRDefault="00A723A0" w:rsidP="009E6D1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723A0" w:rsidRPr="0035030C" w14:paraId="206E74FB" w14:textId="77777777" w:rsidTr="003A1EA4">
        <w:tc>
          <w:tcPr>
            <w:tcW w:w="3510" w:type="dxa"/>
          </w:tcPr>
          <w:p w14:paraId="4573121D" w14:textId="77777777" w:rsidR="00A723A0" w:rsidRPr="0035030C" w:rsidRDefault="00A723A0" w:rsidP="00A723A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8ACC42" w14:textId="480A651E" w:rsidR="00A723A0" w:rsidRPr="0035030C" w:rsidRDefault="00F21E4C" w:rsidP="00A723A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15,149</w:t>
            </w:r>
          </w:p>
        </w:tc>
        <w:tc>
          <w:tcPr>
            <w:tcW w:w="238" w:type="dxa"/>
          </w:tcPr>
          <w:p w14:paraId="69CAE521" w14:textId="77777777" w:rsidR="00A723A0" w:rsidRPr="0035030C" w:rsidRDefault="00A723A0" w:rsidP="00A723A0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50512" w14:textId="347506BA" w:rsidR="00A723A0" w:rsidRPr="0035030C" w:rsidRDefault="00A723A0" w:rsidP="00A723A0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180</w:t>
            </w:r>
          </w:p>
        </w:tc>
        <w:tc>
          <w:tcPr>
            <w:tcW w:w="269" w:type="dxa"/>
            <w:gridSpan w:val="2"/>
          </w:tcPr>
          <w:p w14:paraId="4C605476" w14:textId="77777777" w:rsidR="00A723A0" w:rsidRPr="0035030C" w:rsidRDefault="00A723A0" w:rsidP="00A723A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95134D" w14:textId="2DC33A61" w:rsidR="00A723A0" w:rsidRPr="0035030C" w:rsidRDefault="008233FA" w:rsidP="00A723A0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1,375,353</w:t>
            </w:r>
          </w:p>
        </w:tc>
        <w:tc>
          <w:tcPr>
            <w:tcW w:w="242" w:type="dxa"/>
          </w:tcPr>
          <w:p w14:paraId="4012420C" w14:textId="77777777" w:rsidR="00A723A0" w:rsidRPr="0035030C" w:rsidRDefault="00A723A0" w:rsidP="00A723A0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14:paraId="177C8E5E" w14:textId="45A2BAE6" w:rsidR="00A723A0" w:rsidRPr="0035030C" w:rsidRDefault="00A723A0" w:rsidP="00A723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388</w:t>
            </w:r>
          </w:p>
        </w:tc>
      </w:tr>
    </w:tbl>
    <w:p w14:paraId="007D6A51" w14:textId="77777777" w:rsidR="00FF0073" w:rsidRDefault="00FF0073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260"/>
        <w:gridCol w:w="238"/>
        <w:gridCol w:w="1203"/>
        <w:gridCol w:w="269"/>
        <w:gridCol w:w="1170"/>
        <w:gridCol w:w="242"/>
        <w:gridCol w:w="1288"/>
      </w:tblGrid>
      <w:tr w:rsidR="00BE68B6" w:rsidRPr="0035030C" w14:paraId="2E9F2E6E" w14:textId="77777777" w:rsidTr="0088749F">
        <w:tc>
          <w:tcPr>
            <w:tcW w:w="3510" w:type="dxa"/>
            <w:vAlign w:val="center"/>
          </w:tcPr>
          <w:p w14:paraId="2F2CDC6F" w14:textId="0BC4304B" w:rsidR="00BE68B6" w:rsidRPr="0035030C" w:rsidRDefault="00BE68B6" w:rsidP="00AC5F71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701" w:type="dxa"/>
            <w:gridSpan w:val="3"/>
          </w:tcPr>
          <w:p w14:paraId="7F16F509" w14:textId="2758850A" w:rsidR="00BE68B6" w:rsidRPr="0035030C" w:rsidRDefault="00BE68B6" w:rsidP="00BE68B6">
            <w:pPr>
              <w:tabs>
                <w:tab w:val="decimal" w:pos="918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2EC35454" w14:textId="77777777" w:rsidR="00BE68B6" w:rsidRPr="0035030C" w:rsidRDefault="00BE68B6" w:rsidP="00AC5F7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7C3C4139" w14:textId="72DD0308" w:rsidR="00BE68B6" w:rsidRPr="0035030C" w:rsidRDefault="00BE68B6" w:rsidP="00BE68B6">
            <w:pPr>
              <w:tabs>
                <w:tab w:val="decimal" w:pos="918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68B6" w:rsidRPr="0035030C" w14:paraId="641C7707" w14:textId="77777777" w:rsidTr="003A1EA4">
        <w:tc>
          <w:tcPr>
            <w:tcW w:w="3510" w:type="dxa"/>
            <w:vAlign w:val="center"/>
          </w:tcPr>
          <w:p w14:paraId="08EA0800" w14:textId="77777777" w:rsidR="00BE68B6" w:rsidRPr="0035030C" w:rsidRDefault="00BE68B6" w:rsidP="00BE68B6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1541A3FC" w14:textId="7FDCB905" w:rsidR="00BE68B6" w:rsidRPr="00BE68B6" w:rsidRDefault="00BE68B6" w:rsidP="00BE6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8" w:type="dxa"/>
          </w:tcPr>
          <w:p w14:paraId="123CAA51" w14:textId="77777777" w:rsidR="00BE68B6" w:rsidRPr="00BE68B6" w:rsidRDefault="00BE68B6" w:rsidP="00BE6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</w:tcPr>
          <w:p w14:paraId="3C5EA441" w14:textId="51B2DEFD" w:rsidR="00BE68B6" w:rsidRPr="00BE68B6" w:rsidRDefault="00BE68B6" w:rsidP="00BE6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9" w:type="dxa"/>
          </w:tcPr>
          <w:p w14:paraId="15D02400" w14:textId="77777777" w:rsidR="00BE68B6" w:rsidRPr="00BE68B6" w:rsidRDefault="00BE68B6" w:rsidP="00BE68B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D01CFA4" w14:textId="56217895" w:rsidR="00BE68B6" w:rsidRPr="00BE68B6" w:rsidRDefault="00BE68B6" w:rsidP="00BE6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42" w:type="dxa"/>
          </w:tcPr>
          <w:p w14:paraId="7987B6E4" w14:textId="77777777" w:rsidR="00BE68B6" w:rsidRPr="00BE68B6" w:rsidRDefault="00BE68B6" w:rsidP="00BE6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668053D1" w14:textId="5D1BE2D0" w:rsidR="00BE68B6" w:rsidRPr="00BE68B6" w:rsidRDefault="00BE68B6" w:rsidP="00BE6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BE68B6" w:rsidRPr="0035030C" w14:paraId="7B876E4E" w14:textId="77777777" w:rsidTr="00F04592">
        <w:tc>
          <w:tcPr>
            <w:tcW w:w="3510" w:type="dxa"/>
            <w:vAlign w:val="center"/>
          </w:tcPr>
          <w:p w14:paraId="7211B48D" w14:textId="77777777" w:rsidR="00BE68B6" w:rsidRPr="0035030C" w:rsidRDefault="00BE68B6" w:rsidP="00AC5F71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5670" w:type="dxa"/>
            <w:gridSpan w:val="7"/>
          </w:tcPr>
          <w:p w14:paraId="2A3CDA17" w14:textId="6A0F1B0F" w:rsidR="00BE68B6" w:rsidRPr="0035030C" w:rsidRDefault="00BE68B6" w:rsidP="00BE68B6">
            <w:pPr>
              <w:tabs>
                <w:tab w:val="decimal" w:pos="918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C5F71" w:rsidRPr="0035030C" w14:paraId="783D7FA7" w14:textId="77777777" w:rsidTr="003A1EA4">
        <w:tc>
          <w:tcPr>
            <w:tcW w:w="3510" w:type="dxa"/>
            <w:vAlign w:val="center"/>
          </w:tcPr>
          <w:p w14:paraId="269323A4" w14:textId="77777777" w:rsidR="00AC5F71" w:rsidRPr="0035030C" w:rsidRDefault="00AC5F71" w:rsidP="00AC5F71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260" w:type="dxa"/>
          </w:tcPr>
          <w:p w14:paraId="75CB0B17" w14:textId="77777777" w:rsidR="00AC5F71" w:rsidRPr="0035030C" w:rsidRDefault="00AC5F71" w:rsidP="00AC5F7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9755A42" w14:textId="77777777" w:rsidR="00AC5F71" w:rsidRPr="0035030C" w:rsidRDefault="00AC5F71" w:rsidP="00AC5F71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761454D7" w14:textId="77777777" w:rsidR="00AC5F71" w:rsidRPr="0035030C" w:rsidRDefault="00AC5F71" w:rsidP="00AC5F7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0507A529" w14:textId="77777777" w:rsidR="00AC5F71" w:rsidRPr="0035030C" w:rsidRDefault="00AC5F71" w:rsidP="00AC5F71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157BC7C" w14:textId="77777777" w:rsidR="00AC5F71" w:rsidRPr="0035030C" w:rsidRDefault="00AC5F71" w:rsidP="00AC5F7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6DE6A96D" w14:textId="77777777" w:rsidR="00AC5F71" w:rsidRPr="0035030C" w:rsidRDefault="00AC5F71" w:rsidP="00AC5F71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44FEA645" w14:textId="77777777" w:rsidR="00AC5F71" w:rsidRPr="0035030C" w:rsidRDefault="00AC5F71" w:rsidP="00AC5F7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52974" w:rsidRPr="0035030C" w14:paraId="1812C875" w14:textId="77777777" w:rsidTr="007D2FD9">
        <w:tc>
          <w:tcPr>
            <w:tcW w:w="3510" w:type="dxa"/>
            <w:vAlign w:val="center"/>
          </w:tcPr>
          <w:p w14:paraId="6A571AA8" w14:textId="77777777" w:rsidR="00352974" w:rsidRPr="0035030C" w:rsidRDefault="00352974" w:rsidP="0035297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60" w:type="dxa"/>
            <w:shd w:val="clear" w:color="auto" w:fill="auto"/>
          </w:tcPr>
          <w:p w14:paraId="2AA69BF0" w14:textId="5375590E" w:rsidR="00352974" w:rsidRPr="0035030C" w:rsidRDefault="00346071" w:rsidP="00352974">
            <w:pPr>
              <w:tabs>
                <w:tab w:val="decimal" w:pos="1044"/>
              </w:tabs>
              <w:spacing w:line="240" w:lineRule="auto"/>
              <w:ind w:left="-110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4,405,372</w:t>
            </w:r>
          </w:p>
        </w:tc>
        <w:tc>
          <w:tcPr>
            <w:tcW w:w="238" w:type="dxa"/>
          </w:tcPr>
          <w:p w14:paraId="54B91828" w14:textId="77777777" w:rsidR="00352974" w:rsidRPr="0035030C" w:rsidRDefault="00352974" w:rsidP="00352974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5BE0ABCB" w14:textId="2E9F8014" w:rsidR="00352974" w:rsidRPr="0035030C" w:rsidRDefault="00352974" w:rsidP="00352974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,748</w:t>
            </w:r>
          </w:p>
        </w:tc>
        <w:tc>
          <w:tcPr>
            <w:tcW w:w="269" w:type="dxa"/>
          </w:tcPr>
          <w:p w14:paraId="552B6ED9" w14:textId="77777777" w:rsidR="00352974" w:rsidRPr="0035030C" w:rsidRDefault="00352974" w:rsidP="00352974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486E71" w14:textId="1847F845" w:rsidR="00352974" w:rsidRPr="005674F0" w:rsidRDefault="00FB3519" w:rsidP="00352974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1,415,852</w:t>
            </w:r>
          </w:p>
        </w:tc>
        <w:tc>
          <w:tcPr>
            <w:tcW w:w="242" w:type="dxa"/>
          </w:tcPr>
          <w:p w14:paraId="3BC1EFAB" w14:textId="77777777" w:rsidR="00352974" w:rsidRPr="0035030C" w:rsidRDefault="00352974" w:rsidP="00352974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1A144E76" w14:textId="0B6EAAE3" w:rsidR="00352974" w:rsidRPr="0035030C" w:rsidRDefault="00352974" w:rsidP="00352974">
            <w:pPr>
              <w:tabs>
                <w:tab w:val="decimal" w:pos="107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074</w:t>
            </w:r>
          </w:p>
        </w:tc>
      </w:tr>
      <w:tr w:rsidR="00352974" w:rsidRPr="0035030C" w14:paraId="387D94D7" w14:textId="77777777" w:rsidTr="003A1EA4">
        <w:tc>
          <w:tcPr>
            <w:tcW w:w="3510" w:type="dxa"/>
            <w:vAlign w:val="center"/>
          </w:tcPr>
          <w:p w14:paraId="23A0DDD6" w14:textId="77777777" w:rsidR="00352974" w:rsidRPr="0035030C" w:rsidRDefault="00352974" w:rsidP="0035297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  <w:shd w:val="clear" w:color="auto" w:fill="auto"/>
          </w:tcPr>
          <w:p w14:paraId="6D6B3075" w14:textId="77777777" w:rsidR="00352974" w:rsidRPr="0035030C" w:rsidRDefault="00352974" w:rsidP="0035297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42EF0EA" w14:textId="77777777" w:rsidR="00352974" w:rsidRPr="0035030C" w:rsidRDefault="00352974" w:rsidP="00352974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57DD16F3" w14:textId="77777777" w:rsidR="00352974" w:rsidRPr="0035030C" w:rsidRDefault="00352974" w:rsidP="0035297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57C64F3A" w14:textId="77777777" w:rsidR="00352974" w:rsidRPr="0035030C" w:rsidRDefault="00352974" w:rsidP="00352974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DDA53F0" w14:textId="77777777" w:rsidR="00352974" w:rsidRPr="005674F0" w:rsidRDefault="00352974" w:rsidP="00352974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6BD2FF4B" w14:textId="77777777" w:rsidR="00352974" w:rsidRPr="0035030C" w:rsidRDefault="00352974" w:rsidP="00352974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898C9AC" w14:textId="77777777" w:rsidR="00352974" w:rsidRPr="0035030C" w:rsidRDefault="00352974" w:rsidP="00352974">
            <w:pPr>
              <w:tabs>
                <w:tab w:val="decimal" w:pos="10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52974" w:rsidRPr="0035030C" w14:paraId="272F74FC" w14:textId="77777777" w:rsidTr="003A1EA4">
        <w:tc>
          <w:tcPr>
            <w:tcW w:w="3510" w:type="dxa"/>
          </w:tcPr>
          <w:p w14:paraId="44C3CF47" w14:textId="010F5C37" w:rsidR="00352974" w:rsidRPr="0035030C" w:rsidRDefault="00352974" w:rsidP="00352974">
            <w:pPr>
              <w:spacing w:line="240" w:lineRule="auto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810C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-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2810C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30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26F3A219" w14:textId="40FDEF12" w:rsidR="00352974" w:rsidRPr="0035030C" w:rsidRDefault="00346071" w:rsidP="00352974">
            <w:pPr>
              <w:tabs>
                <w:tab w:val="decimal" w:pos="1044"/>
              </w:tabs>
              <w:spacing w:line="240" w:lineRule="auto"/>
              <w:ind w:left="-110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232,</w:t>
            </w:r>
            <w:r w:rsidR="00C23D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587</w:t>
            </w:r>
          </w:p>
        </w:tc>
        <w:tc>
          <w:tcPr>
            <w:tcW w:w="238" w:type="dxa"/>
            <w:vAlign w:val="center"/>
          </w:tcPr>
          <w:p w14:paraId="6B9E619C" w14:textId="77777777" w:rsidR="00352974" w:rsidRPr="0035030C" w:rsidRDefault="00352974" w:rsidP="00352974">
            <w:pPr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36139748" w14:textId="236E78E4" w:rsidR="00352974" w:rsidRPr="0035030C" w:rsidRDefault="00352974" w:rsidP="00352974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605</w:t>
            </w:r>
          </w:p>
        </w:tc>
        <w:tc>
          <w:tcPr>
            <w:tcW w:w="269" w:type="dxa"/>
            <w:vAlign w:val="center"/>
          </w:tcPr>
          <w:p w14:paraId="289F7781" w14:textId="77777777" w:rsidR="00352974" w:rsidRPr="0035030C" w:rsidRDefault="00352974" w:rsidP="00352974">
            <w:pPr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8B85B3F" w14:textId="60EEB789" w:rsidR="00352974" w:rsidRPr="005674F0" w:rsidRDefault="00FB3519" w:rsidP="00352974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71,851</w:t>
            </w:r>
          </w:p>
        </w:tc>
        <w:tc>
          <w:tcPr>
            <w:tcW w:w="242" w:type="dxa"/>
          </w:tcPr>
          <w:p w14:paraId="23912906" w14:textId="77777777" w:rsidR="00352974" w:rsidRPr="0035030C" w:rsidRDefault="00352974" w:rsidP="00352974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2DF9A4F" w14:textId="6D06AC3D" w:rsidR="00352974" w:rsidRPr="0035030C" w:rsidRDefault="00352974" w:rsidP="00352974">
            <w:pPr>
              <w:tabs>
                <w:tab w:val="decimal" w:pos="107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977</w:t>
            </w:r>
          </w:p>
        </w:tc>
      </w:tr>
      <w:tr w:rsidR="00352974" w:rsidRPr="0035030C" w14:paraId="12EBD862" w14:textId="77777777" w:rsidTr="003A1EA4">
        <w:tc>
          <w:tcPr>
            <w:tcW w:w="3510" w:type="dxa"/>
          </w:tcPr>
          <w:p w14:paraId="62A7A86F" w14:textId="5F681FBD" w:rsidR="00352974" w:rsidRPr="0035030C" w:rsidRDefault="00352974" w:rsidP="00352974">
            <w:pPr>
              <w:spacing w:line="240" w:lineRule="auto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- </w:t>
            </w:r>
            <w:r w:rsidRPr="002810C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60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54F58FB4" w14:textId="207A0A04" w:rsidR="00352974" w:rsidRPr="0035030C" w:rsidRDefault="00C23DF3" w:rsidP="00352974">
            <w:pPr>
              <w:tabs>
                <w:tab w:val="decimal" w:pos="1044"/>
              </w:tabs>
              <w:spacing w:line="240" w:lineRule="auto"/>
              <w:ind w:left="-110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66,268</w:t>
            </w:r>
          </w:p>
        </w:tc>
        <w:tc>
          <w:tcPr>
            <w:tcW w:w="238" w:type="dxa"/>
            <w:vAlign w:val="center"/>
          </w:tcPr>
          <w:p w14:paraId="6B96BD03" w14:textId="77777777" w:rsidR="00352974" w:rsidRPr="0035030C" w:rsidRDefault="00352974" w:rsidP="00352974">
            <w:pPr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10DE0704" w14:textId="5D8904E8" w:rsidR="00352974" w:rsidRPr="0035030C" w:rsidRDefault="00352974" w:rsidP="00352974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353</w:t>
            </w:r>
          </w:p>
        </w:tc>
        <w:tc>
          <w:tcPr>
            <w:tcW w:w="269" w:type="dxa"/>
            <w:vAlign w:val="center"/>
          </w:tcPr>
          <w:p w14:paraId="30BFDFB9" w14:textId="77777777" w:rsidR="00352974" w:rsidRPr="0035030C" w:rsidRDefault="00352974" w:rsidP="00352974">
            <w:pPr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BF689AF" w14:textId="76D8DA09" w:rsidR="00352974" w:rsidRPr="005674F0" w:rsidRDefault="00FB3519" w:rsidP="00352974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7,266</w:t>
            </w:r>
          </w:p>
        </w:tc>
        <w:tc>
          <w:tcPr>
            <w:tcW w:w="242" w:type="dxa"/>
          </w:tcPr>
          <w:p w14:paraId="4C0CD15F" w14:textId="77777777" w:rsidR="00352974" w:rsidRPr="0035030C" w:rsidRDefault="00352974" w:rsidP="00352974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22C8F857" w14:textId="14B178D0" w:rsidR="00352974" w:rsidRPr="0035030C" w:rsidRDefault="00352974" w:rsidP="00352974">
            <w:pPr>
              <w:tabs>
                <w:tab w:val="decimal" w:pos="107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529</w:t>
            </w:r>
          </w:p>
        </w:tc>
      </w:tr>
      <w:tr w:rsidR="00352974" w:rsidRPr="0035030C" w14:paraId="3B4CBD01" w14:textId="77777777" w:rsidTr="003A1EA4">
        <w:tc>
          <w:tcPr>
            <w:tcW w:w="3510" w:type="dxa"/>
            <w:vAlign w:val="center"/>
          </w:tcPr>
          <w:p w14:paraId="7CD8D29B" w14:textId="716494A8" w:rsidR="00352974" w:rsidRPr="0035030C" w:rsidRDefault="00352974" w:rsidP="00352974">
            <w:pPr>
              <w:spacing w:line="240" w:lineRule="auto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61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- </w:t>
            </w:r>
            <w:r w:rsidRPr="002810C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90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25148E8E" w14:textId="0B798CBC" w:rsidR="00352974" w:rsidRPr="0035030C" w:rsidRDefault="00C23DF3" w:rsidP="00352974">
            <w:pPr>
              <w:tabs>
                <w:tab w:val="decimal" w:pos="1044"/>
              </w:tabs>
              <w:spacing w:line="240" w:lineRule="auto"/>
              <w:ind w:left="-110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41,944</w:t>
            </w:r>
          </w:p>
        </w:tc>
        <w:tc>
          <w:tcPr>
            <w:tcW w:w="238" w:type="dxa"/>
          </w:tcPr>
          <w:p w14:paraId="20AD9602" w14:textId="77777777" w:rsidR="00352974" w:rsidRPr="0035030C" w:rsidRDefault="00352974" w:rsidP="00352974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3E609BF3" w14:textId="20C1A7CA" w:rsidR="00352974" w:rsidRPr="0035030C" w:rsidRDefault="00352974" w:rsidP="00352974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418</w:t>
            </w:r>
          </w:p>
        </w:tc>
        <w:tc>
          <w:tcPr>
            <w:tcW w:w="269" w:type="dxa"/>
          </w:tcPr>
          <w:p w14:paraId="1B4B8F39" w14:textId="77777777" w:rsidR="00352974" w:rsidRPr="0035030C" w:rsidRDefault="00352974" w:rsidP="00352974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CC23E4C" w14:textId="0E1AD7A4" w:rsidR="00352974" w:rsidRPr="005674F0" w:rsidRDefault="00EC63A5" w:rsidP="00352974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3,500</w:t>
            </w:r>
          </w:p>
        </w:tc>
        <w:tc>
          <w:tcPr>
            <w:tcW w:w="242" w:type="dxa"/>
          </w:tcPr>
          <w:p w14:paraId="02DCB31E" w14:textId="77777777" w:rsidR="00352974" w:rsidRPr="0035030C" w:rsidRDefault="00352974" w:rsidP="00352974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67D040A4" w14:textId="4CF00ACF" w:rsidR="00352974" w:rsidRPr="0035030C" w:rsidRDefault="00352974" w:rsidP="00352974">
            <w:pPr>
              <w:tabs>
                <w:tab w:val="decimal" w:pos="107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275</w:t>
            </w:r>
          </w:p>
        </w:tc>
      </w:tr>
      <w:tr w:rsidR="00352974" w:rsidRPr="0035030C" w14:paraId="5A60209C" w14:textId="77777777" w:rsidTr="003A1EA4">
        <w:tc>
          <w:tcPr>
            <w:tcW w:w="3510" w:type="dxa"/>
            <w:vAlign w:val="center"/>
          </w:tcPr>
          <w:p w14:paraId="09FBAFA6" w14:textId="57AA9EDF" w:rsidR="00352974" w:rsidRPr="0035030C" w:rsidRDefault="00352974" w:rsidP="00352974">
            <w:pPr>
              <w:spacing w:line="240" w:lineRule="auto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2810C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90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78E3671" w14:textId="6D4B0762" w:rsidR="00352974" w:rsidRPr="0035030C" w:rsidRDefault="00C23DF3" w:rsidP="00352974">
            <w:pPr>
              <w:tabs>
                <w:tab w:val="decimal" w:pos="1044"/>
              </w:tabs>
              <w:spacing w:line="240" w:lineRule="auto"/>
              <w:ind w:left="-110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480,649</w:t>
            </w:r>
          </w:p>
        </w:tc>
        <w:tc>
          <w:tcPr>
            <w:tcW w:w="238" w:type="dxa"/>
          </w:tcPr>
          <w:p w14:paraId="45CB5D4D" w14:textId="77777777" w:rsidR="00352974" w:rsidRPr="0035030C" w:rsidRDefault="00352974" w:rsidP="00352974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25C71B0E" w14:textId="27DF1355" w:rsidR="00352974" w:rsidRPr="0035030C" w:rsidRDefault="00352974" w:rsidP="00352974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287</w:t>
            </w:r>
          </w:p>
        </w:tc>
        <w:tc>
          <w:tcPr>
            <w:tcW w:w="269" w:type="dxa"/>
          </w:tcPr>
          <w:p w14:paraId="6265B7E2" w14:textId="77777777" w:rsidR="00352974" w:rsidRPr="0035030C" w:rsidRDefault="00352974" w:rsidP="00352974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34C4419" w14:textId="58274B58" w:rsidR="00352974" w:rsidRPr="005674F0" w:rsidRDefault="00EC63A5" w:rsidP="00352974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118,309</w:t>
            </w:r>
          </w:p>
        </w:tc>
        <w:tc>
          <w:tcPr>
            <w:tcW w:w="242" w:type="dxa"/>
          </w:tcPr>
          <w:p w14:paraId="4FDD5B9B" w14:textId="77777777" w:rsidR="00352974" w:rsidRPr="0035030C" w:rsidRDefault="00352974" w:rsidP="00352974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7A103221" w14:textId="13E96330" w:rsidR="00352974" w:rsidRPr="0035030C" w:rsidRDefault="00352974" w:rsidP="00352974">
            <w:pPr>
              <w:tabs>
                <w:tab w:val="decimal" w:pos="107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660</w:t>
            </w:r>
          </w:p>
        </w:tc>
      </w:tr>
      <w:tr w:rsidR="00352974" w:rsidRPr="0035030C" w14:paraId="7492F006" w14:textId="77777777" w:rsidTr="003A1EA4">
        <w:tc>
          <w:tcPr>
            <w:tcW w:w="3510" w:type="dxa"/>
            <w:vAlign w:val="center"/>
          </w:tcPr>
          <w:p w14:paraId="34CFEDFE" w14:textId="77777777" w:rsidR="00352974" w:rsidRPr="0035030C" w:rsidRDefault="00352974" w:rsidP="00352974">
            <w:pPr>
              <w:tabs>
                <w:tab w:val="left" w:pos="2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27EA03A4" w14:textId="4B7BDA77" w:rsidR="00352974" w:rsidRPr="0035030C" w:rsidRDefault="00C23DF3" w:rsidP="00352974">
            <w:pPr>
              <w:tabs>
                <w:tab w:val="decimal" w:pos="1044"/>
              </w:tabs>
              <w:spacing w:line="240" w:lineRule="auto"/>
              <w:ind w:left="-110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5,226,820</w:t>
            </w:r>
          </w:p>
        </w:tc>
        <w:tc>
          <w:tcPr>
            <w:tcW w:w="238" w:type="dxa"/>
          </w:tcPr>
          <w:p w14:paraId="579A604D" w14:textId="77777777" w:rsidR="00352974" w:rsidRPr="0035030C" w:rsidRDefault="00352974" w:rsidP="00352974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586D4CE0" w14:textId="6863F5DD" w:rsidR="00352974" w:rsidRPr="0035030C" w:rsidRDefault="00352974" w:rsidP="00352974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,411</w:t>
            </w:r>
          </w:p>
        </w:tc>
        <w:tc>
          <w:tcPr>
            <w:tcW w:w="269" w:type="dxa"/>
          </w:tcPr>
          <w:p w14:paraId="742B2495" w14:textId="77777777" w:rsidR="00352974" w:rsidRPr="0035030C" w:rsidRDefault="00352974" w:rsidP="00352974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62767F5" w14:textId="73DD90BD" w:rsidR="00352974" w:rsidRPr="00E6784D" w:rsidRDefault="00EC63A5" w:rsidP="00352974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1,616,778</w:t>
            </w:r>
          </w:p>
        </w:tc>
        <w:tc>
          <w:tcPr>
            <w:tcW w:w="242" w:type="dxa"/>
          </w:tcPr>
          <w:p w14:paraId="20CBF759" w14:textId="77777777" w:rsidR="00352974" w:rsidRPr="0035030C" w:rsidRDefault="00352974" w:rsidP="00352974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</w:tcPr>
          <w:p w14:paraId="4BDCE6E6" w14:textId="3127823C" w:rsidR="00352974" w:rsidRPr="0035030C" w:rsidRDefault="00352974" w:rsidP="00352974">
            <w:pPr>
              <w:tabs>
                <w:tab w:val="decimal" w:pos="107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E678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675</w:t>
            </w:r>
            <w:r w:rsidRPr="00E678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515</w:t>
            </w:r>
          </w:p>
        </w:tc>
      </w:tr>
      <w:tr w:rsidR="00352974" w:rsidRPr="0035030C" w14:paraId="2BB15062" w14:textId="77777777" w:rsidTr="007D2FD9">
        <w:tc>
          <w:tcPr>
            <w:tcW w:w="3510" w:type="dxa"/>
            <w:vAlign w:val="center"/>
          </w:tcPr>
          <w:p w14:paraId="440F1AA7" w14:textId="77777777" w:rsidR="00352974" w:rsidRPr="0035030C" w:rsidRDefault="00352974" w:rsidP="00352974">
            <w:pPr>
              <w:tabs>
                <w:tab w:val="left" w:pos="450"/>
              </w:tabs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  <w:t xml:space="preserve"> 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จะเกิดขึ้น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27E57E8" w14:textId="7C5F43BB" w:rsidR="00352974" w:rsidRPr="0035030C" w:rsidRDefault="00C23DF3" w:rsidP="00352974">
            <w:pPr>
              <w:tabs>
                <w:tab w:val="decimal" w:pos="1044"/>
              </w:tabs>
              <w:spacing w:line="240" w:lineRule="auto"/>
              <w:ind w:left="-110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(10,234)</w:t>
            </w:r>
          </w:p>
        </w:tc>
        <w:tc>
          <w:tcPr>
            <w:tcW w:w="238" w:type="dxa"/>
          </w:tcPr>
          <w:p w14:paraId="13FF0D97" w14:textId="77777777" w:rsidR="00352974" w:rsidRPr="0035030C" w:rsidRDefault="00352974" w:rsidP="00352974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69B6F6BC" w14:textId="5DD6B0EE" w:rsidR="00352974" w:rsidRPr="0035030C" w:rsidRDefault="00352974" w:rsidP="00352974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69" w:type="dxa"/>
          </w:tcPr>
          <w:p w14:paraId="2B248B66" w14:textId="77777777" w:rsidR="00352974" w:rsidRPr="0035030C" w:rsidRDefault="00352974" w:rsidP="00352974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04A09F" w14:textId="05DBA037" w:rsidR="00352974" w:rsidRPr="005674F0" w:rsidRDefault="00EC63A5" w:rsidP="00352974">
            <w:pPr>
              <w:tabs>
                <w:tab w:val="decimal" w:pos="975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(9,052)</w:t>
            </w:r>
          </w:p>
        </w:tc>
        <w:tc>
          <w:tcPr>
            <w:tcW w:w="242" w:type="dxa"/>
          </w:tcPr>
          <w:p w14:paraId="3092C210" w14:textId="77777777" w:rsidR="00352974" w:rsidRPr="0035030C" w:rsidRDefault="00352974" w:rsidP="00352974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6C6CF9A0" w14:textId="6F81FCF5" w:rsidR="00352974" w:rsidRPr="0035030C" w:rsidRDefault="00352974" w:rsidP="00352974">
            <w:pPr>
              <w:tabs>
                <w:tab w:val="decimal" w:pos="107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52974" w:rsidRPr="00E6784D" w14:paraId="78FEBED9" w14:textId="77777777" w:rsidTr="003A1EA4">
        <w:tc>
          <w:tcPr>
            <w:tcW w:w="3510" w:type="dxa"/>
            <w:vAlign w:val="center"/>
          </w:tcPr>
          <w:p w14:paraId="4C6590C0" w14:textId="77777777" w:rsidR="00352974" w:rsidRPr="00E6784D" w:rsidRDefault="00352974" w:rsidP="00352974">
            <w:pPr>
              <w:spacing w:line="240" w:lineRule="auto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78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6EE4B9" w14:textId="5E2AEC75" w:rsidR="00352974" w:rsidRPr="00E6784D" w:rsidRDefault="00FB3519" w:rsidP="00352974">
            <w:pPr>
              <w:tabs>
                <w:tab w:val="decimal" w:pos="1044"/>
              </w:tabs>
              <w:spacing w:line="240" w:lineRule="auto"/>
              <w:ind w:left="-110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5,216,586</w:t>
            </w:r>
          </w:p>
        </w:tc>
        <w:tc>
          <w:tcPr>
            <w:tcW w:w="238" w:type="dxa"/>
          </w:tcPr>
          <w:p w14:paraId="0C497848" w14:textId="77777777" w:rsidR="00352974" w:rsidRPr="00E6784D" w:rsidRDefault="00352974" w:rsidP="00352974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982B5C" w14:textId="2E62ED8A" w:rsidR="00352974" w:rsidRPr="00E6784D" w:rsidRDefault="00352974" w:rsidP="00352974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,448</w:t>
            </w:r>
          </w:p>
        </w:tc>
        <w:tc>
          <w:tcPr>
            <w:tcW w:w="269" w:type="dxa"/>
          </w:tcPr>
          <w:p w14:paraId="5DC45404" w14:textId="77777777" w:rsidR="00352974" w:rsidRPr="00E6784D" w:rsidRDefault="00352974" w:rsidP="00352974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D8175C" w14:textId="647CC4A1" w:rsidR="00352974" w:rsidRPr="00E6784D" w:rsidRDefault="00EC63A5" w:rsidP="00352974">
            <w:pPr>
              <w:tabs>
                <w:tab w:val="decimal" w:pos="975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1,607,</w:t>
            </w:r>
            <w:r w:rsidR="002D7E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726</w:t>
            </w:r>
          </w:p>
        </w:tc>
        <w:tc>
          <w:tcPr>
            <w:tcW w:w="242" w:type="dxa"/>
          </w:tcPr>
          <w:p w14:paraId="30051291" w14:textId="77777777" w:rsidR="00352974" w:rsidRPr="00E6784D" w:rsidRDefault="00352974" w:rsidP="00352974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14:paraId="4DA61EF7" w14:textId="60A09118" w:rsidR="00352974" w:rsidRPr="00E6784D" w:rsidRDefault="00352974" w:rsidP="00352974">
            <w:pPr>
              <w:tabs>
                <w:tab w:val="decimal" w:pos="107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E678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642</w:t>
            </w:r>
            <w:r w:rsidRPr="00E678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140</w:t>
            </w:r>
          </w:p>
        </w:tc>
      </w:tr>
      <w:tr w:rsidR="00352974" w:rsidRPr="00E6784D" w14:paraId="1C01B54F" w14:textId="77777777" w:rsidTr="003A1EA4">
        <w:tc>
          <w:tcPr>
            <w:tcW w:w="3510" w:type="dxa"/>
            <w:vAlign w:val="center"/>
          </w:tcPr>
          <w:p w14:paraId="5FEC71DB" w14:textId="77777777" w:rsidR="00352974" w:rsidRPr="00E6784D" w:rsidRDefault="00352974" w:rsidP="0035297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0CD8D579" w14:textId="77777777" w:rsidR="00352974" w:rsidRPr="00E6784D" w:rsidRDefault="00352974" w:rsidP="00352974">
            <w:pPr>
              <w:tabs>
                <w:tab w:val="decimal" w:pos="966"/>
              </w:tabs>
              <w:spacing w:line="240" w:lineRule="auto"/>
              <w:ind w:left="-110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38" w:type="dxa"/>
          </w:tcPr>
          <w:p w14:paraId="7582408C" w14:textId="77777777" w:rsidR="00352974" w:rsidRPr="00E6784D" w:rsidRDefault="00352974" w:rsidP="0035297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20F3208A" w14:textId="77777777" w:rsidR="00352974" w:rsidRPr="00E6784D" w:rsidRDefault="00352974" w:rsidP="00352974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69" w:type="dxa"/>
          </w:tcPr>
          <w:p w14:paraId="2A341458" w14:textId="77777777" w:rsidR="00352974" w:rsidRPr="00E6784D" w:rsidRDefault="00352974" w:rsidP="0035297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2AFD2F04" w14:textId="77777777" w:rsidR="00352974" w:rsidRPr="00E6784D" w:rsidRDefault="00352974" w:rsidP="00352974">
            <w:pPr>
              <w:tabs>
                <w:tab w:val="decimal" w:pos="9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4E016506" w14:textId="77777777" w:rsidR="00352974" w:rsidRPr="00E6784D" w:rsidRDefault="00352974" w:rsidP="0035297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88" w:type="dxa"/>
          </w:tcPr>
          <w:p w14:paraId="268D7657" w14:textId="77777777" w:rsidR="00352974" w:rsidRPr="00E6784D" w:rsidRDefault="00352974" w:rsidP="00352974">
            <w:pPr>
              <w:tabs>
                <w:tab w:val="decimal" w:pos="114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352974" w:rsidRPr="00E6784D" w14:paraId="02C4EBB2" w14:textId="77777777" w:rsidTr="003A1EA4">
        <w:tc>
          <w:tcPr>
            <w:tcW w:w="3510" w:type="dxa"/>
            <w:vAlign w:val="center"/>
          </w:tcPr>
          <w:p w14:paraId="0895590A" w14:textId="77777777" w:rsidR="00352974" w:rsidRPr="00E6784D" w:rsidRDefault="00352974" w:rsidP="00352974">
            <w:pPr>
              <w:spacing w:line="240" w:lineRule="auto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678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64859718" w14:textId="126CF387" w:rsidR="00352974" w:rsidRPr="00E6784D" w:rsidRDefault="00FB3519" w:rsidP="00352974">
            <w:pPr>
              <w:tabs>
                <w:tab w:val="decimal" w:pos="1044"/>
              </w:tabs>
              <w:spacing w:line="240" w:lineRule="auto"/>
              <w:ind w:left="-110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5,231,735</w:t>
            </w:r>
          </w:p>
        </w:tc>
        <w:tc>
          <w:tcPr>
            <w:tcW w:w="238" w:type="dxa"/>
          </w:tcPr>
          <w:p w14:paraId="740251FA" w14:textId="77777777" w:rsidR="00352974" w:rsidRPr="00E6784D" w:rsidRDefault="00352974" w:rsidP="00352974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  <w:shd w:val="clear" w:color="auto" w:fill="auto"/>
          </w:tcPr>
          <w:p w14:paraId="180FD0FE" w14:textId="37C4857E" w:rsidR="00352974" w:rsidRPr="00E6784D" w:rsidRDefault="00352974" w:rsidP="00352974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4,628</w:t>
            </w:r>
          </w:p>
        </w:tc>
        <w:tc>
          <w:tcPr>
            <w:tcW w:w="269" w:type="dxa"/>
          </w:tcPr>
          <w:p w14:paraId="31D16CC7" w14:textId="77777777" w:rsidR="00352974" w:rsidRPr="00E6784D" w:rsidRDefault="00352974" w:rsidP="00352974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A46D33A" w14:textId="45805B83" w:rsidR="00352974" w:rsidRPr="00E6784D" w:rsidRDefault="002D7ECA" w:rsidP="00352974">
            <w:pPr>
              <w:tabs>
                <w:tab w:val="decimal" w:pos="975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2,983,079</w:t>
            </w:r>
          </w:p>
        </w:tc>
        <w:tc>
          <w:tcPr>
            <w:tcW w:w="242" w:type="dxa"/>
          </w:tcPr>
          <w:p w14:paraId="1A22361C" w14:textId="77777777" w:rsidR="00352974" w:rsidRPr="00E6784D" w:rsidRDefault="00352974" w:rsidP="00352974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double" w:sz="4" w:space="0" w:color="auto"/>
            </w:tcBorders>
          </w:tcPr>
          <w:p w14:paraId="2D828213" w14:textId="78C1E725" w:rsidR="00352974" w:rsidRPr="00E6784D" w:rsidRDefault="00352974" w:rsidP="00352974">
            <w:pPr>
              <w:tabs>
                <w:tab w:val="decimal" w:pos="107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Pr="00E678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075</w:t>
            </w:r>
            <w:r w:rsidRPr="00E678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528</w:t>
            </w:r>
          </w:p>
        </w:tc>
      </w:tr>
    </w:tbl>
    <w:p w14:paraId="5792C881" w14:textId="1B7E88FB" w:rsidR="00ED11E8" w:rsidRDefault="00ED11E8" w:rsidP="00431645">
      <w:pPr>
        <w:pStyle w:val="Bo-Blankline"/>
        <w:rPr>
          <w:rFonts w:asciiTheme="majorBidi" w:hAnsiTheme="majorBidi" w:cstheme="majorBidi"/>
          <w:b/>
          <w:bCs/>
        </w:rPr>
      </w:pPr>
    </w:p>
    <w:tbl>
      <w:tblPr>
        <w:tblW w:w="920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170"/>
        <w:gridCol w:w="270"/>
        <w:gridCol w:w="1287"/>
        <w:gridCol w:w="258"/>
        <w:gridCol w:w="12"/>
        <w:gridCol w:w="1170"/>
        <w:gridCol w:w="268"/>
        <w:gridCol w:w="1173"/>
      </w:tblGrid>
      <w:tr w:rsidR="00431645" w:rsidRPr="0035030C" w14:paraId="118032E4" w14:textId="77777777" w:rsidTr="001F119C">
        <w:trPr>
          <w:cantSplit/>
          <w:tblHeader/>
        </w:trPr>
        <w:tc>
          <w:tcPr>
            <w:tcW w:w="3600" w:type="dxa"/>
            <w:vAlign w:val="bottom"/>
            <w:hideMark/>
          </w:tcPr>
          <w:p w14:paraId="3522E996" w14:textId="685DB13A" w:rsidR="00431645" w:rsidRPr="0035030C" w:rsidRDefault="00917248" w:rsidP="00917248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ค่าเผื่อผลขาดทุนด้านเครดิตที่</w:t>
            </w:r>
          </w:p>
        </w:tc>
        <w:tc>
          <w:tcPr>
            <w:tcW w:w="2727" w:type="dxa"/>
            <w:gridSpan w:val="3"/>
            <w:vAlign w:val="bottom"/>
          </w:tcPr>
          <w:p w14:paraId="1767FF7A" w14:textId="77777777" w:rsidR="00431645" w:rsidRPr="0035030C" w:rsidRDefault="00431645" w:rsidP="00A91BE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58" w:type="dxa"/>
          </w:tcPr>
          <w:p w14:paraId="0BC0B8F3" w14:textId="77777777" w:rsidR="00431645" w:rsidRPr="0035030C" w:rsidRDefault="00431645" w:rsidP="00A91BE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23" w:type="dxa"/>
            <w:gridSpan w:val="4"/>
            <w:vAlign w:val="bottom"/>
          </w:tcPr>
          <w:p w14:paraId="7B83FCA5" w14:textId="77777777" w:rsidR="00431645" w:rsidRPr="0035030C" w:rsidRDefault="00431645" w:rsidP="00A91BE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cyan"/>
              </w:rPr>
            </w:pPr>
            <w:r w:rsidRPr="0035030C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52974" w:rsidRPr="0035030C" w14:paraId="74BE4861" w14:textId="77777777" w:rsidTr="00AA3B76">
        <w:trPr>
          <w:cantSplit/>
          <w:tblHeader/>
        </w:trPr>
        <w:tc>
          <w:tcPr>
            <w:tcW w:w="3600" w:type="dxa"/>
            <w:vAlign w:val="bottom"/>
          </w:tcPr>
          <w:p w14:paraId="0F26F020" w14:textId="77803E5D" w:rsidR="00352974" w:rsidRPr="0035030C" w:rsidRDefault="00352974" w:rsidP="00352974">
            <w:pPr>
              <w:pStyle w:val="acctfourfigures"/>
              <w:tabs>
                <w:tab w:val="left" w:pos="720"/>
              </w:tabs>
              <w:spacing w:line="240" w:lineRule="auto"/>
              <w:ind w:firstLine="282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คาดว่าจะเกิดขึ้น</w:t>
            </w:r>
          </w:p>
        </w:tc>
        <w:tc>
          <w:tcPr>
            <w:tcW w:w="1170" w:type="dxa"/>
          </w:tcPr>
          <w:p w14:paraId="63D6C308" w14:textId="4AF002B8" w:rsidR="00352974" w:rsidRPr="00352974" w:rsidRDefault="00352974" w:rsidP="0035297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5297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4104E7B7" w14:textId="77777777" w:rsidR="00352974" w:rsidRPr="00352974" w:rsidRDefault="00352974" w:rsidP="0035297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87" w:type="dxa"/>
          </w:tcPr>
          <w:p w14:paraId="743A4134" w14:textId="7DCCE4A0" w:rsidR="00352974" w:rsidRPr="00352974" w:rsidRDefault="00352974" w:rsidP="00352974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5297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  <w:gridSpan w:val="2"/>
          </w:tcPr>
          <w:p w14:paraId="79E44D0A" w14:textId="77777777" w:rsidR="00352974" w:rsidRPr="0035030C" w:rsidRDefault="00352974" w:rsidP="0035297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6C813A" w14:textId="43E71559" w:rsidR="00352974" w:rsidRPr="0035030C" w:rsidRDefault="00352974" w:rsidP="00352974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68" w:type="dxa"/>
          </w:tcPr>
          <w:p w14:paraId="4BA66D01" w14:textId="77777777" w:rsidR="00352974" w:rsidRPr="0035030C" w:rsidRDefault="00352974" w:rsidP="0035297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AB09E86" w14:textId="6EF1BC45" w:rsidR="00352974" w:rsidRPr="00352974" w:rsidRDefault="00352974" w:rsidP="00352974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5297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2566</w:t>
            </w:r>
          </w:p>
        </w:tc>
      </w:tr>
      <w:tr w:rsidR="00352974" w:rsidRPr="0035030C" w14:paraId="1F41095A" w14:textId="77777777" w:rsidTr="001F119C">
        <w:trPr>
          <w:cantSplit/>
          <w:tblHeader/>
        </w:trPr>
        <w:tc>
          <w:tcPr>
            <w:tcW w:w="3600" w:type="dxa"/>
            <w:vAlign w:val="bottom"/>
            <w:hideMark/>
          </w:tcPr>
          <w:p w14:paraId="42EB98F0" w14:textId="77777777" w:rsidR="00352974" w:rsidRPr="0035030C" w:rsidRDefault="00352974" w:rsidP="0035297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08" w:type="dxa"/>
            <w:gridSpan w:val="8"/>
            <w:vAlign w:val="bottom"/>
            <w:hideMark/>
          </w:tcPr>
          <w:p w14:paraId="63571803" w14:textId="77777777" w:rsidR="00352974" w:rsidRPr="0035030C" w:rsidRDefault="00352974" w:rsidP="0035297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cyan"/>
              </w:rPr>
            </w:pPr>
            <w:r w:rsidRPr="0035030C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52974" w:rsidRPr="0035030C" w14:paraId="362D2CF0" w14:textId="77777777" w:rsidTr="001F119C">
        <w:trPr>
          <w:cantSplit/>
        </w:trPr>
        <w:tc>
          <w:tcPr>
            <w:tcW w:w="3600" w:type="dxa"/>
          </w:tcPr>
          <w:p w14:paraId="1D108881" w14:textId="44DB62AF" w:rsidR="00352974" w:rsidRPr="0035030C" w:rsidRDefault="00352974" w:rsidP="00352974">
            <w:pPr>
              <w:tabs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shd w:val="clear" w:color="auto" w:fill="auto"/>
          </w:tcPr>
          <w:p w14:paraId="1E51894B" w14:textId="2C91CE49" w:rsidR="00352974" w:rsidRPr="005674F0" w:rsidRDefault="002D7ECA" w:rsidP="00352974">
            <w:pPr>
              <w:tabs>
                <w:tab w:val="decimal" w:pos="997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11F80">
              <w:rPr>
                <w:rFonts w:asciiTheme="majorBidi" w:hAnsiTheme="majorBidi" w:cstheme="majorBidi"/>
                <w:sz w:val="30"/>
                <w:szCs w:val="30"/>
              </w:rPr>
              <w:t>33,963)</w:t>
            </w:r>
          </w:p>
        </w:tc>
        <w:tc>
          <w:tcPr>
            <w:tcW w:w="270" w:type="dxa"/>
            <w:shd w:val="clear" w:color="auto" w:fill="auto"/>
          </w:tcPr>
          <w:p w14:paraId="390CC036" w14:textId="77777777" w:rsidR="00352974" w:rsidRPr="0035030C" w:rsidRDefault="00352974" w:rsidP="0035297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</w:tcPr>
          <w:p w14:paraId="3936B9C6" w14:textId="6E3CD2C1" w:rsidR="00352974" w:rsidRPr="0035030C" w:rsidRDefault="00352974" w:rsidP="00352974">
            <w:pPr>
              <w:tabs>
                <w:tab w:val="decimal" w:pos="1091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381B8D3" w14:textId="77777777" w:rsidR="00352974" w:rsidRPr="0035030C" w:rsidRDefault="00352974" w:rsidP="0035297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29C2C9A" w14:textId="1C88833C" w:rsidR="00352974" w:rsidRPr="0035030C" w:rsidRDefault="00045D6D" w:rsidP="00352974">
            <w:pPr>
              <w:tabs>
                <w:tab w:val="decimal" w:pos="975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(33,375)</w:t>
            </w:r>
          </w:p>
        </w:tc>
        <w:tc>
          <w:tcPr>
            <w:tcW w:w="268" w:type="dxa"/>
            <w:shd w:val="clear" w:color="auto" w:fill="auto"/>
          </w:tcPr>
          <w:p w14:paraId="5C67E164" w14:textId="77777777" w:rsidR="00352974" w:rsidRPr="0035030C" w:rsidRDefault="00352974" w:rsidP="0035297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183EA42E" w14:textId="2C64856A" w:rsidR="00352974" w:rsidRPr="0035030C" w:rsidRDefault="00352974" w:rsidP="00352974">
            <w:pPr>
              <w:tabs>
                <w:tab w:val="decimal" w:pos="907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52974" w:rsidRPr="0035030C" w14:paraId="094AE2A9" w14:textId="77777777" w:rsidTr="007E5B10">
        <w:trPr>
          <w:cantSplit/>
        </w:trPr>
        <w:tc>
          <w:tcPr>
            <w:tcW w:w="3600" w:type="dxa"/>
          </w:tcPr>
          <w:p w14:paraId="20E265B6" w14:textId="1C3E37E5" w:rsidR="00352974" w:rsidRPr="0035030C" w:rsidRDefault="00352974" w:rsidP="00352974">
            <w:pPr>
              <w:tabs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</w:tcPr>
          <w:p w14:paraId="2864CAF7" w14:textId="58ADCEE5" w:rsidR="00352974" w:rsidRPr="00ED11E8" w:rsidRDefault="00D11F80" w:rsidP="00352974">
            <w:pPr>
              <w:tabs>
                <w:tab w:val="decimal" w:pos="997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(597)</w:t>
            </w:r>
          </w:p>
        </w:tc>
        <w:tc>
          <w:tcPr>
            <w:tcW w:w="270" w:type="dxa"/>
            <w:shd w:val="clear" w:color="auto" w:fill="auto"/>
          </w:tcPr>
          <w:p w14:paraId="3DCB2306" w14:textId="77777777" w:rsidR="00352974" w:rsidRPr="0035030C" w:rsidRDefault="00352974" w:rsidP="0035297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</w:tcPr>
          <w:p w14:paraId="350B66FC" w14:textId="50528AC8" w:rsidR="00352974" w:rsidRPr="0035030C" w:rsidRDefault="00352974" w:rsidP="00352974">
            <w:pPr>
              <w:tabs>
                <w:tab w:val="decimal" w:pos="1091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17AA82B" w14:textId="77777777" w:rsidR="00352974" w:rsidRPr="0035030C" w:rsidRDefault="00352974" w:rsidP="0035297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9922C33" w14:textId="39F407D1" w:rsidR="00352974" w:rsidRPr="0035030C" w:rsidRDefault="005A1C7A" w:rsidP="005A1C7A">
            <w:pPr>
              <w:pStyle w:val="acctfourfigures"/>
              <w:tabs>
                <w:tab w:val="clear" w:pos="765"/>
              </w:tabs>
              <w:spacing w:line="240" w:lineRule="auto"/>
              <w:ind w:left="-107" w:right="11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67B66B4E" w14:textId="77777777" w:rsidR="00352974" w:rsidRPr="0035030C" w:rsidRDefault="00352974" w:rsidP="0035297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5C3F73D0" w14:textId="012EA7EF" w:rsidR="00352974" w:rsidRPr="00736483" w:rsidRDefault="00352974" w:rsidP="00BE68B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29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52974" w:rsidRPr="0035030C" w14:paraId="6BD5A043" w14:textId="77777777" w:rsidTr="007E5B10">
        <w:trPr>
          <w:cantSplit/>
        </w:trPr>
        <w:tc>
          <w:tcPr>
            <w:tcW w:w="3600" w:type="dxa"/>
          </w:tcPr>
          <w:p w14:paraId="353BBA1B" w14:textId="52523A43" w:rsidR="00352974" w:rsidRPr="0035030C" w:rsidRDefault="00352974" w:rsidP="00352974">
            <w:pPr>
              <w:tabs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70" w:type="dxa"/>
            <w:shd w:val="clear" w:color="auto" w:fill="auto"/>
          </w:tcPr>
          <w:p w14:paraId="4F5F6118" w14:textId="63B9DF5E" w:rsidR="00352974" w:rsidRPr="005674F0" w:rsidRDefault="003F5A09" w:rsidP="00D11F80">
            <w:pPr>
              <w:tabs>
                <w:tab w:val="decimal" w:pos="997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91CB3E8" w14:textId="77777777" w:rsidR="00352974" w:rsidRPr="0035030C" w:rsidRDefault="00352974" w:rsidP="0035297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</w:tcPr>
          <w:p w14:paraId="7D2E8B1E" w14:textId="4D9E45E2" w:rsidR="00352974" w:rsidRPr="00352974" w:rsidRDefault="00352974" w:rsidP="00BE68B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29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D9BF4CE" w14:textId="77777777" w:rsidR="00352974" w:rsidRPr="0035030C" w:rsidRDefault="00352974" w:rsidP="0035297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30B8D3A" w14:textId="7281B21F" w:rsidR="00352974" w:rsidRPr="005674F0" w:rsidRDefault="00A1393A" w:rsidP="00A1393A">
            <w:pPr>
              <w:pStyle w:val="acctfourfigures"/>
              <w:tabs>
                <w:tab w:val="clear" w:pos="765"/>
              </w:tabs>
              <w:spacing w:line="240" w:lineRule="auto"/>
              <w:ind w:left="-107" w:right="11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4D35D6CA" w14:textId="77777777" w:rsidR="00352974" w:rsidRPr="0035030C" w:rsidRDefault="00352974" w:rsidP="0035297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257DF2BA" w14:textId="2916B94F" w:rsidR="00352974" w:rsidRDefault="00352974" w:rsidP="00BE68B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29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52974" w:rsidRPr="0035030C" w14:paraId="45E0010E" w14:textId="77777777" w:rsidTr="001F119C">
        <w:trPr>
          <w:cantSplit/>
        </w:trPr>
        <w:tc>
          <w:tcPr>
            <w:tcW w:w="3600" w:type="dxa"/>
          </w:tcPr>
          <w:p w14:paraId="35D80B98" w14:textId="0CEEA37B" w:rsidR="00352974" w:rsidRPr="0035030C" w:rsidRDefault="00352974" w:rsidP="00352974">
            <w:pPr>
              <w:tabs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C418948" w14:textId="6EDDABA8" w:rsidR="00352974" w:rsidRPr="005674F0" w:rsidRDefault="003F5A09" w:rsidP="003F5A09">
            <w:pPr>
              <w:tabs>
                <w:tab w:val="decimal" w:pos="997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24,323</w:t>
            </w:r>
          </w:p>
        </w:tc>
        <w:tc>
          <w:tcPr>
            <w:tcW w:w="270" w:type="dxa"/>
            <w:shd w:val="clear" w:color="auto" w:fill="auto"/>
          </w:tcPr>
          <w:p w14:paraId="393C5870" w14:textId="77777777" w:rsidR="00352974" w:rsidRPr="0035030C" w:rsidRDefault="00352974" w:rsidP="00352974">
            <w:pPr>
              <w:tabs>
                <w:tab w:val="decimal" w:pos="907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</w:tcPr>
          <w:p w14:paraId="5B198CE3" w14:textId="30322F98" w:rsidR="00352974" w:rsidRPr="00352974" w:rsidRDefault="00352974" w:rsidP="00BE68B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29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E3ED640" w14:textId="77777777" w:rsidR="00352974" w:rsidRPr="0035030C" w:rsidRDefault="00352974" w:rsidP="00352974">
            <w:pPr>
              <w:tabs>
                <w:tab w:val="decimal" w:pos="907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BAE43C5" w14:textId="00B2B8A7" w:rsidR="00352974" w:rsidRPr="005674F0" w:rsidRDefault="00A1393A" w:rsidP="00A1393A">
            <w:pPr>
              <w:tabs>
                <w:tab w:val="decimal" w:pos="975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24,323</w:t>
            </w:r>
          </w:p>
        </w:tc>
        <w:tc>
          <w:tcPr>
            <w:tcW w:w="268" w:type="dxa"/>
            <w:shd w:val="clear" w:color="auto" w:fill="auto"/>
          </w:tcPr>
          <w:p w14:paraId="776AB368" w14:textId="77777777" w:rsidR="00352974" w:rsidRPr="0035030C" w:rsidRDefault="00352974" w:rsidP="0035297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53718AA0" w14:textId="2B278D84" w:rsidR="00352974" w:rsidRPr="00352974" w:rsidRDefault="00352974" w:rsidP="00BE68B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29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52974" w:rsidRPr="0035030C" w14:paraId="06DF9FE5" w14:textId="77777777" w:rsidTr="001F119C">
        <w:trPr>
          <w:cantSplit/>
        </w:trPr>
        <w:tc>
          <w:tcPr>
            <w:tcW w:w="3600" w:type="dxa"/>
          </w:tcPr>
          <w:p w14:paraId="5DFADA4B" w14:textId="2C11F309" w:rsidR="00352974" w:rsidRPr="0035030C" w:rsidRDefault="00352974" w:rsidP="00352974">
            <w:pPr>
              <w:tabs>
                <w:tab w:val="left" w:pos="1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9554FF" w14:textId="46725DCC" w:rsidR="00352974" w:rsidRPr="00CC26B8" w:rsidRDefault="00D11F80" w:rsidP="00352974">
            <w:pPr>
              <w:tabs>
                <w:tab w:val="decimal" w:pos="997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(10,2</w:t>
            </w:r>
            <w:r w:rsidR="00045D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34)</w:t>
            </w:r>
          </w:p>
        </w:tc>
        <w:tc>
          <w:tcPr>
            <w:tcW w:w="270" w:type="dxa"/>
            <w:shd w:val="clear" w:color="auto" w:fill="auto"/>
          </w:tcPr>
          <w:p w14:paraId="2AEAAE1A" w14:textId="77777777" w:rsidR="00352974" w:rsidRPr="00CC26B8" w:rsidRDefault="00352974" w:rsidP="0035297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25F1D7" w14:textId="33FDEC45" w:rsidR="00352974" w:rsidRPr="00E6784D" w:rsidRDefault="00352974" w:rsidP="00352974">
            <w:pPr>
              <w:tabs>
                <w:tab w:val="decimal" w:pos="1091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26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CC26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33,963</w:t>
            </w:r>
            <w:r w:rsidRPr="00CC26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2BB8924" w14:textId="77777777" w:rsidR="00352974" w:rsidRPr="00E6784D" w:rsidRDefault="00352974" w:rsidP="0035297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890138" w14:textId="745CC3B7" w:rsidR="00352974" w:rsidRPr="000A4BA8" w:rsidRDefault="005A1C7A" w:rsidP="00352974">
            <w:pPr>
              <w:tabs>
                <w:tab w:val="decimal" w:pos="975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(9,052)</w:t>
            </w:r>
          </w:p>
        </w:tc>
        <w:tc>
          <w:tcPr>
            <w:tcW w:w="268" w:type="dxa"/>
            <w:shd w:val="clear" w:color="auto" w:fill="auto"/>
          </w:tcPr>
          <w:p w14:paraId="2600A4B3" w14:textId="77777777" w:rsidR="00352974" w:rsidRPr="0035030C" w:rsidRDefault="00352974" w:rsidP="0035297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BB3B53" w14:textId="1520FA49" w:rsidR="00352974" w:rsidRPr="0035030C" w:rsidRDefault="00352974" w:rsidP="00352974">
            <w:pPr>
              <w:tabs>
                <w:tab w:val="decimal" w:pos="907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78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</w:t>
            </w:r>
            <w:r w:rsidRPr="00E678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375</w:t>
            </w:r>
            <w:r w:rsidRPr="00E678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7E21BDD0" w14:textId="77777777" w:rsidR="00431645" w:rsidRPr="0035030C" w:rsidRDefault="00431645" w:rsidP="00431645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6F7BD177" w14:textId="77777777" w:rsidR="00431645" w:rsidRPr="0035030C" w:rsidRDefault="00431645" w:rsidP="00431645">
      <w:pPr>
        <w:pStyle w:val="Bo-C1Content"/>
        <w:rPr>
          <w:rFonts w:asciiTheme="majorBidi" w:hAnsiTheme="majorBidi" w:cstheme="majorBidi"/>
          <w:cs/>
          <w:lang w:val="en-US"/>
        </w:rPr>
      </w:pPr>
      <w:r w:rsidRPr="0035030C">
        <w:rPr>
          <w:rFonts w:asciiTheme="majorBidi" w:hAnsiTheme="majorBidi" w:cstheme="majorBidi"/>
          <w:cs/>
          <w:lang w:val="en-US"/>
        </w:rPr>
        <w:t>กลุ่มบริษัทกำหนดให้ลูกค้าหลายรายนำเงินสดหรือหนังสือค้ำประกันโดยธนาคาร มาใช้เป็นหลักประกันหรือใช้บุคคลค้ำประกัน</w:t>
      </w:r>
      <w:r w:rsidRPr="0035030C">
        <w:rPr>
          <w:rFonts w:asciiTheme="majorBidi" w:hAnsiTheme="majorBidi" w:cstheme="majorBidi"/>
          <w:lang w:val="en-US"/>
        </w:rPr>
        <w:t xml:space="preserve">  </w:t>
      </w:r>
      <w:r w:rsidRPr="0035030C">
        <w:rPr>
          <w:rFonts w:asciiTheme="majorBidi" w:hAnsiTheme="majorBidi" w:cstheme="majorBidi"/>
          <w:cs/>
          <w:lang w:val="en-US"/>
        </w:rPr>
        <w:t xml:space="preserve"> </w:t>
      </w:r>
    </w:p>
    <w:p w14:paraId="7C1FBAA3" w14:textId="77777777" w:rsidR="00431645" w:rsidRPr="0035030C" w:rsidRDefault="00431645" w:rsidP="00431645">
      <w:pPr>
        <w:tabs>
          <w:tab w:val="left" w:pos="540"/>
          <w:tab w:val="right" w:pos="720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847FB85" w14:textId="0181B5BD" w:rsidR="00431645" w:rsidRPr="0035030C" w:rsidRDefault="00431645" w:rsidP="00431645">
      <w:pPr>
        <w:pStyle w:val="Bo-C1Content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2810CA" w:rsidRPr="002810CA">
        <w:rPr>
          <w:rFonts w:asciiTheme="majorBidi" w:hAnsiTheme="majorBidi" w:cstheme="majorBidi"/>
          <w:lang w:val="en-US"/>
        </w:rPr>
        <w:t>30</w:t>
      </w:r>
      <w:r w:rsidRPr="0035030C">
        <w:rPr>
          <w:rFonts w:asciiTheme="majorBidi" w:hAnsiTheme="majorBidi" w:cstheme="majorBidi"/>
        </w:rPr>
        <w:t xml:space="preserve"> </w:t>
      </w:r>
      <w:r w:rsidRPr="0035030C">
        <w:rPr>
          <w:rFonts w:asciiTheme="majorBidi" w:hAnsiTheme="majorBidi" w:cstheme="majorBidi"/>
          <w:cs/>
        </w:rPr>
        <w:t>วัน ถึง</w:t>
      </w:r>
      <w:r w:rsidRPr="0035030C">
        <w:rPr>
          <w:rFonts w:asciiTheme="majorBidi" w:hAnsiTheme="majorBidi" w:cstheme="majorBidi"/>
        </w:rPr>
        <w:t xml:space="preserve"> </w:t>
      </w:r>
      <w:r w:rsidR="002810CA" w:rsidRPr="002810CA">
        <w:rPr>
          <w:rFonts w:asciiTheme="majorBidi" w:hAnsiTheme="majorBidi" w:cstheme="majorBidi"/>
          <w:lang w:val="en-US"/>
        </w:rPr>
        <w:t>120</w:t>
      </w:r>
      <w:r w:rsidRPr="0035030C">
        <w:rPr>
          <w:rFonts w:asciiTheme="majorBidi" w:hAnsiTheme="majorBidi" w:cstheme="majorBidi"/>
        </w:rPr>
        <w:t xml:space="preserve"> </w:t>
      </w:r>
      <w:r w:rsidRPr="0035030C">
        <w:rPr>
          <w:rFonts w:asciiTheme="majorBidi" w:hAnsiTheme="majorBidi" w:cstheme="majorBidi"/>
          <w:cs/>
        </w:rPr>
        <w:t>วัน</w:t>
      </w:r>
    </w:p>
    <w:p w14:paraId="31EF9173" w14:textId="4EABC085" w:rsidR="00917248" w:rsidRPr="0035030C" w:rsidRDefault="00917248" w:rsidP="005F7174">
      <w:pPr>
        <w:tabs>
          <w:tab w:val="left" w:pos="540"/>
          <w:tab w:val="right" w:pos="720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94BDEF3" w14:textId="25DA469E" w:rsidR="00FF0073" w:rsidRDefault="005F7174" w:rsidP="007D5A14">
      <w:pPr>
        <w:tabs>
          <w:tab w:val="left" w:pos="540"/>
          <w:tab w:val="right" w:pos="720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ข้อมูลเกี่ยวกับความเสี่ยง</w:t>
      </w:r>
      <w:r w:rsidR="009A0C91" w:rsidRPr="0035030C">
        <w:rPr>
          <w:rFonts w:asciiTheme="majorBidi" w:hAnsiTheme="majorBidi" w:cstheme="majorBidi"/>
          <w:sz w:val="30"/>
          <w:szCs w:val="30"/>
          <w:cs/>
        </w:rPr>
        <w:t xml:space="preserve">ด้านเครดิตเปิดเผยในหมายเหตุข้อ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241B4A">
        <w:rPr>
          <w:rFonts w:asciiTheme="majorBidi" w:hAnsiTheme="majorBidi" w:cstheme="majorBidi"/>
          <w:sz w:val="30"/>
          <w:szCs w:val="30"/>
          <w:lang w:val="en-US"/>
        </w:rPr>
        <w:t>7</w:t>
      </w:r>
      <w:r w:rsidR="00B4692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9A0C91" w:rsidRPr="0035030C">
        <w:rPr>
          <w:rFonts w:asciiTheme="majorBidi" w:hAnsiTheme="majorBidi" w:cstheme="majorBidi"/>
          <w:sz w:val="30"/>
          <w:szCs w:val="30"/>
        </w:rPr>
        <w:t>(</w:t>
      </w:r>
      <w:r w:rsidR="009A0C91" w:rsidRPr="0035030C">
        <w:rPr>
          <w:rFonts w:asciiTheme="majorBidi" w:hAnsiTheme="majorBidi" w:cstheme="majorBidi"/>
          <w:sz w:val="30"/>
          <w:szCs w:val="30"/>
          <w:cs/>
        </w:rPr>
        <w:t>ข.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9A0C91" w:rsidRPr="0035030C">
        <w:rPr>
          <w:rFonts w:asciiTheme="majorBidi" w:hAnsiTheme="majorBidi" w:cstheme="majorBidi"/>
          <w:sz w:val="30"/>
          <w:szCs w:val="30"/>
        </w:rPr>
        <w:t>)</w:t>
      </w:r>
      <w:r w:rsidR="00FF0073">
        <w:rPr>
          <w:rFonts w:asciiTheme="majorBidi" w:hAnsiTheme="majorBidi" w:cstheme="majorBidi"/>
          <w:sz w:val="30"/>
          <w:szCs w:val="30"/>
        </w:rPr>
        <w:br w:type="page"/>
      </w:r>
    </w:p>
    <w:p w14:paraId="4DCCB16C" w14:textId="467C4FDF" w:rsidR="00776E58" w:rsidRPr="0035030C" w:rsidRDefault="00776E58" w:rsidP="006D2393">
      <w:pPr>
        <w:pStyle w:val="Caption"/>
        <w:ind w:hanging="90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lastRenderedPageBreak/>
        <w:t>สินค้าคงเหลือ</w:t>
      </w:r>
    </w:p>
    <w:p w14:paraId="40BF55A0" w14:textId="77777777" w:rsidR="00365B4D" w:rsidRPr="0035030C" w:rsidRDefault="00365B4D" w:rsidP="00374526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673"/>
        <w:gridCol w:w="1200"/>
        <w:gridCol w:w="235"/>
        <w:gridCol w:w="1200"/>
        <w:gridCol w:w="235"/>
        <w:gridCol w:w="1200"/>
        <w:gridCol w:w="235"/>
        <w:gridCol w:w="1200"/>
      </w:tblGrid>
      <w:tr w:rsidR="007B5563" w:rsidRPr="0035030C" w14:paraId="733EC6E5" w14:textId="77777777" w:rsidTr="003345A7">
        <w:trPr>
          <w:tblHeader/>
        </w:trPr>
        <w:tc>
          <w:tcPr>
            <w:tcW w:w="3673" w:type="dxa"/>
          </w:tcPr>
          <w:p w14:paraId="0744A95B" w14:textId="77777777" w:rsidR="007B5563" w:rsidRPr="0035030C" w:rsidRDefault="007B5563" w:rsidP="00A83B4F">
            <w:pPr>
              <w:spacing w:line="20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5" w:type="dxa"/>
            <w:gridSpan w:val="3"/>
          </w:tcPr>
          <w:p w14:paraId="7021AD72" w14:textId="77777777" w:rsidR="007B5563" w:rsidRPr="0035030C" w:rsidRDefault="007B5563" w:rsidP="00A83B4F">
            <w:pPr>
              <w:spacing w:line="20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5" w:type="dxa"/>
          </w:tcPr>
          <w:p w14:paraId="5707E0C1" w14:textId="77777777" w:rsidR="007B5563" w:rsidRPr="0035030C" w:rsidRDefault="007B5563" w:rsidP="00A83B4F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5" w:type="dxa"/>
            <w:gridSpan w:val="3"/>
          </w:tcPr>
          <w:p w14:paraId="64462D25" w14:textId="77777777" w:rsidR="007B5563" w:rsidRPr="0035030C" w:rsidRDefault="007B5563" w:rsidP="00A83B4F">
            <w:pPr>
              <w:spacing w:line="20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2974" w:rsidRPr="0035030C" w14:paraId="06A0856E" w14:textId="77777777" w:rsidTr="006E4628">
        <w:trPr>
          <w:tblHeader/>
        </w:trPr>
        <w:tc>
          <w:tcPr>
            <w:tcW w:w="3673" w:type="dxa"/>
          </w:tcPr>
          <w:p w14:paraId="4A6132F5" w14:textId="77777777" w:rsidR="00352974" w:rsidRPr="0035030C" w:rsidRDefault="00352974" w:rsidP="00352974">
            <w:pPr>
              <w:spacing w:line="20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0DECACE9" w14:textId="7753FF41" w:rsidR="00352974" w:rsidRPr="00352974" w:rsidRDefault="00352974" w:rsidP="00352974">
            <w:pPr>
              <w:spacing w:line="20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29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5" w:type="dxa"/>
          </w:tcPr>
          <w:p w14:paraId="4BB21A32" w14:textId="77777777" w:rsidR="00352974" w:rsidRPr="00352974" w:rsidRDefault="00352974" w:rsidP="00352974">
            <w:pPr>
              <w:spacing w:line="20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0AA3C8CF" w14:textId="47C442E5" w:rsidR="00352974" w:rsidRPr="00352974" w:rsidRDefault="00352974" w:rsidP="00352974">
            <w:pPr>
              <w:spacing w:line="20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29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5" w:type="dxa"/>
          </w:tcPr>
          <w:p w14:paraId="485B5C1B" w14:textId="77777777" w:rsidR="00352974" w:rsidRPr="00352974" w:rsidRDefault="00352974" w:rsidP="00352974">
            <w:pPr>
              <w:spacing w:line="20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73E94668" w14:textId="45CAD6C8" w:rsidR="00352974" w:rsidRPr="00352974" w:rsidRDefault="00352974" w:rsidP="00352974">
            <w:pPr>
              <w:spacing w:line="20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29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5" w:type="dxa"/>
          </w:tcPr>
          <w:p w14:paraId="573EF260" w14:textId="77777777" w:rsidR="00352974" w:rsidRPr="00352974" w:rsidRDefault="00352974" w:rsidP="00352974">
            <w:pPr>
              <w:spacing w:line="20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24E52A9D" w14:textId="0B1FE98E" w:rsidR="00352974" w:rsidRPr="00352974" w:rsidRDefault="00352974" w:rsidP="00352974">
            <w:pPr>
              <w:spacing w:line="20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29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352974" w:rsidRPr="0035030C" w14:paraId="25084A4A" w14:textId="77777777" w:rsidTr="003345A7">
        <w:trPr>
          <w:tblHeader/>
        </w:trPr>
        <w:tc>
          <w:tcPr>
            <w:tcW w:w="3673" w:type="dxa"/>
          </w:tcPr>
          <w:p w14:paraId="572B8FDF" w14:textId="77777777" w:rsidR="00352974" w:rsidRPr="0035030C" w:rsidRDefault="00352974" w:rsidP="00352974">
            <w:pPr>
              <w:spacing w:line="20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5" w:type="dxa"/>
            <w:gridSpan w:val="7"/>
          </w:tcPr>
          <w:p w14:paraId="3D3B3FB8" w14:textId="77777777" w:rsidR="00352974" w:rsidRPr="0035030C" w:rsidRDefault="00352974" w:rsidP="00352974">
            <w:pPr>
              <w:spacing w:line="20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52974" w:rsidRPr="0035030C" w14:paraId="231C58DC" w14:textId="77777777" w:rsidTr="008455C5">
        <w:tc>
          <w:tcPr>
            <w:tcW w:w="3673" w:type="dxa"/>
          </w:tcPr>
          <w:p w14:paraId="4A16C78F" w14:textId="77777777" w:rsidR="00352974" w:rsidRPr="0035030C" w:rsidRDefault="00352974" w:rsidP="00352974">
            <w:pPr>
              <w:spacing w:line="20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200" w:type="dxa"/>
            <w:shd w:val="clear" w:color="auto" w:fill="auto"/>
          </w:tcPr>
          <w:p w14:paraId="66F28825" w14:textId="505DDD54" w:rsidR="00352974" w:rsidRPr="0035030C" w:rsidRDefault="00DC2863" w:rsidP="00352974">
            <w:pPr>
              <w:tabs>
                <w:tab w:val="decimal" w:pos="918"/>
              </w:tabs>
              <w:spacing w:line="20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3,620,125</w:t>
            </w:r>
          </w:p>
        </w:tc>
        <w:tc>
          <w:tcPr>
            <w:tcW w:w="235" w:type="dxa"/>
          </w:tcPr>
          <w:p w14:paraId="015DF36C" w14:textId="77777777" w:rsidR="00352974" w:rsidRPr="0035030C" w:rsidRDefault="00352974" w:rsidP="00352974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0C503301" w14:textId="37256F36" w:rsidR="00352974" w:rsidRPr="0035030C" w:rsidRDefault="00352974" w:rsidP="00352974">
            <w:pPr>
              <w:tabs>
                <w:tab w:val="decimal" w:pos="918"/>
              </w:tabs>
              <w:spacing w:line="20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486</w:t>
            </w:r>
          </w:p>
        </w:tc>
        <w:tc>
          <w:tcPr>
            <w:tcW w:w="235" w:type="dxa"/>
          </w:tcPr>
          <w:p w14:paraId="7BC16CC0" w14:textId="77777777" w:rsidR="00352974" w:rsidRPr="0035030C" w:rsidRDefault="00352974" w:rsidP="00352974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467600B7" w14:textId="664961EA" w:rsidR="00352974" w:rsidRPr="0035030C" w:rsidRDefault="00655E86" w:rsidP="00352974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3,898,576</w:t>
            </w:r>
          </w:p>
        </w:tc>
        <w:tc>
          <w:tcPr>
            <w:tcW w:w="235" w:type="dxa"/>
          </w:tcPr>
          <w:p w14:paraId="3806518F" w14:textId="77777777" w:rsidR="00352974" w:rsidRPr="0035030C" w:rsidRDefault="00352974" w:rsidP="00352974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6573B60F" w14:textId="2E1D864A" w:rsidR="00352974" w:rsidRPr="0035030C" w:rsidRDefault="00352974" w:rsidP="00352974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224</w:t>
            </w:r>
          </w:p>
        </w:tc>
      </w:tr>
      <w:tr w:rsidR="00352974" w:rsidRPr="0035030C" w14:paraId="260D18CB" w14:textId="77777777" w:rsidTr="008455C5">
        <w:tc>
          <w:tcPr>
            <w:tcW w:w="3673" w:type="dxa"/>
          </w:tcPr>
          <w:p w14:paraId="1189A99F" w14:textId="77777777" w:rsidR="00352974" w:rsidRPr="0035030C" w:rsidRDefault="00352974" w:rsidP="00352974">
            <w:pPr>
              <w:spacing w:line="20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200" w:type="dxa"/>
            <w:shd w:val="clear" w:color="auto" w:fill="auto"/>
          </w:tcPr>
          <w:p w14:paraId="693CE6FE" w14:textId="022085FA" w:rsidR="00352974" w:rsidRPr="0035030C" w:rsidRDefault="00DC2863" w:rsidP="00352974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5,192,80</w:t>
            </w:r>
            <w:r w:rsidR="00EC5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5" w:type="dxa"/>
          </w:tcPr>
          <w:p w14:paraId="60767AE2" w14:textId="77777777" w:rsidR="00352974" w:rsidRPr="0035030C" w:rsidRDefault="00352974" w:rsidP="00352974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3C551D6C" w14:textId="4A4D96EA" w:rsidR="00352974" w:rsidRPr="0035030C" w:rsidRDefault="00352974" w:rsidP="00352974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5" w:type="dxa"/>
          </w:tcPr>
          <w:p w14:paraId="2856929A" w14:textId="77777777" w:rsidR="00352974" w:rsidRPr="0035030C" w:rsidRDefault="00352974" w:rsidP="00352974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1C42D3AC" w14:textId="1EF7DEE2" w:rsidR="00352974" w:rsidRPr="0035030C" w:rsidRDefault="00655E86" w:rsidP="00352974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3,265,479</w:t>
            </w:r>
          </w:p>
        </w:tc>
        <w:tc>
          <w:tcPr>
            <w:tcW w:w="235" w:type="dxa"/>
          </w:tcPr>
          <w:p w14:paraId="4ABF2A07" w14:textId="77777777" w:rsidR="00352974" w:rsidRPr="0035030C" w:rsidRDefault="00352974" w:rsidP="00352974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22BC1F65" w14:textId="79E20488" w:rsidR="00352974" w:rsidRPr="0035030C" w:rsidRDefault="00352974" w:rsidP="00352974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473</w:t>
            </w:r>
          </w:p>
        </w:tc>
      </w:tr>
      <w:tr w:rsidR="00352974" w:rsidRPr="0035030C" w14:paraId="52CD1649" w14:textId="77777777" w:rsidTr="008455C5">
        <w:tc>
          <w:tcPr>
            <w:tcW w:w="3673" w:type="dxa"/>
          </w:tcPr>
          <w:p w14:paraId="5F7CF8F0" w14:textId="77777777" w:rsidR="00352974" w:rsidRPr="0035030C" w:rsidRDefault="00352974" w:rsidP="00352974">
            <w:pPr>
              <w:spacing w:line="20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วัตถุดิบและสารเคมี</w:t>
            </w:r>
          </w:p>
        </w:tc>
        <w:tc>
          <w:tcPr>
            <w:tcW w:w="1200" w:type="dxa"/>
            <w:shd w:val="clear" w:color="auto" w:fill="auto"/>
          </w:tcPr>
          <w:p w14:paraId="5866FD2E" w14:textId="2076860C" w:rsidR="00352974" w:rsidRPr="0035030C" w:rsidRDefault="00DC2863" w:rsidP="00352974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1,905,689</w:t>
            </w:r>
          </w:p>
        </w:tc>
        <w:tc>
          <w:tcPr>
            <w:tcW w:w="235" w:type="dxa"/>
          </w:tcPr>
          <w:p w14:paraId="020BC06E" w14:textId="77777777" w:rsidR="00352974" w:rsidRPr="0035030C" w:rsidRDefault="00352974" w:rsidP="00352974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17E1F2F6" w14:textId="1FFA4A04" w:rsidR="00352974" w:rsidRPr="0035030C" w:rsidRDefault="00352974" w:rsidP="00352974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  <w:tc>
          <w:tcPr>
            <w:tcW w:w="235" w:type="dxa"/>
          </w:tcPr>
          <w:p w14:paraId="52328748" w14:textId="77777777" w:rsidR="00352974" w:rsidRPr="0035030C" w:rsidRDefault="00352974" w:rsidP="00352974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777CC3AC" w14:textId="77959F85" w:rsidR="00352974" w:rsidRPr="0035030C" w:rsidRDefault="00655E86" w:rsidP="00352974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1,710,990</w:t>
            </w:r>
          </w:p>
        </w:tc>
        <w:tc>
          <w:tcPr>
            <w:tcW w:w="235" w:type="dxa"/>
          </w:tcPr>
          <w:p w14:paraId="086B9A9E" w14:textId="77777777" w:rsidR="00352974" w:rsidRPr="0035030C" w:rsidRDefault="00352974" w:rsidP="00352974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23176010" w14:textId="77E53E77" w:rsidR="00352974" w:rsidRPr="0035030C" w:rsidRDefault="00352974" w:rsidP="00352974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872</w:t>
            </w:r>
          </w:p>
        </w:tc>
      </w:tr>
      <w:tr w:rsidR="00352974" w:rsidRPr="0035030C" w14:paraId="21B0480B" w14:textId="77777777" w:rsidTr="008455C5">
        <w:tc>
          <w:tcPr>
            <w:tcW w:w="3673" w:type="dxa"/>
          </w:tcPr>
          <w:p w14:paraId="20DCCB82" w14:textId="77777777" w:rsidR="00352974" w:rsidRPr="0035030C" w:rsidRDefault="00352974" w:rsidP="00352974">
            <w:pPr>
              <w:spacing w:line="20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บรรจุภัณฑ์</w:t>
            </w:r>
          </w:p>
        </w:tc>
        <w:tc>
          <w:tcPr>
            <w:tcW w:w="1200" w:type="dxa"/>
            <w:shd w:val="clear" w:color="auto" w:fill="auto"/>
          </w:tcPr>
          <w:p w14:paraId="5177FDA9" w14:textId="66982178" w:rsidR="00352974" w:rsidRPr="0035030C" w:rsidRDefault="00DC2863" w:rsidP="00352974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537,362</w:t>
            </w:r>
          </w:p>
        </w:tc>
        <w:tc>
          <w:tcPr>
            <w:tcW w:w="235" w:type="dxa"/>
          </w:tcPr>
          <w:p w14:paraId="034B2885" w14:textId="77777777" w:rsidR="00352974" w:rsidRPr="0035030C" w:rsidRDefault="00352974" w:rsidP="00352974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755E2DE9" w14:textId="059AEDCC" w:rsidR="00352974" w:rsidRPr="0035030C" w:rsidRDefault="00352974" w:rsidP="00352974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</w:t>
            </w:r>
          </w:p>
        </w:tc>
        <w:tc>
          <w:tcPr>
            <w:tcW w:w="235" w:type="dxa"/>
          </w:tcPr>
          <w:p w14:paraId="39143B4F" w14:textId="77777777" w:rsidR="00352974" w:rsidRPr="0035030C" w:rsidRDefault="00352974" w:rsidP="00352974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58341340" w14:textId="34682163" w:rsidR="00352974" w:rsidRPr="0035030C" w:rsidRDefault="00655E86" w:rsidP="00352974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454,247</w:t>
            </w:r>
          </w:p>
        </w:tc>
        <w:tc>
          <w:tcPr>
            <w:tcW w:w="235" w:type="dxa"/>
          </w:tcPr>
          <w:p w14:paraId="60D35803" w14:textId="77777777" w:rsidR="00352974" w:rsidRPr="0035030C" w:rsidRDefault="00352974" w:rsidP="00352974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26E45C29" w14:textId="2B5F5255" w:rsidR="00352974" w:rsidRPr="0035030C" w:rsidRDefault="00352974" w:rsidP="00352974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717</w:t>
            </w:r>
          </w:p>
        </w:tc>
      </w:tr>
      <w:tr w:rsidR="00352974" w:rsidRPr="0035030C" w14:paraId="4CB088EE" w14:textId="77777777" w:rsidTr="008455C5">
        <w:tc>
          <w:tcPr>
            <w:tcW w:w="3673" w:type="dxa"/>
          </w:tcPr>
          <w:p w14:paraId="02C89BDA" w14:textId="77777777" w:rsidR="00352974" w:rsidRPr="0035030C" w:rsidRDefault="00352974" w:rsidP="00352974">
            <w:pPr>
              <w:spacing w:line="20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น้ำมันและเชื้อเพลิง</w:t>
            </w:r>
          </w:p>
        </w:tc>
        <w:tc>
          <w:tcPr>
            <w:tcW w:w="1200" w:type="dxa"/>
            <w:shd w:val="clear" w:color="auto" w:fill="auto"/>
          </w:tcPr>
          <w:p w14:paraId="650FA31B" w14:textId="6E56120C" w:rsidR="00352974" w:rsidRPr="0035030C" w:rsidRDefault="00DC2863" w:rsidP="00352974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966,300</w:t>
            </w:r>
          </w:p>
        </w:tc>
        <w:tc>
          <w:tcPr>
            <w:tcW w:w="235" w:type="dxa"/>
          </w:tcPr>
          <w:p w14:paraId="23F12365" w14:textId="77777777" w:rsidR="00352974" w:rsidRPr="0035030C" w:rsidRDefault="00352974" w:rsidP="00352974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74E7A956" w14:textId="7F941F39" w:rsidR="00352974" w:rsidRPr="0035030C" w:rsidRDefault="00352974" w:rsidP="00352974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128</w:t>
            </w:r>
          </w:p>
        </w:tc>
        <w:tc>
          <w:tcPr>
            <w:tcW w:w="235" w:type="dxa"/>
          </w:tcPr>
          <w:p w14:paraId="76584BAA" w14:textId="77777777" w:rsidR="00352974" w:rsidRPr="0035030C" w:rsidRDefault="00352974" w:rsidP="00352974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345BA9AD" w14:textId="2A0A9649" w:rsidR="00352974" w:rsidRPr="0035030C" w:rsidRDefault="00655E86" w:rsidP="00352974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823,283</w:t>
            </w:r>
          </w:p>
        </w:tc>
        <w:tc>
          <w:tcPr>
            <w:tcW w:w="235" w:type="dxa"/>
          </w:tcPr>
          <w:p w14:paraId="3B89217F" w14:textId="77777777" w:rsidR="00352974" w:rsidRPr="0035030C" w:rsidRDefault="00352974" w:rsidP="00352974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16D6E233" w14:textId="5A362EBB" w:rsidR="00352974" w:rsidRPr="0035030C" w:rsidRDefault="00352974" w:rsidP="00352974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633</w:t>
            </w:r>
          </w:p>
        </w:tc>
      </w:tr>
      <w:tr w:rsidR="00352974" w:rsidRPr="0035030C" w14:paraId="607C00B7" w14:textId="77777777" w:rsidTr="008455C5">
        <w:tc>
          <w:tcPr>
            <w:tcW w:w="3673" w:type="dxa"/>
          </w:tcPr>
          <w:p w14:paraId="2B81FA77" w14:textId="77777777" w:rsidR="00352974" w:rsidRPr="0035030C" w:rsidRDefault="00352974" w:rsidP="00352974">
            <w:pPr>
              <w:spacing w:line="20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1200" w:type="dxa"/>
            <w:shd w:val="clear" w:color="auto" w:fill="auto"/>
          </w:tcPr>
          <w:p w14:paraId="34725F34" w14:textId="45C34ACE" w:rsidR="00352974" w:rsidRPr="0035030C" w:rsidRDefault="00DC2863" w:rsidP="00352974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4,942,920</w:t>
            </w:r>
          </w:p>
        </w:tc>
        <w:tc>
          <w:tcPr>
            <w:tcW w:w="235" w:type="dxa"/>
          </w:tcPr>
          <w:p w14:paraId="22BB1BAB" w14:textId="77777777" w:rsidR="00352974" w:rsidRPr="0035030C" w:rsidRDefault="00352974" w:rsidP="00352974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7F21376C" w14:textId="4ABFA00D" w:rsidR="00352974" w:rsidRPr="0035030C" w:rsidRDefault="00352974" w:rsidP="00352974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67,643</w:t>
            </w:r>
          </w:p>
        </w:tc>
        <w:tc>
          <w:tcPr>
            <w:tcW w:w="235" w:type="dxa"/>
          </w:tcPr>
          <w:p w14:paraId="3858354D" w14:textId="77777777" w:rsidR="00352974" w:rsidRPr="0035030C" w:rsidRDefault="00352974" w:rsidP="00352974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2B01A99C" w14:textId="489DB32A" w:rsidR="00352974" w:rsidRPr="0035030C" w:rsidRDefault="00655E86" w:rsidP="00352974">
            <w:pPr>
              <w:tabs>
                <w:tab w:val="decimal" w:pos="918"/>
              </w:tabs>
              <w:spacing w:line="20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3,759,408</w:t>
            </w:r>
          </w:p>
        </w:tc>
        <w:tc>
          <w:tcPr>
            <w:tcW w:w="235" w:type="dxa"/>
          </w:tcPr>
          <w:p w14:paraId="79D488F4" w14:textId="77777777" w:rsidR="00352974" w:rsidRPr="0035030C" w:rsidRDefault="00352974" w:rsidP="00352974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6996FD30" w14:textId="3358362E" w:rsidR="00352974" w:rsidRPr="0035030C" w:rsidRDefault="00352974" w:rsidP="00352974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350</w:t>
            </w:r>
          </w:p>
        </w:tc>
      </w:tr>
      <w:tr w:rsidR="00352974" w:rsidRPr="0035030C" w14:paraId="27825A44" w14:textId="77777777" w:rsidTr="008455C5">
        <w:tc>
          <w:tcPr>
            <w:tcW w:w="3673" w:type="dxa"/>
          </w:tcPr>
          <w:p w14:paraId="10344400" w14:textId="77777777" w:rsidR="00352974" w:rsidRPr="0035030C" w:rsidRDefault="00352974" w:rsidP="00352974">
            <w:pPr>
              <w:spacing w:line="20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40216D78" w14:textId="00B27F8A" w:rsidR="00352974" w:rsidRPr="0035030C" w:rsidRDefault="00DC2863" w:rsidP="00352974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427,463</w:t>
            </w:r>
          </w:p>
        </w:tc>
        <w:tc>
          <w:tcPr>
            <w:tcW w:w="235" w:type="dxa"/>
          </w:tcPr>
          <w:p w14:paraId="5D717AA5" w14:textId="77777777" w:rsidR="00352974" w:rsidRPr="0035030C" w:rsidRDefault="00352974" w:rsidP="00352974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657AF4EA" w14:textId="2AD52832" w:rsidR="00352974" w:rsidRPr="0035030C" w:rsidRDefault="00352974" w:rsidP="00352974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56,761</w:t>
            </w:r>
          </w:p>
        </w:tc>
        <w:tc>
          <w:tcPr>
            <w:tcW w:w="235" w:type="dxa"/>
          </w:tcPr>
          <w:p w14:paraId="3912A134" w14:textId="77777777" w:rsidR="00352974" w:rsidRPr="0035030C" w:rsidRDefault="00352974" w:rsidP="00352974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1ABF2CD2" w14:textId="0E05DB0D" w:rsidR="00352974" w:rsidRPr="0035030C" w:rsidRDefault="00655E86" w:rsidP="00352974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393,910</w:t>
            </w:r>
          </w:p>
        </w:tc>
        <w:tc>
          <w:tcPr>
            <w:tcW w:w="235" w:type="dxa"/>
          </w:tcPr>
          <w:p w14:paraId="33274177" w14:textId="77777777" w:rsidR="00352974" w:rsidRPr="0035030C" w:rsidRDefault="00352974" w:rsidP="00352974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04074F85" w14:textId="179CF62D" w:rsidR="00352974" w:rsidRPr="0035030C" w:rsidRDefault="00352974" w:rsidP="00352974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270</w:t>
            </w:r>
          </w:p>
        </w:tc>
      </w:tr>
      <w:tr w:rsidR="00352974" w:rsidRPr="0035030C" w14:paraId="614D6648" w14:textId="77777777" w:rsidTr="008455C5">
        <w:tc>
          <w:tcPr>
            <w:tcW w:w="3673" w:type="dxa"/>
          </w:tcPr>
          <w:p w14:paraId="4ECD97FA" w14:textId="77777777" w:rsidR="00352974" w:rsidRPr="0035030C" w:rsidRDefault="00352974" w:rsidP="00352974">
            <w:pPr>
              <w:spacing w:line="20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404C3147" w14:textId="55F6936A" w:rsidR="00352974" w:rsidRPr="0035030C" w:rsidRDefault="00655E86" w:rsidP="00352974">
            <w:pPr>
              <w:tabs>
                <w:tab w:val="decimal" w:pos="918"/>
              </w:tabs>
              <w:spacing w:line="20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17,592,66</w:t>
            </w:r>
            <w:r w:rsidR="00EC5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35" w:type="dxa"/>
          </w:tcPr>
          <w:p w14:paraId="460B5A5E" w14:textId="77777777" w:rsidR="00352974" w:rsidRPr="0035030C" w:rsidRDefault="00352974" w:rsidP="00352974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3C969F5E" w14:textId="497A50AE" w:rsidR="00352974" w:rsidRPr="0035030C" w:rsidRDefault="00352974" w:rsidP="00352974">
            <w:pPr>
              <w:tabs>
                <w:tab w:val="decimal" w:pos="918"/>
              </w:tabs>
              <w:spacing w:line="20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470</w:t>
            </w:r>
          </w:p>
        </w:tc>
        <w:tc>
          <w:tcPr>
            <w:tcW w:w="235" w:type="dxa"/>
          </w:tcPr>
          <w:p w14:paraId="796C9D1B" w14:textId="77777777" w:rsidR="00352974" w:rsidRPr="0035030C" w:rsidRDefault="00352974" w:rsidP="00352974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56D40B58" w14:textId="2D8D91B6" w:rsidR="00352974" w:rsidRPr="0035030C" w:rsidRDefault="00655E86" w:rsidP="00352974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14,305,893</w:t>
            </w:r>
          </w:p>
        </w:tc>
        <w:tc>
          <w:tcPr>
            <w:tcW w:w="235" w:type="dxa"/>
          </w:tcPr>
          <w:p w14:paraId="1FC41699" w14:textId="77777777" w:rsidR="00352974" w:rsidRPr="0035030C" w:rsidRDefault="00352974" w:rsidP="00352974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40A3A713" w14:textId="4BBACDDB" w:rsidR="00352974" w:rsidRPr="0035030C" w:rsidRDefault="00352974" w:rsidP="00352974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539</w:t>
            </w:r>
          </w:p>
        </w:tc>
      </w:tr>
      <w:tr w:rsidR="00352974" w:rsidRPr="0035030C" w14:paraId="373098BF" w14:textId="77777777" w:rsidTr="008455C5">
        <w:tc>
          <w:tcPr>
            <w:tcW w:w="3673" w:type="dxa"/>
          </w:tcPr>
          <w:p w14:paraId="7159C4F3" w14:textId="77777777" w:rsidR="00352974" w:rsidRPr="0035030C" w:rsidRDefault="00352974" w:rsidP="00352974">
            <w:pPr>
              <w:spacing w:line="20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1BE59497" w14:textId="2BB9E668" w:rsidR="00352974" w:rsidRPr="0035030C" w:rsidRDefault="00655E86" w:rsidP="00352974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(346,498)</w:t>
            </w:r>
          </w:p>
        </w:tc>
        <w:tc>
          <w:tcPr>
            <w:tcW w:w="235" w:type="dxa"/>
          </w:tcPr>
          <w:p w14:paraId="51823780" w14:textId="77777777" w:rsidR="00352974" w:rsidRPr="0035030C" w:rsidRDefault="00352974" w:rsidP="00352974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0B9810C1" w14:textId="6DB32ACE" w:rsidR="00352974" w:rsidRPr="0035030C" w:rsidRDefault="00352974" w:rsidP="00352974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5" w:type="dxa"/>
          </w:tcPr>
          <w:p w14:paraId="63C77B20" w14:textId="77777777" w:rsidR="00352974" w:rsidRPr="0035030C" w:rsidRDefault="00352974" w:rsidP="00352974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76CB719C" w14:textId="24CD6981" w:rsidR="00352974" w:rsidRPr="0035030C" w:rsidRDefault="00655E86" w:rsidP="00352974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(29,900)</w:t>
            </w:r>
          </w:p>
        </w:tc>
        <w:tc>
          <w:tcPr>
            <w:tcW w:w="235" w:type="dxa"/>
          </w:tcPr>
          <w:p w14:paraId="75D25897" w14:textId="77777777" w:rsidR="00352974" w:rsidRPr="0035030C" w:rsidRDefault="00352974" w:rsidP="00352974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219DA0DA" w14:textId="14FF2462" w:rsidR="00352974" w:rsidRPr="0035030C" w:rsidRDefault="00352974" w:rsidP="00352974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52974" w:rsidRPr="0035030C" w14:paraId="4F3F8C34" w14:textId="77777777" w:rsidTr="008455C5">
        <w:tc>
          <w:tcPr>
            <w:tcW w:w="3673" w:type="dxa"/>
          </w:tcPr>
          <w:p w14:paraId="5E60B126" w14:textId="77777777" w:rsidR="00352974" w:rsidRPr="0035030C" w:rsidRDefault="00352974" w:rsidP="00352974">
            <w:pPr>
              <w:spacing w:line="20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</w:tcPr>
          <w:p w14:paraId="3E78EFDF" w14:textId="6F78D4A8" w:rsidR="00352974" w:rsidRPr="0035030C" w:rsidRDefault="00655E86" w:rsidP="00352974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17,246,16</w:t>
            </w:r>
            <w:r w:rsidR="00EC5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35" w:type="dxa"/>
          </w:tcPr>
          <w:p w14:paraId="40971B86" w14:textId="77777777" w:rsidR="00352974" w:rsidRPr="0035030C" w:rsidRDefault="00352974" w:rsidP="00352974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0007B189" w14:textId="39E058BA" w:rsidR="00352974" w:rsidRPr="0035030C" w:rsidRDefault="00352974" w:rsidP="00352974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171</w:t>
            </w:r>
          </w:p>
        </w:tc>
        <w:tc>
          <w:tcPr>
            <w:tcW w:w="235" w:type="dxa"/>
          </w:tcPr>
          <w:p w14:paraId="42327DAE" w14:textId="77777777" w:rsidR="00352974" w:rsidRPr="0035030C" w:rsidRDefault="00352974" w:rsidP="00352974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</w:tcPr>
          <w:p w14:paraId="260C5CCC" w14:textId="2B3E7A39" w:rsidR="00352974" w:rsidRPr="0035030C" w:rsidRDefault="00655E86" w:rsidP="00352974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14,275,993</w:t>
            </w:r>
          </w:p>
        </w:tc>
        <w:tc>
          <w:tcPr>
            <w:tcW w:w="235" w:type="dxa"/>
          </w:tcPr>
          <w:p w14:paraId="4350C464" w14:textId="77777777" w:rsidR="00352974" w:rsidRPr="0035030C" w:rsidRDefault="00352974" w:rsidP="00352974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0C8B18B5" w14:textId="3CE0B1D0" w:rsidR="00352974" w:rsidRPr="0035030C" w:rsidRDefault="00352974" w:rsidP="00352974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837</w:t>
            </w:r>
          </w:p>
        </w:tc>
      </w:tr>
      <w:tr w:rsidR="00352974" w:rsidRPr="0035030C" w14:paraId="77C2BAA9" w14:textId="77777777" w:rsidTr="00C478C6">
        <w:tc>
          <w:tcPr>
            <w:tcW w:w="3673" w:type="dxa"/>
          </w:tcPr>
          <w:p w14:paraId="53F2866C" w14:textId="77777777" w:rsidR="00352974" w:rsidRPr="0035030C" w:rsidRDefault="00352974" w:rsidP="00352974">
            <w:pPr>
              <w:spacing w:line="200" w:lineRule="atLeast"/>
              <w:ind w:left="270" w:right="65" w:hanging="27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A1BCDC8" w14:textId="77777777" w:rsidR="00352974" w:rsidRPr="0035030C" w:rsidRDefault="00352974" w:rsidP="00352974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5" w:type="dxa"/>
            <w:vAlign w:val="bottom"/>
          </w:tcPr>
          <w:p w14:paraId="37B21E64" w14:textId="77777777" w:rsidR="00352974" w:rsidRPr="0035030C" w:rsidRDefault="00352974" w:rsidP="00352974">
            <w:pPr>
              <w:spacing w:line="20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0" w:type="dxa"/>
            <w:vAlign w:val="bottom"/>
          </w:tcPr>
          <w:p w14:paraId="4744A6AA" w14:textId="77777777" w:rsidR="00352974" w:rsidRPr="0035030C" w:rsidRDefault="00352974" w:rsidP="00352974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5" w:type="dxa"/>
            <w:vAlign w:val="bottom"/>
          </w:tcPr>
          <w:p w14:paraId="2FBA9469" w14:textId="77777777" w:rsidR="00352974" w:rsidRPr="0035030C" w:rsidRDefault="00352974" w:rsidP="00352974">
            <w:pPr>
              <w:spacing w:line="20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3DC5304" w14:textId="77777777" w:rsidR="00352974" w:rsidRPr="0035030C" w:rsidRDefault="00352974" w:rsidP="00352974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5" w:type="dxa"/>
            <w:vAlign w:val="bottom"/>
          </w:tcPr>
          <w:p w14:paraId="5669963F" w14:textId="77777777" w:rsidR="00352974" w:rsidRPr="0035030C" w:rsidRDefault="00352974" w:rsidP="00352974">
            <w:pPr>
              <w:spacing w:line="20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0" w:type="dxa"/>
            <w:vAlign w:val="bottom"/>
          </w:tcPr>
          <w:p w14:paraId="2BB5C7E7" w14:textId="77777777" w:rsidR="00352974" w:rsidRPr="0035030C" w:rsidRDefault="00352974" w:rsidP="00352974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52974" w:rsidRPr="0035030C" w14:paraId="6315B3E7" w14:textId="77777777" w:rsidTr="00C478C6">
        <w:tc>
          <w:tcPr>
            <w:tcW w:w="3673" w:type="dxa"/>
          </w:tcPr>
          <w:p w14:paraId="047FEC1F" w14:textId="77777777" w:rsidR="00352974" w:rsidRPr="0035030C" w:rsidRDefault="00352974" w:rsidP="00352974">
            <w:pPr>
              <w:spacing w:line="200" w:lineRule="atLeast"/>
              <w:ind w:left="270" w:right="65" w:hanging="270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3A920527" w14:textId="34FF8853" w:rsidR="00352974" w:rsidRPr="0035030C" w:rsidRDefault="00352974" w:rsidP="00352974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0EDC833C" w14:textId="77777777" w:rsidR="00352974" w:rsidRPr="0035030C" w:rsidRDefault="00352974" w:rsidP="00352974">
            <w:pPr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3CA35503" w14:textId="77777777" w:rsidR="00352974" w:rsidRPr="0035030C" w:rsidRDefault="00352974" w:rsidP="00352974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6101211D" w14:textId="77777777" w:rsidR="00352974" w:rsidRPr="0035030C" w:rsidRDefault="00352974" w:rsidP="00352974">
            <w:pPr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03604B40" w14:textId="77777777" w:rsidR="00352974" w:rsidRPr="0035030C" w:rsidRDefault="00352974" w:rsidP="00352974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20339771" w14:textId="77777777" w:rsidR="00352974" w:rsidRPr="0035030C" w:rsidRDefault="00352974" w:rsidP="00352974">
            <w:pPr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76457E93" w14:textId="77777777" w:rsidR="00352974" w:rsidRPr="0035030C" w:rsidRDefault="00352974" w:rsidP="00352974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2974" w:rsidRPr="0035030C" w14:paraId="0693DA3E" w14:textId="77777777" w:rsidTr="008455C5">
        <w:tc>
          <w:tcPr>
            <w:tcW w:w="3673" w:type="dxa"/>
          </w:tcPr>
          <w:p w14:paraId="52A39157" w14:textId="77777777" w:rsidR="00352974" w:rsidRPr="0035030C" w:rsidRDefault="00352974" w:rsidP="00352974">
            <w:pPr>
              <w:spacing w:line="200" w:lineRule="atLeast"/>
              <w:ind w:left="270" w:right="65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- </w:t>
            </w:r>
            <w:r w:rsidRPr="0035030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680B8A13" w14:textId="45E10A5D" w:rsidR="00352974" w:rsidRPr="0035030C" w:rsidRDefault="00655E86" w:rsidP="00352974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27,928,76</w:t>
            </w:r>
            <w:r w:rsidR="005E4C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35" w:type="dxa"/>
            <w:vAlign w:val="bottom"/>
          </w:tcPr>
          <w:p w14:paraId="1DBCE215" w14:textId="77777777" w:rsidR="00352974" w:rsidRPr="0035030C" w:rsidRDefault="00352974" w:rsidP="00352974">
            <w:pPr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7239F7AC" w14:textId="3D1F0A77" w:rsidR="00352974" w:rsidRPr="0035030C" w:rsidRDefault="00352974" w:rsidP="00352974">
            <w:pPr>
              <w:tabs>
                <w:tab w:val="decimal" w:pos="918"/>
              </w:tabs>
              <w:spacing w:line="20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818</w:t>
            </w:r>
          </w:p>
        </w:tc>
        <w:tc>
          <w:tcPr>
            <w:tcW w:w="235" w:type="dxa"/>
            <w:vAlign w:val="bottom"/>
          </w:tcPr>
          <w:p w14:paraId="34DF7C98" w14:textId="77777777" w:rsidR="00352974" w:rsidRPr="0035030C" w:rsidRDefault="00352974" w:rsidP="00352974">
            <w:pPr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7CBB977A" w14:textId="3EADAC6B" w:rsidR="00352974" w:rsidRPr="0035030C" w:rsidRDefault="00CD0AF6" w:rsidP="00352974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22,528,</w:t>
            </w:r>
            <w:r w:rsidR="00594F41"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 w:rsidR="005E4C6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5" w:type="dxa"/>
            <w:vAlign w:val="bottom"/>
          </w:tcPr>
          <w:p w14:paraId="43AF0F5E" w14:textId="77777777" w:rsidR="00352974" w:rsidRPr="0035030C" w:rsidRDefault="00352974" w:rsidP="00352974">
            <w:pPr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2DED604B" w14:textId="429977F3" w:rsidR="00352974" w:rsidRPr="0035030C" w:rsidRDefault="00352974" w:rsidP="00352974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194</w:t>
            </w:r>
          </w:p>
        </w:tc>
      </w:tr>
      <w:tr w:rsidR="00352974" w:rsidRPr="0035030C" w14:paraId="2BDDA158" w14:textId="77777777" w:rsidTr="008455C5">
        <w:tc>
          <w:tcPr>
            <w:tcW w:w="3673" w:type="dxa"/>
          </w:tcPr>
          <w:p w14:paraId="4B21488E" w14:textId="77777777" w:rsidR="00352974" w:rsidRDefault="00352974" w:rsidP="00352974">
            <w:pPr>
              <w:spacing w:line="200" w:lineRule="atLeast"/>
              <w:ind w:left="270" w:right="65"/>
              <w:jc w:val="both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การปรับลดมูลค่าเป็นมูลค่า</w:t>
            </w:r>
          </w:p>
          <w:p w14:paraId="242F6C32" w14:textId="328E5414" w:rsidR="00352974" w:rsidRPr="00646246" w:rsidRDefault="00352974" w:rsidP="00352974">
            <w:pPr>
              <w:spacing w:line="200" w:lineRule="atLeast"/>
              <w:ind w:left="340" w:right="65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สุทธิที่คาดว่าจะได้รับ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4A567CDA" w14:textId="17DB14A2" w:rsidR="00352974" w:rsidRPr="0035030C" w:rsidRDefault="00655E86" w:rsidP="00655E86">
            <w:pPr>
              <w:pStyle w:val="acctfourfigures"/>
              <w:tabs>
                <w:tab w:val="clear" w:pos="765"/>
              </w:tabs>
              <w:spacing w:line="240" w:lineRule="auto"/>
              <w:ind w:left="-90"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  <w:vAlign w:val="bottom"/>
          </w:tcPr>
          <w:p w14:paraId="730083FE" w14:textId="77777777" w:rsidR="00352974" w:rsidRPr="0035030C" w:rsidRDefault="00352974" w:rsidP="00352974">
            <w:pPr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75D4AE71" w14:textId="60DEB1FC" w:rsidR="00352974" w:rsidRDefault="00352974" w:rsidP="007D5A14">
            <w:pPr>
              <w:spacing w:line="20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  <w:vAlign w:val="bottom"/>
          </w:tcPr>
          <w:p w14:paraId="7B3518F6" w14:textId="77777777" w:rsidR="00352974" w:rsidRPr="0035030C" w:rsidRDefault="00352974" w:rsidP="00352974">
            <w:pPr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3F0B9592" w14:textId="6B7E5BF8" w:rsidR="00352974" w:rsidRPr="00CB0219" w:rsidRDefault="00594F41" w:rsidP="00594F41">
            <w:pPr>
              <w:pStyle w:val="acctfourfigures"/>
              <w:tabs>
                <w:tab w:val="clear" w:pos="765"/>
              </w:tabs>
              <w:spacing w:line="240" w:lineRule="auto"/>
              <w:ind w:left="-80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  <w:vAlign w:val="bottom"/>
          </w:tcPr>
          <w:p w14:paraId="3A75D3C9" w14:textId="77777777" w:rsidR="00352974" w:rsidRPr="0035030C" w:rsidRDefault="00352974" w:rsidP="00352974">
            <w:pPr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554AA660" w14:textId="2CECAD9F" w:rsidR="00352974" w:rsidRPr="00CB0219" w:rsidRDefault="00352974" w:rsidP="007D5A14">
            <w:pPr>
              <w:spacing w:line="20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52974" w:rsidRPr="0035030C" w14:paraId="25F68763" w14:textId="77777777" w:rsidTr="008455C5">
        <w:tc>
          <w:tcPr>
            <w:tcW w:w="3673" w:type="dxa"/>
          </w:tcPr>
          <w:p w14:paraId="71282A74" w14:textId="32E47300" w:rsidR="00352974" w:rsidRPr="0035030C" w:rsidRDefault="00352974" w:rsidP="00352974">
            <w:pPr>
              <w:spacing w:line="200" w:lineRule="atLeast"/>
              <w:ind w:left="340" w:right="65" w:hanging="9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- </w:t>
            </w:r>
            <w:r w:rsidR="009D1237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(</w:t>
            </w:r>
            <w:r w:rsidRPr="0035030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กลับรายกา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</w:t>
            </w:r>
            <w:r w:rsidR="009D1237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)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การปรับลดมูลค่า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CF18B3E" w14:textId="66278687" w:rsidR="00352974" w:rsidRPr="0035030C" w:rsidRDefault="00CD0AF6" w:rsidP="00352974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16,19</w:t>
            </w:r>
            <w:r w:rsidR="005E4C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35" w:type="dxa"/>
            <w:vAlign w:val="bottom"/>
          </w:tcPr>
          <w:p w14:paraId="4977A0F7" w14:textId="77777777" w:rsidR="00352974" w:rsidRPr="0035030C" w:rsidRDefault="00352974" w:rsidP="00352974">
            <w:pPr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0D66FC99" w14:textId="09F5FFBD" w:rsidR="00352974" w:rsidRPr="0035030C" w:rsidRDefault="00352974" w:rsidP="00352974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5" w:type="dxa"/>
            <w:vAlign w:val="bottom"/>
          </w:tcPr>
          <w:p w14:paraId="42F53D64" w14:textId="77777777" w:rsidR="00352974" w:rsidRPr="0035030C" w:rsidRDefault="00352974" w:rsidP="00352974">
            <w:pPr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55410DED" w14:textId="7E42B80A" w:rsidR="00352974" w:rsidRPr="0035030C" w:rsidRDefault="00594F41" w:rsidP="00352974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16,19</w:t>
            </w:r>
            <w:r w:rsidR="005E4C6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5" w:type="dxa"/>
            <w:vAlign w:val="bottom"/>
          </w:tcPr>
          <w:p w14:paraId="3BC02CD1" w14:textId="77777777" w:rsidR="00352974" w:rsidRPr="0035030C" w:rsidRDefault="00352974" w:rsidP="00352974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56842118" w14:textId="7DF69083" w:rsidR="00352974" w:rsidRPr="0035030C" w:rsidRDefault="00352974" w:rsidP="00352974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52974" w:rsidRPr="0035030C" w14:paraId="5D3454C7" w14:textId="77777777" w:rsidTr="008455C5">
        <w:tc>
          <w:tcPr>
            <w:tcW w:w="3673" w:type="dxa"/>
          </w:tcPr>
          <w:p w14:paraId="7DB4A97E" w14:textId="77777777" w:rsidR="00352974" w:rsidRPr="0035030C" w:rsidRDefault="00352974" w:rsidP="00352974">
            <w:pPr>
              <w:spacing w:line="20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D74063" w14:textId="29053477" w:rsidR="00352974" w:rsidRPr="0035030C" w:rsidRDefault="00CD0AF6" w:rsidP="00352974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27,944,965</w:t>
            </w:r>
          </w:p>
        </w:tc>
        <w:tc>
          <w:tcPr>
            <w:tcW w:w="235" w:type="dxa"/>
            <w:vAlign w:val="bottom"/>
          </w:tcPr>
          <w:p w14:paraId="5ACDC1F2" w14:textId="77777777" w:rsidR="00352974" w:rsidRPr="0035030C" w:rsidRDefault="00352974" w:rsidP="00352974">
            <w:pPr>
              <w:spacing w:line="20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9652A8" w14:textId="4153A93B" w:rsidR="00352974" w:rsidRPr="0035030C" w:rsidRDefault="00352974" w:rsidP="00352974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895</w:t>
            </w:r>
          </w:p>
        </w:tc>
        <w:tc>
          <w:tcPr>
            <w:tcW w:w="235" w:type="dxa"/>
            <w:vAlign w:val="bottom"/>
          </w:tcPr>
          <w:p w14:paraId="7BEDC687" w14:textId="77777777" w:rsidR="00352974" w:rsidRPr="0035030C" w:rsidRDefault="00352974" w:rsidP="00352974">
            <w:pPr>
              <w:spacing w:line="20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E61E87" w14:textId="22532A87" w:rsidR="00352974" w:rsidRPr="0035030C" w:rsidRDefault="00594F41" w:rsidP="00352974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</w:t>
            </w:r>
            <w:r w:rsidR="006946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544,790</w:t>
            </w:r>
          </w:p>
        </w:tc>
        <w:tc>
          <w:tcPr>
            <w:tcW w:w="235" w:type="dxa"/>
            <w:vAlign w:val="bottom"/>
          </w:tcPr>
          <w:p w14:paraId="762E1A0D" w14:textId="77777777" w:rsidR="00352974" w:rsidRPr="0035030C" w:rsidRDefault="00352974" w:rsidP="00352974">
            <w:pPr>
              <w:spacing w:line="20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AA4C0C" w14:textId="296EB18D" w:rsidR="00352974" w:rsidRPr="0035030C" w:rsidRDefault="00352974" w:rsidP="00352974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554</w:t>
            </w:r>
          </w:p>
        </w:tc>
      </w:tr>
    </w:tbl>
    <w:p w14:paraId="422ED7CD" w14:textId="6831544F" w:rsidR="00FF0073" w:rsidRDefault="00FF0073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477C4BD7" w14:textId="77777777" w:rsidR="00FF0073" w:rsidRDefault="00FF0073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21E110E2" w14:textId="3BF6AC82" w:rsidR="007B2482" w:rsidRDefault="00617B54" w:rsidP="00C87474">
      <w:pPr>
        <w:pStyle w:val="Caption"/>
        <w:ind w:hanging="90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lastRenderedPageBreak/>
        <w:t>เงินลงทุนใน</w:t>
      </w:r>
      <w:r w:rsidR="007474FF" w:rsidRPr="0035030C">
        <w:rPr>
          <w:rFonts w:asciiTheme="majorBidi" w:hAnsiTheme="majorBidi" w:cstheme="majorBidi"/>
          <w:cs/>
        </w:rPr>
        <w:t>บริษัท</w:t>
      </w:r>
      <w:r w:rsidR="007C45BB">
        <w:rPr>
          <w:rFonts w:asciiTheme="majorBidi" w:hAnsiTheme="majorBidi" w:cstheme="majorBidi" w:hint="cs"/>
          <w:cs/>
        </w:rPr>
        <w:t>ร่วมและการร่วมค้า</w:t>
      </w:r>
    </w:p>
    <w:p w14:paraId="0E6E6888" w14:textId="77777777" w:rsidR="007C45BB" w:rsidRPr="006C586B" w:rsidRDefault="007C45BB" w:rsidP="007C45BB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3"/>
        <w:gridCol w:w="541"/>
        <w:gridCol w:w="1170"/>
        <w:gridCol w:w="268"/>
        <w:gridCol w:w="1082"/>
        <w:gridCol w:w="272"/>
        <w:gridCol w:w="1170"/>
        <w:gridCol w:w="272"/>
        <w:gridCol w:w="1263"/>
      </w:tblGrid>
      <w:tr w:rsidR="007C45BB" w:rsidRPr="0035030C" w14:paraId="0E87BA16" w14:textId="77777777" w:rsidTr="001E67F3">
        <w:trPr>
          <w:tblHeader/>
        </w:trPr>
        <w:tc>
          <w:tcPr>
            <w:tcW w:w="2007" w:type="pct"/>
            <w:gridSpan w:val="2"/>
          </w:tcPr>
          <w:p w14:paraId="3CACE187" w14:textId="77777777" w:rsidR="007C45BB" w:rsidRPr="0035030C" w:rsidRDefault="007C45BB" w:rsidP="00C547C8">
            <w:pPr>
              <w:pStyle w:val="BodyText"/>
              <w:spacing w:after="0"/>
              <w:ind w:left="1668" w:right="-110" w:hanging="16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2" w:type="pct"/>
            <w:gridSpan w:val="3"/>
          </w:tcPr>
          <w:p w14:paraId="4F54D3C1" w14:textId="77777777" w:rsidR="007C45BB" w:rsidRPr="0035030C" w:rsidRDefault="007C45BB" w:rsidP="00C547C8">
            <w:pPr>
              <w:pStyle w:val="BodyText"/>
              <w:spacing w:after="0"/>
              <w:ind w:left="1668" w:right="-110" w:hanging="17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044C798B" w14:textId="77777777" w:rsidR="007C45BB" w:rsidRPr="0035030C" w:rsidRDefault="007C45BB" w:rsidP="00C547C8">
            <w:pPr>
              <w:pStyle w:val="BodyText"/>
              <w:spacing w:after="0"/>
              <w:ind w:left="1668" w:right="-110" w:hanging="177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2" w:type="pct"/>
            <w:gridSpan w:val="3"/>
          </w:tcPr>
          <w:p w14:paraId="04DF8897" w14:textId="77777777" w:rsidR="007C45BB" w:rsidRPr="0035030C" w:rsidRDefault="007C45BB" w:rsidP="00C547C8">
            <w:pPr>
              <w:pStyle w:val="BodyText"/>
              <w:spacing w:after="0"/>
              <w:ind w:left="1668" w:right="-110" w:hanging="177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7594" w:rsidRPr="0035030C" w14:paraId="4857D845" w14:textId="77777777" w:rsidTr="001E67F3">
        <w:trPr>
          <w:tblHeader/>
        </w:trPr>
        <w:tc>
          <w:tcPr>
            <w:tcW w:w="1712" w:type="pct"/>
          </w:tcPr>
          <w:p w14:paraId="07FA9E6F" w14:textId="77777777" w:rsidR="006C7594" w:rsidRPr="0035030C" w:rsidRDefault="006C7594" w:rsidP="006C7594">
            <w:pPr>
              <w:pStyle w:val="BodyText"/>
              <w:spacing w:after="0"/>
              <w:ind w:left="162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5" w:type="pct"/>
          </w:tcPr>
          <w:p w14:paraId="349CC3E5" w14:textId="77777777" w:rsidR="006C7594" w:rsidRPr="0035030C" w:rsidRDefault="006C7594" w:rsidP="006C7594">
            <w:pPr>
              <w:pStyle w:val="BodyText"/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7D13EB2D" w14:textId="59218DF8" w:rsidR="006C7594" w:rsidRPr="0035030C" w:rsidRDefault="006C7594" w:rsidP="006C7594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6" w:type="pct"/>
          </w:tcPr>
          <w:p w14:paraId="00320607" w14:textId="77777777" w:rsidR="006C7594" w:rsidRPr="0035030C" w:rsidRDefault="006C7594" w:rsidP="006C7594">
            <w:pPr>
              <w:pStyle w:val="BodyText"/>
              <w:spacing w:after="0" w:line="240" w:lineRule="auto"/>
              <w:ind w:left="-106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1A1DE495" w14:textId="051D6FF3" w:rsidR="006C7594" w:rsidRPr="0035030C" w:rsidRDefault="006C7594" w:rsidP="006C7594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8" w:type="pct"/>
          </w:tcPr>
          <w:p w14:paraId="07D6D7CA" w14:textId="77777777" w:rsidR="006C7594" w:rsidRPr="0035030C" w:rsidRDefault="006C7594" w:rsidP="006C7594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58210FF1" w14:textId="38618B5F" w:rsidR="006C7594" w:rsidRPr="0035030C" w:rsidRDefault="006C7594" w:rsidP="006C7594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8" w:type="pct"/>
          </w:tcPr>
          <w:p w14:paraId="076D7F5B" w14:textId="77777777" w:rsidR="006C7594" w:rsidRPr="0035030C" w:rsidRDefault="006C7594" w:rsidP="006C7594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</w:tcPr>
          <w:p w14:paraId="0EBB73D8" w14:textId="759E588C" w:rsidR="006C7594" w:rsidRPr="0035030C" w:rsidRDefault="006C7594" w:rsidP="006C7594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6C7594" w:rsidRPr="0035030C" w14:paraId="13EE37F3" w14:textId="77777777" w:rsidTr="001E67F3">
        <w:trPr>
          <w:tblHeader/>
        </w:trPr>
        <w:tc>
          <w:tcPr>
            <w:tcW w:w="1712" w:type="pct"/>
          </w:tcPr>
          <w:p w14:paraId="6D10AEBF" w14:textId="77777777" w:rsidR="006C7594" w:rsidRPr="0035030C" w:rsidRDefault="006C7594" w:rsidP="006C7594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5" w:type="pct"/>
          </w:tcPr>
          <w:p w14:paraId="340CD3DE" w14:textId="77777777" w:rsidR="006C7594" w:rsidRPr="0035030C" w:rsidRDefault="006C7594" w:rsidP="006C759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993" w:type="pct"/>
            <w:gridSpan w:val="7"/>
          </w:tcPr>
          <w:p w14:paraId="6B28B680" w14:textId="77777777" w:rsidR="006C7594" w:rsidRPr="0035030C" w:rsidRDefault="006C7594" w:rsidP="006C759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C7594" w:rsidRPr="0035030C" w14:paraId="56DB9E27" w14:textId="77777777" w:rsidTr="001E67F3">
        <w:tc>
          <w:tcPr>
            <w:tcW w:w="1712" w:type="pct"/>
          </w:tcPr>
          <w:p w14:paraId="34E52B09" w14:textId="77777777" w:rsidR="006C7594" w:rsidRPr="00613E45" w:rsidRDefault="006C7594" w:rsidP="006C7594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13E4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95" w:type="pct"/>
          </w:tcPr>
          <w:p w14:paraId="56B0D63B" w14:textId="77777777" w:rsidR="006C7594" w:rsidRPr="0035030C" w:rsidRDefault="006C7594" w:rsidP="006C7594">
            <w:pPr>
              <w:pStyle w:val="BodyText"/>
              <w:tabs>
                <w:tab w:val="decimal" w:pos="61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37" w:type="pct"/>
          </w:tcPr>
          <w:p w14:paraId="591766BB" w14:textId="77777777" w:rsidR="006C7594" w:rsidRPr="0035030C" w:rsidRDefault="006C7594" w:rsidP="006C7594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71CCF0D8" w14:textId="77777777" w:rsidR="006C7594" w:rsidRPr="0035030C" w:rsidRDefault="006C7594" w:rsidP="006C7594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5E40714C" w14:textId="77777777" w:rsidR="006C7594" w:rsidRPr="0035030C" w:rsidRDefault="006C7594" w:rsidP="006C7594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694760ED" w14:textId="77777777" w:rsidR="006C7594" w:rsidRPr="0035030C" w:rsidRDefault="006C7594" w:rsidP="006C7594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725E48A6" w14:textId="77777777" w:rsidR="006C7594" w:rsidRPr="0035030C" w:rsidRDefault="006C7594" w:rsidP="006C7594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2615FF5E" w14:textId="77777777" w:rsidR="006C7594" w:rsidRPr="0035030C" w:rsidRDefault="006C7594" w:rsidP="006C7594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</w:tcPr>
          <w:p w14:paraId="34F284C1" w14:textId="77777777" w:rsidR="006C7594" w:rsidRPr="0035030C" w:rsidRDefault="006C7594" w:rsidP="006C7594">
            <w:pPr>
              <w:pStyle w:val="BodyText"/>
              <w:tabs>
                <w:tab w:val="decimal" w:pos="973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7594" w:rsidRPr="0035030C" w14:paraId="0ECFEECB" w14:textId="77777777" w:rsidTr="001E67F3">
        <w:tc>
          <w:tcPr>
            <w:tcW w:w="1712" w:type="pct"/>
          </w:tcPr>
          <w:p w14:paraId="424F274B" w14:textId="58BB1385" w:rsidR="006C7594" w:rsidRPr="0035030C" w:rsidRDefault="006C7594" w:rsidP="006C7594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295" w:type="pct"/>
          </w:tcPr>
          <w:p w14:paraId="71A33C03" w14:textId="77777777" w:rsidR="006C7594" w:rsidRPr="0035030C" w:rsidRDefault="006C7594" w:rsidP="006C7594">
            <w:pPr>
              <w:pStyle w:val="BodyText"/>
              <w:tabs>
                <w:tab w:val="decimal" w:pos="88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1E424224" w14:textId="1B8ABD4D" w:rsidR="006C7594" w:rsidRPr="0035030C" w:rsidRDefault="00725436" w:rsidP="006C7594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880,307</w:t>
            </w:r>
          </w:p>
        </w:tc>
        <w:tc>
          <w:tcPr>
            <w:tcW w:w="146" w:type="pct"/>
            <w:vAlign w:val="bottom"/>
          </w:tcPr>
          <w:p w14:paraId="6EF02D13" w14:textId="77777777" w:rsidR="006C7594" w:rsidRPr="0035030C" w:rsidRDefault="006C7594" w:rsidP="006C7594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vAlign w:val="bottom"/>
          </w:tcPr>
          <w:p w14:paraId="0EFE357B" w14:textId="7775970E" w:rsidR="006C7594" w:rsidRPr="0035030C" w:rsidRDefault="006C7594" w:rsidP="006C7594">
            <w:pPr>
              <w:pStyle w:val="BodyText"/>
              <w:tabs>
                <w:tab w:val="decimal" w:pos="795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337</w:t>
            </w:r>
          </w:p>
        </w:tc>
        <w:tc>
          <w:tcPr>
            <w:tcW w:w="148" w:type="pct"/>
            <w:vAlign w:val="bottom"/>
          </w:tcPr>
          <w:p w14:paraId="495661A9" w14:textId="77777777" w:rsidR="006C7594" w:rsidRPr="0035030C" w:rsidRDefault="006C7594" w:rsidP="006C7594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11ED7028" w14:textId="7209DA64" w:rsidR="006C7594" w:rsidRPr="0035030C" w:rsidRDefault="001E67F3" w:rsidP="006C7594">
            <w:pPr>
              <w:pStyle w:val="BodyText"/>
              <w:tabs>
                <w:tab w:val="decimal" w:pos="79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880,307</w:t>
            </w:r>
          </w:p>
        </w:tc>
        <w:tc>
          <w:tcPr>
            <w:tcW w:w="148" w:type="pct"/>
            <w:shd w:val="clear" w:color="auto" w:fill="auto"/>
          </w:tcPr>
          <w:p w14:paraId="5CF46740" w14:textId="77777777" w:rsidR="006C7594" w:rsidRPr="0035030C" w:rsidRDefault="006C7594" w:rsidP="006C7594">
            <w:pPr>
              <w:pStyle w:val="BodyText"/>
              <w:tabs>
                <w:tab w:val="decimal" w:pos="661"/>
                <w:tab w:val="decimal" w:pos="70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87" w:type="pct"/>
            <w:shd w:val="clear" w:color="auto" w:fill="auto"/>
          </w:tcPr>
          <w:p w14:paraId="2729EF59" w14:textId="3361B56B" w:rsidR="006C7594" w:rsidRPr="0035030C" w:rsidRDefault="006C7594" w:rsidP="006C7594">
            <w:pPr>
              <w:pStyle w:val="BodyText"/>
              <w:tabs>
                <w:tab w:val="decimal" w:pos="973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337</w:t>
            </w:r>
          </w:p>
        </w:tc>
      </w:tr>
      <w:tr w:rsidR="006C7594" w:rsidRPr="0035030C" w14:paraId="28856041" w14:textId="77777777" w:rsidTr="001E67F3">
        <w:tc>
          <w:tcPr>
            <w:tcW w:w="2007" w:type="pct"/>
            <w:gridSpan w:val="2"/>
          </w:tcPr>
          <w:p w14:paraId="5A08A3D5" w14:textId="77777777" w:rsidR="006C7594" w:rsidRPr="0035030C" w:rsidRDefault="006C7594" w:rsidP="006C7594">
            <w:pPr>
              <w:pStyle w:val="BodyText"/>
              <w:tabs>
                <w:tab w:val="decimal" w:pos="882"/>
              </w:tabs>
              <w:spacing w:after="0"/>
              <w:ind w:left="160" w:right="-131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637" w:type="pct"/>
            <w:shd w:val="clear" w:color="auto" w:fill="auto"/>
            <w:vAlign w:val="bottom"/>
          </w:tcPr>
          <w:p w14:paraId="1882042A" w14:textId="62CA6525" w:rsidR="006C7594" w:rsidRPr="0035030C" w:rsidRDefault="009B6FCA" w:rsidP="006C7594">
            <w:pPr>
              <w:pStyle w:val="BodyText"/>
              <w:tabs>
                <w:tab w:val="decimal" w:pos="937"/>
              </w:tabs>
              <w:spacing w:after="0"/>
              <w:ind w:left="-108"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25,71</w:t>
            </w:r>
            <w:r w:rsidR="00F61C3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6" w:type="pct"/>
            <w:vAlign w:val="bottom"/>
          </w:tcPr>
          <w:p w14:paraId="4EE6744E" w14:textId="77777777" w:rsidR="006C7594" w:rsidRPr="0035030C" w:rsidRDefault="006C7594" w:rsidP="006C7594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vAlign w:val="bottom"/>
          </w:tcPr>
          <w:p w14:paraId="7A08C540" w14:textId="177AD718" w:rsidR="006C7594" w:rsidRPr="0035030C" w:rsidRDefault="006C7594" w:rsidP="006C7594">
            <w:pPr>
              <w:pStyle w:val="BodyText"/>
              <w:tabs>
                <w:tab w:val="decimal" w:pos="795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711</w:t>
            </w:r>
          </w:p>
        </w:tc>
        <w:tc>
          <w:tcPr>
            <w:tcW w:w="148" w:type="pct"/>
            <w:vAlign w:val="bottom"/>
          </w:tcPr>
          <w:p w14:paraId="3D841E30" w14:textId="77777777" w:rsidR="006C7594" w:rsidRPr="0035030C" w:rsidRDefault="006C7594" w:rsidP="006C7594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1086EDAF" w14:textId="475D81C1" w:rsidR="006C7594" w:rsidRPr="0035030C" w:rsidRDefault="001E67F3" w:rsidP="006C7594">
            <w:pPr>
              <w:pStyle w:val="BodyText"/>
              <w:tabs>
                <w:tab w:val="decimal" w:pos="79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25,</w:t>
            </w:r>
            <w:r w:rsidR="006B52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</w:t>
            </w:r>
            <w:r w:rsidR="00F61C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235908AD" w14:textId="77777777" w:rsidR="006C7594" w:rsidRPr="0035030C" w:rsidRDefault="006C7594" w:rsidP="006C7594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7" w:type="pct"/>
            <w:shd w:val="clear" w:color="auto" w:fill="auto"/>
            <w:vAlign w:val="bottom"/>
          </w:tcPr>
          <w:p w14:paraId="29AE8DDF" w14:textId="23D4D06B" w:rsidR="006C7594" w:rsidRPr="0035030C" w:rsidRDefault="006C7594" w:rsidP="006C7594">
            <w:pPr>
              <w:pStyle w:val="BodyText"/>
              <w:tabs>
                <w:tab w:val="decimal" w:pos="973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711</w:t>
            </w:r>
          </w:p>
        </w:tc>
      </w:tr>
      <w:tr w:rsidR="006C7594" w:rsidRPr="0035030C" w14:paraId="3BBFB856" w14:textId="77777777" w:rsidTr="001E67F3">
        <w:tc>
          <w:tcPr>
            <w:tcW w:w="2007" w:type="pct"/>
            <w:gridSpan w:val="2"/>
          </w:tcPr>
          <w:p w14:paraId="1FCA78F4" w14:textId="3FC830C9" w:rsidR="006C7594" w:rsidRPr="0035030C" w:rsidRDefault="006C7594" w:rsidP="006C7594">
            <w:pPr>
              <w:pStyle w:val="BodyText"/>
              <w:tabs>
                <w:tab w:val="decimal" w:pos="882"/>
              </w:tabs>
              <w:spacing w:after="0"/>
              <w:ind w:left="160" w:right="-13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ส่วนแบ่งกำไรเบ็ดเสร็จอื่นของ</w:t>
            </w:r>
            <w:r w:rsidRPr="0035030C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บริษัทร่วมตามวิธีส่วนได้เสีย</w:t>
            </w: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8EEC3A" w14:textId="4A3BD6FE" w:rsidR="006C7594" w:rsidRPr="0035030C" w:rsidRDefault="009B6FCA" w:rsidP="006C7594">
            <w:pPr>
              <w:pStyle w:val="BodyText"/>
              <w:tabs>
                <w:tab w:val="decimal" w:pos="937"/>
              </w:tabs>
              <w:spacing w:after="0"/>
              <w:ind w:left="-108"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1,158</w:t>
            </w:r>
          </w:p>
        </w:tc>
        <w:tc>
          <w:tcPr>
            <w:tcW w:w="146" w:type="pct"/>
            <w:vAlign w:val="bottom"/>
          </w:tcPr>
          <w:p w14:paraId="470940C4" w14:textId="77777777" w:rsidR="006C7594" w:rsidRPr="0035030C" w:rsidRDefault="006C7594" w:rsidP="006C7594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14:paraId="490674EC" w14:textId="426BAB49" w:rsidR="006C7594" w:rsidRPr="0035030C" w:rsidRDefault="006C7594" w:rsidP="006C7594">
            <w:pPr>
              <w:pStyle w:val="BodyText"/>
              <w:tabs>
                <w:tab w:val="decimal" w:pos="795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259</w:t>
            </w:r>
          </w:p>
        </w:tc>
        <w:tc>
          <w:tcPr>
            <w:tcW w:w="148" w:type="pct"/>
            <w:vAlign w:val="bottom"/>
          </w:tcPr>
          <w:p w14:paraId="17C053C9" w14:textId="77777777" w:rsidR="006C7594" w:rsidRPr="0035030C" w:rsidRDefault="006C7594" w:rsidP="006C7594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5AF586" w14:textId="6A619005" w:rsidR="006C7594" w:rsidRPr="0035030C" w:rsidRDefault="006B52AE" w:rsidP="006C7594">
            <w:pPr>
              <w:pStyle w:val="BodyText"/>
              <w:tabs>
                <w:tab w:val="decimal" w:pos="79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1,158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6489F5A9" w14:textId="77777777" w:rsidR="006C7594" w:rsidRPr="0035030C" w:rsidRDefault="006C7594" w:rsidP="006C7594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24863" w14:textId="2C12D0D8" w:rsidR="006C7594" w:rsidRPr="0035030C" w:rsidRDefault="006C7594" w:rsidP="006C7594">
            <w:pPr>
              <w:pStyle w:val="BodyText"/>
              <w:tabs>
                <w:tab w:val="decimal" w:pos="973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259</w:t>
            </w:r>
          </w:p>
        </w:tc>
      </w:tr>
      <w:tr w:rsidR="006C7594" w:rsidRPr="0035030C" w14:paraId="54A394A8" w14:textId="77777777" w:rsidTr="001E67F3">
        <w:trPr>
          <w:trHeight w:val="269"/>
        </w:trPr>
        <w:tc>
          <w:tcPr>
            <w:tcW w:w="1712" w:type="pct"/>
          </w:tcPr>
          <w:p w14:paraId="450F81D3" w14:textId="39DB6586" w:rsidR="006C7594" w:rsidRPr="0035030C" w:rsidRDefault="006C7594" w:rsidP="006C7594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95" w:type="pct"/>
          </w:tcPr>
          <w:p w14:paraId="7EF45989" w14:textId="77777777" w:rsidR="006C7594" w:rsidRPr="0035030C" w:rsidRDefault="006C7594" w:rsidP="006C7594">
            <w:pPr>
              <w:pStyle w:val="BodyText"/>
              <w:tabs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1BCD75" w14:textId="0746B6EA" w:rsidR="006C7594" w:rsidRPr="0035030C" w:rsidRDefault="009B6FCA" w:rsidP="006C7594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907,18</w:t>
            </w:r>
            <w:r w:rsidR="00F61C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</w:p>
        </w:tc>
        <w:tc>
          <w:tcPr>
            <w:tcW w:w="146" w:type="pct"/>
            <w:vAlign w:val="bottom"/>
          </w:tcPr>
          <w:p w14:paraId="68A608E6" w14:textId="77777777" w:rsidR="006C7594" w:rsidRPr="0035030C" w:rsidRDefault="006C7594" w:rsidP="006C7594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B04216" w14:textId="4C17C75C" w:rsidR="006C7594" w:rsidRPr="0035030C" w:rsidRDefault="006C7594" w:rsidP="006C7594">
            <w:pPr>
              <w:pStyle w:val="BodyText"/>
              <w:tabs>
                <w:tab w:val="decimal" w:pos="795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880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307</w:t>
            </w:r>
          </w:p>
        </w:tc>
        <w:tc>
          <w:tcPr>
            <w:tcW w:w="148" w:type="pct"/>
            <w:vAlign w:val="bottom"/>
          </w:tcPr>
          <w:p w14:paraId="38E41A5D" w14:textId="77777777" w:rsidR="006C7594" w:rsidRPr="0035030C" w:rsidRDefault="006C7594" w:rsidP="006C7594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D4297E" w14:textId="7B630666" w:rsidR="006C7594" w:rsidRPr="0035030C" w:rsidRDefault="006B52AE" w:rsidP="006C7594">
            <w:pPr>
              <w:pStyle w:val="BodyText"/>
              <w:tabs>
                <w:tab w:val="decimal" w:pos="79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907,18</w:t>
            </w:r>
            <w:r w:rsidR="00F61C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63489A18" w14:textId="77777777" w:rsidR="006C7594" w:rsidRPr="0035030C" w:rsidRDefault="006C7594" w:rsidP="006C7594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4C63F5" w14:textId="61190E7D" w:rsidR="006C7594" w:rsidRPr="0035030C" w:rsidRDefault="006C7594" w:rsidP="006C7594">
            <w:pPr>
              <w:pStyle w:val="BodyText"/>
              <w:tabs>
                <w:tab w:val="decimal" w:pos="973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880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307</w:t>
            </w:r>
          </w:p>
        </w:tc>
      </w:tr>
      <w:tr w:rsidR="006C7594" w:rsidRPr="0035030C" w14:paraId="175EFC5C" w14:textId="77777777" w:rsidTr="001E67F3">
        <w:trPr>
          <w:trHeight w:val="269"/>
        </w:trPr>
        <w:tc>
          <w:tcPr>
            <w:tcW w:w="1712" w:type="pct"/>
          </w:tcPr>
          <w:p w14:paraId="139B5885" w14:textId="38A90459" w:rsidR="006C7594" w:rsidRPr="003119C6" w:rsidRDefault="006C7594" w:rsidP="006C7594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119C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95" w:type="pct"/>
          </w:tcPr>
          <w:p w14:paraId="499FAEC6" w14:textId="77777777" w:rsidR="006C7594" w:rsidRPr="0035030C" w:rsidRDefault="006C7594" w:rsidP="006C7594">
            <w:pPr>
              <w:pStyle w:val="BodyText"/>
              <w:tabs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00AE36" w14:textId="6A1FE627" w:rsidR="006C7594" w:rsidRDefault="006C7594" w:rsidP="006C7594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6" w:type="pct"/>
            <w:vAlign w:val="bottom"/>
          </w:tcPr>
          <w:p w14:paraId="4B27FDA5" w14:textId="77777777" w:rsidR="006C7594" w:rsidRPr="0035030C" w:rsidRDefault="006C7594" w:rsidP="006C7594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vAlign w:val="bottom"/>
          </w:tcPr>
          <w:p w14:paraId="583A8D57" w14:textId="77777777" w:rsidR="006C7594" w:rsidRDefault="006C7594" w:rsidP="006C7594">
            <w:pPr>
              <w:pStyle w:val="BodyText"/>
              <w:tabs>
                <w:tab w:val="decimal" w:pos="795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pct"/>
            <w:vAlign w:val="bottom"/>
          </w:tcPr>
          <w:p w14:paraId="594D19BF" w14:textId="77777777" w:rsidR="006C7594" w:rsidRPr="0035030C" w:rsidRDefault="006C7594" w:rsidP="006C7594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DE197BD" w14:textId="77777777" w:rsidR="006C7594" w:rsidRDefault="006C7594" w:rsidP="006C7594">
            <w:pPr>
              <w:pStyle w:val="BodyText"/>
              <w:tabs>
                <w:tab w:val="decimal" w:pos="79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8" w:type="pct"/>
            <w:shd w:val="clear" w:color="auto" w:fill="auto"/>
            <w:vAlign w:val="bottom"/>
          </w:tcPr>
          <w:p w14:paraId="52872851" w14:textId="77777777" w:rsidR="006C7594" w:rsidRPr="0035030C" w:rsidRDefault="006C7594" w:rsidP="006C7594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7" w:type="pct"/>
            <w:tcBorders>
              <w:top w:val="double" w:sz="4" w:space="0" w:color="auto"/>
            </w:tcBorders>
            <w:shd w:val="clear" w:color="auto" w:fill="auto"/>
          </w:tcPr>
          <w:p w14:paraId="2622929B" w14:textId="77777777" w:rsidR="006C7594" w:rsidRPr="0035030C" w:rsidRDefault="006C7594" w:rsidP="006C7594">
            <w:pPr>
              <w:pStyle w:val="BodyText"/>
              <w:tabs>
                <w:tab w:val="decimal" w:pos="973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6C7594" w:rsidRPr="0035030C" w14:paraId="4F035647" w14:textId="77777777" w:rsidTr="001E67F3">
        <w:trPr>
          <w:trHeight w:val="269"/>
        </w:trPr>
        <w:tc>
          <w:tcPr>
            <w:tcW w:w="1712" w:type="pct"/>
          </w:tcPr>
          <w:p w14:paraId="1C49476C" w14:textId="1A5F8890" w:rsidR="006C7594" w:rsidRPr="003119C6" w:rsidRDefault="006C7594" w:rsidP="006C7594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295" w:type="pct"/>
          </w:tcPr>
          <w:p w14:paraId="4245C550" w14:textId="77777777" w:rsidR="006C7594" w:rsidRPr="0035030C" w:rsidRDefault="006C7594" w:rsidP="006C7594">
            <w:pPr>
              <w:pStyle w:val="BodyText"/>
              <w:tabs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09AF680E" w14:textId="477F06A9" w:rsidR="006C7594" w:rsidRDefault="009B6FCA" w:rsidP="006C7594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253,158</w:t>
            </w:r>
          </w:p>
        </w:tc>
        <w:tc>
          <w:tcPr>
            <w:tcW w:w="146" w:type="pct"/>
            <w:vAlign w:val="bottom"/>
          </w:tcPr>
          <w:p w14:paraId="29379A55" w14:textId="77777777" w:rsidR="006C7594" w:rsidRPr="0035030C" w:rsidRDefault="006C7594" w:rsidP="006C7594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vAlign w:val="bottom"/>
          </w:tcPr>
          <w:p w14:paraId="55288006" w14:textId="73981826" w:rsidR="006C7594" w:rsidRDefault="006C7594" w:rsidP="006C7594">
            <w:pPr>
              <w:pStyle w:val="BodyText"/>
              <w:tabs>
                <w:tab w:val="decimal" w:pos="792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894</w:t>
            </w:r>
          </w:p>
        </w:tc>
        <w:tc>
          <w:tcPr>
            <w:tcW w:w="148" w:type="pct"/>
            <w:vAlign w:val="bottom"/>
          </w:tcPr>
          <w:p w14:paraId="0DC45B85" w14:textId="77777777" w:rsidR="006C7594" w:rsidRPr="0035030C" w:rsidRDefault="006C7594" w:rsidP="006C7594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40F7C207" w14:textId="4BDED189" w:rsidR="006C7594" w:rsidRPr="00E6784D" w:rsidRDefault="006B52AE" w:rsidP="006C75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7BDB4FAB" w14:textId="77777777" w:rsidR="006C7594" w:rsidRPr="00E6784D" w:rsidRDefault="006C7594" w:rsidP="006C7594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7" w:type="pct"/>
            <w:shd w:val="clear" w:color="auto" w:fill="auto"/>
          </w:tcPr>
          <w:p w14:paraId="278C5E1D" w14:textId="389E1F30" w:rsidR="006C7594" w:rsidRPr="00855B0F" w:rsidRDefault="006C7594" w:rsidP="007D5A14">
            <w:pPr>
              <w:pStyle w:val="BodyText"/>
              <w:spacing w:after="0"/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55B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6C7594" w:rsidRPr="0035030C" w14:paraId="345B55BE" w14:textId="77777777" w:rsidTr="001E67F3">
        <w:trPr>
          <w:trHeight w:val="269"/>
        </w:trPr>
        <w:tc>
          <w:tcPr>
            <w:tcW w:w="1712" w:type="pct"/>
          </w:tcPr>
          <w:p w14:paraId="1A2BFAA5" w14:textId="2D7A43E7" w:rsidR="006C7594" w:rsidRDefault="006C7594" w:rsidP="006C7594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ส่วนแบ่งกำไรของการร่วมค้า</w:t>
            </w:r>
          </w:p>
          <w:p w14:paraId="4C540504" w14:textId="01CBD9AD" w:rsidR="006C7594" w:rsidRPr="003119C6" w:rsidRDefault="006C7594" w:rsidP="006C7594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ที่ใช้วิธีส่วนได้เสีย</w:t>
            </w:r>
          </w:p>
        </w:tc>
        <w:tc>
          <w:tcPr>
            <w:tcW w:w="295" w:type="pct"/>
          </w:tcPr>
          <w:p w14:paraId="4E513E13" w14:textId="77777777" w:rsidR="006C7594" w:rsidRPr="0035030C" w:rsidRDefault="006C7594" w:rsidP="006C7594">
            <w:pPr>
              <w:pStyle w:val="BodyText"/>
              <w:tabs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1DC72DA8" w14:textId="6D416802" w:rsidR="006C7594" w:rsidRPr="003119C6" w:rsidRDefault="001E67F3" w:rsidP="006C7594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4,636</w:t>
            </w:r>
          </w:p>
        </w:tc>
        <w:tc>
          <w:tcPr>
            <w:tcW w:w="146" w:type="pct"/>
            <w:vAlign w:val="bottom"/>
          </w:tcPr>
          <w:p w14:paraId="7D2F35D5" w14:textId="77777777" w:rsidR="006C7594" w:rsidRPr="003119C6" w:rsidRDefault="006C7594" w:rsidP="006C7594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vAlign w:val="bottom"/>
          </w:tcPr>
          <w:p w14:paraId="1731283D" w14:textId="7AE0DAF4" w:rsidR="006C7594" w:rsidRPr="003119C6" w:rsidRDefault="006C7594" w:rsidP="006C7594">
            <w:pPr>
              <w:pStyle w:val="BodyText"/>
              <w:tabs>
                <w:tab w:val="decimal" w:pos="792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264</w:t>
            </w:r>
          </w:p>
        </w:tc>
        <w:tc>
          <w:tcPr>
            <w:tcW w:w="148" w:type="pct"/>
            <w:vAlign w:val="bottom"/>
          </w:tcPr>
          <w:p w14:paraId="53E16960" w14:textId="77777777" w:rsidR="006C7594" w:rsidRPr="003119C6" w:rsidRDefault="006C7594" w:rsidP="006C7594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09947114" w14:textId="3E195BF2" w:rsidR="006C7594" w:rsidRPr="003119C6" w:rsidRDefault="006B52AE" w:rsidP="006C75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1EC2C0A5" w14:textId="77777777" w:rsidR="006C7594" w:rsidRPr="003119C6" w:rsidRDefault="006C7594" w:rsidP="006C7594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7" w:type="pct"/>
            <w:shd w:val="clear" w:color="auto" w:fill="auto"/>
            <w:vAlign w:val="bottom"/>
          </w:tcPr>
          <w:p w14:paraId="30652C25" w14:textId="12E9EA2C" w:rsidR="006C7594" w:rsidRPr="00E6784D" w:rsidRDefault="006C7594" w:rsidP="007D5A14">
            <w:pPr>
              <w:pStyle w:val="BodyText"/>
              <w:spacing w:after="0"/>
              <w:ind w:left="-115" w:right="-13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78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C7594" w:rsidRPr="0035030C" w14:paraId="1C7B64ED" w14:textId="77777777" w:rsidTr="001E67F3">
        <w:trPr>
          <w:trHeight w:val="269"/>
        </w:trPr>
        <w:tc>
          <w:tcPr>
            <w:tcW w:w="1712" w:type="pct"/>
          </w:tcPr>
          <w:p w14:paraId="0BB1DC9A" w14:textId="334B74C8" w:rsidR="006C7594" w:rsidRPr="003119C6" w:rsidRDefault="006C7594" w:rsidP="006C7594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95" w:type="pct"/>
          </w:tcPr>
          <w:p w14:paraId="4168ACB7" w14:textId="77777777" w:rsidR="006C7594" w:rsidRPr="0035030C" w:rsidRDefault="006C7594" w:rsidP="006C7594">
            <w:pPr>
              <w:pStyle w:val="BodyText"/>
              <w:tabs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B6C37B" w14:textId="275393EE" w:rsidR="006C7594" w:rsidRDefault="001E67F3" w:rsidP="006C7594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257,794</w:t>
            </w:r>
          </w:p>
        </w:tc>
        <w:tc>
          <w:tcPr>
            <w:tcW w:w="146" w:type="pct"/>
            <w:vAlign w:val="bottom"/>
          </w:tcPr>
          <w:p w14:paraId="6976237E" w14:textId="77777777" w:rsidR="006C7594" w:rsidRPr="0035030C" w:rsidRDefault="006C7594" w:rsidP="006C7594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3C827F" w14:textId="7AF7342C" w:rsidR="006C7594" w:rsidRPr="00331A74" w:rsidRDefault="006C7594" w:rsidP="006C7594">
            <w:pPr>
              <w:pStyle w:val="BodyText"/>
              <w:tabs>
                <w:tab w:val="decimal" w:pos="792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158</w:t>
            </w:r>
          </w:p>
        </w:tc>
        <w:tc>
          <w:tcPr>
            <w:tcW w:w="148" w:type="pct"/>
            <w:tcBorders>
              <w:bottom w:val="nil"/>
            </w:tcBorders>
            <w:vAlign w:val="bottom"/>
          </w:tcPr>
          <w:p w14:paraId="5067274A" w14:textId="77777777" w:rsidR="006C7594" w:rsidRPr="0035030C" w:rsidRDefault="006C7594" w:rsidP="006C7594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5B241E" w14:textId="6DE93152" w:rsidR="006C7594" w:rsidRDefault="006B52AE" w:rsidP="006C75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63854B64" w14:textId="77777777" w:rsidR="006C7594" w:rsidRPr="0035030C" w:rsidRDefault="006C7594" w:rsidP="006C7594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AA39E3" w14:textId="48C4E0FB" w:rsidR="006C7594" w:rsidRPr="007D5A14" w:rsidRDefault="006C7594" w:rsidP="007D5A14">
            <w:pPr>
              <w:pStyle w:val="BodyText"/>
              <w:spacing w:after="0"/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D5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228AC52E" w14:textId="45D52322" w:rsidR="0054279C" w:rsidRDefault="0054279C" w:rsidP="007C45BB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03616A00" w14:textId="5139522D" w:rsidR="007C45BB" w:rsidRPr="005C5021" w:rsidRDefault="007C45BB" w:rsidP="006F690D">
      <w:pPr>
        <w:pStyle w:val="Bo-Blankline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5C5021">
        <w:rPr>
          <w:rFonts w:asciiTheme="majorBidi" w:hAnsiTheme="majorBidi" w:cstheme="majorBidi"/>
          <w:spacing w:val="4"/>
          <w:sz w:val="30"/>
          <w:szCs w:val="30"/>
          <w:cs/>
        </w:rPr>
        <w:t>กลุ่มบริษัทไม่ได้รับรู้ส่วนแบ่งผลขาดทุนของบริษัทร่วมทางอ้อมบางแห่งที่ลงทุน</w:t>
      </w:r>
      <w:r w:rsidR="00394B33" w:rsidRPr="005C5021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5C5021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ไม่ได้บันทึกเงินลงทุนตามวิธีส่วนได้เสียสำหรับขาดทุนสุทธิส่วนที่เกินกว่ามูลค่าเงินลงทุนของกลุ่มบริษัทในบริษัทร่วมทางอ้อมนั้น </w:t>
      </w:r>
      <w:r w:rsidR="005C5021">
        <w:rPr>
          <w:rFonts w:asciiTheme="majorBidi" w:hAnsiTheme="majorBidi" w:cstheme="majorBidi"/>
          <w:spacing w:val="4"/>
          <w:sz w:val="30"/>
          <w:szCs w:val="30"/>
        </w:rPr>
        <w:br/>
      </w:r>
      <w:r w:rsidRPr="005C5021">
        <w:rPr>
          <w:rFonts w:asciiTheme="majorBidi" w:hAnsiTheme="majorBidi" w:cstheme="majorBidi"/>
          <w:spacing w:val="4"/>
          <w:sz w:val="30"/>
          <w:szCs w:val="30"/>
          <w:cs/>
        </w:rPr>
        <w:t>ณ วันที่</w:t>
      </w:r>
      <w:r w:rsidRPr="005C5021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2810CA" w:rsidRPr="002810CA">
        <w:rPr>
          <w:rFonts w:asciiTheme="majorBidi" w:hAnsiTheme="majorBidi" w:cstheme="majorBidi"/>
          <w:spacing w:val="4"/>
          <w:sz w:val="30"/>
          <w:szCs w:val="30"/>
          <w:lang w:val="en-US"/>
        </w:rPr>
        <w:t>31</w:t>
      </w:r>
      <w:r w:rsidRPr="005C5021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5C5021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2810CA" w:rsidRPr="002810CA">
        <w:rPr>
          <w:rFonts w:asciiTheme="majorBidi" w:hAnsiTheme="majorBidi" w:cstheme="majorBidi"/>
          <w:spacing w:val="4"/>
          <w:sz w:val="30"/>
          <w:szCs w:val="30"/>
          <w:lang w:val="en-US"/>
        </w:rPr>
        <w:t>256</w:t>
      </w:r>
      <w:r w:rsidR="00B833D1">
        <w:rPr>
          <w:rFonts w:asciiTheme="majorBidi" w:hAnsiTheme="majorBidi" w:cstheme="majorBidi"/>
          <w:spacing w:val="4"/>
          <w:sz w:val="30"/>
          <w:szCs w:val="30"/>
          <w:lang w:val="en-US"/>
        </w:rPr>
        <w:t>7</w:t>
      </w:r>
      <w:r w:rsidRPr="005C5021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5C5021">
        <w:rPr>
          <w:rFonts w:asciiTheme="majorBidi" w:hAnsiTheme="majorBidi" w:cstheme="majorBidi"/>
          <w:spacing w:val="4"/>
          <w:sz w:val="30"/>
          <w:szCs w:val="30"/>
          <w:cs/>
        </w:rPr>
        <w:t>กลุ่มบริษัทยังมีส่วนแบ่งผลขาดทุนสะสมที่ยังไม่รับรู้ของบริษัทร่วมจำนวน</w:t>
      </w:r>
      <w:r w:rsidR="006F690D" w:rsidRPr="005C5021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855B0F">
        <w:rPr>
          <w:rFonts w:asciiTheme="majorBidi" w:hAnsiTheme="majorBidi" w:cstheme="majorBidi"/>
          <w:spacing w:val="4"/>
          <w:sz w:val="30"/>
          <w:szCs w:val="30"/>
        </w:rPr>
        <w:t>985</w:t>
      </w:r>
      <w:r w:rsidR="006F690D" w:rsidRPr="005C5021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5C5021">
        <w:rPr>
          <w:rFonts w:asciiTheme="majorBidi" w:hAnsiTheme="majorBidi" w:cstheme="majorBidi"/>
          <w:spacing w:val="4"/>
          <w:sz w:val="30"/>
          <w:szCs w:val="30"/>
          <w:cs/>
        </w:rPr>
        <w:t xml:space="preserve">ล้านบาท </w:t>
      </w:r>
      <w:r w:rsidRPr="005C5021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(</w:t>
      </w:r>
      <w:r w:rsidR="002810CA" w:rsidRPr="002810CA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>256</w:t>
      </w:r>
      <w:r w:rsidR="00B833D1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>6</w:t>
      </w:r>
      <w:r w:rsidRPr="005C5021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: </w:t>
      </w:r>
      <w:r w:rsidR="002810CA" w:rsidRPr="002810CA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>985</w:t>
      </w:r>
      <w:r w:rsidRPr="005C5021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 ล้านบาท)</w:t>
      </w:r>
      <w:r w:rsidRPr="005C5021">
        <w:rPr>
          <w:rFonts w:asciiTheme="majorBidi" w:hAnsiTheme="majorBidi" w:cstheme="majorBidi"/>
          <w:spacing w:val="4"/>
          <w:sz w:val="30"/>
          <w:szCs w:val="30"/>
          <w:cs/>
        </w:rPr>
        <w:t xml:space="preserve"> กลุ่มบริษัทไม่มีภาระหนี้สินที่เกี่ยวเนื่องกับผลขาดทุน</w:t>
      </w:r>
    </w:p>
    <w:p w14:paraId="5B5152FF" w14:textId="77777777" w:rsidR="00316BFE" w:rsidRPr="0035030C" w:rsidRDefault="007C45BB" w:rsidP="00316BFE">
      <w:pPr>
        <w:spacing w:line="240" w:lineRule="auto"/>
        <w:rPr>
          <w:rFonts w:asciiTheme="majorBidi" w:hAnsiTheme="majorBidi" w:cstheme="majorBidi"/>
          <w:cs/>
        </w:rPr>
        <w:sectPr w:rsidR="00316BFE" w:rsidRPr="0035030C" w:rsidSect="00B26781">
          <w:headerReference w:type="default" r:id="rId11"/>
          <w:footerReference w:type="even" r:id="rId12"/>
          <w:footerReference w:type="default" r:id="rId13"/>
          <w:pgSz w:w="11909" w:h="16834" w:code="9"/>
          <w:pgMar w:top="691" w:right="1109" w:bottom="576" w:left="1152" w:header="720" w:footer="720" w:gutter="0"/>
          <w:paperSrc w:first="7" w:other="7"/>
          <w:pgNumType w:start="21"/>
          <w:cols w:space="737"/>
        </w:sect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3CA075C0" w14:textId="5B16BB5F" w:rsidR="00316BFE" w:rsidRPr="0035030C" w:rsidRDefault="00316BFE" w:rsidP="00316BFE">
      <w:pPr>
        <w:spacing w:line="240" w:lineRule="auto"/>
        <w:ind w:left="540" w:hanging="540"/>
        <w:jc w:val="thaiDistribute"/>
        <w:rPr>
          <w:rFonts w:asciiTheme="majorBidi" w:hAnsiTheme="majorBidi" w:cstheme="majorBidi"/>
          <w:spacing w:val="-8"/>
          <w:sz w:val="28"/>
          <w:szCs w:val="28"/>
          <w:lang w:val="en-US"/>
        </w:rPr>
      </w:pPr>
      <w:r w:rsidRPr="0035030C">
        <w:rPr>
          <w:rFonts w:asciiTheme="majorBidi" w:hAnsiTheme="majorBidi" w:cstheme="majorBidi"/>
          <w:spacing w:val="-8"/>
          <w:sz w:val="28"/>
          <w:szCs w:val="28"/>
          <w:cs/>
          <w:lang w:val="en-US"/>
        </w:rPr>
        <w:lastRenderedPageBreak/>
        <w:t>เงินลงทุนในบริษัทร่วม</w:t>
      </w:r>
      <w:r>
        <w:rPr>
          <w:rFonts w:asciiTheme="majorBidi" w:hAnsiTheme="majorBidi" w:cstheme="majorBidi" w:hint="cs"/>
          <w:spacing w:val="-8"/>
          <w:sz w:val="28"/>
          <w:szCs w:val="28"/>
          <w:cs/>
          <w:lang w:val="en-US"/>
        </w:rPr>
        <w:t>และการร่วมค้า</w:t>
      </w:r>
      <w:r w:rsidRPr="0035030C">
        <w:rPr>
          <w:rFonts w:asciiTheme="majorBidi" w:hAnsiTheme="majorBidi" w:cstheme="majorBidi"/>
          <w:spacing w:val="-8"/>
          <w:sz w:val="28"/>
          <w:szCs w:val="28"/>
          <w:cs/>
          <w:lang w:val="en-US"/>
        </w:rPr>
        <w:t xml:space="preserve"> ณ วันที่ </w:t>
      </w:r>
      <w:r w:rsidR="002810CA" w:rsidRPr="002810CA">
        <w:rPr>
          <w:rFonts w:asciiTheme="majorBidi" w:hAnsiTheme="majorBidi" w:cstheme="majorBidi"/>
          <w:spacing w:val="-8"/>
          <w:sz w:val="28"/>
          <w:szCs w:val="28"/>
          <w:lang w:val="en-US"/>
        </w:rPr>
        <w:t>31</w:t>
      </w:r>
      <w:r w:rsidRPr="0035030C">
        <w:rPr>
          <w:rFonts w:asciiTheme="majorBidi" w:hAnsiTheme="majorBidi" w:cstheme="majorBidi"/>
          <w:spacing w:val="-8"/>
          <w:sz w:val="28"/>
          <w:szCs w:val="28"/>
          <w:lang w:val="en-US"/>
        </w:rPr>
        <w:t xml:space="preserve"> </w:t>
      </w:r>
      <w:r w:rsidRPr="0035030C">
        <w:rPr>
          <w:rFonts w:asciiTheme="majorBidi" w:hAnsiTheme="majorBidi" w:cstheme="majorBidi"/>
          <w:spacing w:val="-8"/>
          <w:sz w:val="28"/>
          <w:szCs w:val="28"/>
          <w:cs/>
          <w:lang w:val="en-US"/>
        </w:rPr>
        <w:t>ธันวาคม มีดังนี้</w:t>
      </w:r>
    </w:p>
    <w:p w14:paraId="72D2235C" w14:textId="77777777" w:rsidR="00316BFE" w:rsidRPr="0035030C" w:rsidRDefault="00316BFE" w:rsidP="00316BFE">
      <w:pPr>
        <w:spacing w:line="240" w:lineRule="auto"/>
        <w:ind w:left="540" w:hanging="540"/>
        <w:jc w:val="thaiDistribute"/>
        <w:rPr>
          <w:rFonts w:asciiTheme="majorBidi" w:hAnsiTheme="majorBidi" w:cstheme="majorBidi"/>
          <w:spacing w:val="-8"/>
          <w:sz w:val="20"/>
          <w:szCs w:val="20"/>
          <w:lang w:val="en-US"/>
        </w:rPr>
      </w:pPr>
    </w:p>
    <w:tbl>
      <w:tblPr>
        <w:tblW w:w="14942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970"/>
        <w:gridCol w:w="1800"/>
        <w:gridCol w:w="1052"/>
        <w:gridCol w:w="236"/>
        <w:gridCol w:w="1072"/>
        <w:gridCol w:w="247"/>
        <w:gridCol w:w="1055"/>
        <w:gridCol w:w="247"/>
        <w:gridCol w:w="1055"/>
        <w:gridCol w:w="247"/>
        <w:gridCol w:w="1055"/>
        <w:gridCol w:w="247"/>
        <w:gridCol w:w="1055"/>
        <w:gridCol w:w="247"/>
        <w:gridCol w:w="1055"/>
        <w:gridCol w:w="247"/>
        <w:gridCol w:w="1055"/>
      </w:tblGrid>
      <w:tr w:rsidR="00316BFE" w:rsidRPr="0035030C" w14:paraId="52E34C85" w14:textId="77777777" w:rsidTr="00C547C8">
        <w:trPr>
          <w:tblHeader/>
        </w:trPr>
        <w:tc>
          <w:tcPr>
            <w:tcW w:w="2970" w:type="dxa"/>
          </w:tcPr>
          <w:p w14:paraId="02A36DBF" w14:textId="77777777" w:rsidR="00316BFE" w:rsidRPr="0035030C" w:rsidRDefault="00316BFE" w:rsidP="00C547C8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52B5EC76" w14:textId="77777777" w:rsidR="00316BFE" w:rsidRPr="0035030C" w:rsidRDefault="00316BFE" w:rsidP="00C547C8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72" w:type="dxa"/>
            <w:gridSpan w:val="15"/>
          </w:tcPr>
          <w:p w14:paraId="283D4DED" w14:textId="77777777" w:rsidR="00316BFE" w:rsidRPr="0035030C" w:rsidRDefault="00316BFE" w:rsidP="00C547C8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316BFE" w:rsidRPr="0035030C" w14:paraId="587CA08B" w14:textId="77777777" w:rsidTr="00C547C8">
        <w:trPr>
          <w:tblHeader/>
        </w:trPr>
        <w:tc>
          <w:tcPr>
            <w:tcW w:w="2970" w:type="dxa"/>
          </w:tcPr>
          <w:p w14:paraId="74FB78D5" w14:textId="77777777" w:rsidR="00316BFE" w:rsidRPr="0035030C" w:rsidRDefault="00316BFE" w:rsidP="00C547C8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6E578082" w14:textId="77777777" w:rsidR="00316BFE" w:rsidRPr="0035030C" w:rsidRDefault="00316BFE" w:rsidP="00C547C8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ลักษณะธุรกิจ</w:t>
            </w:r>
          </w:p>
        </w:tc>
        <w:tc>
          <w:tcPr>
            <w:tcW w:w="2360" w:type="dxa"/>
            <w:gridSpan w:val="3"/>
          </w:tcPr>
          <w:p w14:paraId="2DE9E241" w14:textId="77777777" w:rsidR="00316BFE" w:rsidRPr="0035030C" w:rsidRDefault="00316BFE" w:rsidP="00C547C8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247" w:type="dxa"/>
          </w:tcPr>
          <w:p w14:paraId="0099A82A" w14:textId="77777777" w:rsidR="00316BFE" w:rsidRPr="0035030C" w:rsidRDefault="00316BFE" w:rsidP="00C547C8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21D510DA" w14:textId="77777777" w:rsidR="00316BFE" w:rsidRPr="0035030C" w:rsidRDefault="00316BFE" w:rsidP="00C547C8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247" w:type="dxa"/>
          </w:tcPr>
          <w:p w14:paraId="05F43A84" w14:textId="77777777" w:rsidR="00316BFE" w:rsidRPr="0035030C" w:rsidRDefault="00316BFE" w:rsidP="00C547C8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0575853A" w14:textId="77777777" w:rsidR="00316BFE" w:rsidRPr="0035030C" w:rsidRDefault="00316BFE" w:rsidP="00C547C8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47" w:type="dxa"/>
          </w:tcPr>
          <w:p w14:paraId="0884C4CC" w14:textId="77777777" w:rsidR="00316BFE" w:rsidRPr="0035030C" w:rsidRDefault="00316BFE" w:rsidP="00C547C8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687E8336" w14:textId="77777777" w:rsidR="00316BFE" w:rsidRPr="0035030C" w:rsidRDefault="00316BFE" w:rsidP="00C547C8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มูลค่าตามวิธีส่วนได้เสีย</w:t>
            </w:r>
          </w:p>
        </w:tc>
      </w:tr>
      <w:tr w:rsidR="000F667F" w:rsidRPr="0035030C" w14:paraId="0C3C34B5" w14:textId="77777777" w:rsidTr="00884AAB">
        <w:trPr>
          <w:tblHeader/>
        </w:trPr>
        <w:tc>
          <w:tcPr>
            <w:tcW w:w="2970" w:type="dxa"/>
          </w:tcPr>
          <w:p w14:paraId="4027E8A3" w14:textId="77777777" w:rsidR="000F667F" w:rsidRPr="0035030C" w:rsidRDefault="000F667F" w:rsidP="000F667F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56147D85" w14:textId="77777777" w:rsidR="000F667F" w:rsidRPr="0035030C" w:rsidRDefault="000F667F" w:rsidP="000F667F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6B203C05" w14:textId="70CC672F" w:rsidR="000F667F" w:rsidRPr="0035030C" w:rsidRDefault="000F667F" w:rsidP="000F667F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236" w:type="dxa"/>
          </w:tcPr>
          <w:p w14:paraId="4EAB6A73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72" w:type="dxa"/>
          </w:tcPr>
          <w:p w14:paraId="211FA781" w14:textId="3A5BACA1" w:rsidR="000F667F" w:rsidRPr="0035030C" w:rsidRDefault="000F667F" w:rsidP="000F667F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47" w:type="dxa"/>
          </w:tcPr>
          <w:p w14:paraId="5669BEA7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1C3EEC0" w14:textId="4ED8614E" w:rsidR="000F667F" w:rsidRPr="0035030C" w:rsidRDefault="000F667F" w:rsidP="000F667F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247" w:type="dxa"/>
          </w:tcPr>
          <w:p w14:paraId="44AB0CAC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11202EA" w14:textId="1E11D9FD" w:rsidR="000F667F" w:rsidRPr="0035030C" w:rsidRDefault="000F667F" w:rsidP="000F667F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47" w:type="dxa"/>
          </w:tcPr>
          <w:p w14:paraId="5B06C271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D5E5792" w14:textId="2A81CE8F" w:rsidR="000F667F" w:rsidRPr="0035030C" w:rsidRDefault="000F667F" w:rsidP="000F667F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247" w:type="dxa"/>
          </w:tcPr>
          <w:p w14:paraId="175252CF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C3F8FB6" w14:textId="71CDFB36" w:rsidR="000F667F" w:rsidRPr="0035030C" w:rsidRDefault="000F667F" w:rsidP="000F667F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47" w:type="dxa"/>
          </w:tcPr>
          <w:p w14:paraId="3D792204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B1AD8AE" w14:textId="3A1EF27E" w:rsidR="000F667F" w:rsidRPr="0035030C" w:rsidRDefault="000F667F" w:rsidP="000F667F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247" w:type="dxa"/>
          </w:tcPr>
          <w:p w14:paraId="7FF77442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333FB4A" w14:textId="3637D4A1" w:rsidR="000F667F" w:rsidRPr="0035030C" w:rsidRDefault="000F667F" w:rsidP="000F667F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0F667F" w:rsidRPr="0035030C" w14:paraId="4093ECC3" w14:textId="77777777" w:rsidTr="00C547C8">
        <w:trPr>
          <w:tblHeader/>
        </w:trPr>
        <w:tc>
          <w:tcPr>
            <w:tcW w:w="2970" w:type="dxa"/>
          </w:tcPr>
          <w:p w14:paraId="7CBEA9AA" w14:textId="77777777" w:rsidR="000F667F" w:rsidRPr="0035030C" w:rsidRDefault="000F667F" w:rsidP="000F667F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397FDB84" w14:textId="77777777" w:rsidR="000F667F" w:rsidRPr="0035030C" w:rsidRDefault="000F667F" w:rsidP="000F667F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0" w:type="dxa"/>
            <w:gridSpan w:val="3"/>
          </w:tcPr>
          <w:p w14:paraId="79151B0F" w14:textId="77777777" w:rsidR="000F667F" w:rsidRPr="0035030C" w:rsidRDefault="000F667F" w:rsidP="000F667F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  <w:lang w:val="en-US"/>
              </w:rPr>
              <w:t>ร้อยละ)</w:t>
            </w:r>
          </w:p>
        </w:tc>
        <w:tc>
          <w:tcPr>
            <w:tcW w:w="247" w:type="dxa"/>
          </w:tcPr>
          <w:p w14:paraId="39BC12EC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565" w:type="dxa"/>
            <w:gridSpan w:val="11"/>
          </w:tcPr>
          <w:p w14:paraId="7F2EC6F7" w14:textId="77777777" w:rsidR="000F667F" w:rsidRPr="0035030C" w:rsidRDefault="000F667F" w:rsidP="000F667F">
            <w:pPr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0F667F" w:rsidRPr="0035030C" w14:paraId="4DE91E8D" w14:textId="77777777" w:rsidTr="00884AAB">
        <w:tc>
          <w:tcPr>
            <w:tcW w:w="2970" w:type="dxa"/>
          </w:tcPr>
          <w:p w14:paraId="05EED893" w14:textId="77777777" w:rsidR="000F667F" w:rsidRPr="0035030C" w:rsidRDefault="000F667F" w:rsidP="000F667F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800" w:type="dxa"/>
          </w:tcPr>
          <w:p w14:paraId="36F729D0" w14:textId="77777777" w:rsidR="000F667F" w:rsidRPr="0035030C" w:rsidRDefault="000F667F" w:rsidP="000F667F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430BE30F" w14:textId="77777777" w:rsidR="000F667F" w:rsidRPr="0035030C" w:rsidRDefault="000F667F" w:rsidP="000F667F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A128FC4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2" w:type="dxa"/>
          </w:tcPr>
          <w:p w14:paraId="75221975" w14:textId="77777777" w:rsidR="000F667F" w:rsidRPr="0035030C" w:rsidRDefault="000F667F" w:rsidP="000F667F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83793BE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72BABC7" w14:textId="77777777" w:rsidR="000F667F" w:rsidRPr="0035030C" w:rsidRDefault="000F667F" w:rsidP="000F667F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169BD44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08EE0F4" w14:textId="77777777" w:rsidR="000F667F" w:rsidRPr="0035030C" w:rsidRDefault="000F667F" w:rsidP="000F667F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04589EE0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6D3ADA0" w14:textId="77777777" w:rsidR="000F667F" w:rsidRPr="0035030C" w:rsidRDefault="000F667F" w:rsidP="000F667F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1B8A595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3B5002B" w14:textId="77777777" w:rsidR="000F667F" w:rsidRPr="0035030C" w:rsidRDefault="000F667F" w:rsidP="000F667F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01D476EC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EE2F49B" w14:textId="77777777" w:rsidR="000F667F" w:rsidRPr="0035030C" w:rsidRDefault="000F667F" w:rsidP="000F667F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3CEB2FA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BB51B67" w14:textId="77777777" w:rsidR="000F667F" w:rsidRPr="0035030C" w:rsidRDefault="000F667F" w:rsidP="000F667F">
            <w:pPr>
              <w:tabs>
                <w:tab w:val="decimal" w:pos="851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0F667F" w:rsidRPr="0035030C" w14:paraId="605E2E2A" w14:textId="77777777" w:rsidTr="00884AAB">
        <w:tc>
          <w:tcPr>
            <w:tcW w:w="2970" w:type="dxa"/>
          </w:tcPr>
          <w:p w14:paraId="0345E2CA" w14:textId="77777777" w:rsidR="000F667F" w:rsidRPr="0035030C" w:rsidRDefault="000F667F" w:rsidP="000F667F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 xml:space="preserve">บริษัท บางกอกสหประกันชีวิต </w:t>
            </w:r>
            <w:r w:rsidRPr="0035030C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br/>
            </w:r>
            <w:r w:rsidRPr="0035030C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จำกัด (มหาชน)</w:t>
            </w:r>
          </w:p>
        </w:tc>
        <w:tc>
          <w:tcPr>
            <w:tcW w:w="1800" w:type="dxa"/>
            <w:shd w:val="clear" w:color="auto" w:fill="auto"/>
          </w:tcPr>
          <w:p w14:paraId="2B1A1183" w14:textId="77777777" w:rsidR="000F667F" w:rsidRPr="0035030C" w:rsidRDefault="000F667F" w:rsidP="000F667F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ธุรกิจประกันชีวิต</w:t>
            </w:r>
          </w:p>
        </w:tc>
        <w:tc>
          <w:tcPr>
            <w:tcW w:w="1052" w:type="dxa"/>
          </w:tcPr>
          <w:p w14:paraId="221E95ED" w14:textId="26AA5728" w:rsidR="000F667F" w:rsidRPr="0035030C" w:rsidRDefault="00042E6B" w:rsidP="000F667F">
            <w:pPr>
              <w:spacing w:line="360" w:lineRule="exact"/>
              <w:ind w:left="-128" w:right="-134" w:firstLine="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236" w:type="dxa"/>
          </w:tcPr>
          <w:p w14:paraId="0A6A6C95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2" w:type="dxa"/>
          </w:tcPr>
          <w:p w14:paraId="2FD44E8C" w14:textId="732140A4" w:rsidR="000F667F" w:rsidRPr="0035030C" w:rsidRDefault="000F667F" w:rsidP="000F667F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7ED61018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534749B" w14:textId="1433843B" w:rsidR="000F667F" w:rsidRPr="0035030C" w:rsidRDefault="00810B8A" w:rsidP="000F667F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500,000</w:t>
            </w:r>
          </w:p>
        </w:tc>
        <w:tc>
          <w:tcPr>
            <w:tcW w:w="247" w:type="dxa"/>
          </w:tcPr>
          <w:p w14:paraId="786A634E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4709110" w14:textId="22629BF4" w:rsidR="000F667F" w:rsidRPr="0035030C" w:rsidRDefault="000F667F" w:rsidP="000F667F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0D79D1AE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156DC2E6" w14:textId="16CF121B" w:rsidR="000F667F" w:rsidRPr="0035030C" w:rsidRDefault="004F21F0" w:rsidP="000F667F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125,000</w:t>
            </w:r>
          </w:p>
        </w:tc>
        <w:tc>
          <w:tcPr>
            <w:tcW w:w="247" w:type="dxa"/>
            <w:shd w:val="clear" w:color="auto" w:fill="auto"/>
          </w:tcPr>
          <w:p w14:paraId="2EDABE5C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18C589DE" w14:textId="377494FE" w:rsidR="000F667F" w:rsidRPr="0035030C" w:rsidRDefault="000F667F" w:rsidP="000F667F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</w:t>
            </w: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  <w:shd w:val="clear" w:color="auto" w:fill="auto"/>
          </w:tcPr>
          <w:p w14:paraId="6D46D732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51BA994A" w14:textId="602F52FB" w:rsidR="000F667F" w:rsidRPr="0035030C" w:rsidRDefault="00F42E20" w:rsidP="000F667F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114,477</w:t>
            </w:r>
          </w:p>
        </w:tc>
        <w:tc>
          <w:tcPr>
            <w:tcW w:w="247" w:type="dxa"/>
          </w:tcPr>
          <w:p w14:paraId="7E979D19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972B388" w14:textId="681B50A7" w:rsidR="000F667F" w:rsidRPr="0035030C" w:rsidRDefault="000F667F" w:rsidP="000F667F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427</w:t>
            </w:r>
          </w:p>
        </w:tc>
      </w:tr>
      <w:tr w:rsidR="000F667F" w:rsidRPr="0035030C" w14:paraId="68DA5881" w14:textId="77777777" w:rsidTr="00884AAB">
        <w:tc>
          <w:tcPr>
            <w:tcW w:w="2970" w:type="dxa"/>
          </w:tcPr>
          <w:p w14:paraId="181DDF38" w14:textId="77777777" w:rsidR="000F667F" w:rsidRPr="0035030C" w:rsidRDefault="000F667F" w:rsidP="000F667F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บริษัท อุตสาหกรรมสหธัญญพืช จำกัด</w:t>
            </w:r>
          </w:p>
        </w:tc>
        <w:tc>
          <w:tcPr>
            <w:tcW w:w="1800" w:type="dxa"/>
            <w:shd w:val="clear" w:color="auto" w:fill="auto"/>
          </w:tcPr>
          <w:p w14:paraId="4D0938A4" w14:textId="77777777" w:rsidR="000F667F" w:rsidRPr="0035030C" w:rsidRDefault="000F667F" w:rsidP="000F667F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1052" w:type="dxa"/>
          </w:tcPr>
          <w:p w14:paraId="75CEC87C" w14:textId="6497B3C3" w:rsidR="000F667F" w:rsidRPr="0035030C" w:rsidRDefault="00042E6B" w:rsidP="000F667F">
            <w:pPr>
              <w:spacing w:line="360" w:lineRule="exact"/>
              <w:ind w:left="-128" w:right="-134" w:firstLine="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36" w:type="dxa"/>
          </w:tcPr>
          <w:p w14:paraId="18EE463E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2" w:type="dxa"/>
          </w:tcPr>
          <w:p w14:paraId="0809827B" w14:textId="3BB10068" w:rsidR="000F667F" w:rsidRPr="0035030C" w:rsidRDefault="000F667F" w:rsidP="000F667F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6FDF66DF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87A7012" w14:textId="0581BA88" w:rsidR="000F667F" w:rsidRPr="0035030C" w:rsidRDefault="00810B8A" w:rsidP="000F667F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550,000</w:t>
            </w:r>
          </w:p>
        </w:tc>
        <w:tc>
          <w:tcPr>
            <w:tcW w:w="247" w:type="dxa"/>
          </w:tcPr>
          <w:p w14:paraId="3C2A5481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EF8BD45" w14:textId="06E9102D" w:rsidR="000F667F" w:rsidRPr="0035030C" w:rsidRDefault="000F667F" w:rsidP="000F667F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</w:t>
            </w: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6781C2D3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781C12C8" w14:textId="16C77995" w:rsidR="000F667F" w:rsidRPr="0035030C" w:rsidRDefault="004F21F0" w:rsidP="000F667F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104,500</w:t>
            </w:r>
          </w:p>
        </w:tc>
        <w:tc>
          <w:tcPr>
            <w:tcW w:w="247" w:type="dxa"/>
            <w:shd w:val="clear" w:color="auto" w:fill="auto"/>
          </w:tcPr>
          <w:p w14:paraId="680985B4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505B3EC1" w14:textId="65CBE813" w:rsidR="000F667F" w:rsidRPr="0035030C" w:rsidRDefault="000F667F" w:rsidP="000F667F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</w:t>
            </w: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247" w:type="dxa"/>
            <w:shd w:val="clear" w:color="auto" w:fill="auto"/>
          </w:tcPr>
          <w:p w14:paraId="57834F53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6386FB7E" w14:textId="5FA1C916" w:rsidR="000F667F" w:rsidRPr="0035030C" w:rsidRDefault="00F42E20" w:rsidP="000F667F">
            <w:pPr>
              <w:tabs>
                <w:tab w:val="decimal" w:pos="840"/>
              </w:tabs>
              <w:spacing w:line="360" w:lineRule="exact"/>
              <w:ind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792,70</w:t>
            </w:r>
            <w:r w:rsidR="00FF0FC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247" w:type="dxa"/>
          </w:tcPr>
          <w:p w14:paraId="4C6AF088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3D9A707E" w14:textId="2F37164E" w:rsidR="000F667F" w:rsidRPr="0035030C" w:rsidRDefault="000F667F" w:rsidP="000F667F">
            <w:pPr>
              <w:tabs>
                <w:tab w:val="decimal" w:pos="840"/>
              </w:tabs>
              <w:spacing w:line="360" w:lineRule="exact"/>
              <w:ind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763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880</w:t>
            </w:r>
          </w:p>
        </w:tc>
      </w:tr>
      <w:tr w:rsidR="000F667F" w:rsidRPr="0035030C" w14:paraId="53D01657" w14:textId="77777777" w:rsidTr="00884AAB">
        <w:tc>
          <w:tcPr>
            <w:tcW w:w="2970" w:type="dxa"/>
          </w:tcPr>
          <w:p w14:paraId="1B8238B0" w14:textId="77777777" w:rsidR="000F667F" w:rsidRPr="0035030C" w:rsidRDefault="000F667F" w:rsidP="000F667F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14:paraId="6DC57A06" w14:textId="77777777" w:rsidR="000F667F" w:rsidRPr="0035030C" w:rsidRDefault="000F667F" w:rsidP="000F667F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4BE719F6" w14:textId="77777777" w:rsidR="000F667F" w:rsidRPr="0035030C" w:rsidRDefault="000F667F" w:rsidP="000F667F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BDBCDDA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2" w:type="dxa"/>
          </w:tcPr>
          <w:p w14:paraId="3A751C15" w14:textId="77777777" w:rsidR="000F667F" w:rsidRPr="0035030C" w:rsidRDefault="000F667F" w:rsidP="000F667F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9C31D15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D3F8519" w14:textId="77777777" w:rsidR="000F667F" w:rsidRPr="0035030C" w:rsidRDefault="000F667F" w:rsidP="000F667F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58E1DB16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B9EAE03" w14:textId="77777777" w:rsidR="000F667F" w:rsidRPr="0035030C" w:rsidRDefault="000F667F" w:rsidP="000F667F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1868CD2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61D52523" w14:textId="24A23F3C" w:rsidR="000F667F" w:rsidRPr="0035030C" w:rsidRDefault="004F21F0" w:rsidP="000F667F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229,500</w:t>
            </w:r>
          </w:p>
        </w:tc>
        <w:tc>
          <w:tcPr>
            <w:tcW w:w="247" w:type="dxa"/>
            <w:shd w:val="clear" w:color="auto" w:fill="auto"/>
          </w:tcPr>
          <w:p w14:paraId="48FE892E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67E17EE7" w14:textId="1596004F" w:rsidR="000F667F" w:rsidRPr="0035030C" w:rsidRDefault="000F667F" w:rsidP="000F667F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229</w:t>
            </w: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247" w:type="dxa"/>
            <w:shd w:val="clear" w:color="auto" w:fill="auto"/>
          </w:tcPr>
          <w:p w14:paraId="50CE51E9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16294A5D" w14:textId="584C6D00" w:rsidR="000F667F" w:rsidRPr="0035030C" w:rsidRDefault="00F42E20" w:rsidP="000F667F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907,18</w:t>
            </w:r>
            <w:r w:rsidR="00FF0FC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247" w:type="dxa"/>
          </w:tcPr>
          <w:p w14:paraId="491688C8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008A46F0" w14:textId="3C29585A" w:rsidR="000F667F" w:rsidRPr="0035030C" w:rsidRDefault="000F667F" w:rsidP="000F667F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880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307</w:t>
            </w:r>
          </w:p>
        </w:tc>
      </w:tr>
      <w:tr w:rsidR="000F667F" w:rsidRPr="0035030C" w14:paraId="2A736D6D" w14:textId="77777777" w:rsidTr="00884AAB">
        <w:tc>
          <w:tcPr>
            <w:tcW w:w="2970" w:type="dxa"/>
          </w:tcPr>
          <w:p w14:paraId="70F5E770" w14:textId="77777777" w:rsidR="000F667F" w:rsidRPr="0035030C" w:rsidRDefault="000F667F" w:rsidP="000F667F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บริษัทร่วมทางอ้อม</w:t>
            </w:r>
          </w:p>
        </w:tc>
        <w:tc>
          <w:tcPr>
            <w:tcW w:w="1800" w:type="dxa"/>
            <w:shd w:val="clear" w:color="auto" w:fill="auto"/>
          </w:tcPr>
          <w:p w14:paraId="24BCA535" w14:textId="77777777" w:rsidR="000F667F" w:rsidRPr="0035030C" w:rsidRDefault="000F667F" w:rsidP="000F667F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741A9CEB" w14:textId="77777777" w:rsidR="000F667F" w:rsidRPr="0035030C" w:rsidRDefault="000F667F" w:rsidP="000F667F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C02EC31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2" w:type="dxa"/>
          </w:tcPr>
          <w:p w14:paraId="572BE15A" w14:textId="77777777" w:rsidR="000F667F" w:rsidRPr="0035030C" w:rsidRDefault="000F667F" w:rsidP="000F667F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9711376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2046093" w14:textId="77777777" w:rsidR="000F667F" w:rsidRPr="0035030C" w:rsidRDefault="000F667F" w:rsidP="000F667F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CF99E8D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F445513" w14:textId="77777777" w:rsidR="000F667F" w:rsidRPr="0035030C" w:rsidRDefault="000F667F" w:rsidP="000F667F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B80892E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2D1B63EF" w14:textId="77777777" w:rsidR="000F667F" w:rsidRPr="0035030C" w:rsidRDefault="000F667F" w:rsidP="000F667F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0ED58079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2FAE61B9" w14:textId="77777777" w:rsidR="000F667F" w:rsidRPr="0035030C" w:rsidRDefault="000F667F" w:rsidP="000F667F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4FE7BFC9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08B56A19" w14:textId="77777777" w:rsidR="000F667F" w:rsidRPr="0035030C" w:rsidRDefault="000F667F" w:rsidP="000F667F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2B40006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E71AFD6" w14:textId="77777777" w:rsidR="000F667F" w:rsidRPr="0035030C" w:rsidRDefault="000F667F" w:rsidP="000F667F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0F667F" w:rsidRPr="0035030C" w14:paraId="0DCF198A" w14:textId="77777777" w:rsidTr="00884AAB">
        <w:tc>
          <w:tcPr>
            <w:tcW w:w="2970" w:type="dxa"/>
          </w:tcPr>
          <w:p w14:paraId="2939A96B" w14:textId="77777777" w:rsidR="000F667F" w:rsidRPr="0035030C" w:rsidRDefault="000F667F" w:rsidP="000F667F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อุตสาหกรรมเหล็กกล้าไทย จำกัด (มหาชน)</w:t>
            </w:r>
          </w:p>
        </w:tc>
        <w:tc>
          <w:tcPr>
            <w:tcW w:w="1800" w:type="dxa"/>
            <w:shd w:val="clear" w:color="auto" w:fill="auto"/>
          </w:tcPr>
          <w:p w14:paraId="242537E7" w14:textId="77777777" w:rsidR="000F667F" w:rsidRPr="0035030C" w:rsidRDefault="000F667F" w:rsidP="000F667F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ผลิตและจำหน่ายเหล็ก (อยู่ในระหว่างการดำเนินการเลิกกิจการ)</w:t>
            </w:r>
          </w:p>
        </w:tc>
        <w:tc>
          <w:tcPr>
            <w:tcW w:w="1052" w:type="dxa"/>
          </w:tcPr>
          <w:p w14:paraId="42DE5E14" w14:textId="6A6B082C" w:rsidR="000F667F" w:rsidRPr="0035030C" w:rsidRDefault="00042E6B" w:rsidP="000F667F">
            <w:pPr>
              <w:spacing w:line="360" w:lineRule="exact"/>
              <w:ind w:left="-128" w:right="-134" w:firstLine="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29.53</w:t>
            </w:r>
          </w:p>
        </w:tc>
        <w:tc>
          <w:tcPr>
            <w:tcW w:w="236" w:type="dxa"/>
          </w:tcPr>
          <w:p w14:paraId="67CBF1D7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2" w:type="dxa"/>
          </w:tcPr>
          <w:p w14:paraId="1609B760" w14:textId="35CCB0E1" w:rsidR="000F667F" w:rsidRPr="0035030C" w:rsidRDefault="000F667F" w:rsidP="000F667F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</w:t>
            </w:r>
          </w:p>
        </w:tc>
        <w:tc>
          <w:tcPr>
            <w:tcW w:w="247" w:type="dxa"/>
          </w:tcPr>
          <w:p w14:paraId="0DCC916E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BF3DB3C" w14:textId="3AEBA954" w:rsidR="000F667F" w:rsidRPr="0035030C" w:rsidRDefault="00810B8A" w:rsidP="000F667F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4,220,000</w:t>
            </w:r>
          </w:p>
        </w:tc>
        <w:tc>
          <w:tcPr>
            <w:tcW w:w="247" w:type="dxa"/>
          </w:tcPr>
          <w:p w14:paraId="552E886D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534B2B5" w14:textId="0284DB07" w:rsidR="000F667F" w:rsidRPr="0035030C" w:rsidRDefault="000F667F" w:rsidP="000F667F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220</w:t>
            </w: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01B8C64A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289BB42A" w14:textId="54BF5872" w:rsidR="000F667F" w:rsidRPr="0035030C" w:rsidRDefault="00230C92" w:rsidP="000F667F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1,246,200</w:t>
            </w:r>
          </w:p>
        </w:tc>
        <w:tc>
          <w:tcPr>
            <w:tcW w:w="247" w:type="dxa"/>
            <w:shd w:val="clear" w:color="auto" w:fill="auto"/>
          </w:tcPr>
          <w:p w14:paraId="785B7A56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6871263B" w14:textId="1EC86C84" w:rsidR="000F667F" w:rsidRPr="0035030C" w:rsidRDefault="000F667F" w:rsidP="000F667F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246</w:t>
            </w: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</w:p>
        </w:tc>
        <w:tc>
          <w:tcPr>
            <w:tcW w:w="247" w:type="dxa"/>
            <w:shd w:val="clear" w:color="auto" w:fill="auto"/>
          </w:tcPr>
          <w:p w14:paraId="57D4A257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1364B594" w14:textId="580E1FF2" w:rsidR="000F667F" w:rsidRPr="0035030C" w:rsidRDefault="00F42E20" w:rsidP="000F667F">
            <w:pPr>
              <w:spacing w:line="360" w:lineRule="exact"/>
              <w:ind w:left="-12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1996BDAB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6F706DD" w14:textId="77777777" w:rsidR="000F667F" w:rsidRPr="0035030C" w:rsidRDefault="000F667F" w:rsidP="007D5A14">
            <w:pPr>
              <w:pStyle w:val="BodyText"/>
              <w:spacing w:after="0"/>
              <w:ind w:left="-115" w:right="-13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0F667F" w:rsidRPr="0035030C" w14:paraId="0CF38F7E" w14:textId="77777777" w:rsidTr="00884AAB">
        <w:tc>
          <w:tcPr>
            <w:tcW w:w="2970" w:type="dxa"/>
          </w:tcPr>
          <w:p w14:paraId="5D138106" w14:textId="77777777" w:rsidR="000F667F" w:rsidRPr="0035030C" w:rsidRDefault="000F667F" w:rsidP="000F667F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ไทยพลาสติกฟิล์ม จำกัด</w:t>
            </w:r>
          </w:p>
        </w:tc>
        <w:tc>
          <w:tcPr>
            <w:tcW w:w="1800" w:type="dxa"/>
            <w:shd w:val="clear" w:color="auto" w:fill="auto"/>
          </w:tcPr>
          <w:p w14:paraId="50499E5E" w14:textId="77777777" w:rsidR="000F667F" w:rsidRPr="0035030C" w:rsidRDefault="000F667F" w:rsidP="000F667F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1052" w:type="dxa"/>
          </w:tcPr>
          <w:p w14:paraId="334D5829" w14:textId="44DAE703" w:rsidR="000F667F" w:rsidRPr="0035030C" w:rsidRDefault="00042E6B" w:rsidP="000F667F">
            <w:pPr>
              <w:spacing w:line="360" w:lineRule="exact"/>
              <w:ind w:left="-128" w:right="-134" w:firstLine="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36" w:type="dxa"/>
          </w:tcPr>
          <w:p w14:paraId="393BF8D5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2" w:type="dxa"/>
          </w:tcPr>
          <w:p w14:paraId="4CC5D859" w14:textId="0C266B63" w:rsidR="000F667F" w:rsidRPr="0035030C" w:rsidRDefault="000F667F" w:rsidP="000F667F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5D09A76C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668B2F3" w14:textId="5C5362AE" w:rsidR="000F667F" w:rsidRPr="0035030C" w:rsidRDefault="00810B8A" w:rsidP="000F667F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40,000</w:t>
            </w:r>
          </w:p>
        </w:tc>
        <w:tc>
          <w:tcPr>
            <w:tcW w:w="247" w:type="dxa"/>
          </w:tcPr>
          <w:p w14:paraId="09A5F085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E08C26F" w14:textId="69D46DA0" w:rsidR="000F667F" w:rsidRPr="0035030C" w:rsidRDefault="000F667F" w:rsidP="000F667F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7117E4ED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3CB658AD" w14:textId="4BB1035A" w:rsidR="000F667F" w:rsidRPr="0035030C" w:rsidRDefault="00230C92" w:rsidP="000F667F">
            <w:pPr>
              <w:spacing w:line="360" w:lineRule="exact"/>
              <w:ind w:left="-11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3A74B300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2A03CBC9" w14:textId="77777777" w:rsidR="000F667F" w:rsidRPr="0035030C" w:rsidRDefault="000F667F" w:rsidP="007D5A14">
            <w:pPr>
              <w:pStyle w:val="BodyText"/>
              <w:spacing w:after="0"/>
              <w:ind w:left="-115" w:right="-13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6EADAE1E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17FD9569" w14:textId="30EC76EF" w:rsidR="000F667F" w:rsidRPr="0035030C" w:rsidRDefault="00F42E20" w:rsidP="000F667F">
            <w:pPr>
              <w:spacing w:line="360" w:lineRule="exact"/>
              <w:ind w:left="-12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76598ED2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4C8F889" w14:textId="77777777" w:rsidR="000F667F" w:rsidRPr="0035030C" w:rsidRDefault="000F667F" w:rsidP="007D5A14">
            <w:pPr>
              <w:pStyle w:val="BodyText"/>
              <w:spacing w:after="0"/>
              <w:ind w:left="-115" w:right="-13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0F667F" w:rsidRPr="0035030C" w14:paraId="3C0E683A" w14:textId="77777777" w:rsidTr="00884AAB">
        <w:tc>
          <w:tcPr>
            <w:tcW w:w="2970" w:type="dxa"/>
          </w:tcPr>
          <w:p w14:paraId="76D48194" w14:textId="77777777" w:rsidR="000F667F" w:rsidRPr="0035030C" w:rsidRDefault="000F667F" w:rsidP="000F667F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ไทยพลาสติกโปรดักส์ จำกัด</w:t>
            </w:r>
          </w:p>
        </w:tc>
        <w:tc>
          <w:tcPr>
            <w:tcW w:w="1800" w:type="dxa"/>
            <w:shd w:val="clear" w:color="auto" w:fill="auto"/>
          </w:tcPr>
          <w:p w14:paraId="517BFC6E" w14:textId="77777777" w:rsidR="000F667F" w:rsidRPr="0035030C" w:rsidRDefault="000F667F" w:rsidP="000F667F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1052" w:type="dxa"/>
          </w:tcPr>
          <w:p w14:paraId="1C8FF6EF" w14:textId="45D072AF" w:rsidR="000F667F" w:rsidRPr="0035030C" w:rsidRDefault="00810B8A" w:rsidP="000F667F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36" w:type="dxa"/>
          </w:tcPr>
          <w:p w14:paraId="5A00E2AC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2" w:type="dxa"/>
          </w:tcPr>
          <w:p w14:paraId="6F04D4FF" w14:textId="4683A9E3" w:rsidR="000F667F" w:rsidRPr="0035030C" w:rsidRDefault="000F667F" w:rsidP="000F667F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276C25C9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AF26044" w14:textId="517D65F4" w:rsidR="000F667F" w:rsidRPr="0035030C" w:rsidRDefault="00810B8A" w:rsidP="000F667F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60,000</w:t>
            </w:r>
          </w:p>
        </w:tc>
        <w:tc>
          <w:tcPr>
            <w:tcW w:w="247" w:type="dxa"/>
          </w:tcPr>
          <w:p w14:paraId="3F63FF26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A4024C0" w14:textId="145CB305" w:rsidR="000F667F" w:rsidRPr="0035030C" w:rsidRDefault="000F667F" w:rsidP="000F667F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09CED2B0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5E756401" w14:textId="60DA69C9" w:rsidR="000F667F" w:rsidRPr="0035030C" w:rsidRDefault="00230C92" w:rsidP="000F667F">
            <w:pPr>
              <w:spacing w:line="360" w:lineRule="exact"/>
              <w:ind w:left="-11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588A71CC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523C8D7A" w14:textId="77777777" w:rsidR="000F667F" w:rsidRPr="0035030C" w:rsidRDefault="000F667F" w:rsidP="007D5A14">
            <w:pPr>
              <w:pStyle w:val="BodyText"/>
              <w:spacing w:after="0"/>
              <w:ind w:left="-115" w:right="-13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780C7083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104540B6" w14:textId="7A9B7780" w:rsidR="000F667F" w:rsidRPr="0035030C" w:rsidRDefault="00F42E20" w:rsidP="000F667F">
            <w:pPr>
              <w:spacing w:line="360" w:lineRule="exact"/>
              <w:ind w:left="-122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4BD047FB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10663510" w14:textId="77777777" w:rsidR="000F667F" w:rsidRPr="0035030C" w:rsidRDefault="000F667F" w:rsidP="007D5A14">
            <w:pPr>
              <w:pStyle w:val="BodyText"/>
              <w:spacing w:after="0"/>
              <w:ind w:left="-115" w:right="-13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0F667F" w:rsidRPr="0035030C" w14:paraId="7F6A7267" w14:textId="77777777" w:rsidTr="00884AAB">
        <w:tc>
          <w:tcPr>
            <w:tcW w:w="2970" w:type="dxa"/>
          </w:tcPr>
          <w:p w14:paraId="0FC14281" w14:textId="74314A6E" w:rsidR="000F667F" w:rsidRPr="00DD5529" w:rsidRDefault="000F667F" w:rsidP="000F667F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DD5529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shd w:val="clear" w:color="auto" w:fill="auto"/>
          </w:tcPr>
          <w:p w14:paraId="042102A5" w14:textId="77777777" w:rsidR="000F667F" w:rsidRPr="0035030C" w:rsidRDefault="000F667F" w:rsidP="000F667F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52" w:type="dxa"/>
          </w:tcPr>
          <w:p w14:paraId="016F14C4" w14:textId="77777777" w:rsidR="000F667F" w:rsidRPr="0035030C" w:rsidRDefault="000F667F" w:rsidP="000F667F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D7C45BF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2" w:type="dxa"/>
          </w:tcPr>
          <w:p w14:paraId="438C801D" w14:textId="77777777" w:rsidR="000F667F" w:rsidRPr="0035030C" w:rsidRDefault="000F667F" w:rsidP="000F667F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001BA1B5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F174B5C" w14:textId="77777777" w:rsidR="000F667F" w:rsidRPr="0035030C" w:rsidRDefault="000F667F" w:rsidP="000F667F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BB2E182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88245B2" w14:textId="77777777" w:rsidR="000F667F" w:rsidRPr="0035030C" w:rsidRDefault="000F667F" w:rsidP="000F667F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58B86EBE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7D47E4" w14:textId="08E69EFF" w:rsidR="000F667F" w:rsidRPr="00DD5529" w:rsidRDefault="00230C92" w:rsidP="000F667F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1,475,700</w:t>
            </w:r>
          </w:p>
        </w:tc>
        <w:tc>
          <w:tcPr>
            <w:tcW w:w="247" w:type="dxa"/>
            <w:shd w:val="clear" w:color="auto" w:fill="auto"/>
          </w:tcPr>
          <w:p w14:paraId="7F3BB9A2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  <w:shd w:val="clear" w:color="auto" w:fill="auto"/>
          </w:tcPr>
          <w:p w14:paraId="314D8AD1" w14:textId="5CB018DE" w:rsidR="000F667F" w:rsidRPr="00DD5529" w:rsidRDefault="000F667F" w:rsidP="000F667F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700</w:t>
            </w:r>
          </w:p>
        </w:tc>
        <w:tc>
          <w:tcPr>
            <w:tcW w:w="247" w:type="dxa"/>
            <w:shd w:val="clear" w:color="auto" w:fill="auto"/>
          </w:tcPr>
          <w:p w14:paraId="06D33D49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  <w:shd w:val="clear" w:color="auto" w:fill="auto"/>
          </w:tcPr>
          <w:p w14:paraId="70E2C653" w14:textId="6CECB83A" w:rsidR="000F667F" w:rsidRPr="00DD5529" w:rsidRDefault="00F42E20" w:rsidP="000F667F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907,18</w:t>
            </w:r>
            <w:r w:rsidR="00FF0F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</w:p>
        </w:tc>
        <w:tc>
          <w:tcPr>
            <w:tcW w:w="247" w:type="dxa"/>
          </w:tcPr>
          <w:p w14:paraId="46DF4FD2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</w:tcPr>
          <w:p w14:paraId="0005F3E6" w14:textId="0D963D0C" w:rsidR="000F667F" w:rsidRPr="00DD5529" w:rsidRDefault="000F667F" w:rsidP="000F667F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880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307</w:t>
            </w:r>
          </w:p>
        </w:tc>
      </w:tr>
      <w:tr w:rsidR="000F667F" w:rsidRPr="0035030C" w14:paraId="24D25DB0" w14:textId="77777777" w:rsidTr="00884AAB">
        <w:tc>
          <w:tcPr>
            <w:tcW w:w="2970" w:type="dxa"/>
          </w:tcPr>
          <w:p w14:paraId="31B3CDEF" w14:textId="77777777" w:rsidR="000F667F" w:rsidRPr="0035030C" w:rsidRDefault="000F667F" w:rsidP="000F667F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9F01C78" w14:textId="77777777" w:rsidR="000F667F" w:rsidRPr="0035030C" w:rsidRDefault="000F667F" w:rsidP="000F667F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52" w:type="dxa"/>
          </w:tcPr>
          <w:p w14:paraId="6B810ED8" w14:textId="77777777" w:rsidR="000F667F" w:rsidRPr="0035030C" w:rsidRDefault="000F667F" w:rsidP="000F667F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12359D9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2" w:type="dxa"/>
          </w:tcPr>
          <w:p w14:paraId="543AAA87" w14:textId="77777777" w:rsidR="000F667F" w:rsidRPr="0035030C" w:rsidRDefault="000F667F" w:rsidP="000F667F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9ACEEEF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A572443" w14:textId="77777777" w:rsidR="000F667F" w:rsidRPr="0035030C" w:rsidRDefault="000F667F" w:rsidP="000F667F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C16E538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5648F1A" w14:textId="77777777" w:rsidR="000F667F" w:rsidRPr="0035030C" w:rsidRDefault="000F667F" w:rsidP="000F667F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DD2B8BB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double" w:sz="4" w:space="0" w:color="auto"/>
            </w:tcBorders>
            <w:shd w:val="clear" w:color="auto" w:fill="auto"/>
          </w:tcPr>
          <w:p w14:paraId="5805A111" w14:textId="77777777" w:rsidR="000F667F" w:rsidRPr="0035030C" w:rsidRDefault="000F667F" w:rsidP="000F667F">
            <w:pPr>
              <w:spacing w:line="360" w:lineRule="exact"/>
              <w:ind w:left="-11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6B00FFC9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double" w:sz="4" w:space="0" w:color="auto"/>
            </w:tcBorders>
            <w:shd w:val="clear" w:color="auto" w:fill="auto"/>
          </w:tcPr>
          <w:p w14:paraId="2061B077" w14:textId="77777777" w:rsidR="000F667F" w:rsidRPr="0035030C" w:rsidRDefault="000F667F" w:rsidP="000F667F">
            <w:pPr>
              <w:spacing w:line="360" w:lineRule="exact"/>
              <w:ind w:left="-11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5EBB952D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double" w:sz="4" w:space="0" w:color="auto"/>
            </w:tcBorders>
            <w:shd w:val="clear" w:color="auto" w:fill="auto"/>
          </w:tcPr>
          <w:p w14:paraId="5D56D848" w14:textId="77777777" w:rsidR="000F667F" w:rsidRPr="0035030C" w:rsidRDefault="000F667F" w:rsidP="000F667F">
            <w:pPr>
              <w:spacing w:line="360" w:lineRule="exact"/>
              <w:ind w:left="-12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7B42270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double" w:sz="4" w:space="0" w:color="auto"/>
            </w:tcBorders>
          </w:tcPr>
          <w:p w14:paraId="049A0C31" w14:textId="77777777" w:rsidR="000F667F" w:rsidRPr="0035030C" w:rsidRDefault="000F667F" w:rsidP="000F667F">
            <w:pPr>
              <w:spacing w:line="360" w:lineRule="exact"/>
              <w:ind w:left="-12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F667F" w:rsidRPr="0035030C" w14:paraId="519C52A8" w14:textId="77777777" w:rsidTr="00884AAB">
        <w:tc>
          <w:tcPr>
            <w:tcW w:w="2970" w:type="dxa"/>
          </w:tcPr>
          <w:p w14:paraId="3560F105" w14:textId="77777777" w:rsidR="000F667F" w:rsidRPr="00D0124A" w:rsidRDefault="000F667F" w:rsidP="000F667F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D0124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lastRenderedPageBreak/>
              <w:t>การร่วมค้าทางอ้อม</w:t>
            </w:r>
          </w:p>
        </w:tc>
        <w:tc>
          <w:tcPr>
            <w:tcW w:w="1800" w:type="dxa"/>
          </w:tcPr>
          <w:p w14:paraId="630B1C9D" w14:textId="77777777" w:rsidR="000F667F" w:rsidRPr="0035030C" w:rsidRDefault="000F667F" w:rsidP="000F667F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52" w:type="dxa"/>
          </w:tcPr>
          <w:p w14:paraId="3C559E09" w14:textId="77777777" w:rsidR="000F667F" w:rsidRPr="0035030C" w:rsidRDefault="000F667F" w:rsidP="000F667F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B9C816F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2" w:type="dxa"/>
          </w:tcPr>
          <w:p w14:paraId="7E1E41B5" w14:textId="77777777" w:rsidR="000F667F" w:rsidRPr="0035030C" w:rsidRDefault="000F667F" w:rsidP="000F667F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9CBBA68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7BB1926" w14:textId="77777777" w:rsidR="000F667F" w:rsidRPr="0035030C" w:rsidRDefault="000F667F" w:rsidP="000F667F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FC099D3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ADA1762" w14:textId="77777777" w:rsidR="000F667F" w:rsidRPr="0035030C" w:rsidRDefault="000F667F" w:rsidP="000F667F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2BBFDB73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7A52A43D" w14:textId="77777777" w:rsidR="000F667F" w:rsidRPr="0035030C" w:rsidRDefault="000F667F" w:rsidP="000F667F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4F73B3B7" w14:textId="77777777" w:rsidR="000F667F" w:rsidRPr="0035030C" w:rsidRDefault="000F667F" w:rsidP="000F667F">
            <w:pPr>
              <w:tabs>
                <w:tab w:val="left" w:pos="540"/>
                <w:tab w:val="decimal" w:pos="839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24C2618D" w14:textId="77777777" w:rsidR="000F667F" w:rsidRPr="00D0124A" w:rsidRDefault="000F667F" w:rsidP="000F667F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5025318B" w14:textId="77777777" w:rsidR="000F667F" w:rsidRPr="0035030C" w:rsidRDefault="000F667F" w:rsidP="000F667F">
            <w:pPr>
              <w:tabs>
                <w:tab w:val="left" w:pos="540"/>
                <w:tab w:val="decimal" w:pos="839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3DEA7ABC" w14:textId="77777777" w:rsidR="000F667F" w:rsidRPr="0035030C" w:rsidRDefault="000F667F" w:rsidP="000F667F">
            <w:pPr>
              <w:tabs>
                <w:tab w:val="decimal" w:pos="839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77364F2" w14:textId="77777777" w:rsidR="000F667F" w:rsidRPr="0035030C" w:rsidRDefault="000F667F" w:rsidP="000F667F">
            <w:pPr>
              <w:tabs>
                <w:tab w:val="left" w:pos="540"/>
                <w:tab w:val="decimal" w:pos="839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0F49245" w14:textId="77777777" w:rsidR="000F667F" w:rsidRPr="00D0124A" w:rsidRDefault="000F667F" w:rsidP="000F667F">
            <w:pPr>
              <w:tabs>
                <w:tab w:val="decimal" w:pos="839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F667F" w:rsidRPr="0035030C" w14:paraId="0ED9D70C" w14:textId="77777777" w:rsidTr="00884AAB">
        <w:tc>
          <w:tcPr>
            <w:tcW w:w="2970" w:type="dxa"/>
          </w:tcPr>
          <w:p w14:paraId="751BDEF4" w14:textId="77777777" w:rsidR="000F667F" w:rsidRPr="00D0124A" w:rsidRDefault="000F667F" w:rsidP="000F667F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0124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บริษัท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อี แอนด์ ที พลังงานหมุนเวียน จำกัด</w:t>
            </w:r>
          </w:p>
        </w:tc>
        <w:tc>
          <w:tcPr>
            <w:tcW w:w="1800" w:type="dxa"/>
          </w:tcPr>
          <w:p w14:paraId="4945345F" w14:textId="5D98627E" w:rsidR="000F667F" w:rsidRPr="0035030C" w:rsidRDefault="000F667F" w:rsidP="000F667F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ประกอบกิจการผลิตไฟฟ้าจากพลังงานหมุนเวียน</w:t>
            </w:r>
          </w:p>
        </w:tc>
        <w:tc>
          <w:tcPr>
            <w:tcW w:w="1052" w:type="dxa"/>
          </w:tcPr>
          <w:p w14:paraId="7EF6F28E" w14:textId="3E3017E3" w:rsidR="000F667F" w:rsidRPr="0035030C" w:rsidRDefault="005A58D4" w:rsidP="000F667F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35.11</w:t>
            </w:r>
          </w:p>
        </w:tc>
        <w:tc>
          <w:tcPr>
            <w:tcW w:w="236" w:type="dxa"/>
          </w:tcPr>
          <w:p w14:paraId="62C42DD1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2" w:type="dxa"/>
          </w:tcPr>
          <w:p w14:paraId="1B1E8B10" w14:textId="78530030" w:rsidR="000F667F" w:rsidRPr="0035030C" w:rsidRDefault="000F667F" w:rsidP="000F667F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</w:p>
        </w:tc>
        <w:tc>
          <w:tcPr>
            <w:tcW w:w="247" w:type="dxa"/>
          </w:tcPr>
          <w:p w14:paraId="7DC99A02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A263D95" w14:textId="349D639A" w:rsidR="000F667F" w:rsidRPr="0035030C" w:rsidRDefault="005A58D4" w:rsidP="000F667F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250,000</w:t>
            </w:r>
          </w:p>
        </w:tc>
        <w:tc>
          <w:tcPr>
            <w:tcW w:w="247" w:type="dxa"/>
          </w:tcPr>
          <w:p w14:paraId="68154489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2F31995" w14:textId="6FF68833" w:rsidR="000F667F" w:rsidRPr="0035030C" w:rsidRDefault="000F667F" w:rsidP="000F667F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13292C7E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2D9C9C91" w14:textId="249FF758" w:rsidR="000F667F" w:rsidRPr="0035030C" w:rsidRDefault="005A58D4" w:rsidP="000F667F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250,000</w:t>
            </w:r>
          </w:p>
        </w:tc>
        <w:tc>
          <w:tcPr>
            <w:tcW w:w="247" w:type="dxa"/>
            <w:shd w:val="clear" w:color="auto" w:fill="auto"/>
          </w:tcPr>
          <w:p w14:paraId="6C2F2264" w14:textId="77777777" w:rsidR="000F667F" w:rsidRPr="0035030C" w:rsidRDefault="000F667F" w:rsidP="000F667F">
            <w:pPr>
              <w:tabs>
                <w:tab w:val="left" w:pos="540"/>
                <w:tab w:val="decimal" w:pos="839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67474D9D" w14:textId="5B40D5F2" w:rsidR="000F667F" w:rsidRPr="00D0124A" w:rsidRDefault="000F667F" w:rsidP="000F667F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  <w:shd w:val="clear" w:color="auto" w:fill="auto"/>
          </w:tcPr>
          <w:p w14:paraId="35796078" w14:textId="77777777" w:rsidR="000F667F" w:rsidRPr="0035030C" w:rsidRDefault="000F667F" w:rsidP="000F667F">
            <w:pPr>
              <w:tabs>
                <w:tab w:val="left" w:pos="540"/>
                <w:tab w:val="decimal" w:pos="839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0C76ACAB" w14:textId="6B7CC9F9" w:rsidR="000F667F" w:rsidRPr="0035030C" w:rsidRDefault="005A58D4" w:rsidP="000F667F">
            <w:pPr>
              <w:tabs>
                <w:tab w:val="decimal" w:pos="839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257,794</w:t>
            </w:r>
          </w:p>
        </w:tc>
        <w:tc>
          <w:tcPr>
            <w:tcW w:w="247" w:type="dxa"/>
          </w:tcPr>
          <w:p w14:paraId="3FCAE421" w14:textId="77777777" w:rsidR="000F667F" w:rsidRPr="0035030C" w:rsidRDefault="000F667F" w:rsidP="000F667F">
            <w:pPr>
              <w:tabs>
                <w:tab w:val="left" w:pos="540"/>
                <w:tab w:val="decimal" w:pos="839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659E8ED1" w14:textId="1D3107C6" w:rsidR="000F667F" w:rsidRPr="00D0124A" w:rsidRDefault="000F667F" w:rsidP="000F667F">
            <w:pPr>
              <w:tabs>
                <w:tab w:val="decimal" w:pos="839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158</w:t>
            </w:r>
          </w:p>
        </w:tc>
      </w:tr>
      <w:tr w:rsidR="000F667F" w:rsidRPr="0035030C" w14:paraId="4E5CB72A" w14:textId="77777777" w:rsidTr="00884AAB">
        <w:tc>
          <w:tcPr>
            <w:tcW w:w="2970" w:type="dxa"/>
          </w:tcPr>
          <w:p w14:paraId="561BA925" w14:textId="77777777" w:rsidR="000F667F" w:rsidRPr="0035030C" w:rsidRDefault="000F667F" w:rsidP="000F667F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00" w:type="dxa"/>
          </w:tcPr>
          <w:p w14:paraId="7E34DCB6" w14:textId="77777777" w:rsidR="000F667F" w:rsidRPr="0035030C" w:rsidRDefault="000F667F" w:rsidP="000F667F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52" w:type="dxa"/>
          </w:tcPr>
          <w:p w14:paraId="4D041E03" w14:textId="77777777" w:rsidR="000F667F" w:rsidRPr="0035030C" w:rsidRDefault="000F667F" w:rsidP="000F667F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2004882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2" w:type="dxa"/>
          </w:tcPr>
          <w:p w14:paraId="4FEA80E3" w14:textId="77777777" w:rsidR="000F667F" w:rsidRPr="0035030C" w:rsidRDefault="000F667F" w:rsidP="000F667F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25F6040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FFC64A5" w14:textId="77777777" w:rsidR="000F667F" w:rsidRPr="0035030C" w:rsidRDefault="000F667F" w:rsidP="000F667F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20ADEF47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BC12865" w14:textId="77777777" w:rsidR="000F667F" w:rsidRPr="0035030C" w:rsidRDefault="000F667F" w:rsidP="000F667F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C378DF9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4E56C9" w14:textId="0D5E8735" w:rsidR="000F667F" w:rsidRPr="00DD5529" w:rsidRDefault="005A58D4" w:rsidP="000F667F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250,000</w:t>
            </w:r>
          </w:p>
        </w:tc>
        <w:tc>
          <w:tcPr>
            <w:tcW w:w="247" w:type="dxa"/>
            <w:shd w:val="clear" w:color="auto" w:fill="auto"/>
          </w:tcPr>
          <w:p w14:paraId="7A6421E0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748BCD" w14:textId="1D472E2E" w:rsidR="000F667F" w:rsidRPr="009261E3" w:rsidRDefault="000F667F" w:rsidP="000F667F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250</w:t>
            </w:r>
            <w:r w:rsidRPr="009261E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  <w:shd w:val="clear" w:color="auto" w:fill="auto"/>
          </w:tcPr>
          <w:p w14:paraId="08243A60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E034F0" w14:textId="31B6D10E" w:rsidR="000F667F" w:rsidRPr="00DD5529" w:rsidRDefault="00150C9C" w:rsidP="000F667F">
            <w:pPr>
              <w:tabs>
                <w:tab w:val="decimal" w:pos="839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257,794</w:t>
            </w:r>
          </w:p>
        </w:tc>
        <w:tc>
          <w:tcPr>
            <w:tcW w:w="247" w:type="dxa"/>
          </w:tcPr>
          <w:p w14:paraId="645BC0A3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2EFA2B52" w14:textId="1F1E3196" w:rsidR="000F667F" w:rsidRPr="009261E3" w:rsidRDefault="000F667F" w:rsidP="000F667F">
            <w:pPr>
              <w:tabs>
                <w:tab w:val="decimal" w:pos="839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158</w:t>
            </w:r>
          </w:p>
        </w:tc>
      </w:tr>
    </w:tbl>
    <w:p w14:paraId="55EB9FF2" w14:textId="4B38523D" w:rsidR="00B23C08" w:rsidRDefault="00B23C08" w:rsidP="00316BFE">
      <w:pPr>
        <w:pStyle w:val="Bo-C1Content"/>
        <w:rPr>
          <w:rFonts w:asciiTheme="majorBidi" w:hAnsiTheme="majorBidi" w:cstheme="majorBidi"/>
          <w:sz w:val="24"/>
          <w:szCs w:val="24"/>
        </w:rPr>
      </w:pPr>
    </w:p>
    <w:p w14:paraId="4AB7DD34" w14:textId="77777777" w:rsidR="00B23C08" w:rsidRDefault="00B23C08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tbl>
      <w:tblPr>
        <w:tblW w:w="14942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970"/>
        <w:gridCol w:w="1800"/>
        <w:gridCol w:w="1052"/>
        <w:gridCol w:w="247"/>
        <w:gridCol w:w="1061"/>
        <w:gridCol w:w="247"/>
        <w:gridCol w:w="1055"/>
        <w:gridCol w:w="247"/>
        <w:gridCol w:w="1055"/>
        <w:gridCol w:w="247"/>
        <w:gridCol w:w="1055"/>
        <w:gridCol w:w="247"/>
        <w:gridCol w:w="1055"/>
        <w:gridCol w:w="247"/>
        <w:gridCol w:w="1055"/>
        <w:gridCol w:w="247"/>
        <w:gridCol w:w="1055"/>
      </w:tblGrid>
      <w:tr w:rsidR="00316BFE" w:rsidRPr="0035030C" w14:paraId="6D7A635E" w14:textId="77777777" w:rsidTr="00C547C8">
        <w:trPr>
          <w:tblHeader/>
        </w:trPr>
        <w:tc>
          <w:tcPr>
            <w:tcW w:w="2970" w:type="dxa"/>
          </w:tcPr>
          <w:p w14:paraId="4B63F103" w14:textId="77777777" w:rsidR="00316BFE" w:rsidRPr="0035030C" w:rsidRDefault="00316BFE" w:rsidP="00C547C8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5421E1B8" w14:textId="77777777" w:rsidR="00316BFE" w:rsidRPr="0035030C" w:rsidRDefault="00316BFE" w:rsidP="00C547C8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72" w:type="dxa"/>
            <w:gridSpan w:val="15"/>
          </w:tcPr>
          <w:p w14:paraId="32DD43AF" w14:textId="77777777" w:rsidR="00316BFE" w:rsidRPr="0035030C" w:rsidRDefault="00316BFE" w:rsidP="00C547C8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16BFE" w:rsidRPr="0035030C" w14:paraId="06F0DFBD" w14:textId="77777777" w:rsidTr="00C547C8">
        <w:trPr>
          <w:tblHeader/>
        </w:trPr>
        <w:tc>
          <w:tcPr>
            <w:tcW w:w="2970" w:type="dxa"/>
          </w:tcPr>
          <w:p w14:paraId="0B430257" w14:textId="77777777" w:rsidR="00316BFE" w:rsidRPr="0035030C" w:rsidRDefault="00316BFE" w:rsidP="00C547C8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24BD7A61" w14:textId="77777777" w:rsidR="00316BFE" w:rsidRPr="0035030C" w:rsidRDefault="00316BFE" w:rsidP="00C547C8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ลักษณะธุรกิจ</w:t>
            </w:r>
          </w:p>
        </w:tc>
        <w:tc>
          <w:tcPr>
            <w:tcW w:w="2360" w:type="dxa"/>
            <w:gridSpan w:val="3"/>
          </w:tcPr>
          <w:p w14:paraId="140CAC9D" w14:textId="77777777" w:rsidR="00316BFE" w:rsidRPr="0035030C" w:rsidRDefault="00316BFE" w:rsidP="00C547C8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247" w:type="dxa"/>
          </w:tcPr>
          <w:p w14:paraId="4546C08D" w14:textId="77777777" w:rsidR="00316BFE" w:rsidRPr="0035030C" w:rsidRDefault="00316BFE" w:rsidP="00C547C8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4655BFEF" w14:textId="77777777" w:rsidR="00316BFE" w:rsidRPr="0035030C" w:rsidRDefault="00316BFE" w:rsidP="00C547C8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247" w:type="dxa"/>
          </w:tcPr>
          <w:p w14:paraId="62B0FE14" w14:textId="77777777" w:rsidR="00316BFE" w:rsidRPr="0035030C" w:rsidRDefault="00316BFE" w:rsidP="00C547C8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3B101F54" w14:textId="77777777" w:rsidR="00316BFE" w:rsidRPr="0035030C" w:rsidRDefault="00316BFE" w:rsidP="00C547C8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47" w:type="dxa"/>
          </w:tcPr>
          <w:p w14:paraId="748EC017" w14:textId="77777777" w:rsidR="00316BFE" w:rsidRPr="0035030C" w:rsidRDefault="00316BFE" w:rsidP="00C547C8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236C25BF" w14:textId="77777777" w:rsidR="00316BFE" w:rsidRPr="0035030C" w:rsidRDefault="00316BFE" w:rsidP="00C547C8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มูลค่าตามวิธีส่วนได้เสีย</w:t>
            </w:r>
          </w:p>
        </w:tc>
      </w:tr>
      <w:tr w:rsidR="000F667F" w:rsidRPr="0035030C" w14:paraId="0F9D4ACA" w14:textId="77777777" w:rsidTr="00C547C8">
        <w:trPr>
          <w:tblHeader/>
        </w:trPr>
        <w:tc>
          <w:tcPr>
            <w:tcW w:w="2970" w:type="dxa"/>
          </w:tcPr>
          <w:p w14:paraId="61C416D9" w14:textId="77777777" w:rsidR="000F667F" w:rsidRPr="0035030C" w:rsidRDefault="000F667F" w:rsidP="000F667F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3AAD5DB8" w14:textId="77777777" w:rsidR="000F667F" w:rsidRPr="0035030C" w:rsidRDefault="000F667F" w:rsidP="000F667F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27F14259" w14:textId="021D64C0" w:rsidR="000F667F" w:rsidRPr="0035030C" w:rsidRDefault="000F667F" w:rsidP="000F667F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247" w:type="dxa"/>
          </w:tcPr>
          <w:p w14:paraId="6D8B1663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0BE6CDCD" w14:textId="1699F78D" w:rsidR="000F667F" w:rsidRPr="0035030C" w:rsidRDefault="000F667F" w:rsidP="000F667F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47" w:type="dxa"/>
          </w:tcPr>
          <w:p w14:paraId="3071F270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E6E78AC" w14:textId="287FBF2E" w:rsidR="000F667F" w:rsidRPr="0035030C" w:rsidRDefault="000F667F" w:rsidP="000F667F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247" w:type="dxa"/>
          </w:tcPr>
          <w:p w14:paraId="0F182AFD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D35F0D8" w14:textId="7BF779B8" w:rsidR="000F667F" w:rsidRPr="0035030C" w:rsidRDefault="000F667F" w:rsidP="000F667F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47" w:type="dxa"/>
          </w:tcPr>
          <w:p w14:paraId="09656C82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3006922" w14:textId="43584439" w:rsidR="000F667F" w:rsidRPr="0035030C" w:rsidRDefault="000F667F" w:rsidP="000F667F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247" w:type="dxa"/>
          </w:tcPr>
          <w:p w14:paraId="11CDEFC8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4748880" w14:textId="63777918" w:rsidR="000F667F" w:rsidRPr="0035030C" w:rsidRDefault="000F667F" w:rsidP="000F667F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47" w:type="dxa"/>
          </w:tcPr>
          <w:p w14:paraId="25A55CDC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3E82CE7" w14:textId="45D0EB4E" w:rsidR="000F667F" w:rsidRPr="0035030C" w:rsidRDefault="000F667F" w:rsidP="000F667F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247" w:type="dxa"/>
          </w:tcPr>
          <w:p w14:paraId="0D0F709D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45FF095" w14:textId="7C48E646" w:rsidR="000F667F" w:rsidRPr="0035030C" w:rsidRDefault="000F667F" w:rsidP="000F667F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0F667F" w:rsidRPr="0035030C" w14:paraId="6BA28DEC" w14:textId="77777777" w:rsidTr="00C547C8">
        <w:trPr>
          <w:tblHeader/>
        </w:trPr>
        <w:tc>
          <w:tcPr>
            <w:tcW w:w="2970" w:type="dxa"/>
          </w:tcPr>
          <w:p w14:paraId="204AE5E0" w14:textId="77777777" w:rsidR="000F667F" w:rsidRPr="0035030C" w:rsidRDefault="000F667F" w:rsidP="000F667F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74618894" w14:textId="77777777" w:rsidR="000F667F" w:rsidRPr="0035030C" w:rsidRDefault="000F667F" w:rsidP="000F667F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0" w:type="dxa"/>
            <w:gridSpan w:val="3"/>
          </w:tcPr>
          <w:p w14:paraId="5CC19D89" w14:textId="77777777" w:rsidR="000F667F" w:rsidRPr="0035030C" w:rsidRDefault="000F667F" w:rsidP="000F667F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  <w:lang w:val="en-US"/>
              </w:rPr>
              <w:t>ร้อยละ)</w:t>
            </w:r>
          </w:p>
        </w:tc>
        <w:tc>
          <w:tcPr>
            <w:tcW w:w="247" w:type="dxa"/>
          </w:tcPr>
          <w:p w14:paraId="0AC56FB5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565" w:type="dxa"/>
            <w:gridSpan w:val="11"/>
          </w:tcPr>
          <w:p w14:paraId="535B2B8C" w14:textId="77777777" w:rsidR="000F667F" w:rsidRPr="0035030C" w:rsidRDefault="000F667F" w:rsidP="000F667F">
            <w:pPr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0F667F" w:rsidRPr="0035030C" w14:paraId="17E076BC" w14:textId="77777777" w:rsidTr="00C547C8">
        <w:tc>
          <w:tcPr>
            <w:tcW w:w="2970" w:type="dxa"/>
          </w:tcPr>
          <w:p w14:paraId="562B7E6F" w14:textId="77777777" w:rsidR="000F667F" w:rsidRPr="0035030C" w:rsidRDefault="000F667F" w:rsidP="000F667F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800" w:type="dxa"/>
          </w:tcPr>
          <w:p w14:paraId="5D9E5126" w14:textId="77777777" w:rsidR="000F667F" w:rsidRPr="0035030C" w:rsidRDefault="000F667F" w:rsidP="000F667F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1D9BFD11" w14:textId="77777777" w:rsidR="000F667F" w:rsidRPr="0035030C" w:rsidRDefault="000F667F" w:rsidP="000F667F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04483BFD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6231FEF9" w14:textId="77777777" w:rsidR="000F667F" w:rsidRPr="0035030C" w:rsidRDefault="000F667F" w:rsidP="000F667F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30F7ACA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3E6532C" w14:textId="77777777" w:rsidR="000F667F" w:rsidRPr="0035030C" w:rsidRDefault="000F667F" w:rsidP="000F667F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611BD3D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195A98C" w14:textId="77777777" w:rsidR="000F667F" w:rsidRPr="0035030C" w:rsidRDefault="000F667F" w:rsidP="000F667F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5963846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EF9BC29" w14:textId="77777777" w:rsidR="000F667F" w:rsidRPr="0035030C" w:rsidRDefault="000F667F" w:rsidP="000F667F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DB42591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312201E" w14:textId="77777777" w:rsidR="000F667F" w:rsidRPr="0035030C" w:rsidRDefault="000F667F" w:rsidP="000F667F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5966DCDD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A33EC71" w14:textId="77777777" w:rsidR="000F667F" w:rsidRPr="0035030C" w:rsidRDefault="000F667F" w:rsidP="000F667F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50282F2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C6633DD" w14:textId="77777777" w:rsidR="000F667F" w:rsidRPr="0035030C" w:rsidRDefault="000F667F" w:rsidP="000F667F">
            <w:pPr>
              <w:tabs>
                <w:tab w:val="decimal" w:pos="851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0F667F" w:rsidRPr="0035030C" w14:paraId="6A9FE093" w14:textId="77777777" w:rsidTr="00C547C8">
        <w:tc>
          <w:tcPr>
            <w:tcW w:w="2970" w:type="dxa"/>
          </w:tcPr>
          <w:p w14:paraId="1937CEC9" w14:textId="77777777" w:rsidR="000F667F" w:rsidRPr="0035030C" w:rsidRDefault="000F667F" w:rsidP="000F667F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 xml:space="preserve">บริษัท บางกอกสหประกันชีวิต </w:t>
            </w:r>
            <w:r w:rsidRPr="0035030C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br/>
            </w:r>
            <w:r w:rsidRPr="0035030C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จำกัด (มหาชน)</w:t>
            </w:r>
          </w:p>
        </w:tc>
        <w:tc>
          <w:tcPr>
            <w:tcW w:w="1800" w:type="dxa"/>
            <w:shd w:val="clear" w:color="auto" w:fill="auto"/>
          </w:tcPr>
          <w:p w14:paraId="0D04A93F" w14:textId="77777777" w:rsidR="000F667F" w:rsidRPr="0035030C" w:rsidRDefault="000F667F" w:rsidP="000F667F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ธุรกิจประกันชีวิต</w:t>
            </w:r>
          </w:p>
        </w:tc>
        <w:tc>
          <w:tcPr>
            <w:tcW w:w="1052" w:type="dxa"/>
          </w:tcPr>
          <w:p w14:paraId="06DDA085" w14:textId="4F113413" w:rsidR="000F667F" w:rsidRPr="0035030C" w:rsidRDefault="00150C9C" w:rsidP="000F667F">
            <w:pPr>
              <w:spacing w:line="360" w:lineRule="exact"/>
              <w:ind w:left="-128" w:right="-134" w:firstLine="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247" w:type="dxa"/>
          </w:tcPr>
          <w:p w14:paraId="7F63BE7E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308FE01C" w14:textId="450FE0A5" w:rsidR="000F667F" w:rsidRPr="0035030C" w:rsidRDefault="000F667F" w:rsidP="000F667F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1A956139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FBF9362" w14:textId="6DA3D0C6" w:rsidR="000F667F" w:rsidRPr="0035030C" w:rsidRDefault="00CE69D6" w:rsidP="000F667F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500,000</w:t>
            </w:r>
          </w:p>
        </w:tc>
        <w:tc>
          <w:tcPr>
            <w:tcW w:w="247" w:type="dxa"/>
          </w:tcPr>
          <w:p w14:paraId="238601FA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7069289" w14:textId="223B153D" w:rsidR="000F667F" w:rsidRPr="0035030C" w:rsidRDefault="000F667F" w:rsidP="000F667F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02306CE3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16CDEF26" w14:textId="2AC92A22" w:rsidR="000F667F" w:rsidRPr="0035030C" w:rsidRDefault="00CE69D6" w:rsidP="000F667F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125,000</w:t>
            </w:r>
          </w:p>
        </w:tc>
        <w:tc>
          <w:tcPr>
            <w:tcW w:w="247" w:type="dxa"/>
            <w:shd w:val="clear" w:color="auto" w:fill="auto"/>
          </w:tcPr>
          <w:p w14:paraId="755C3E80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6ED6A018" w14:textId="4D4DE920" w:rsidR="000F667F" w:rsidRPr="0035030C" w:rsidRDefault="000F667F" w:rsidP="000F667F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</w:t>
            </w: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  <w:shd w:val="clear" w:color="auto" w:fill="auto"/>
          </w:tcPr>
          <w:p w14:paraId="3AC8B2A1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40799258" w14:textId="72928155" w:rsidR="000F667F" w:rsidRPr="0035030C" w:rsidRDefault="004C138C" w:rsidP="000F667F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114,477</w:t>
            </w:r>
          </w:p>
        </w:tc>
        <w:tc>
          <w:tcPr>
            <w:tcW w:w="247" w:type="dxa"/>
          </w:tcPr>
          <w:p w14:paraId="12F01B3B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0515112" w14:textId="28A82D07" w:rsidR="000F667F" w:rsidRPr="0035030C" w:rsidRDefault="000F667F" w:rsidP="000F667F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427</w:t>
            </w:r>
          </w:p>
        </w:tc>
      </w:tr>
      <w:tr w:rsidR="000F667F" w:rsidRPr="0035030C" w14:paraId="5D111583" w14:textId="77777777" w:rsidTr="00C547C8">
        <w:tc>
          <w:tcPr>
            <w:tcW w:w="2970" w:type="dxa"/>
          </w:tcPr>
          <w:p w14:paraId="12775AB8" w14:textId="77777777" w:rsidR="000F667F" w:rsidRPr="0035030C" w:rsidRDefault="000F667F" w:rsidP="000F667F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บริษัท อุตสาหกรรมสหธัญญพืช จำกัด</w:t>
            </w:r>
          </w:p>
        </w:tc>
        <w:tc>
          <w:tcPr>
            <w:tcW w:w="1800" w:type="dxa"/>
            <w:shd w:val="clear" w:color="auto" w:fill="auto"/>
          </w:tcPr>
          <w:p w14:paraId="07E00D3A" w14:textId="77777777" w:rsidR="000F667F" w:rsidRPr="0035030C" w:rsidRDefault="000F667F" w:rsidP="000F667F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1052" w:type="dxa"/>
          </w:tcPr>
          <w:p w14:paraId="39682F61" w14:textId="6704F97B" w:rsidR="000F667F" w:rsidRPr="0035030C" w:rsidRDefault="00CE69D6" w:rsidP="000F667F">
            <w:pPr>
              <w:spacing w:line="360" w:lineRule="exact"/>
              <w:ind w:left="-128" w:right="-134" w:firstLine="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14:paraId="6CEE76C0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134E8DC7" w14:textId="74050CAE" w:rsidR="000F667F" w:rsidRPr="0035030C" w:rsidRDefault="000F667F" w:rsidP="000F667F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47A1BFAB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342DBB0" w14:textId="091530D6" w:rsidR="000F667F" w:rsidRPr="0035030C" w:rsidRDefault="00CE69D6" w:rsidP="000F667F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550,000</w:t>
            </w:r>
          </w:p>
        </w:tc>
        <w:tc>
          <w:tcPr>
            <w:tcW w:w="247" w:type="dxa"/>
          </w:tcPr>
          <w:p w14:paraId="56F2BD3D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9529FE2" w14:textId="56021F17" w:rsidR="000F667F" w:rsidRPr="0035030C" w:rsidRDefault="000F667F" w:rsidP="000F667F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</w:t>
            </w: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31CC68F6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09E36044" w14:textId="07C56112" w:rsidR="000F667F" w:rsidRPr="0035030C" w:rsidRDefault="00CE69D6" w:rsidP="000F667F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104,500</w:t>
            </w:r>
          </w:p>
        </w:tc>
        <w:tc>
          <w:tcPr>
            <w:tcW w:w="247" w:type="dxa"/>
            <w:shd w:val="clear" w:color="auto" w:fill="auto"/>
          </w:tcPr>
          <w:p w14:paraId="72F0BB56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184FB9A5" w14:textId="61E8CA9E" w:rsidR="000F667F" w:rsidRPr="0035030C" w:rsidRDefault="000F667F" w:rsidP="000F667F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</w:t>
            </w: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247" w:type="dxa"/>
            <w:shd w:val="clear" w:color="auto" w:fill="auto"/>
          </w:tcPr>
          <w:p w14:paraId="4591BBE5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02E20894" w14:textId="3C912D24" w:rsidR="000F667F" w:rsidRPr="0035030C" w:rsidRDefault="004C138C" w:rsidP="000F667F">
            <w:pPr>
              <w:tabs>
                <w:tab w:val="decimal" w:pos="840"/>
              </w:tabs>
              <w:spacing w:line="360" w:lineRule="exact"/>
              <w:ind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792,70</w:t>
            </w:r>
            <w:r w:rsidR="00FF0FC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247" w:type="dxa"/>
          </w:tcPr>
          <w:p w14:paraId="346FB4B6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3C7484A2" w14:textId="23603484" w:rsidR="000F667F" w:rsidRPr="0035030C" w:rsidRDefault="000F667F" w:rsidP="000F667F">
            <w:pPr>
              <w:tabs>
                <w:tab w:val="decimal" w:pos="840"/>
              </w:tabs>
              <w:spacing w:line="360" w:lineRule="exact"/>
              <w:ind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763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880</w:t>
            </w:r>
          </w:p>
        </w:tc>
      </w:tr>
      <w:tr w:rsidR="000F667F" w:rsidRPr="0035030C" w14:paraId="1FF23734" w14:textId="77777777" w:rsidTr="00C547C8">
        <w:tc>
          <w:tcPr>
            <w:tcW w:w="2970" w:type="dxa"/>
          </w:tcPr>
          <w:p w14:paraId="73733A8C" w14:textId="77777777" w:rsidR="000F667F" w:rsidRPr="0035030C" w:rsidRDefault="000F667F" w:rsidP="000F667F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00" w:type="dxa"/>
          </w:tcPr>
          <w:p w14:paraId="269A05A5" w14:textId="77777777" w:rsidR="000F667F" w:rsidRPr="0035030C" w:rsidRDefault="000F667F" w:rsidP="000F667F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7DD75D49" w14:textId="77777777" w:rsidR="000F667F" w:rsidRPr="0035030C" w:rsidRDefault="000F667F" w:rsidP="000F667F">
            <w:pPr>
              <w:tabs>
                <w:tab w:val="decimal" w:pos="1034"/>
              </w:tabs>
              <w:spacing w:line="360" w:lineRule="exact"/>
              <w:ind w:left="-46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A22AB43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2F10F8FD" w14:textId="77777777" w:rsidR="000F667F" w:rsidRPr="0035030C" w:rsidRDefault="000F667F" w:rsidP="000F667F">
            <w:pPr>
              <w:tabs>
                <w:tab w:val="decimal" w:pos="1034"/>
              </w:tabs>
              <w:spacing w:line="360" w:lineRule="exact"/>
              <w:ind w:left="-46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92CDEF9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972C0DD" w14:textId="77777777" w:rsidR="000F667F" w:rsidRPr="0035030C" w:rsidRDefault="000F667F" w:rsidP="000F667F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25D9FED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CCCFF12" w14:textId="77777777" w:rsidR="000F667F" w:rsidRPr="0035030C" w:rsidRDefault="000F667F" w:rsidP="000F667F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F622350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F1A2BC" w14:textId="07CBA897" w:rsidR="000F667F" w:rsidRPr="0035030C" w:rsidRDefault="00CE69D6" w:rsidP="000F667F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229,500</w:t>
            </w:r>
          </w:p>
        </w:tc>
        <w:tc>
          <w:tcPr>
            <w:tcW w:w="247" w:type="dxa"/>
            <w:shd w:val="clear" w:color="auto" w:fill="auto"/>
          </w:tcPr>
          <w:p w14:paraId="0AFCC4A4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107FDB" w14:textId="7D15C4C5" w:rsidR="000F667F" w:rsidRPr="0035030C" w:rsidRDefault="000F667F" w:rsidP="000F667F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229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500</w:t>
            </w:r>
          </w:p>
        </w:tc>
        <w:tc>
          <w:tcPr>
            <w:tcW w:w="247" w:type="dxa"/>
            <w:shd w:val="clear" w:color="auto" w:fill="auto"/>
          </w:tcPr>
          <w:p w14:paraId="7A05A879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1D1631" w14:textId="7206A8E6" w:rsidR="000F667F" w:rsidRPr="0035030C" w:rsidRDefault="004C138C" w:rsidP="000F667F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907,18</w:t>
            </w:r>
            <w:r w:rsidR="00FF0F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</w:p>
        </w:tc>
        <w:tc>
          <w:tcPr>
            <w:tcW w:w="247" w:type="dxa"/>
          </w:tcPr>
          <w:p w14:paraId="64E92B24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60290002" w14:textId="616C2CE1" w:rsidR="000F667F" w:rsidRPr="0035030C" w:rsidRDefault="000F667F" w:rsidP="000F667F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880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307</w:t>
            </w:r>
          </w:p>
        </w:tc>
      </w:tr>
    </w:tbl>
    <w:p w14:paraId="77FBDB8B" w14:textId="77777777" w:rsidR="00316BFE" w:rsidRPr="00B23C08" w:rsidRDefault="00316BFE" w:rsidP="00316BFE">
      <w:pPr>
        <w:pStyle w:val="Bo-C1Content"/>
        <w:ind w:left="0"/>
        <w:rPr>
          <w:rFonts w:asciiTheme="majorBidi" w:hAnsiTheme="majorBidi" w:cstheme="majorBidi"/>
          <w:sz w:val="20"/>
          <w:szCs w:val="20"/>
          <w:lang w:val="en-US"/>
        </w:rPr>
      </w:pPr>
    </w:p>
    <w:p w14:paraId="6DACB572" w14:textId="6901F93B" w:rsidR="00316BFE" w:rsidRPr="0035030C" w:rsidRDefault="00316BFE" w:rsidP="00316BFE">
      <w:pPr>
        <w:pStyle w:val="Bo-C1Content"/>
        <w:ind w:left="0"/>
        <w:rPr>
          <w:rFonts w:asciiTheme="majorBidi" w:hAnsiTheme="majorBidi" w:cstheme="majorBidi"/>
          <w:lang w:val="en-US"/>
        </w:rPr>
      </w:pPr>
      <w:r w:rsidRPr="0035030C">
        <w:rPr>
          <w:rFonts w:asciiTheme="majorBidi" w:hAnsiTheme="majorBidi" w:cstheme="majorBidi"/>
          <w:cs/>
          <w:lang w:val="en-US"/>
        </w:rPr>
        <w:t>บริษัทร่วม</w:t>
      </w:r>
      <w:r w:rsidR="00CA6279">
        <w:rPr>
          <w:rFonts w:asciiTheme="majorBidi" w:hAnsiTheme="majorBidi" w:cstheme="majorBidi" w:hint="cs"/>
          <w:cs/>
          <w:lang w:val="en-US"/>
        </w:rPr>
        <w:t>และการร่วมค้า</w:t>
      </w:r>
      <w:r w:rsidRPr="0035030C">
        <w:rPr>
          <w:rFonts w:asciiTheme="majorBidi" w:hAnsiTheme="majorBidi" w:cstheme="majorBidi"/>
          <w:cs/>
          <w:lang w:val="en-US"/>
        </w:rPr>
        <w:t xml:space="preserve">ของกลุ่มบริษัทและบริษัทไม่มีการจ่ายเงินปันผลในระหว่างปีสิ้นสุดวันที่ </w:t>
      </w:r>
      <w:r w:rsidR="002810CA" w:rsidRPr="002810CA">
        <w:rPr>
          <w:rFonts w:asciiTheme="majorBidi" w:hAnsiTheme="majorBidi" w:cstheme="majorBidi"/>
          <w:lang w:val="en-US"/>
        </w:rPr>
        <w:t>31</w:t>
      </w:r>
      <w:r w:rsidRPr="0035030C">
        <w:rPr>
          <w:rFonts w:asciiTheme="majorBidi" w:hAnsiTheme="majorBidi" w:cstheme="majorBidi"/>
          <w:lang w:val="en-US"/>
        </w:rPr>
        <w:t xml:space="preserve"> </w:t>
      </w:r>
      <w:r w:rsidRPr="0035030C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2810CA" w:rsidRPr="002810CA">
        <w:rPr>
          <w:rFonts w:asciiTheme="majorBidi" w:hAnsiTheme="majorBidi" w:cstheme="majorBidi"/>
          <w:lang w:val="en-US"/>
        </w:rPr>
        <w:t>256</w:t>
      </w:r>
      <w:r w:rsidR="00CE69D6">
        <w:rPr>
          <w:rFonts w:asciiTheme="majorBidi" w:hAnsiTheme="majorBidi" w:cstheme="majorBidi"/>
          <w:lang w:val="en-US"/>
        </w:rPr>
        <w:t>7</w:t>
      </w:r>
      <w:r w:rsidRPr="0035030C">
        <w:rPr>
          <w:rFonts w:asciiTheme="majorBidi" w:hAnsiTheme="majorBidi" w:cstheme="majorBidi"/>
          <w:cs/>
          <w:lang w:val="en-US"/>
        </w:rPr>
        <w:t xml:space="preserve"> และ </w:t>
      </w:r>
      <w:r w:rsidR="002810CA" w:rsidRPr="002810CA">
        <w:rPr>
          <w:rFonts w:asciiTheme="majorBidi" w:hAnsiTheme="majorBidi" w:cstheme="majorBidi"/>
          <w:lang w:val="en-US"/>
        </w:rPr>
        <w:t>256</w:t>
      </w:r>
      <w:r w:rsidR="000F667F">
        <w:rPr>
          <w:rFonts w:asciiTheme="majorBidi" w:hAnsiTheme="majorBidi" w:cstheme="majorBidi"/>
          <w:lang w:val="en-US"/>
        </w:rPr>
        <w:t>6</w:t>
      </w:r>
    </w:p>
    <w:p w14:paraId="15B9D173" w14:textId="77777777" w:rsidR="00316BFE" w:rsidRPr="00B23C08" w:rsidRDefault="00316BFE" w:rsidP="00316BFE">
      <w:pPr>
        <w:pStyle w:val="Bo-Blankline"/>
        <w:ind w:left="0"/>
        <w:rPr>
          <w:rFonts w:asciiTheme="majorBidi" w:hAnsiTheme="majorBidi" w:cstheme="majorBidi"/>
          <w:lang w:val="en-US"/>
        </w:rPr>
      </w:pPr>
    </w:p>
    <w:p w14:paraId="14A4E626" w14:textId="45B18C37" w:rsidR="00316BFE" w:rsidRPr="0035030C" w:rsidRDefault="00316BFE" w:rsidP="00316BFE">
      <w:pPr>
        <w:pStyle w:val="Bo-C1Content"/>
        <w:ind w:left="0"/>
        <w:rPr>
          <w:rFonts w:asciiTheme="majorBidi" w:hAnsiTheme="majorBidi" w:cstheme="majorBidi"/>
          <w:lang w:val="en-US"/>
        </w:rPr>
      </w:pPr>
      <w:r w:rsidRPr="0035030C">
        <w:rPr>
          <w:rFonts w:asciiTheme="majorBidi" w:hAnsiTheme="majorBidi" w:cstheme="majorBidi"/>
          <w:cs/>
          <w:lang w:val="en-US"/>
        </w:rPr>
        <w:t>กลุ่มบริษัทและบริษัทไม่มีเงินลงทุนใน</w:t>
      </w:r>
      <w:r w:rsidR="00CA6279" w:rsidRPr="0035030C">
        <w:rPr>
          <w:rFonts w:asciiTheme="majorBidi" w:hAnsiTheme="majorBidi" w:cstheme="majorBidi"/>
          <w:cs/>
          <w:lang w:val="en-US"/>
        </w:rPr>
        <w:t>บริษัทร่วม</w:t>
      </w:r>
      <w:r w:rsidR="00CA6279">
        <w:rPr>
          <w:rFonts w:asciiTheme="majorBidi" w:hAnsiTheme="majorBidi" w:cstheme="majorBidi" w:hint="cs"/>
          <w:cs/>
          <w:lang w:val="en-US"/>
        </w:rPr>
        <w:t>และการร่วมค้า</w:t>
      </w:r>
      <w:r w:rsidRPr="0035030C">
        <w:rPr>
          <w:rFonts w:asciiTheme="majorBidi" w:hAnsiTheme="majorBidi" w:cstheme="majorBidi"/>
          <w:cs/>
          <w:lang w:val="en-US"/>
        </w:rPr>
        <w:t>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151DEA38" w14:textId="77777777" w:rsidR="00316BFE" w:rsidRPr="0035030C" w:rsidRDefault="00316BFE" w:rsidP="00316BFE">
      <w:pPr>
        <w:pStyle w:val="Bo-Blankline"/>
        <w:ind w:left="0"/>
        <w:rPr>
          <w:rFonts w:asciiTheme="majorBidi" w:hAnsiTheme="majorBidi" w:cstheme="majorBidi"/>
        </w:rPr>
      </w:pPr>
    </w:p>
    <w:p w14:paraId="37AF127A" w14:textId="2369A63C" w:rsidR="00316BFE" w:rsidRPr="0035030C" w:rsidRDefault="00316BFE" w:rsidP="00316BFE">
      <w:pPr>
        <w:pStyle w:val="Bo-C1Content"/>
        <w:ind w:left="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  <w:lang w:val="en-US"/>
        </w:rPr>
        <w:t>บริษัทร่วม</w:t>
      </w:r>
      <w:r w:rsidR="00CA6279">
        <w:rPr>
          <w:rFonts w:asciiTheme="majorBidi" w:hAnsiTheme="majorBidi" w:cstheme="majorBidi" w:hint="cs"/>
          <w:cs/>
          <w:lang w:val="en-US"/>
        </w:rPr>
        <w:t>และการร่วมค้า</w:t>
      </w:r>
      <w:r w:rsidRPr="0035030C">
        <w:rPr>
          <w:rFonts w:asciiTheme="majorBidi" w:hAnsiTheme="majorBidi" w:cstheme="majorBidi"/>
          <w:cs/>
          <w:lang w:val="en-US"/>
        </w:rPr>
        <w:t>ของกลุ่มบริษัท</w:t>
      </w:r>
      <w:r w:rsidRPr="0035030C">
        <w:rPr>
          <w:rFonts w:asciiTheme="majorBidi" w:hAnsiTheme="majorBidi" w:cstheme="majorBidi"/>
          <w:cs/>
        </w:rPr>
        <w:t>ทั้งหมดดำเนินธุรกิจในประเทศไทย</w:t>
      </w:r>
    </w:p>
    <w:p w14:paraId="7DB06325" w14:textId="77777777" w:rsidR="00316BFE" w:rsidRDefault="00316BFE" w:rsidP="00316BFE">
      <w:pPr>
        <w:pStyle w:val="Bo-C1Content"/>
        <w:rPr>
          <w:rFonts w:asciiTheme="majorBidi" w:hAnsiTheme="majorBidi" w:cstheme="majorBidi"/>
          <w:i/>
          <w:iCs/>
        </w:rPr>
      </w:pPr>
    </w:p>
    <w:p w14:paraId="05D65BEC" w14:textId="77777777" w:rsidR="00B23C08" w:rsidRPr="0035030C" w:rsidRDefault="00B23C08" w:rsidP="00B23C08">
      <w:pPr>
        <w:spacing w:line="240" w:lineRule="auto"/>
        <w:rPr>
          <w:rFonts w:asciiTheme="majorBidi" w:hAnsiTheme="majorBidi" w:cstheme="majorBidi"/>
          <w:cs/>
        </w:rPr>
        <w:sectPr w:rsidR="00B23C08" w:rsidRPr="0035030C" w:rsidSect="00EA1A6A">
          <w:footerReference w:type="default" r:id="rId14"/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299"/>
        </w:sectPr>
      </w:pPr>
    </w:p>
    <w:p w14:paraId="4834D28D" w14:textId="4A49D5FA" w:rsidR="00316BFE" w:rsidRPr="0035030C" w:rsidRDefault="00316BFE" w:rsidP="00316BFE">
      <w:pPr>
        <w:pStyle w:val="Bo-C1Content"/>
        <w:rPr>
          <w:rFonts w:asciiTheme="majorBidi" w:hAnsiTheme="majorBidi" w:cstheme="majorBidi"/>
          <w:i/>
          <w:iCs/>
          <w:cs/>
        </w:rPr>
      </w:pPr>
      <w:r w:rsidRPr="0035030C">
        <w:rPr>
          <w:rFonts w:asciiTheme="majorBidi" w:hAnsiTheme="majorBidi" w:cstheme="majorBidi"/>
          <w:i/>
          <w:iCs/>
          <w:cs/>
        </w:rPr>
        <w:lastRenderedPageBreak/>
        <w:t>บริษัทร่วมที่ไม่มีสาระสำคัญ</w:t>
      </w:r>
    </w:p>
    <w:p w14:paraId="2D7E3866" w14:textId="77777777" w:rsidR="00316BFE" w:rsidRPr="00FD3B83" w:rsidRDefault="00316BFE" w:rsidP="00316BFE">
      <w:pPr>
        <w:pStyle w:val="Bo-Blankline"/>
        <w:rPr>
          <w:rFonts w:asciiTheme="majorBidi" w:hAnsiTheme="majorBidi" w:cstheme="majorBidi"/>
        </w:rPr>
      </w:pPr>
    </w:p>
    <w:p w14:paraId="5E467E57" w14:textId="77777777" w:rsidR="00316BFE" w:rsidRPr="0035030C" w:rsidRDefault="00316BFE" w:rsidP="00316BFE">
      <w:pPr>
        <w:pStyle w:val="Bo-C1Content"/>
        <w:shd w:val="clear" w:color="auto" w:fill="FFFFFF" w:themeFill="background1"/>
        <w:rPr>
          <w:rFonts w:asciiTheme="majorBidi" w:hAnsiTheme="majorBidi" w:cstheme="majorBidi"/>
          <w:lang w:val="en-US"/>
        </w:rPr>
      </w:pPr>
      <w:r w:rsidRPr="0035030C">
        <w:rPr>
          <w:rFonts w:asciiTheme="majorBidi" w:hAnsiTheme="majorBidi" w:cstheme="majorBidi"/>
          <w:cs/>
          <w:lang w:val="en-US"/>
        </w:rPr>
        <w:t>ตารางต่อไปนี้สรุปข้อมูลทางการเงินของส่วนได้เสียของกลุ่มบริษัทในบริษัทร่วมที่ไม่มีสาระสำคัญ จากจำนวนเงินที่รายงานในงบการเงินรวมของกลุ่มบริษัท</w:t>
      </w:r>
    </w:p>
    <w:p w14:paraId="5169AEEA" w14:textId="77777777" w:rsidR="00316BFE" w:rsidRPr="00FD3B83" w:rsidRDefault="00316BFE" w:rsidP="00316BFE">
      <w:pPr>
        <w:pStyle w:val="Bo-Blankline"/>
        <w:rPr>
          <w:rFonts w:asciiTheme="majorBidi" w:hAnsiTheme="majorBidi" w:cstheme="majorBidi"/>
        </w:rPr>
      </w:pPr>
    </w:p>
    <w:tbl>
      <w:tblPr>
        <w:tblW w:w="9178" w:type="dxa"/>
        <w:tblInd w:w="450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3854"/>
        <w:gridCol w:w="1108"/>
        <w:gridCol w:w="236"/>
        <w:gridCol w:w="1108"/>
        <w:gridCol w:w="236"/>
        <w:gridCol w:w="1200"/>
        <w:gridCol w:w="236"/>
        <w:gridCol w:w="1200"/>
      </w:tblGrid>
      <w:tr w:rsidR="00316BFE" w:rsidRPr="007D4097" w14:paraId="2467EFEB" w14:textId="77777777" w:rsidTr="00C547C8">
        <w:tc>
          <w:tcPr>
            <w:tcW w:w="3854" w:type="dxa"/>
            <w:shd w:val="clear" w:color="auto" w:fill="FFFFFF" w:themeFill="background1"/>
          </w:tcPr>
          <w:p w14:paraId="5E6822A5" w14:textId="77777777" w:rsidR="00316BFE" w:rsidRPr="0035030C" w:rsidRDefault="00316BFE" w:rsidP="00C547C8">
            <w:pPr>
              <w:shd w:val="clear" w:color="auto" w:fill="FFFFFF" w:themeFill="background1"/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08" w:type="dxa"/>
            <w:shd w:val="clear" w:color="auto" w:fill="FFFFFF" w:themeFill="background1"/>
          </w:tcPr>
          <w:p w14:paraId="5C05F366" w14:textId="77777777" w:rsidR="00316BFE" w:rsidRPr="0035030C" w:rsidRDefault="00316BFE" w:rsidP="00C547C8">
            <w:pPr>
              <w:shd w:val="clear" w:color="auto" w:fill="FFFFFF" w:themeFill="background1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6B5779A0" w14:textId="77777777" w:rsidR="00316BFE" w:rsidRPr="0035030C" w:rsidRDefault="00316BFE" w:rsidP="00C547C8">
            <w:pPr>
              <w:shd w:val="clear" w:color="auto" w:fill="FFFFFF" w:themeFill="background1"/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shd w:val="clear" w:color="auto" w:fill="FFFFFF" w:themeFill="background1"/>
          </w:tcPr>
          <w:p w14:paraId="15E1ECB5" w14:textId="77777777" w:rsidR="00316BFE" w:rsidRPr="0035030C" w:rsidRDefault="00316BFE" w:rsidP="00C547C8">
            <w:pPr>
              <w:shd w:val="clear" w:color="auto" w:fill="FFFFFF" w:themeFill="background1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17429FB7" w14:textId="77777777" w:rsidR="00316BFE" w:rsidRPr="0035030C" w:rsidRDefault="00316BFE" w:rsidP="00C547C8">
            <w:pPr>
              <w:shd w:val="clear" w:color="auto" w:fill="FFFFFF" w:themeFill="background1"/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FFFFFF" w:themeFill="background1"/>
          </w:tcPr>
          <w:p w14:paraId="71F5FFA7" w14:textId="77B4BE5C" w:rsidR="00316BFE" w:rsidRPr="0035030C" w:rsidRDefault="002810CA" w:rsidP="00C547C8">
            <w:pPr>
              <w:shd w:val="clear" w:color="auto" w:fill="FFFFFF" w:themeFill="background1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0F66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  <w:shd w:val="clear" w:color="auto" w:fill="FFFFFF" w:themeFill="background1"/>
          </w:tcPr>
          <w:p w14:paraId="055D9126" w14:textId="77777777" w:rsidR="00316BFE" w:rsidRPr="0035030C" w:rsidRDefault="00316BFE" w:rsidP="00C547C8">
            <w:pPr>
              <w:shd w:val="clear" w:color="auto" w:fill="FFFFFF" w:themeFill="background1"/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FFFFFF" w:themeFill="background1"/>
          </w:tcPr>
          <w:p w14:paraId="71960C6F" w14:textId="4BE45302" w:rsidR="00316BFE" w:rsidRPr="0035030C" w:rsidRDefault="000F667F" w:rsidP="00C547C8">
            <w:pPr>
              <w:shd w:val="clear" w:color="auto" w:fill="FFFFFF" w:themeFill="background1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316BFE" w:rsidRPr="0035030C" w14:paraId="2392FF7A" w14:textId="77777777" w:rsidTr="00C547C8">
        <w:tc>
          <w:tcPr>
            <w:tcW w:w="3854" w:type="dxa"/>
            <w:shd w:val="clear" w:color="auto" w:fill="FFFFFF" w:themeFill="background1"/>
          </w:tcPr>
          <w:p w14:paraId="426BCBEF" w14:textId="77777777" w:rsidR="00316BFE" w:rsidRPr="0035030C" w:rsidRDefault="00316BFE" w:rsidP="00C547C8">
            <w:pPr>
              <w:shd w:val="clear" w:color="auto" w:fill="FFFFFF" w:themeFill="background1"/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shd w:val="clear" w:color="auto" w:fill="FFFFFF" w:themeFill="background1"/>
          </w:tcPr>
          <w:p w14:paraId="3C7B6731" w14:textId="77777777" w:rsidR="00316BFE" w:rsidRPr="0035030C" w:rsidRDefault="00316BFE" w:rsidP="00C547C8">
            <w:pPr>
              <w:shd w:val="clear" w:color="auto" w:fill="FFFFFF" w:themeFill="background1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653294B2" w14:textId="77777777" w:rsidR="00316BFE" w:rsidRPr="0035030C" w:rsidRDefault="00316BFE" w:rsidP="00C547C8">
            <w:pPr>
              <w:shd w:val="clear" w:color="auto" w:fill="FFFFFF" w:themeFill="background1"/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shd w:val="clear" w:color="auto" w:fill="FFFFFF" w:themeFill="background1"/>
          </w:tcPr>
          <w:p w14:paraId="607F5EF5" w14:textId="77777777" w:rsidR="00316BFE" w:rsidRPr="0035030C" w:rsidRDefault="00316BFE" w:rsidP="00C547C8">
            <w:pPr>
              <w:shd w:val="clear" w:color="auto" w:fill="FFFFFF" w:themeFill="background1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116AC53B" w14:textId="77777777" w:rsidR="00316BFE" w:rsidRPr="0035030C" w:rsidRDefault="00316BFE" w:rsidP="00C547C8">
            <w:pPr>
              <w:shd w:val="clear" w:color="auto" w:fill="FFFFFF" w:themeFill="background1"/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6" w:type="dxa"/>
            <w:gridSpan w:val="3"/>
            <w:shd w:val="clear" w:color="auto" w:fill="FFFFFF" w:themeFill="background1"/>
          </w:tcPr>
          <w:p w14:paraId="481D354F" w14:textId="77777777" w:rsidR="00316BFE" w:rsidRPr="0035030C" w:rsidRDefault="00316BFE" w:rsidP="00C547C8">
            <w:pPr>
              <w:shd w:val="clear" w:color="auto" w:fill="FFFFFF" w:themeFill="background1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16BFE" w:rsidRPr="0035030C" w14:paraId="6B325B73" w14:textId="77777777" w:rsidTr="00C547C8">
        <w:tc>
          <w:tcPr>
            <w:tcW w:w="6306" w:type="dxa"/>
            <w:gridSpan w:val="4"/>
            <w:shd w:val="clear" w:color="auto" w:fill="FFFFFF" w:themeFill="background1"/>
          </w:tcPr>
          <w:p w14:paraId="595FB4C0" w14:textId="77777777" w:rsidR="00316BFE" w:rsidRPr="0035030C" w:rsidRDefault="00316BFE" w:rsidP="00C547C8">
            <w:pPr>
              <w:tabs>
                <w:tab w:val="decimal" w:pos="864"/>
              </w:tabs>
              <w:spacing w:line="240" w:lineRule="atLeast"/>
              <w:ind w:left="-115" w:right="-115" w:firstLine="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มูลค่าตามบัญชีของส่วนได้เสียในบริษัทร่วมที่ไม่มีสาระสำคัญ</w:t>
            </w:r>
          </w:p>
        </w:tc>
        <w:tc>
          <w:tcPr>
            <w:tcW w:w="236" w:type="dxa"/>
            <w:shd w:val="clear" w:color="auto" w:fill="auto"/>
          </w:tcPr>
          <w:p w14:paraId="47A603E3" w14:textId="77777777" w:rsidR="00316BFE" w:rsidRPr="0035030C" w:rsidRDefault="00316BFE" w:rsidP="00C547C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46F00903" w14:textId="3B4656FA" w:rsidR="00316BFE" w:rsidRPr="00DD5529" w:rsidRDefault="004F2AD2" w:rsidP="001F1C7C">
            <w:pPr>
              <w:tabs>
                <w:tab w:val="decimal" w:pos="989"/>
              </w:tabs>
              <w:spacing w:line="240" w:lineRule="atLeast"/>
              <w:ind w:left="-372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907,18</w:t>
            </w:r>
            <w:r w:rsidR="006241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01968100" w14:textId="77777777" w:rsidR="00316BFE" w:rsidRPr="0035030C" w:rsidRDefault="00316BFE" w:rsidP="00C547C8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FFFFFF" w:themeFill="background1"/>
            <w:vAlign w:val="bottom"/>
          </w:tcPr>
          <w:p w14:paraId="05DF865D" w14:textId="1EB0D4A7" w:rsidR="00316BFE" w:rsidRPr="0035030C" w:rsidRDefault="000F667F" w:rsidP="00002C74">
            <w:pPr>
              <w:tabs>
                <w:tab w:val="decimal" w:pos="9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307</w:t>
            </w:r>
          </w:p>
        </w:tc>
      </w:tr>
      <w:tr w:rsidR="00316BFE" w:rsidRPr="0035030C" w14:paraId="47784CB0" w14:textId="77777777" w:rsidTr="00C547C8">
        <w:tc>
          <w:tcPr>
            <w:tcW w:w="3854" w:type="dxa"/>
            <w:shd w:val="clear" w:color="auto" w:fill="FFFFFF" w:themeFill="background1"/>
          </w:tcPr>
          <w:p w14:paraId="05EB42ED" w14:textId="77777777" w:rsidR="00316BFE" w:rsidRPr="0035030C" w:rsidRDefault="00316BFE" w:rsidP="00C547C8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ส่วนแบ่งของกลุ่มบริษัทใน</w:t>
            </w:r>
          </w:p>
        </w:tc>
        <w:tc>
          <w:tcPr>
            <w:tcW w:w="1108" w:type="dxa"/>
            <w:shd w:val="clear" w:color="auto" w:fill="FFFFFF" w:themeFill="background1"/>
          </w:tcPr>
          <w:p w14:paraId="2D7320CA" w14:textId="77777777" w:rsidR="00316BFE" w:rsidRPr="0035030C" w:rsidRDefault="00316BFE" w:rsidP="00C547C8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34BDC30B" w14:textId="77777777" w:rsidR="00316BFE" w:rsidRPr="0035030C" w:rsidRDefault="00316BFE" w:rsidP="00C547C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shd w:val="clear" w:color="auto" w:fill="FFFFFF" w:themeFill="background1"/>
          </w:tcPr>
          <w:p w14:paraId="6EF058C8" w14:textId="77777777" w:rsidR="00316BFE" w:rsidRPr="0035030C" w:rsidRDefault="00316BFE" w:rsidP="00C547C8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158ADE0E" w14:textId="77777777" w:rsidR="00316BFE" w:rsidRPr="0035030C" w:rsidRDefault="00316BFE" w:rsidP="00C547C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0B757A0F" w14:textId="77777777" w:rsidR="00316BFE" w:rsidRPr="0035030C" w:rsidRDefault="00316BFE" w:rsidP="001F1C7C">
            <w:pPr>
              <w:tabs>
                <w:tab w:val="decimal" w:pos="989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34D8430E" w14:textId="77777777" w:rsidR="00316BFE" w:rsidRPr="0035030C" w:rsidRDefault="00316BFE" w:rsidP="00C547C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FFFFFF" w:themeFill="background1"/>
          </w:tcPr>
          <w:p w14:paraId="67912D00" w14:textId="77777777" w:rsidR="00316BFE" w:rsidRPr="0035030C" w:rsidRDefault="00316BFE" w:rsidP="001F1C7C">
            <w:pPr>
              <w:tabs>
                <w:tab w:val="decimal" w:pos="9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16BFE" w:rsidRPr="0035030C" w14:paraId="6167AED3" w14:textId="77777777" w:rsidTr="00C547C8">
        <w:tc>
          <w:tcPr>
            <w:tcW w:w="6306" w:type="dxa"/>
            <w:gridSpan w:val="4"/>
            <w:shd w:val="clear" w:color="auto" w:fill="FFFFFF" w:themeFill="background1"/>
          </w:tcPr>
          <w:p w14:paraId="6D22E728" w14:textId="19C8C1CF" w:rsidR="00316BFE" w:rsidRPr="0035030C" w:rsidRDefault="00316BFE" w:rsidP="00C547C8">
            <w:pPr>
              <w:spacing w:line="240" w:lineRule="atLeast"/>
              <w:ind w:left="254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กำไรจากการดำเนินงานอย่างต่อเนื่อง</w:t>
            </w:r>
          </w:p>
        </w:tc>
        <w:tc>
          <w:tcPr>
            <w:tcW w:w="236" w:type="dxa"/>
            <w:shd w:val="clear" w:color="auto" w:fill="FFFFFF" w:themeFill="background1"/>
          </w:tcPr>
          <w:p w14:paraId="6F0AE6F5" w14:textId="77777777" w:rsidR="00316BFE" w:rsidRPr="0035030C" w:rsidRDefault="00316BFE" w:rsidP="00C547C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104B47E8" w14:textId="1601DB33" w:rsidR="00316BFE" w:rsidRPr="0035030C" w:rsidRDefault="004F2AD2" w:rsidP="001F1C7C">
            <w:pPr>
              <w:tabs>
                <w:tab w:val="decimal" w:pos="989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30,35</w:t>
            </w:r>
            <w:r w:rsidR="006241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shd w:val="clear" w:color="auto" w:fill="FFFFFF" w:themeFill="background1"/>
          </w:tcPr>
          <w:p w14:paraId="33124F59" w14:textId="77777777" w:rsidR="00316BFE" w:rsidRPr="0035030C" w:rsidRDefault="00316BFE" w:rsidP="00C547C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FFFFFF" w:themeFill="background1"/>
          </w:tcPr>
          <w:p w14:paraId="607AC86C" w14:textId="4A260844" w:rsidR="00316BFE" w:rsidRPr="0035030C" w:rsidRDefault="000F667F" w:rsidP="00002C74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975</w:t>
            </w:r>
          </w:p>
        </w:tc>
      </w:tr>
      <w:tr w:rsidR="00316BFE" w:rsidRPr="0035030C" w14:paraId="50FEB982" w14:textId="77777777" w:rsidTr="00C547C8">
        <w:tc>
          <w:tcPr>
            <w:tcW w:w="3854" w:type="dxa"/>
            <w:shd w:val="clear" w:color="auto" w:fill="FFFFFF" w:themeFill="background1"/>
          </w:tcPr>
          <w:p w14:paraId="61AABB74" w14:textId="7608C382" w:rsidR="00316BFE" w:rsidRPr="0035030C" w:rsidRDefault="00316BFE" w:rsidP="00C547C8">
            <w:pPr>
              <w:spacing w:line="240" w:lineRule="atLeast"/>
              <w:ind w:firstLine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กำไรเบ็ดเสร็จอื่น</w:t>
            </w:r>
          </w:p>
        </w:tc>
        <w:tc>
          <w:tcPr>
            <w:tcW w:w="1108" w:type="dxa"/>
            <w:shd w:val="clear" w:color="auto" w:fill="FFFFFF" w:themeFill="background1"/>
          </w:tcPr>
          <w:p w14:paraId="6DE63312" w14:textId="77777777" w:rsidR="00316BFE" w:rsidRPr="0035030C" w:rsidRDefault="00316BFE" w:rsidP="00C547C8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334222E4" w14:textId="77777777" w:rsidR="00316BFE" w:rsidRPr="0035030C" w:rsidRDefault="00316BFE" w:rsidP="00C547C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shd w:val="clear" w:color="auto" w:fill="FFFFFF" w:themeFill="background1"/>
          </w:tcPr>
          <w:p w14:paraId="0B41474B" w14:textId="77777777" w:rsidR="00316BFE" w:rsidRPr="0035030C" w:rsidRDefault="00316BFE" w:rsidP="00C547C8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6258C024" w14:textId="77777777" w:rsidR="00316BFE" w:rsidRPr="0035030C" w:rsidRDefault="00316BFE" w:rsidP="00C547C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01D01241" w14:textId="3F0428C8" w:rsidR="00316BFE" w:rsidRPr="0035030C" w:rsidRDefault="002102E6" w:rsidP="001F1C7C">
            <w:pPr>
              <w:tabs>
                <w:tab w:val="decimal" w:pos="989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1,158</w:t>
            </w:r>
          </w:p>
        </w:tc>
        <w:tc>
          <w:tcPr>
            <w:tcW w:w="236" w:type="dxa"/>
            <w:shd w:val="clear" w:color="auto" w:fill="FFFFFF" w:themeFill="background1"/>
          </w:tcPr>
          <w:p w14:paraId="2658EDAE" w14:textId="77777777" w:rsidR="00316BFE" w:rsidRPr="0035030C" w:rsidRDefault="00316BFE" w:rsidP="00C547C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FFFFFF" w:themeFill="background1"/>
          </w:tcPr>
          <w:p w14:paraId="3CA2EA2E" w14:textId="63FA97A2" w:rsidR="00316BFE" w:rsidRPr="0035030C" w:rsidRDefault="000F667F" w:rsidP="00C547C8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259</w:t>
            </w:r>
          </w:p>
        </w:tc>
      </w:tr>
      <w:tr w:rsidR="00316BFE" w:rsidRPr="0035030C" w14:paraId="2155AB48" w14:textId="77777777" w:rsidTr="00C547C8">
        <w:tc>
          <w:tcPr>
            <w:tcW w:w="6306" w:type="dxa"/>
            <w:gridSpan w:val="4"/>
            <w:shd w:val="clear" w:color="auto" w:fill="FFFFFF" w:themeFill="background1"/>
          </w:tcPr>
          <w:p w14:paraId="571F7F0D" w14:textId="77BD2A93" w:rsidR="00316BFE" w:rsidRPr="0035030C" w:rsidRDefault="00316BFE" w:rsidP="00C547C8">
            <w:pPr>
              <w:spacing w:line="240" w:lineRule="atLeast"/>
              <w:ind w:right="-115" w:firstLine="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กำไรเบ็ดเสร็จรวม</w:t>
            </w:r>
          </w:p>
        </w:tc>
        <w:tc>
          <w:tcPr>
            <w:tcW w:w="236" w:type="dxa"/>
            <w:shd w:val="clear" w:color="auto" w:fill="FFFFFF" w:themeFill="background1"/>
          </w:tcPr>
          <w:p w14:paraId="6E59F2DB" w14:textId="77777777" w:rsidR="00316BFE" w:rsidRPr="0035030C" w:rsidRDefault="00316BFE" w:rsidP="00C547C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C6B34C" w14:textId="7549977B" w:rsidR="00316BFE" w:rsidRPr="0035030C" w:rsidRDefault="002102E6" w:rsidP="001F1C7C">
            <w:pPr>
              <w:tabs>
                <w:tab w:val="decimal" w:pos="989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31,5</w:t>
            </w:r>
            <w:r w:rsidR="00C546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</w:t>
            </w:r>
          </w:p>
        </w:tc>
        <w:tc>
          <w:tcPr>
            <w:tcW w:w="236" w:type="dxa"/>
            <w:shd w:val="clear" w:color="auto" w:fill="FFFFFF" w:themeFill="background1"/>
          </w:tcPr>
          <w:p w14:paraId="60D92846" w14:textId="77777777" w:rsidR="00316BFE" w:rsidRPr="0035030C" w:rsidRDefault="00316BFE" w:rsidP="00C547C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5EAF214" w14:textId="7396F62A" w:rsidR="00316BFE" w:rsidRPr="00002C74" w:rsidRDefault="000F667F" w:rsidP="001F1C7C">
            <w:pPr>
              <w:tabs>
                <w:tab w:val="decimal" w:pos="9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234</w:t>
            </w:r>
          </w:p>
        </w:tc>
      </w:tr>
    </w:tbl>
    <w:p w14:paraId="5264ABA2" w14:textId="59472FBA" w:rsidR="00083BBE" w:rsidRDefault="00083BBE" w:rsidP="00316BFE">
      <w:pPr>
        <w:pStyle w:val="Bo-C1Content"/>
        <w:rPr>
          <w:rFonts w:asciiTheme="majorBidi" w:hAnsiTheme="majorBidi" w:cstheme="majorBidi"/>
          <w:sz w:val="20"/>
          <w:szCs w:val="20"/>
        </w:rPr>
      </w:pPr>
    </w:p>
    <w:p w14:paraId="1AFECD76" w14:textId="77777777" w:rsidR="00083BBE" w:rsidRDefault="00083BBE">
      <w:pPr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51F967CB" w14:textId="25214380" w:rsidR="00916003" w:rsidRPr="0035030C" w:rsidRDefault="00916003" w:rsidP="007C45BB">
      <w:pPr>
        <w:pStyle w:val="Caption"/>
        <w:ind w:hanging="900"/>
        <w:rPr>
          <w:rFonts w:asciiTheme="majorBidi" w:hAnsiTheme="majorBidi" w:cstheme="majorBidi"/>
          <w:b w:val="0"/>
          <w:bCs w:val="0"/>
        </w:rPr>
      </w:pPr>
      <w:r w:rsidRPr="0035030C">
        <w:rPr>
          <w:rFonts w:asciiTheme="majorBidi" w:hAnsiTheme="majorBidi" w:cstheme="majorBidi"/>
          <w:cs/>
        </w:rPr>
        <w:lastRenderedPageBreak/>
        <w:t>เงินลงทุนในบริษัทย่อย</w:t>
      </w:r>
    </w:p>
    <w:p w14:paraId="34D01C1D" w14:textId="28D36C95" w:rsidR="00916003" w:rsidRPr="00FD3B83" w:rsidRDefault="00916003" w:rsidP="00083BBE">
      <w:pPr>
        <w:pStyle w:val="Ang15"/>
      </w:pPr>
    </w:p>
    <w:tbl>
      <w:tblPr>
        <w:tblW w:w="92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2"/>
        <w:gridCol w:w="817"/>
        <w:gridCol w:w="1254"/>
        <w:gridCol w:w="269"/>
        <w:gridCol w:w="1250"/>
      </w:tblGrid>
      <w:tr w:rsidR="00C6701D" w:rsidRPr="0035030C" w14:paraId="0E5555E5" w14:textId="77777777" w:rsidTr="002F32E5">
        <w:tc>
          <w:tcPr>
            <w:tcW w:w="3062" w:type="pct"/>
          </w:tcPr>
          <w:p w14:paraId="4D2FD1F4" w14:textId="77777777" w:rsidR="00C6701D" w:rsidRPr="00316BFE" w:rsidRDefault="00C6701D" w:rsidP="00095D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441" w:type="pct"/>
          </w:tcPr>
          <w:p w14:paraId="3E9660C5" w14:textId="77777777" w:rsidR="00C6701D" w:rsidRPr="0035030C" w:rsidRDefault="00C6701D" w:rsidP="00095DAC">
            <w:pPr>
              <w:pStyle w:val="BodyText"/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7" w:type="pct"/>
            <w:gridSpan w:val="3"/>
          </w:tcPr>
          <w:p w14:paraId="2A0B4B52" w14:textId="77777777" w:rsidR="00C6701D" w:rsidRPr="0035030C" w:rsidRDefault="00C6701D" w:rsidP="00095DAC">
            <w:pPr>
              <w:pStyle w:val="BodyText"/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667F" w:rsidRPr="0035030C" w14:paraId="437BEFA8" w14:textId="77777777" w:rsidTr="000F667F">
        <w:trPr>
          <w:trHeight w:val="299"/>
        </w:trPr>
        <w:tc>
          <w:tcPr>
            <w:tcW w:w="3062" w:type="pct"/>
          </w:tcPr>
          <w:p w14:paraId="7ACCE224" w14:textId="77777777" w:rsidR="000F667F" w:rsidRPr="0035030C" w:rsidRDefault="000F667F" w:rsidP="000F667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1" w:type="pct"/>
          </w:tcPr>
          <w:p w14:paraId="210C88E0" w14:textId="625E631C" w:rsidR="000F667F" w:rsidRPr="0035030C" w:rsidRDefault="000F667F" w:rsidP="000F667F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77" w:type="pct"/>
          </w:tcPr>
          <w:p w14:paraId="78EBAE59" w14:textId="07DFB902" w:rsidR="000F667F" w:rsidRPr="0035030C" w:rsidRDefault="000F667F" w:rsidP="000F667F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5" w:type="pct"/>
          </w:tcPr>
          <w:p w14:paraId="048C7649" w14:textId="77777777" w:rsidR="000F667F" w:rsidRPr="0035030C" w:rsidRDefault="000F667F" w:rsidP="000F667F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pct"/>
          </w:tcPr>
          <w:p w14:paraId="1BA27C01" w14:textId="3E38DB7E" w:rsidR="000F667F" w:rsidRPr="0035030C" w:rsidRDefault="000F667F" w:rsidP="000F667F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0F667F" w:rsidRPr="0035030C" w14:paraId="5D8E30D3" w14:textId="77777777" w:rsidTr="002F32E5">
        <w:trPr>
          <w:trHeight w:val="272"/>
        </w:trPr>
        <w:tc>
          <w:tcPr>
            <w:tcW w:w="3062" w:type="pct"/>
          </w:tcPr>
          <w:p w14:paraId="628CDDF8" w14:textId="77777777" w:rsidR="000F667F" w:rsidRPr="0035030C" w:rsidRDefault="000F667F" w:rsidP="000F667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1" w:type="pct"/>
          </w:tcPr>
          <w:p w14:paraId="512C5027" w14:textId="77777777" w:rsidR="000F667F" w:rsidRPr="0035030C" w:rsidRDefault="000F667F" w:rsidP="000F667F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7" w:type="pct"/>
            <w:gridSpan w:val="3"/>
          </w:tcPr>
          <w:p w14:paraId="2C0BD8F0" w14:textId="77777777" w:rsidR="000F667F" w:rsidRPr="0035030C" w:rsidRDefault="000F667F" w:rsidP="000F667F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667F" w:rsidRPr="0035030C" w14:paraId="2382680B" w14:textId="77777777" w:rsidTr="000F667F">
        <w:tc>
          <w:tcPr>
            <w:tcW w:w="3062" w:type="pct"/>
          </w:tcPr>
          <w:p w14:paraId="32F3ECFD" w14:textId="77777777" w:rsidR="000F667F" w:rsidRPr="0035030C" w:rsidRDefault="000F667F" w:rsidP="000F667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41" w:type="pct"/>
          </w:tcPr>
          <w:p w14:paraId="52D773AF" w14:textId="77777777" w:rsidR="000F667F" w:rsidRPr="0035030C" w:rsidRDefault="000F667F" w:rsidP="000F667F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7" w:type="pct"/>
          </w:tcPr>
          <w:p w14:paraId="2E7DEF3F" w14:textId="77777777" w:rsidR="000F667F" w:rsidRPr="0035030C" w:rsidRDefault="000F667F" w:rsidP="000F667F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3050023A" w14:textId="77777777" w:rsidR="000F667F" w:rsidRPr="0035030C" w:rsidRDefault="000F667F" w:rsidP="000F667F">
            <w:pPr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pct"/>
          </w:tcPr>
          <w:p w14:paraId="087249B5" w14:textId="77777777" w:rsidR="000F667F" w:rsidRPr="0035030C" w:rsidRDefault="000F667F" w:rsidP="000F667F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667F" w:rsidRPr="0035030C" w14:paraId="52435FA9" w14:textId="77777777" w:rsidTr="000F667F">
        <w:tc>
          <w:tcPr>
            <w:tcW w:w="3062" w:type="pct"/>
          </w:tcPr>
          <w:p w14:paraId="09635E70" w14:textId="6472E11D" w:rsidR="000F667F" w:rsidRPr="0035030C" w:rsidRDefault="000F667F" w:rsidP="000F667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441" w:type="pct"/>
          </w:tcPr>
          <w:p w14:paraId="442A99C5" w14:textId="77777777" w:rsidR="000F667F" w:rsidRPr="0035030C" w:rsidRDefault="000F667F" w:rsidP="000F667F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7" w:type="pct"/>
            <w:shd w:val="clear" w:color="auto" w:fill="auto"/>
          </w:tcPr>
          <w:p w14:paraId="315A056A" w14:textId="35F5D221" w:rsidR="000F667F" w:rsidRPr="0035030C" w:rsidRDefault="002F32E5" w:rsidP="0046371F">
            <w:pPr>
              <w:tabs>
                <w:tab w:val="decimal" w:pos="97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31,260,826</w:t>
            </w:r>
          </w:p>
        </w:tc>
        <w:tc>
          <w:tcPr>
            <w:tcW w:w="145" w:type="pct"/>
            <w:shd w:val="clear" w:color="auto" w:fill="auto"/>
          </w:tcPr>
          <w:p w14:paraId="658E8E18" w14:textId="77777777" w:rsidR="000F667F" w:rsidRPr="0035030C" w:rsidRDefault="000F667F" w:rsidP="000F667F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75" w:type="pct"/>
            <w:shd w:val="clear" w:color="auto" w:fill="auto"/>
          </w:tcPr>
          <w:p w14:paraId="28EE1FB6" w14:textId="428CBDD4" w:rsidR="000F667F" w:rsidRPr="0046371F" w:rsidRDefault="000F667F" w:rsidP="0046371F">
            <w:pPr>
              <w:tabs>
                <w:tab w:val="decimal" w:pos="1046"/>
              </w:tabs>
              <w:spacing w:line="240" w:lineRule="auto"/>
              <w:ind w:right="-9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37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</w:t>
            </w:r>
            <w:r w:rsidRPr="004637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,736,</w:t>
            </w:r>
            <w:r w:rsidRPr="004637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575</w:t>
            </w:r>
          </w:p>
        </w:tc>
      </w:tr>
      <w:tr w:rsidR="000F667F" w:rsidRPr="0035030C" w14:paraId="1F415FD8" w14:textId="77777777" w:rsidTr="000F667F">
        <w:tc>
          <w:tcPr>
            <w:tcW w:w="3062" w:type="pct"/>
          </w:tcPr>
          <w:p w14:paraId="63C2B7B1" w14:textId="397899DB" w:rsidR="000F667F" w:rsidRPr="0035030C" w:rsidRDefault="000F667F" w:rsidP="000F667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3BB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เพิ่มทุนในบริษัท ทีพีไอ พาณิชย์ จำกัด</w:t>
            </w:r>
          </w:p>
        </w:tc>
        <w:tc>
          <w:tcPr>
            <w:tcW w:w="441" w:type="pct"/>
          </w:tcPr>
          <w:p w14:paraId="400DFBCF" w14:textId="77777777" w:rsidR="000F667F" w:rsidRPr="0035030C" w:rsidRDefault="000F667F" w:rsidP="000F667F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  <w:shd w:val="clear" w:color="auto" w:fill="auto"/>
          </w:tcPr>
          <w:p w14:paraId="73820D5C" w14:textId="0E6307DC" w:rsidR="000F667F" w:rsidRPr="0035030C" w:rsidRDefault="00A5763F" w:rsidP="00A5763F">
            <w:pPr>
              <w:spacing w:line="240" w:lineRule="auto"/>
              <w:ind w:left="-12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F478878" w14:textId="77777777" w:rsidR="000F667F" w:rsidRPr="0035030C" w:rsidRDefault="000F667F" w:rsidP="000F667F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675" w:type="pct"/>
            <w:shd w:val="clear" w:color="auto" w:fill="auto"/>
          </w:tcPr>
          <w:p w14:paraId="564B3BC9" w14:textId="5CDD4967" w:rsidR="000F667F" w:rsidRDefault="000F667F" w:rsidP="000F667F">
            <w:pPr>
              <w:tabs>
                <w:tab w:val="decimal" w:pos="1046"/>
              </w:tabs>
              <w:spacing w:line="240" w:lineRule="auto"/>
              <w:ind w:right="-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667F">
              <w:rPr>
                <w:rFonts w:asciiTheme="majorBidi" w:hAnsiTheme="majorBidi" w:cstheme="majorBidi"/>
                <w:sz w:val="30"/>
                <w:szCs w:val="30"/>
              </w:rPr>
              <w:t>99</w:t>
            </w:r>
            <w:r w:rsidRPr="00083B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F667F">
              <w:rPr>
                <w:rFonts w:asciiTheme="majorBidi" w:hAnsiTheme="majorBidi" w:cstheme="majorBidi"/>
                <w:sz w:val="30"/>
                <w:szCs w:val="30"/>
              </w:rPr>
              <w:t>900</w:t>
            </w:r>
          </w:p>
        </w:tc>
      </w:tr>
      <w:tr w:rsidR="000F667F" w:rsidRPr="0035030C" w14:paraId="53A3CFC6" w14:textId="77777777" w:rsidTr="000F667F">
        <w:tc>
          <w:tcPr>
            <w:tcW w:w="3062" w:type="pct"/>
          </w:tcPr>
          <w:p w14:paraId="5FB027D5" w14:textId="62B32CC4" w:rsidR="000F667F" w:rsidRPr="0035030C" w:rsidRDefault="000F667F" w:rsidP="000F667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3BB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เพิ่มทุนในบริษัท ทีพีไอ โพลีน ชีวะอินทรีย์ จำกัด</w:t>
            </w:r>
          </w:p>
        </w:tc>
        <w:tc>
          <w:tcPr>
            <w:tcW w:w="441" w:type="pct"/>
          </w:tcPr>
          <w:p w14:paraId="03F4EEE0" w14:textId="77777777" w:rsidR="000F667F" w:rsidRPr="0035030C" w:rsidRDefault="000F667F" w:rsidP="000F667F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  <w:shd w:val="clear" w:color="auto" w:fill="auto"/>
          </w:tcPr>
          <w:p w14:paraId="667CA857" w14:textId="08314C48" w:rsidR="000F667F" w:rsidRPr="0035030C" w:rsidRDefault="00A5763F" w:rsidP="00A5763F">
            <w:pPr>
              <w:spacing w:line="240" w:lineRule="auto"/>
              <w:ind w:left="-12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7530ECF" w14:textId="77777777" w:rsidR="000F667F" w:rsidRPr="0035030C" w:rsidRDefault="000F667F" w:rsidP="000F667F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675" w:type="pct"/>
            <w:shd w:val="clear" w:color="auto" w:fill="auto"/>
          </w:tcPr>
          <w:p w14:paraId="286C090C" w14:textId="67048994" w:rsidR="000F667F" w:rsidRDefault="000F667F" w:rsidP="000F667F">
            <w:pPr>
              <w:tabs>
                <w:tab w:val="decimal" w:pos="1046"/>
              </w:tabs>
              <w:spacing w:line="240" w:lineRule="auto"/>
              <w:ind w:right="-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667F">
              <w:rPr>
                <w:rFonts w:asciiTheme="majorBidi" w:hAnsiTheme="majorBidi" w:cstheme="majorBidi"/>
                <w:sz w:val="30"/>
                <w:szCs w:val="30"/>
              </w:rPr>
              <w:t>200</w:t>
            </w:r>
            <w:r w:rsidRPr="00083B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F667F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0F667F" w:rsidRPr="0035030C" w14:paraId="60F84D42" w14:textId="77777777" w:rsidTr="000F667F">
        <w:tc>
          <w:tcPr>
            <w:tcW w:w="3062" w:type="pct"/>
          </w:tcPr>
          <w:p w14:paraId="34363070" w14:textId="0EC93C9D" w:rsidR="000F667F" w:rsidRPr="0035030C" w:rsidRDefault="000F667F" w:rsidP="000F667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3BB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เพิ่มทุนในบริษัท ทีพีไอ ไบโอ ฟาร์มาซูติคอลส์ จำกัด</w:t>
            </w:r>
          </w:p>
        </w:tc>
        <w:tc>
          <w:tcPr>
            <w:tcW w:w="441" w:type="pct"/>
          </w:tcPr>
          <w:p w14:paraId="1DED01BF" w14:textId="77777777" w:rsidR="000F667F" w:rsidRPr="0035030C" w:rsidRDefault="000F667F" w:rsidP="000F667F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  <w:shd w:val="clear" w:color="auto" w:fill="auto"/>
          </w:tcPr>
          <w:p w14:paraId="2868B3B0" w14:textId="664812F6" w:rsidR="000F667F" w:rsidRPr="0035030C" w:rsidRDefault="00A5763F" w:rsidP="00A5763F">
            <w:pPr>
              <w:spacing w:line="240" w:lineRule="auto"/>
              <w:ind w:left="-12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3C21C5C" w14:textId="77777777" w:rsidR="000F667F" w:rsidRPr="0035030C" w:rsidRDefault="000F667F" w:rsidP="000F667F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675" w:type="pct"/>
            <w:shd w:val="clear" w:color="auto" w:fill="auto"/>
          </w:tcPr>
          <w:p w14:paraId="58C6E2D1" w14:textId="1E28D623" w:rsidR="000F667F" w:rsidRDefault="000F667F" w:rsidP="000F667F">
            <w:pPr>
              <w:tabs>
                <w:tab w:val="decimal" w:pos="1046"/>
              </w:tabs>
              <w:spacing w:line="240" w:lineRule="auto"/>
              <w:ind w:right="-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667F">
              <w:rPr>
                <w:rFonts w:asciiTheme="majorBidi" w:hAnsiTheme="majorBidi" w:cstheme="majorBidi"/>
                <w:sz w:val="30"/>
                <w:szCs w:val="30"/>
              </w:rPr>
              <w:t>204</w:t>
            </w:r>
            <w:r w:rsidRPr="00083B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F667F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  <w:tr w:rsidR="000F667F" w:rsidRPr="0035030C" w14:paraId="4DEA7B73" w14:textId="77777777" w:rsidTr="000F667F">
        <w:tc>
          <w:tcPr>
            <w:tcW w:w="3062" w:type="pct"/>
          </w:tcPr>
          <w:p w14:paraId="0108255F" w14:textId="282E5053" w:rsidR="000F667F" w:rsidRPr="00083BBE" w:rsidRDefault="000F667F" w:rsidP="000F667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เพิ่มทุนในบริษัท ทีพีไอ ออล ซีซั่นส์ จำกัด</w:t>
            </w:r>
          </w:p>
        </w:tc>
        <w:tc>
          <w:tcPr>
            <w:tcW w:w="441" w:type="pct"/>
          </w:tcPr>
          <w:p w14:paraId="308E6064" w14:textId="77777777" w:rsidR="000F667F" w:rsidRPr="0035030C" w:rsidRDefault="000F667F" w:rsidP="000F667F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  <w:shd w:val="clear" w:color="auto" w:fill="auto"/>
          </w:tcPr>
          <w:p w14:paraId="61149C9E" w14:textId="760C5908" w:rsidR="000F667F" w:rsidRPr="00A5763F" w:rsidRDefault="00A5763F" w:rsidP="00A5763F">
            <w:pPr>
              <w:spacing w:line="240" w:lineRule="auto"/>
              <w:ind w:left="-12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6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6EC938E4" w14:textId="77777777" w:rsidR="000F667F" w:rsidRPr="0035030C" w:rsidRDefault="000F667F" w:rsidP="000F667F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675" w:type="pct"/>
            <w:shd w:val="clear" w:color="auto" w:fill="auto"/>
          </w:tcPr>
          <w:p w14:paraId="3898831B" w14:textId="19848E9D" w:rsidR="000F667F" w:rsidRDefault="000F667F" w:rsidP="000F667F">
            <w:pPr>
              <w:tabs>
                <w:tab w:val="decimal" w:pos="1046"/>
              </w:tabs>
              <w:spacing w:line="240" w:lineRule="auto"/>
              <w:ind w:right="-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667F">
              <w:rPr>
                <w:rFonts w:asciiTheme="majorBidi" w:hAnsiTheme="majorBidi" w:cstheme="majorBidi"/>
                <w:sz w:val="30"/>
                <w:szCs w:val="30"/>
              </w:rPr>
              <w:t>320,000</w:t>
            </w:r>
          </w:p>
        </w:tc>
      </w:tr>
      <w:tr w:rsidR="000F667F" w:rsidRPr="0035030C" w14:paraId="6BAC943D" w14:textId="77777777" w:rsidTr="000F667F">
        <w:tc>
          <w:tcPr>
            <w:tcW w:w="3062" w:type="pct"/>
          </w:tcPr>
          <w:p w14:paraId="67CED27D" w14:textId="1F96FCC8" w:rsidR="000F667F" w:rsidRPr="00083BBE" w:rsidRDefault="000F667F" w:rsidP="000F667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เพิ่มทุนในบริษัท ทีพีไอ รักษ์สุขภาพ จำกัด</w:t>
            </w:r>
          </w:p>
        </w:tc>
        <w:tc>
          <w:tcPr>
            <w:tcW w:w="441" w:type="pct"/>
          </w:tcPr>
          <w:p w14:paraId="046DF7AE" w14:textId="77777777" w:rsidR="000F667F" w:rsidRPr="0035030C" w:rsidRDefault="000F667F" w:rsidP="000F667F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  <w:shd w:val="clear" w:color="auto" w:fill="auto"/>
          </w:tcPr>
          <w:p w14:paraId="09C381C4" w14:textId="52C076CD" w:rsidR="000F667F" w:rsidRDefault="00A5763F" w:rsidP="00A5763F">
            <w:pPr>
              <w:spacing w:line="240" w:lineRule="auto"/>
              <w:ind w:left="-12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2C55EE7B" w14:textId="77777777" w:rsidR="000F667F" w:rsidRPr="0035030C" w:rsidRDefault="000F667F" w:rsidP="000F667F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675" w:type="pct"/>
            <w:shd w:val="clear" w:color="auto" w:fill="auto"/>
          </w:tcPr>
          <w:p w14:paraId="77AAB9F3" w14:textId="2F9B4597" w:rsidR="000F667F" w:rsidRDefault="000F667F" w:rsidP="000F667F">
            <w:pPr>
              <w:tabs>
                <w:tab w:val="decimal" w:pos="1046"/>
              </w:tabs>
              <w:spacing w:line="240" w:lineRule="auto"/>
              <w:ind w:right="-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667F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F667F">
              <w:rPr>
                <w:rFonts w:asciiTheme="majorBidi" w:hAnsiTheme="majorBidi" w:cstheme="majorBidi"/>
                <w:sz w:val="30"/>
                <w:szCs w:val="30"/>
              </w:rPr>
              <w:t>950</w:t>
            </w:r>
          </w:p>
        </w:tc>
      </w:tr>
      <w:tr w:rsidR="000F667F" w:rsidRPr="0035030C" w14:paraId="387FFF2E" w14:textId="77777777" w:rsidTr="000F667F">
        <w:tc>
          <w:tcPr>
            <w:tcW w:w="3062" w:type="pct"/>
          </w:tcPr>
          <w:p w14:paraId="67236E17" w14:textId="795B66C5" w:rsidR="000F667F" w:rsidRPr="00083BBE" w:rsidRDefault="000F667F" w:rsidP="000F667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เพิ่มทุนในบริษัท มาสเตอร์ อาชีพ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ประเทศไทย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41" w:type="pct"/>
          </w:tcPr>
          <w:p w14:paraId="55435EBE" w14:textId="77777777" w:rsidR="000F667F" w:rsidRPr="0035030C" w:rsidRDefault="000F667F" w:rsidP="000F667F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  <w:shd w:val="clear" w:color="auto" w:fill="auto"/>
          </w:tcPr>
          <w:p w14:paraId="14967891" w14:textId="3C9A69B8" w:rsidR="000F667F" w:rsidRDefault="00A5763F" w:rsidP="00A5763F">
            <w:pPr>
              <w:spacing w:line="240" w:lineRule="auto"/>
              <w:ind w:left="-12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6B9C0879" w14:textId="77777777" w:rsidR="000F667F" w:rsidRPr="0035030C" w:rsidRDefault="000F667F" w:rsidP="000F667F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675" w:type="pct"/>
            <w:shd w:val="clear" w:color="auto" w:fill="auto"/>
          </w:tcPr>
          <w:p w14:paraId="5BFDF3D4" w14:textId="388E0282" w:rsidR="000F667F" w:rsidRDefault="000F667F" w:rsidP="000F667F">
            <w:pPr>
              <w:tabs>
                <w:tab w:val="decimal" w:pos="1046"/>
              </w:tabs>
              <w:spacing w:line="240" w:lineRule="auto"/>
              <w:ind w:right="-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667F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F667F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0F667F" w:rsidRPr="0035030C" w14:paraId="6E828F5D" w14:textId="77777777" w:rsidTr="000F667F">
        <w:tc>
          <w:tcPr>
            <w:tcW w:w="3062" w:type="pct"/>
          </w:tcPr>
          <w:p w14:paraId="3C700568" w14:textId="77777777" w:rsidR="000F667F" w:rsidRPr="0035030C" w:rsidRDefault="000F667F" w:rsidP="000F667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ส่วนแบ่งกำไรสุทธิจากเงินลงทุนในบริษัทย่อย</w:t>
            </w:r>
          </w:p>
        </w:tc>
        <w:tc>
          <w:tcPr>
            <w:tcW w:w="441" w:type="pct"/>
          </w:tcPr>
          <w:p w14:paraId="308C3C20" w14:textId="77777777" w:rsidR="000F667F" w:rsidRPr="0035030C" w:rsidRDefault="000F667F" w:rsidP="000F667F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  <w:shd w:val="clear" w:color="auto" w:fill="auto"/>
          </w:tcPr>
          <w:p w14:paraId="0EEB6D32" w14:textId="6311DB25" w:rsidR="000F667F" w:rsidRPr="0035030C" w:rsidRDefault="00991CCB" w:rsidP="000F667F">
            <w:pPr>
              <w:tabs>
                <w:tab w:val="decimal" w:pos="103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2,691,</w:t>
            </w:r>
            <w:r w:rsidR="00D832E3">
              <w:rPr>
                <w:rFonts w:asciiTheme="majorBidi" w:hAnsiTheme="majorBidi" w:cstheme="majorBidi"/>
                <w:sz w:val="30"/>
                <w:szCs w:val="30"/>
              </w:rPr>
              <w:t>701</w:t>
            </w:r>
          </w:p>
        </w:tc>
        <w:tc>
          <w:tcPr>
            <w:tcW w:w="145" w:type="pct"/>
            <w:shd w:val="clear" w:color="auto" w:fill="auto"/>
          </w:tcPr>
          <w:p w14:paraId="78C8DB45" w14:textId="77777777" w:rsidR="000F667F" w:rsidRPr="0035030C" w:rsidRDefault="000F667F" w:rsidP="000F667F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675" w:type="pct"/>
            <w:shd w:val="clear" w:color="auto" w:fill="auto"/>
          </w:tcPr>
          <w:p w14:paraId="4C90EA8A" w14:textId="010F3DB6" w:rsidR="000F667F" w:rsidRPr="0035030C" w:rsidRDefault="000F667F" w:rsidP="000F667F">
            <w:pPr>
              <w:tabs>
                <w:tab w:val="decimal" w:pos="1046"/>
              </w:tabs>
              <w:spacing w:line="240" w:lineRule="auto"/>
              <w:ind w:right="-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667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F667F">
              <w:rPr>
                <w:rFonts w:asciiTheme="majorBidi" w:hAnsiTheme="majorBidi" w:cstheme="majorBidi"/>
                <w:sz w:val="30"/>
                <w:szCs w:val="30"/>
              </w:rPr>
              <w:t>281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F667F">
              <w:rPr>
                <w:rFonts w:asciiTheme="majorBidi" w:hAnsiTheme="majorBidi" w:cstheme="majorBidi"/>
                <w:sz w:val="30"/>
                <w:szCs w:val="30"/>
              </w:rPr>
              <w:t>005</w:t>
            </w:r>
          </w:p>
        </w:tc>
      </w:tr>
      <w:tr w:rsidR="000F667F" w:rsidRPr="0035030C" w14:paraId="4C218B6C" w14:textId="77777777" w:rsidTr="000F667F">
        <w:tc>
          <w:tcPr>
            <w:tcW w:w="3062" w:type="pct"/>
          </w:tcPr>
          <w:p w14:paraId="21C2DDD2" w14:textId="77777777" w:rsidR="000F667F" w:rsidRPr="0035030C" w:rsidRDefault="000F667F" w:rsidP="000F667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441" w:type="pct"/>
          </w:tcPr>
          <w:p w14:paraId="4BC47EA8" w14:textId="1469C85C" w:rsidR="000F667F" w:rsidRPr="00083BBE" w:rsidRDefault="000F667F" w:rsidP="000F667F">
            <w:pPr>
              <w:tabs>
                <w:tab w:val="decimal" w:pos="356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77" w:type="pct"/>
            <w:shd w:val="clear" w:color="auto" w:fill="auto"/>
          </w:tcPr>
          <w:p w14:paraId="4C3BC3CE" w14:textId="5EFB1B12" w:rsidR="000F667F" w:rsidRPr="0035030C" w:rsidRDefault="00991CCB" w:rsidP="000F667F">
            <w:pPr>
              <w:tabs>
                <w:tab w:val="decimal" w:pos="870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(1,754,</w:t>
            </w:r>
            <w:r w:rsidR="00475B16">
              <w:rPr>
                <w:rFonts w:asciiTheme="majorBidi" w:hAnsiTheme="majorBidi" w:cstheme="majorBidi"/>
                <w:sz w:val="30"/>
                <w:szCs w:val="30"/>
              </w:rPr>
              <w:t>624)</w:t>
            </w:r>
          </w:p>
        </w:tc>
        <w:tc>
          <w:tcPr>
            <w:tcW w:w="145" w:type="pct"/>
            <w:shd w:val="clear" w:color="auto" w:fill="auto"/>
          </w:tcPr>
          <w:p w14:paraId="2BD38855" w14:textId="77777777" w:rsidR="000F667F" w:rsidRPr="0035030C" w:rsidRDefault="000F667F" w:rsidP="000F667F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675" w:type="pct"/>
            <w:shd w:val="clear" w:color="auto" w:fill="auto"/>
          </w:tcPr>
          <w:p w14:paraId="6D21FE31" w14:textId="00232CF2" w:rsidR="000F667F" w:rsidRPr="0035030C" w:rsidRDefault="000F667F" w:rsidP="000F667F">
            <w:pPr>
              <w:tabs>
                <w:tab w:val="decimal" w:pos="1046"/>
              </w:tabs>
              <w:spacing w:line="240" w:lineRule="auto"/>
              <w:ind w:right="-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F667F" w:rsidRPr="0035030C" w14:paraId="0AF458FF" w14:textId="77777777" w:rsidTr="000F667F">
        <w:tc>
          <w:tcPr>
            <w:tcW w:w="3062" w:type="pct"/>
          </w:tcPr>
          <w:p w14:paraId="05139BDE" w14:textId="572A435E" w:rsidR="000F667F" w:rsidRPr="0035030C" w:rsidRDefault="000F667F" w:rsidP="000F667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ขาดทุนที่รับรู้ตามวิธีส่วนได้เสียที่เกินกว่าเงินลงทุน</w:t>
            </w:r>
            <w:r w:rsidR="00475B16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441" w:type="pct"/>
          </w:tcPr>
          <w:p w14:paraId="5C4F562F" w14:textId="3B4CB609" w:rsidR="000F667F" w:rsidRPr="00083BBE" w:rsidRDefault="000F667F" w:rsidP="000F667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810C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677" w:type="pct"/>
            <w:shd w:val="clear" w:color="auto" w:fill="auto"/>
          </w:tcPr>
          <w:p w14:paraId="6AAA2E4D" w14:textId="58B7E7AA" w:rsidR="000F667F" w:rsidRPr="0035030C" w:rsidRDefault="00475B16" w:rsidP="000F667F">
            <w:pPr>
              <w:tabs>
                <w:tab w:val="decimal" w:pos="870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(262)</w:t>
            </w:r>
          </w:p>
        </w:tc>
        <w:tc>
          <w:tcPr>
            <w:tcW w:w="145" w:type="pct"/>
            <w:shd w:val="clear" w:color="auto" w:fill="auto"/>
          </w:tcPr>
          <w:p w14:paraId="1DBF2906" w14:textId="77777777" w:rsidR="000F667F" w:rsidRPr="0035030C" w:rsidRDefault="000F667F" w:rsidP="000F667F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675" w:type="pct"/>
            <w:shd w:val="clear" w:color="auto" w:fill="auto"/>
          </w:tcPr>
          <w:p w14:paraId="499597FB" w14:textId="29A5DE1D" w:rsidR="000F667F" w:rsidRPr="0035030C" w:rsidRDefault="000F667F" w:rsidP="00E0111C">
            <w:pPr>
              <w:tabs>
                <w:tab w:val="decimal" w:pos="1046"/>
              </w:tabs>
              <w:spacing w:line="240" w:lineRule="auto"/>
              <w:ind w:right="-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F667F" w:rsidRPr="0035030C" w14:paraId="5BFBD033" w14:textId="5B46BF6C" w:rsidTr="002F32E5">
        <w:tc>
          <w:tcPr>
            <w:tcW w:w="3503" w:type="pct"/>
            <w:gridSpan w:val="2"/>
          </w:tcPr>
          <w:p w14:paraId="3045D96B" w14:textId="56A88421" w:rsidR="000F667F" w:rsidRPr="0035030C" w:rsidRDefault="000F667F" w:rsidP="000F667F">
            <w:pPr>
              <w:tabs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ส่วนแบ่งกำไรเบ็ดเสร็จอื่นสุทธิจากเงินลงทุนในบริษัทย่อย</w:t>
            </w:r>
          </w:p>
        </w:tc>
        <w:tc>
          <w:tcPr>
            <w:tcW w:w="677" w:type="pct"/>
            <w:shd w:val="clear" w:color="auto" w:fill="auto"/>
          </w:tcPr>
          <w:p w14:paraId="02B2A894" w14:textId="79522CD0" w:rsidR="000F667F" w:rsidRPr="003143B4" w:rsidRDefault="003143B4" w:rsidP="0046371F">
            <w:pPr>
              <w:tabs>
                <w:tab w:val="decimal" w:pos="103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</w:p>
        </w:tc>
        <w:tc>
          <w:tcPr>
            <w:tcW w:w="145" w:type="pct"/>
            <w:shd w:val="clear" w:color="auto" w:fill="auto"/>
          </w:tcPr>
          <w:p w14:paraId="1AF9ECEA" w14:textId="77777777" w:rsidR="000F667F" w:rsidRPr="0035030C" w:rsidRDefault="000F667F" w:rsidP="000F667F">
            <w:pPr>
              <w:pStyle w:val="1-Number"/>
              <w:tabs>
                <w:tab w:val="decimal" w:pos="877"/>
                <w:tab w:val="decimal" w:pos="1142"/>
              </w:tabs>
              <w:ind w:left="0" w:right="0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75" w:type="pct"/>
            <w:shd w:val="clear" w:color="auto" w:fill="auto"/>
          </w:tcPr>
          <w:p w14:paraId="01029ADD" w14:textId="73581546" w:rsidR="000F667F" w:rsidRPr="0035030C" w:rsidRDefault="000F667F" w:rsidP="000F667F">
            <w:pPr>
              <w:tabs>
                <w:tab w:val="decimal" w:pos="11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</w:p>
        </w:tc>
      </w:tr>
      <w:tr w:rsidR="000F667F" w:rsidRPr="0035030C" w14:paraId="1461A721" w14:textId="77777777" w:rsidTr="000F667F">
        <w:tc>
          <w:tcPr>
            <w:tcW w:w="3062" w:type="pct"/>
          </w:tcPr>
          <w:p w14:paraId="666F0C0B" w14:textId="0CF81CC5" w:rsidR="000F667F" w:rsidRPr="0035030C" w:rsidRDefault="000F667F" w:rsidP="000F667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41" w:type="pct"/>
          </w:tcPr>
          <w:p w14:paraId="4D2DED4B" w14:textId="77777777" w:rsidR="000F667F" w:rsidRPr="0035030C" w:rsidRDefault="000F667F" w:rsidP="000F667F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F53447" w14:textId="0B21812E" w:rsidR="000F667F" w:rsidRPr="0035030C" w:rsidRDefault="003143B4" w:rsidP="000F667F">
            <w:pPr>
              <w:tabs>
                <w:tab w:val="decimal" w:pos="103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32,197,6</w:t>
            </w:r>
            <w:r w:rsidR="00C546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D83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5" w:type="pct"/>
            <w:shd w:val="clear" w:color="auto" w:fill="auto"/>
          </w:tcPr>
          <w:p w14:paraId="5AE3866C" w14:textId="77777777" w:rsidR="000F667F" w:rsidRPr="0035030C" w:rsidRDefault="000F667F" w:rsidP="000F667F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A8B62C" w14:textId="43016F33" w:rsidR="000F667F" w:rsidRPr="0035030C" w:rsidRDefault="000F667F" w:rsidP="0046371F">
            <w:pPr>
              <w:tabs>
                <w:tab w:val="decimal" w:pos="1039"/>
              </w:tabs>
              <w:spacing w:line="240" w:lineRule="auto"/>
              <w:ind w:right="-9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826</w:t>
            </w:r>
          </w:p>
        </w:tc>
      </w:tr>
    </w:tbl>
    <w:p w14:paraId="474161FF" w14:textId="32594250" w:rsidR="00C6701D" w:rsidRPr="00FD3B83" w:rsidRDefault="00C6701D" w:rsidP="00083BBE">
      <w:pPr>
        <w:pStyle w:val="Ang15"/>
      </w:pPr>
    </w:p>
    <w:p w14:paraId="162F4DAF" w14:textId="540562CF" w:rsidR="00C40F18" w:rsidRPr="00C40F18" w:rsidRDefault="00C40F18" w:rsidP="00127A86">
      <w:pPr>
        <w:pStyle w:val="Bo-Blankline"/>
        <w:jc w:val="thaiDistribute"/>
        <w:rPr>
          <w:rFonts w:asciiTheme="majorBidi" w:hAnsiTheme="majorBidi" w:cstheme="majorBidi"/>
          <w:sz w:val="30"/>
          <w:szCs w:val="30"/>
        </w:rPr>
      </w:pPr>
      <w:r w:rsidRPr="00C40F18">
        <w:rPr>
          <w:rFonts w:asciiTheme="majorBidi" w:hAnsiTheme="majorBidi"/>
          <w:sz w:val="30"/>
          <w:szCs w:val="30"/>
          <w:cs/>
        </w:rPr>
        <w:t xml:space="preserve">บริษัทไม่มีเงินลงทุนในบริษัทย่อย ซึ่งจดทะเบียนในตลาดหลักทรัพย์ ดังนั้นจึงไม่มีราคาที่เปิดเผยต่อสาธารณชน ยกเว้น บริษัท ทีพีไอ โพลีน เพาเวอร์ จำกัด (มหาชน) ซึ่งเป็นบริษัทจดทะเบียนในตลาดหลักทรัพย์แห่งประเทศไทย เมื่อวันที่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C40F18">
        <w:rPr>
          <w:rFonts w:asciiTheme="majorBidi" w:hAnsiTheme="majorBidi"/>
          <w:sz w:val="30"/>
          <w:szCs w:val="30"/>
          <w:cs/>
        </w:rPr>
        <w:t xml:space="preserve"> </w:t>
      </w:r>
      <w:r w:rsidR="00FD3B83">
        <w:rPr>
          <w:rFonts w:asciiTheme="majorBidi" w:hAnsiTheme="majorBidi" w:hint="cs"/>
          <w:sz w:val="30"/>
          <w:szCs w:val="30"/>
          <w:cs/>
        </w:rPr>
        <w:t>ธันวาคม</w:t>
      </w:r>
      <w:r w:rsidRPr="00C40F18">
        <w:rPr>
          <w:rFonts w:asciiTheme="majorBidi" w:hAnsiTheme="majorBidi"/>
          <w:sz w:val="30"/>
          <w:szCs w:val="30"/>
          <w:cs/>
        </w:rPr>
        <w:t xml:space="preserve">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0F667F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C40F18">
        <w:rPr>
          <w:rFonts w:asciiTheme="majorBidi" w:hAnsiTheme="majorBidi"/>
          <w:sz w:val="30"/>
          <w:szCs w:val="30"/>
          <w:cs/>
        </w:rPr>
        <w:t xml:space="preserve"> มีราคาปิดอยู่</w:t>
      </w:r>
      <w:r w:rsidR="000B5D72">
        <w:rPr>
          <w:rFonts w:asciiTheme="majorBidi" w:hAnsiTheme="majorBidi"/>
          <w:sz w:val="30"/>
          <w:szCs w:val="30"/>
        </w:rPr>
        <w:t xml:space="preserve"> </w:t>
      </w:r>
      <w:r w:rsidR="008505C0">
        <w:rPr>
          <w:rFonts w:asciiTheme="majorBidi" w:hAnsiTheme="majorBidi"/>
          <w:sz w:val="30"/>
          <w:szCs w:val="30"/>
          <w:lang w:val="en-US"/>
        </w:rPr>
        <w:t>2.96</w:t>
      </w:r>
      <w:r w:rsidR="000B5D72">
        <w:rPr>
          <w:rFonts w:asciiTheme="majorBidi" w:hAnsiTheme="majorBidi"/>
          <w:sz w:val="30"/>
          <w:szCs w:val="30"/>
        </w:rPr>
        <w:t xml:space="preserve"> </w:t>
      </w:r>
      <w:r w:rsidRPr="00C40F18">
        <w:rPr>
          <w:rFonts w:asciiTheme="majorBidi" w:hAnsiTheme="majorBidi"/>
          <w:sz w:val="30"/>
          <w:szCs w:val="30"/>
          <w:cs/>
        </w:rPr>
        <w:t xml:space="preserve">บาท </w:t>
      </w:r>
      <w:r w:rsidRPr="00C40F18">
        <w:rPr>
          <w:rFonts w:asciiTheme="majorBidi" w:hAnsiTheme="majorBidi"/>
          <w:i/>
          <w:iCs/>
          <w:sz w:val="30"/>
          <w:szCs w:val="30"/>
          <w:cs/>
        </w:rPr>
        <w:t>(</w:t>
      </w:r>
      <w:r w:rsidR="002810CA" w:rsidRPr="002810CA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Pr="00C40F18">
        <w:rPr>
          <w:rFonts w:asciiTheme="majorBidi" w:hAnsiTheme="majorBidi"/>
          <w:i/>
          <w:iCs/>
          <w:sz w:val="30"/>
          <w:szCs w:val="30"/>
          <w:cs/>
        </w:rPr>
        <w:t xml:space="preserve"> ธันวาคม </w:t>
      </w:r>
      <w:r w:rsidR="002810CA" w:rsidRPr="002810CA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0F667F">
        <w:rPr>
          <w:rFonts w:asciiTheme="majorBidi" w:hAnsiTheme="majorBidi" w:cstheme="majorBidi"/>
          <w:i/>
          <w:iCs/>
          <w:sz w:val="30"/>
          <w:szCs w:val="30"/>
          <w:lang w:val="en-US"/>
        </w:rPr>
        <w:t>6</w:t>
      </w:r>
      <w:r w:rsidRPr="00C40F18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2810CA" w:rsidRPr="002810CA">
        <w:rPr>
          <w:rFonts w:asciiTheme="majorBidi" w:hAnsiTheme="majorBidi" w:cstheme="majorBidi"/>
          <w:i/>
          <w:iCs/>
          <w:sz w:val="30"/>
          <w:szCs w:val="30"/>
          <w:lang w:val="en-US"/>
        </w:rPr>
        <w:t>3</w:t>
      </w:r>
      <w:r w:rsidRPr="00C40F18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2810CA" w:rsidRPr="002810CA">
        <w:rPr>
          <w:rFonts w:asciiTheme="majorBidi" w:hAnsiTheme="majorBidi" w:cstheme="majorBidi"/>
          <w:i/>
          <w:iCs/>
          <w:sz w:val="30"/>
          <w:szCs w:val="30"/>
          <w:lang w:val="en-US"/>
        </w:rPr>
        <w:t>40</w:t>
      </w:r>
      <w:r w:rsidRPr="00C40F18">
        <w:rPr>
          <w:rFonts w:asciiTheme="majorBidi" w:hAnsiTheme="majorBidi"/>
          <w:i/>
          <w:iCs/>
          <w:sz w:val="30"/>
          <w:szCs w:val="30"/>
          <w:cs/>
        </w:rPr>
        <w:t xml:space="preserve"> บาท)</w:t>
      </w:r>
      <w:r w:rsidRPr="00C40F18">
        <w:rPr>
          <w:rFonts w:asciiTheme="majorBidi" w:hAnsiTheme="majorBidi"/>
          <w:sz w:val="30"/>
          <w:szCs w:val="30"/>
          <w:cs/>
        </w:rPr>
        <w:t xml:space="preserve"> มูลค่ายุติธรรมของเงินลงทุนในบริษัท ทีพีไอ โพลีน เพาเวอร์ จำกัด (มหาชน) เท่ากับ </w:t>
      </w:r>
      <w:r w:rsidR="008505C0">
        <w:rPr>
          <w:rFonts w:asciiTheme="majorBidi" w:hAnsiTheme="majorBidi"/>
          <w:sz w:val="30"/>
          <w:szCs w:val="30"/>
          <w:lang w:val="en-US"/>
        </w:rPr>
        <w:t>17,464</w:t>
      </w:r>
      <w:r w:rsidR="000F667F">
        <w:rPr>
          <w:rFonts w:asciiTheme="majorBidi" w:hAnsiTheme="majorBidi"/>
          <w:sz w:val="30"/>
          <w:szCs w:val="30"/>
        </w:rPr>
        <w:t xml:space="preserve"> </w:t>
      </w:r>
      <w:r w:rsidRPr="00C40F18">
        <w:rPr>
          <w:rFonts w:asciiTheme="majorBidi" w:hAnsiTheme="majorBidi"/>
          <w:sz w:val="30"/>
          <w:szCs w:val="30"/>
          <w:cs/>
        </w:rPr>
        <w:t xml:space="preserve">ล้านบาท </w:t>
      </w:r>
      <w:r w:rsidRPr="00C40F18">
        <w:rPr>
          <w:rFonts w:asciiTheme="majorBidi" w:hAnsiTheme="majorBidi"/>
          <w:i/>
          <w:iCs/>
          <w:sz w:val="30"/>
          <w:szCs w:val="30"/>
          <w:cs/>
        </w:rPr>
        <w:t>(</w:t>
      </w:r>
      <w:r w:rsidR="002810CA" w:rsidRPr="002810CA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Pr="00C40F18">
        <w:rPr>
          <w:rFonts w:asciiTheme="majorBidi" w:hAnsiTheme="majorBidi"/>
          <w:i/>
          <w:iCs/>
          <w:sz w:val="30"/>
          <w:szCs w:val="30"/>
          <w:cs/>
        </w:rPr>
        <w:t xml:space="preserve"> ธันวาคม </w:t>
      </w:r>
      <w:r w:rsidR="002810CA" w:rsidRPr="002810CA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0F667F">
        <w:rPr>
          <w:rFonts w:asciiTheme="majorBidi" w:hAnsiTheme="majorBidi" w:cstheme="majorBidi"/>
          <w:i/>
          <w:iCs/>
          <w:sz w:val="30"/>
          <w:szCs w:val="30"/>
          <w:lang w:val="en-US"/>
        </w:rPr>
        <w:t>6</w:t>
      </w:r>
      <w:r w:rsidRPr="00C40F18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2810CA" w:rsidRPr="002810CA">
        <w:rPr>
          <w:rFonts w:asciiTheme="majorBidi" w:hAnsiTheme="majorBidi" w:cstheme="majorBidi"/>
          <w:i/>
          <w:iCs/>
          <w:sz w:val="30"/>
          <w:szCs w:val="30"/>
          <w:lang w:val="en-US"/>
        </w:rPr>
        <w:t>20</w:t>
      </w:r>
      <w:r w:rsidRPr="00C40F18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2810CA" w:rsidRPr="002810CA">
        <w:rPr>
          <w:rFonts w:asciiTheme="majorBidi" w:hAnsiTheme="majorBidi" w:cstheme="majorBidi"/>
          <w:i/>
          <w:iCs/>
          <w:sz w:val="30"/>
          <w:szCs w:val="30"/>
          <w:lang w:val="en-US"/>
        </w:rPr>
        <w:t>060</w:t>
      </w:r>
      <w:r w:rsidRPr="00C40F18">
        <w:rPr>
          <w:rFonts w:asciiTheme="majorBidi" w:hAnsiTheme="majorBidi"/>
          <w:i/>
          <w:iCs/>
          <w:sz w:val="30"/>
          <w:szCs w:val="30"/>
          <w:cs/>
        </w:rPr>
        <w:t xml:space="preserve"> ล้านบาท)</w:t>
      </w:r>
      <w:r w:rsidRPr="00C40F18">
        <w:rPr>
          <w:rFonts w:asciiTheme="majorBidi" w:hAnsiTheme="majorBidi"/>
          <w:sz w:val="30"/>
          <w:szCs w:val="30"/>
          <w:cs/>
        </w:rPr>
        <w:t xml:space="preserve"> </w:t>
      </w:r>
    </w:p>
    <w:p w14:paraId="032A6B38" w14:textId="5CADE618" w:rsidR="00B913C5" w:rsidRPr="005057A1" w:rsidRDefault="00D41195" w:rsidP="005057A1">
      <w:pPr>
        <w:spacing w:line="240" w:lineRule="auto"/>
        <w:rPr>
          <w:rFonts w:ascii="Angsana New" w:hAnsi="Angsana New"/>
          <w:sz w:val="30"/>
          <w:szCs w:val="30"/>
        </w:rPr>
      </w:pPr>
      <w:r>
        <w:br w:type="page"/>
      </w:r>
    </w:p>
    <w:p w14:paraId="10805703" w14:textId="2696D307" w:rsidR="00B913C5" w:rsidRPr="0035030C" w:rsidRDefault="00B913C5">
      <w:pPr>
        <w:spacing w:line="240" w:lineRule="auto"/>
        <w:rPr>
          <w:rFonts w:asciiTheme="majorBidi" w:hAnsiTheme="majorBidi" w:cstheme="majorBidi"/>
          <w:cs/>
        </w:rPr>
        <w:sectPr w:rsidR="00B913C5" w:rsidRPr="0035030C" w:rsidSect="00EA1A6A">
          <w:headerReference w:type="default" r:id="rId15"/>
          <w:footerReference w:type="even" r:id="rId16"/>
          <w:footerReference w:type="default" r:id="rId17"/>
          <w:pgSz w:w="11909" w:h="16834" w:code="9"/>
          <w:pgMar w:top="691" w:right="1152" w:bottom="576" w:left="1152" w:header="720" w:footer="720" w:gutter="0"/>
          <w:paperSrc w:first="7" w:other="7"/>
          <w:cols w:space="737"/>
        </w:sectPr>
      </w:pPr>
    </w:p>
    <w:p w14:paraId="288D6AFB" w14:textId="1CB02369" w:rsidR="003E7BC6" w:rsidRPr="0035030C" w:rsidRDefault="003E7BC6" w:rsidP="003E7BC6">
      <w:pPr>
        <w:pStyle w:val="Bo-C1Content"/>
        <w:tabs>
          <w:tab w:val="left" w:pos="90"/>
        </w:tabs>
        <w:ind w:left="180" w:hanging="180"/>
        <w:rPr>
          <w:rFonts w:asciiTheme="majorBidi" w:hAnsiTheme="majorBidi" w:cstheme="majorBidi"/>
          <w:cs/>
        </w:rPr>
      </w:pPr>
      <w:bookmarkStart w:id="1" w:name="_Hlk124861989"/>
      <w:r w:rsidRPr="0035030C">
        <w:rPr>
          <w:rFonts w:asciiTheme="majorBidi" w:hAnsiTheme="majorBidi" w:cstheme="majorBidi"/>
          <w:cs/>
        </w:rPr>
        <w:lastRenderedPageBreak/>
        <w:t xml:space="preserve">เงินลงทุนในบริษัทย่อย ณ วันที่ </w:t>
      </w:r>
      <w:r w:rsidR="002810CA" w:rsidRPr="002810CA">
        <w:rPr>
          <w:rFonts w:asciiTheme="majorBidi" w:hAnsiTheme="majorBidi" w:cstheme="majorBidi"/>
          <w:lang w:val="en-US"/>
        </w:rPr>
        <w:t>31</w:t>
      </w:r>
      <w:r w:rsidRPr="0035030C">
        <w:rPr>
          <w:rFonts w:asciiTheme="majorBidi" w:hAnsiTheme="majorBidi" w:cstheme="majorBidi"/>
          <w:cs/>
        </w:rPr>
        <w:t xml:space="preserve"> ธันวาคม </w:t>
      </w:r>
      <w:r w:rsidR="002810CA" w:rsidRPr="002810CA">
        <w:rPr>
          <w:rFonts w:asciiTheme="majorBidi" w:hAnsiTheme="majorBidi" w:cstheme="majorBidi"/>
          <w:lang w:val="en-US"/>
        </w:rPr>
        <w:t>256</w:t>
      </w:r>
      <w:r w:rsidR="004C63F6">
        <w:rPr>
          <w:rFonts w:asciiTheme="majorBidi" w:hAnsiTheme="majorBidi" w:cstheme="majorBidi"/>
          <w:lang w:val="en-US"/>
        </w:rPr>
        <w:t>7</w:t>
      </w:r>
      <w:r w:rsidRPr="0035030C">
        <w:rPr>
          <w:rFonts w:asciiTheme="majorBidi" w:hAnsiTheme="majorBidi" w:cstheme="majorBidi"/>
          <w:lang w:val="en-US"/>
        </w:rPr>
        <w:t xml:space="preserve"> </w:t>
      </w:r>
      <w:r w:rsidRPr="0035030C">
        <w:rPr>
          <w:rFonts w:asciiTheme="majorBidi" w:hAnsiTheme="majorBidi" w:cstheme="majorBidi"/>
          <w:cs/>
          <w:lang w:val="en-US"/>
        </w:rPr>
        <w:t xml:space="preserve">และ </w:t>
      </w:r>
      <w:r w:rsidR="002810CA" w:rsidRPr="002810CA">
        <w:rPr>
          <w:rFonts w:asciiTheme="majorBidi" w:hAnsiTheme="majorBidi" w:cstheme="majorBidi"/>
          <w:lang w:val="en-US"/>
        </w:rPr>
        <w:t>256</w:t>
      </w:r>
      <w:r w:rsidR="004C63F6">
        <w:rPr>
          <w:rFonts w:asciiTheme="majorBidi" w:hAnsiTheme="majorBidi" w:cstheme="majorBidi"/>
          <w:lang w:val="en-US"/>
        </w:rPr>
        <w:t>6</w:t>
      </w:r>
      <w:r w:rsidRPr="0035030C">
        <w:rPr>
          <w:rFonts w:asciiTheme="majorBidi" w:hAnsiTheme="majorBidi" w:cstheme="majorBidi"/>
          <w:lang w:val="en-US"/>
        </w:rPr>
        <w:t xml:space="preserve"> </w:t>
      </w:r>
      <w:r w:rsidRPr="0035030C">
        <w:rPr>
          <w:rFonts w:asciiTheme="majorBidi" w:hAnsiTheme="majorBidi" w:cstheme="majorBidi"/>
          <w:cs/>
          <w:lang w:val="en-US"/>
        </w:rPr>
        <w:t>และเงินปันผลรับจากเงินลงทุนสำหรับแต่ละปี</w:t>
      </w:r>
      <w:r w:rsidRPr="0035030C">
        <w:rPr>
          <w:rFonts w:asciiTheme="majorBidi" w:hAnsiTheme="majorBidi" w:cstheme="majorBidi"/>
          <w:cs/>
        </w:rPr>
        <w:t xml:space="preserve"> มีดังนี้</w:t>
      </w:r>
    </w:p>
    <w:p w14:paraId="544DE325" w14:textId="77777777" w:rsidR="003E7BC6" w:rsidRPr="0035030C" w:rsidRDefault="003E7BC6" w:rsidP="00F157B5">
      <w:pPr>
        <w:pStyle w:val="Bo-Blankline"/>
        <w:rPr>
          <w:rFonts w:asciiTheme="majorBidi" w:hAnsiTheme="majorBidi" w:cstheme="majorBidi"/>
        </w:rPr>
      </w:pPr>
    </w:p>
    <w:tbl>
      <w:tblPr>
        <w:tblW w:w="15570" w:type="dxa"/>
        <w:tblInd w:w="-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9"/>
        <w:gridCol w:w="86"/>
        <w:gridCol w:w="2435"/>
        <w:gridCol w:w="90"/>
        <w:gridCol w:w="810"/>
        <w:gridCol w:w="90"/>
        <w:gridCol w:w="900"/>
        <w:gridCol w:w="90"/>
        <w:gridCol w:w="900"/>
        <w:gridCol w:w="90"/>
        <w:gridCol w:w="90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</w:tblGrid>
      <w:tr w:rsidR="003E7BC6" w:rsidRPr="0035030C" w14:paraId="58DA4915" w14:textId="77777777" w:rsidTr="00607BEE">
        <w:trPr>
          <w:trHeight w:val="234"/>
          <w:tblHeader/>
        </w:trPr>
        <w:tc>
          <w:tcPr>
            <w:tcW w:w="2699" w:type="dxa"/>
            <w:vAlign w:val="bottom"/>
          </w:tcPr>
          <w:p w14:paraId="4B0FE99E" w14:textId="77777777" w:rsidR="003E7BC6" w:rsidRPr="0035030C" w:rsidRDefault="003E7BC6" w:rsidP="00607BEE">
            <w:pPr>
              <w:spacing w:line="32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3C8230CF" w14:textId="77777777" w:rsidR="003E7BC6" w:rsidRPr="0035030C" w:rsidRDefault="003E7BC6" w:rsidP="00607BEE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699749F1" w14:textId="77777777" w:rsidR="003E7BC6" w:rsidRPr="0035030C" w:rsidRDefault="003E7BC6" w:rsidP="00607BEE">
            <w:pPr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6BFC8D19" w14:textId="77777777" w:rsidR="003E7BC6" w:rsidRPr="0035030C" w:rsidRDefault="003E7BC6" w:rsidP="00607BE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60" w:type="dxa"/>
            <w:gridSpan w:val="19"/>
          </w:tcPr>
          <w:p w14:paraId="52BDDD29" w14:textId="77777777" w:rsidR="003E7BC6" w:rsidRPr="0035030C" w:rsidRDefault="003E7BC6" w:rsidP="00607BE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3E7BC6" w:rsidRPr="0035030C" w14:paraId="4CAE19F3" w14:textId="77777777" w:rsidTr="00607BEE">
        <w:trPr>
          <w:trHeight w:val="234"/>
          <w:tblHeader/>
        </w:trPr>
        <w:tc>
          <w:tcPr>
            <w:tcW w:w="2699" w:type="dxa"/>
            <w:vAlign w:val="bottom"/>
          </w:tcPr>
          <w:p w14:paraId="493286A4" w14:textId="77777777" w:rsidR="003E7BC6" w:rsidRPr="0035030C" w:rsidRDefault="003E7BC6" w:rsidP="00607BEE">
            <w:pPr>
              <w:spacing w:line="32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32641D84" w14:textId="77777777" w:rsidR="003E7BC6" w:rsidRPr="0035030C" w:rsidRDefault="003E7BC6" w:rsidP="00607BEE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  <w:vAlign w:val="bottom"/>
          </w:tcPr>
          <w:p w14:paraId="45CD25EC" w14:textId="77777777" w:rsidR="003E7BC6" w:rsidRPr="0035030C" w:rsidRDefault="003E7BC6" w:rsidP="00607BEE">
            <w:pPr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cs/>
                <w:lang w:val="en-US"/>
              </w:rPr>
              <w:t>ลักษณะธุรกิจ</w:t>
            </w:r>
          </w:p>
        </w:tc>
        <w:tc>
          <w:tcPr>
            <w:tcW w:w="90" w:type="dxa"/>
          </w:tcPr>
          <w:p w14:paraId="6A34A7D2" w14:textId="77777777" w:rsidR="003E7BC6" w:rsidRPr="0035030C" w:rsidRDefault="003E7BC6" w:rsidP="00607BE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0117225F" w14:textId="77777777" w:rsidR="003E7BC6" w:rsidRPr="0035030C" w:rsidRDefault="003E7BC6" w:rsidP="00607BE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90" w:type="dxa"/>
          </w:tcPr>
          <w:p w14:paraId="6F8E4C62" w14:textId="77777777" w:rsidR="003E7BC6" w:rsidRPr="0035030C" w:rsidRDefault="003E7BC6" w:rsidP="00607BE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41153C72" w14:textId="77777777" w:rsidR="003E7BC6" w:rsidRPr="0035030C" w:rsidRDefault="003E7BC6" w:rsidP="00607BE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cs/>
                <w:lang w:val="en-US"/>
              </w:rPr>
              <w:t>ทุนชำระแล้ว</w:t>
            </w:r>
          </w:p>
        </w:tc>
        <w:tc>
          <w:tcPr>
            <w:tcW w:w="90" w:type="dxa"/>
          </w:tcPr>
          <w:p w14:paraId="66BCB58E" w14:textId="77777777" w:rsidR="003E7BC6" w:rsidRPr="0035030C" w:rsidRDefault="003E7BC6" w:rsidP="00607BE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708E081C" w14:textId="77777777" w:rsidR="003E7BC6" w:rsidRPr="0035030C" w:rsidRDefault="003E7BC6" w:rsidP="00607BE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cs/>
                <w:lang w:val="en-US"/>
              </w:rPr>
              <w:t>ราคาทุน</w:t>
            </w:r>
          </w:p>
        </w:tc>
        <w:tc>
          <w:tcPr>
            <w:tcW w:w="90" w:type="dxa"/>
          </w:tcPr>
          <w:p w14:paraId="13DA2039" w14:textId="77777777" w:rsidR="003E7BC6" w:rsidRPr="0035030C" w:rsidRDefault="003E7BC6" w:rsidP="00607BE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18A34598" w14:textId="470FF74A" w:rsidR="003E7BC6" w:rsidRPr="0035030C" w:rsidRDefault="003E7BC6" w:rsidP="00F157B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cs/>
                <w:lang w:val="en-US"/>
              </w:rPr>
              <w:t>มูลค่าตามวิธีส่วนได้เสีย</w:t>
            </w:r>
          </w:p>
        </w:tc>
        <w:tc>
          <w:tcPr>
            <w:tcW w:w="90" w:type="dxa"/>
          </w:tcPr>
          <w:p w14:paraId="4AB1992E" w14:textId="77777777" w:rsidR="003E7BC6" w:rsidRPr="0035030C" w:rsidRDefault="003E7BC6" w:rsidP="00607BE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1A4E660F" w14:textId="77777777" w:rsidR="003E7BC6" w:rsidRPr="0035030C" w:rsidRDefault="003E7BC6" w:rsidP="00607BEE">
            <w:pPr>
              <w:spacing w:line="320" w:lineRule="exact"/>
              <w:ind w:left="40" w:right="3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cs/>
                <w:lang w:val="en-US"/>
              </w:rPr>
              <w:t>เงินปันผลรับสำหรับปี</w:t>
            </w:r>
          </w:p>
        </w:tc>
      </w:tr>
      <w:tr w:rsidR="004C63F6" w:rsidRPr="0035030C" w14:paraId="6C72E7DA" w14:textId="77777777" w:rsidTr="00037A11">
        <w:trPr>
          <w:trHeight w:val="227"/>
          <w:tblHeader/>
        </w:trPr>
        <w:tc>
          <w:tcPr>
            <w:tcW w:w="2699" w:type="dxa"/>
            <w:vAlign w:val="bottom"/>
          </w:tcPr>
          <w:p w14:paraId="4E266A93" w14:textId="77777777" w:rsidR="004C63F6" w:rsidRPr="0035030C" w:rsidRDefault="004C63F6" w:rsidP="004C63F6">
            <w:pPr>
              <w:spacing w:line="32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32D36770" w14:textId="77777777" w:rsidR="004C63F6" w:rsidRPr="0035030C" w:rsidRDefault="004C63F6" w:rsidP="004C63F6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73340BF3" w14:textId="77777777" w:rsidR="004C63F6" w:rsidRPr="0035030C" w:rsidRDefault="004C63F6" w:rsidP="004C63F6">
            <w:pPr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2EBB686F" w14:textId="77777777" w:rsidR="004C63F6" w:rsidRPr="0035030C" w:rsidRDefault="004C63F6" w:rsidP="004C63F6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" w:type="dxa"/>
          </w:tcPr>
          <w:p w14:paraId="66A2273D" w14:textId="69F7B84F" w:rsidR="004C63F6" w:rsidRPr="0035030C" w:rsidRDefault="004C63F6" w:rsidP="004C63F6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90" w:type="dxa"/>
          </w:tcPr>
          <w:p w14:paraId="75C842D9" w14:textId="77777777" w:rsidR="004C63F6" w:rsidRPr="0035030C" w:rsidRDefault="004C63F6" w:rsidP="004C63F6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1EB96A0F" w14:textId="09519797" w:rsidR="004C63F6" w:rsidRPr="0035030C" w:rsidRDefault="004C63F6" w:rsidP="004C63F6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90" w:type="dxa"/>
          </w:tcPr>
          <w:p w14:paraId="4A26723A" w14:textId="77777777" w:rsidR="004C63F6" w:rsidRPr="0035030C" w:rsidRDefault="004C63F6" w:rsidP="004C63F6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3FF8FE6D" w14:textId="462B559F" w:rsidR="004C63F6" w:rsidRPr="0035030C" w:rsidRDefault="004C63F6" w:rsidP="004C63F6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90" w:type="dxa"/>
          </w:tcPr>
          <w:p w14:paraId="4E456FE4" w14:textId="77777777" w:rsidR="004C63F6" w:rsidRPr="0035030C" w:rsidRDefault="004C63F6" w:rsidP="004C63F6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58E264EE" w14:textId="69D75C85" w:rsidR="004C63F6" w:rsidRPr="0035030C" w:rsidRDefault="004C63F6" w:rsidP="004C63F6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90" w:type="dxa"/>
          </w:tcPr>
          <w:p w14:paraId="0046D5E8" w14:textId="77777777" w:rsidR="004C63F6" w:rsidRPr="0035030C" w:rsidRDefault="004C63F6" w:rsidP="004C63F6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888D7C9" w14:textId="279B6B20" w:rsidR="004C63F6" w:rsidRPr="0035030C" w:rsidRDefault="004C63F6" w:rsidP="004C63F6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90" w:type="dxa"/>
          </w:tcPr>
          <w:p w14:paraId="74CAFDD4" w14:textId="77777777" w:rsidR="004C63F6" w:rsidRPr="0035030C" w:rsidRDefault="004C63F6" w:rsidP="004C63F6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A78A501" w14:textId="3862598E" w:rsidR="004C63F6" w:rsidRPr="0035030C" w:rsidRDefault="004C63F6" w:rsidP="004C63F6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90" w:type="dxa"/>
          </w:tcPr>
          <w:p w14:paraId="715EDBEC" w14:textId="77777777" w:rsidR="004C63F6" w:rsidRPr="0035030C" w:rsidRDefault="004C63F6" w:rsidP="004C63F6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F27CE4A" w14:textId="247656E1" w:rsidR="004C63F6" w:rsidRPr="0035030C" w:rsidRDefault="004C63F6" w:rsidP="004C63F6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90" w:type="dxa"/>
          </w:tcPr>
          <w:p w14:paraId="1521D9E8" w14:textId="77777777" w:rsidR="004C63F6" w:rsidRPr="0035030C" w:rsidRDefault="004C63F6" w:rsidP="004C63F6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EB157C5" w14:textId="07E22D28" w:rsidR="004C63F6" w:rsidRPr="0035030C" w:rsidRDefault="004C63F6" w:rsidP="004C63F6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90" w:type="dxa"/>
          </w:tcPr>
          <w:p w14:paraId="04810D24" w14:textId="77777777" w:rsidR="004C63F6" w:rsidRPr="0035030C" w:rsidRDefault="004C63F6" w:rsidP="004C63F6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</w:tcPr>
          <w:p w14:paraId="65E1D91F" w14:textId="227CBDE9" w:rsidR="004C63F6" w:rsidRPr="0035030C" w:rsidRDefault="004C63F6" w:rsidP="004C63F6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90" w:type="dxa"/>
          </w:tcPr>
          <w:p w14:paraId="24535933" w14:textId="77777777" w:rsidR="004C63F6" w:rsidRPr="0035030C" w:rsidRDefault="004C63F6" w:rsidP="004C63F6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C91B253" w14:textId="3F0E369C" w:rsidR="004C63F6" w:rsidRPr="0035030C" w:rsidRDefault="004C63F6" w:rsidP="004C63F6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2566</w:t>
            </w:r>
          </w:p>
        </w:tc>
      </w:tr>
      <w:tr w:rsidR="004C63F6" w:rsidRPr="0035030C" w14:paraId="1FDA0BB3" w14:textId="77777777" w:rsidTr="00607BEE">
        <w:trPr>
          <w:trHeight w:val="234"/>
          <w:tblHeader/>
        </w:trPr>
        <w:tc>
          <w:tcPr>
            <w:tcW w:w="2699" w:type="dxa"/>
            <w:vAlign w:val="bottom"/>
          </w:tcPr>
          <w:p w14:paraId="76040F5C" w14:textId="77777777" w:rsidR="004C63F6" w:rsidRPr="0035030C" w:rsidRDefault="004C63F6" w:rsidP="004C63F6">
            <w:pPr>
              <w:spacing w:line="32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14CE2AF2" w14:textId="77777777" w:rsidR="004C63F6" w:rsidRPr="0035030C" w:rsidRDefault="004C63F6" w:rsidP="004C63F6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44524D52" w14:textId="77777777" w:rsidR="004C63F6" w:rsidRPr="0035030C" w:rsidRDefault="004C63F6" w:rsidP="004C63F6">
            <w:pPr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246D209A" w14:textId="77777777" w:rsidR="004C63F6" w:rsidRPr="0035030C" w:rsidRDefault="004C63F6" w:rsidP="004C63F6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0" w:type="dxa"/>
            <w:gridSpan w:val="3"/>
          </w:tcPr>
          <w:p w14:paraId="0988774F" w14:textId="77777777" w:rsidR="004C63F6" w:rsidRPr="0035030C" w:rsidRDefault="004C63F6" w:rsidP="004C63F6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ร้อยละ)</w:t>
            </w:r>
          </w:p>
        </w:tc>
        <w:tc>
          <w:tcPr>
            <w:tcW w:w="90" w:type="dxa"/>
          </w:tcPr>
          <w:p w14:paraId="5355D07D" w14:textId="77777777" w:rsidR="004C63F6" w:rsidRPr="0035030C" w:rsidRDefault="004C63F6" w:rsidP="004C63F6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370" w:type="dxa"/>
            <w:gridSpan w:val="15"/>
          </w:tcPr>
          <w:p w14:paraId="1E2C2D7E" w14:textId="77777777" w:rsidR="004C63F6" w:rsidRPr="0035030C" w:rsidRDefault="004C63F6" w:rsidP="004C63F6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พันบาท)</w:t>
            </w:r>
          </w:p>
        </w:tc>
      </w:tr>
      <w:tr w:rsidR="004C63F6" w:rsidRPr="0035030C" w14:paraId="28AD9508" w14:textId="77777777" w:rsidTr="00607BEE">
        <w:tc>
          <w:tcPr>
            <w:tcW w:w="2699" w:type="dxa"/>
          </w:tcPr>
          <w:p w14:paraId="0AFF8C1A" w14:textId="77777777" w:rsidR="004C63F6" w:rsidRPr="0035030C" w:rsidRDefault="004C63F6" w:rsidP="004C63F6">
            <w:pPr>
              <w:spacing w:line="240" w:lineRule="auto"/>
              <w:ind w:left="3" w:right="3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บริษัทย่อยทางตรง</w:t>
            </w:r>
          </w:p>
        </w:tc>
        <w:tc>
          <w:tcPr>
            <w:tcW w:w="86" w:type="dxa"/>
          </w:tcPr>
          <w:p w14:paraId="08AE6C28" w14:textId="77777777" w:rsidR="004C63F6" w:rsidRPr="0035030C" w:rsidRDefault="004C63F6" w:rsidP="004C63F6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2678028A" w14:textId="77777777" w:rsidR="004C63F6" w:rsidRPr="0035030C" w:rsidRDefault="004C63F6" w:rsidP="004C63F6">
            <w:pPr>
              <w:spacing w:line="240" w:lineRule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50630F6" w14:textId="77777777" w:rsidR="004C63F6" w:rsidRPr="0035030C" w:rsidRDefault="004C63F6" w:rsidP="004C63F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9913C7D" w14:textId="77777777" w:rsidR="004C63F6" w:rsidRPr="0035030C" w:rsidRDefault="004C63F6" w:rsidP="004C63F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13CA4933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266EF6F" w14:textId="77777777" w:rsidR="004C63F6" w:rsidRPr="0035030C" w:rsidRDefault="004C63F6" w:rsidP="004C63F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51FC6138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A2A90C3" w14:textId="77777777" w:rsidR="004C63F6" w:rsidRPr="0035030C" w:rsidRDefault="004C63F6" w:rsidP="004C63F6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2E006680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0691849" w14:textId="77777777" w:rsidR="004C63F6" w:rsidRPr="0035030C" w:rsidRDefault="004C63F6" w:rsidP="004C63F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3AD595EA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EE51357" w14:textId="77777777" w:rsidR="004C63F6" w:rsidRPr="0035030C" w:rsidRDefault="004C63F6" w:rsidP="004C63F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2523C893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8D26C51" w14:textId="77777777" w:rsidR="004C63F6" w:rsidRPr="0035030C" w:rsidRDefault="004C63F6" w:rsidP="004C63F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6B92531D" w14:textId="77777777" w:rsidR="004C63F6" w:rsidRPr="0035030C" w:rsidRDefault="004C63F6" w:rsidP="004C63F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78B6AC1" w14:textId="77777777" w:rsidR="004C63F6" w:rsidRPr="0035030C" w:rsidRDefault="004C63F6" w:rsidP="004C63F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6A8B6B9E" w14:textId="77777777" w:rsidR="004C63F6" w:rsidRPr="0035030C" w:rsidRDefault="004C63F6" w:rsidP="004C63F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1AC6FC2" w14:textId="77777777" w:rsidR="004C63F6" w:rsidRPr="0035030C" w:rsidRDefault="004C63F6" w:rsidP="004C63F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4F481368" w14:textId="77777777" w:rsidR="004C63F6" w:rsidRPr="0035030C" w:rsidRDefault="004C63F6" w:rsidP="004C63F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B1D63E3" w14:textId="77777777" w:rsidR="004C63F6" w:rsidRPr="0035030C" w:rsidRDefault="004C63F6" w:rsidP="004C63F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518DC38C" w14:textId="77777777" w:rsidR="004C63F6" w:rsidRPr="0035030C" w:rsidRDefault="004C63F6" w:rsidP="004C63F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693A1A8" w14:textId="77777777" w:rsidR="004C63F6" w:rsidRPr="0035030C" w:rsidRDefault="004C63F6" w:rsidP="004C63F6">
            <w:pPr>
              <w:spacing w:line="240" w:lineRule="auto"/>
              <w:ind w:left="-128" w:right="94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C63F6" w:rsidRPr="0035030C" w14:paraId="4E5ADEDF" w14:textId="77777777" w:rsidTr="00607BEE">
        <w:tc>
          <w:tcPr>
            <w:tcW w:w="2699" w:type="dxa"/>
          </w:tcPr>
          <w:p w14:paraId="263B1612" w14:textId="77777777" w:rsidR="004C63F6" w:rsidRPr="0035030C" w:rsidRDefault="004C63F6" w:rsidP="004C63F6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</w:rPr>
              <w:t>บริษัท ทีพีไอ คอนกรีต จำกัด</w:t>
            </w:r>
          </w:p>
        </w:tc>
        <w:tc>
          <w:tcPr>
            <w:tcW w:w="86" w:type="dxa"/>
          </w:tcPr>
          <w:p w14:paraId="43CA72ED" w14:textId="77777777" w:rsidR="004C63F6" w:rsidRPr="0035030C" w:rsidRDefault="004C63F6" w:rsidP="004C63F6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48A7C564" w14:textId="77777777" w:rsidR="004C63F6" w:rsidRPr="0035030C" w:rsidRDefault="004C63F6" w:rsidP="004C63F6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</w:rPr>
              <w:t>ผลิตและจำหน่ายคอนกรีต</w:t>
            </w:r>
            <w:r w:rsidRPr="0035030C">
              <w:rPr>
                <w:rFonts w:asciiTheme="majorBidi" w:hAnsiTheme="majorBidi" w:cstheme="majorBidi"/>
                <w:cs/>
                <w:lang w:val="en-US"/>
              </w:rPr>
              <w:t>ผสมเสร็จ</w:t>
            </w:r>
          </w:p>
        </w:tc>
        <w:tc>
          <w:tcPr>
            <w:tcW w:w="90" w:type="dxa"/>
          </w:tcPr>
          <w:p w14:paraId="674C5841" w14:textId="77777777" w:rsidR="004C63F6" w:rsidRPr="0035030C" w:rsidRDefault="004C63F6" w:rsidP="004C63F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6E2A807" w14:textId="126A1FBE" w:rsidR="004C63F6" w:rsidRPr="0035030C" w:rsidRDefault="00DB2C48" w:rsidP="004C63F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7054FC64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7637F3E" w14:textId="2FFD4EE3" w:rsidR="004C63F6" w:rsidRPr="0035030C" w:rsidRDefault="004C63F6" w:rsidP="004C63F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99</w:t>
            </w:r>
            <w:r w:rsidRPr="0035030C">
              <w:rPr>
                <w:rFonts w:asciiTheme="majorBidi" w:hAnsiTheme="majorBidi" w:cstheme="majorBidi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0F152B31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A26BD16" w14:textId="0F91C92D" w:rsidR="004C63F6" w:rsidRPr="0035030C" w:rsidRDefault="00A902D9" w:rsidP="00A902D9">
            <w:pPr>
              <w:tabs>
                <w:tab w:val="decimal" w:pos="810"/>
              </w:tabs>
              <w:spacing w:line="240" w:lineRule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3,700,000</w:t>
            </w:r>
          </w:p>
        </w:tc>
        <w:tc>
          <w:tcPr>
            <w:tcW w:w="90" w:type="dxa"/>
            <w:shd w:val="clear" w:color="auto" w:fill="auto"/>
          </w:tcPr>
          <w:p w14:paraId="7B30B700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6E97C2E" w14:textId="586E7389" w:rsidR="004C63F6" w:rsidRPr="0035030C" w:rsidRDefault="004C63F6" w:rsidP="004C63F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3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700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164DA9E2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C7B0D48" w14:textId="5C4F0DE8" w:rsidR="004C63F6" w:rsidRPr="0035030C" w:rsidRDefault="001431BA" w:rsidP="004C63F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3,699,999</w:t>
            </w:r>
          </w:p>
        </w:tc>
        <w:tc>
          <w:tcPr>
            <w:tcW w:w="90" w:type="dxa"/>
            <w:shd w:val="clear" w:color="auto" w:fill="auto"/>
          </w:tcPr>
          <w:p w14:paraId="57B95640" w14:textId="77777777" w:rsidR="004C63F6" w:rsidRPr="0035030C" w:rsidRDefault="004C63F6" w:rsidP="004C63F6">
            <w:pPr>
              <w:tabs>
                <w:tab w:val="center" w:pos="435"/>
                <w:tab w:val="left" w:pos="540"/>
                <w:tab w:val="right" w:pos="916"/>
              </w:tabs>
              <w:spacing w:line="240" w:lineRule="auto"/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C2EBFF2" w14:textId="62326258" w:rsidR="004C63F6" w:rsidRPr="0035030C" w:rsidRDefault="004C63F6" w:rsidP="004C63F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3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699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999</w:t>
            </w:r>
          </w:p>
        </w:tc>
        <w:tc>
          <w:tcPr>
            <w:tcW w:w="90" w:type="dxa"/>
            <w:shd w:val="clear" w:color="auto" w:fill="auto"/>
          </w:tcPr>
          <w:p w14:paraId="288699EE" w14:textId="77777777" w:rsidR="004C63F6" w:rsidRPr="0035030C" w:rsidRDefault="004C63F6" w:rsidP="004C63F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ECC1268" w14:textId="3207995B" w:rsidR="004C63F6" w:rsidRPr="0035030C" w:rsidRDefault="00FE6B51" w:rsidP="004C63F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2,943,803</w:t>
            </w:r>
          </w:p>
        </w:tc>
        <w:tc>
          <w:tcPr>
            <w:tcW w:w="90" w:type="dxa"/>
            <w:shd w:val="clear" w:color="auto" w:fill="auto"/>
          </w:tcPr>
          <w:p w14:paraId="05EAFC8C" w14:textId="77777777" w:rsidR="004C63F6" w:rsidRPr="0035030C" w:rsidRDefault="004C63F6" w:rsidP="004C63F6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2E73564" w14:textId="1905F51B" w:rsidR="004C63F6" w:rsidRPr="0035030C" w:rsidRDefault="004C63F6" w:rsidP="004C63F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2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950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662</w:t>
            </w:r>
          </w:p>
        </w:tc>
        <w:tc>
          <w:tcPr>
            <w:tcW w:w="90" w:type="dxa"/>
            <w:shd w:val="clear" w:color="auto" w:fill="auto"/>
          </w:tcPr>
          <w:p w14:paraId="1AF80F74" w14:textId="77777777" w:rsidR="004C63F6" w:rsidRPr="0035030C" w:rsidRDefault="004C63F6" w:rsidP="004C63F6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9758B9D" w14:textId="1D014D35" w:rsidR="004C63F6" w:rsidRPr="0035030C" w:rsidRDefault="000B4610" w:rsidP="004C63F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6D79E1E5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7DC028D" w14:textId="77777777" w:rsidR="004C63F6" w:rsidRPr="0035030C" w:rsidRDefault="004C63F6" w:rsidP="007D5A14">
            <w:pPr>
              <w:pStyle w:val="BodyText"/>
              <w:spacing w:after="0"/>
              <w:ind w:left="-115" w:right="-130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4C63F6" w:rsidRPr="0035030C" w14:paraId="515FB3DE" w14:textId="77777777" w:rsidTr="00607BEE">
        <w:tc>
          <w:tcPr>
            <w:tcW w:w="2699" w:type="dxa"/>
          </w:tcPr>
          <w:p w14:paraId="0F24F066" w14:textId="77777777" w:rsidR="004C63F6" w:rsidRPr="0035030C" w:rsidRDefault="004C63F6" w:rsidP="004C63F6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</w:rPr>
              <w:t>บริษัท ทีพีไอ โพลีน เพาเวอร์ จำกัด (มหาชน)</w:t>
            </w:r>
          </w:p>
        </w:tc>
        <w:tc>
          <w:tcPr>
            <w:tcW w:w="86" w:type="dxa"/>
          </w:tcPr>
          <w:p w14:paraId="1727354D" w14:textId="77777777" w:rsidR="004C63F6" w:rsidRPr="0035030C" w:rsidRDefault="004C63F6" w:rsidP="004C63F6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56347FF2" w14:textId="77777777" w:rsidR="004C63F6" w:rsidRPr="0035030C" w:rsidRDefault="004C63F6" w:rsidP="004C63F6">
            <w:pPr>
              <w:spacing w:line="240" w:lineRule="auto"/>
              <w:ind w:left="6" w:right="38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</w:rPr>
              <w:t>จำหน่ายก๊าซโซลีน น้ำมันดีเซลและก๊าซธรรมชาติ / ผลิตและจำหน่ายไฟฟ้าและเชื้อเพลิงจากขยะรวมทั้งเศษหรือขยะหรือของเสีย</w:t>
            </w:r>
          </w:p>
        </w:tc>
        <w:tc>
          <w:tcPr>
            <w:tcW w:w="90" w:type="dxa"/>
          </w:tcPr>
          <w:p w14:paraId="371D50DD" w14:textId="77777777" w:rsidR="004C63F6" w:rsidRPr="0035030C" w:rsidRDefault="004C63F6" w:rsidP="004C63F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AB401FA" w14:textId="17207EC9" w:rsidR="004C63F6" w:rsidRPr="0035030C" w:rsidRDefault="00C879FD" w:rsidP="004C63F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70.24</w:t>
            </w:r>
          </w:p>
        </w:tc>
        <w:tc>
          <w:tcPr>
            <w:tcW w:w="90" w:type="dxa"/>
            <w:shd w:val="clear" w:color="auto" w:fill="auto"/>
          </w:tcPr>
          <w:p w14:paraId="66BCCFE6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480A2F6" w14:textId="6BF7BCC4" w:rsidR="004C63F6" w:rsidRPr="0035030C" w:rsidRDefault="004C63F6" w:rsidP="004C63F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70</w:t>
            </w:r>
            <w:r w:rsidRPr="0035030C">
              <w:rPr>
                <w:rFonts w:asciiTheme="majorBidi" w:hAnsiTheme="majorBidi" w:cstheme="majorBidi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lang w:val="en-US"/>
              </w:rPr>
              <w:t>24</w:t>
            </w:r>
          </w:p>
        </w:tc>
        <w:tc>
          <w:tcPr>
            <w:tcW w:w="90" w:type="dxa"/>
            <w:shd w:val="clear" w:color="auto" w:fill="auto"/>
          </w:tcPr>
          <w:p w14:paraId="05F8B39A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10ED4B7" w14:textId="4BC113C8" w:rsidR="004C63F6" w:rsidRPr="0035030C" w:rsidRDefault="00E247C3" w:rsidP="004C63F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8,400,000</w:t>
            </w:r>
          </w:p>
        </w:tc>
        <w:tc>
          <w:tcPr>
            <w:tcW w:w="90" w:type="dxa"/>
            <w:shd w:val="clear" w:color="auto" w:fill="auto"/>
          </w:tcPr>
          <w:p w14:paraId="21034C0C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6891A7D" w14:textId="35A5082B" w:rsidR="004C63F6" w:rsidRPr="0035030C" w:rsidRDefault="004C63F6" w:rsidP="004C63F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8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400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4C9F4BE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2BEF3DD" w14:textId="20468800" w:rsidR="004C63F6" w:rsidRPr="0035030C" w:rsidRDefault="001431BA" w:rsidP="004C63F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5,899,999</w:t>
            </w:r>
          </w:p>
        </w:tc>
        <w:tc>
          <w:tcPr>
            <w:tcW w:w="90" w:type="dxa"/>
            <w:shd w:val="clear" w:color="auto" w:fill="auto"/>
          </w:tcPr>
          <w:p w14:paraId="229E5322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EE7FDEB" w14:textId="41F3BC16" w:rsidR="004C63F6" w:rsidRPr="0035030C" w:rsidRDefault="004C63F6" w:rsidP="004C63F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5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899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999</w:t>
            </w:r>
          </w:p>
        </w:tc>
        <w:tc>
          <w:tcPr>
            <w:tcW w:w="90" w:type="dxa"/>
            <w:shd w:val="clear" w:color="auto" w:fill="auto"/>
          </w:tcPr>
          <w:p w14:paraId="1504ED8D" w14:textId="77777777" w:rsidR="004C63F6" w:rsidRPr="0035030C" w:rsidRDefault="004C63F6" w:rsidP="004C63F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919F124" w14:textId="0B0EEC7E" w:rsidR="004C63F6" w:rsidRPr="0035030C" w:rsidRDefault="00FE6B51" w:rsidP="004C63F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23,855,</w:t>
            </w:r>
            <w:r w:rsidR="00B840FE">
              <w:rPr>
                <w:rFonts w:asciiTheme="majorBidi" w:hAnsiTheme="majorBidi" w:cstheme="majorBidi"/>
                <w:lang w:val="en-US"/>
              </w:rPr>
              <w:t>51</w:t>
            </w:r>
            <w:r w:rsidR="00D832E3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7344F7BF" w14:textId="77777777" w:rsidR="004C63F6" w:rsidRPr="0035030C" w:rsidRDefault="004C63F6" w:rsidP="004C63F6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7E15C63" w14:textId="1498C874" w:rsidR="004C63F6" w:rsidRPr="0035030C" w:rsidRDefault="004C63F6" w:rsidP="004C63F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22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836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812</w:t>
            </w:r>
          </w:p>
        </w:tc>
        <w:tc>
          <w:tcPr>
            <w:tcW w:w="90" w:type="dxa"/>
            <w:shd w:val="clear" w:color="auto" w:fill="auto"/>
          </w:tcPr>
          <w:p w14:paraId="5BA2217F" w14:textId="77777777" w:rsidR="004C63F6" w:rsidRPr="0035030C" w:rsidRDefault="004C63F6" w:rsidP="004C63F6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5EBF5AD" w14:textId="7C09BF6A" w:rsidR="004C63F6" w:rsidRPr="0035030C" w:rsidRDefault="000B4610" w:rsidP="004C63F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1,239,000</w:t>
            </w:r>
          </w:p>
        </w:tc>
        <w:tc>
          <w:tcPr>
            <w:tcW w:w="90" w:type="dxa"/>
          </w:tcPr>
          <w:p w14:paraId="783CE74E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382861C" w14:textId="46E7E1A2" w:rsidR="004C63F6" w:rsidRPr="0035030C" w:rsidRDefault="004C63F6" w:rsidP="004C63F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1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416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4C63F6" w:rsidRPr="0035030C" w14:paraId="780EEEC1" w14:textId="77777777" w:rsidTr="00607BEE">
        <w:tc>
          <w:tcPr>
            <w:tcW w:w="2699" w:type="dxa"/>
          </w:tcPr>
          <w:p w14:paraId="5F84215D" w14:textId="77777777" w:rsidR="004C63F6" w:rsidRPr="0035030C" w:rsidRDefault="004C63F6" w:rsidP="004C63F6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</w:rPr>
              <w:t>บริษัท ทีพีไอ ออล ซีซั่นส์ จำกัด</w:t>
            </w:r>
          </w:p>
        </w:tc>
        <w:tc>
          <w:tcPr>
            <w:tcW w:w="86" w:type="dxa"/>
          </w:tcPr>
          <w:p w14:paraId="6B00E531" w14:textId="77777777" w:rsidR="004C63F6" w:rsidRPr="0035030C" w:rsidRDefault="004C63F6" w:rsidP="004C63F6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1C658509" w14:textId="77777777" w:rsidR="004C63F6" w:rsidRPr="0035030C" w:rsidRDefault="004C63F6" w:rsidP="004C63F6">
            <w:pPr>
              <w:spacing w:line="240" w:lineRule="auto"/>
              <w:ind w:left="6" w:right="38" w:hanging="3"/>
              <w:jc w:val="both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</w:rPr>
              <w:t>ผลิตและจำหน่าย</w:t>
            </w:r>
            <w:r w:rsidRPr="0035030C">
              <w:rPr>
                <w:rFonts w:asciiTheme="majorBidi" w:hAnsiTheme="majorBidi" w:cstheme="majorBidi"/>
                <w:cs/>
                <w:lang w:val="en-US"/>
              </w:rPr>
              <w:t>แ</w:t>
            </w:r>
            <w:r w:rsidRPr="0035030C">
              <w:rPr>
                <w:rFonts w:asciiTheme="majorBidi" w:hAnsiTheme="majorBidi" w:cstheme="majorBidi"/>
                <w:cs/>
              </w:rPr>
              <w:t>ผ่นฟิล์มสำหรับ</w:t>
            </w:r>
            <w:r w:rsidRPr="0035030C">
              <w:rPr>
                <w:rFonts w:asciiTheme="majorBidi" w:hAnsiTheme="majorBidi" w:cstheme="majorBidi"/>
              </w:rPr>
              <w:br/>
            </w:r>
            <w:r w:rsidRPr="0035030C">
              <w:rPr>
                <w:rFonts w:asciiTheme="majorBidi" w:hAnsiTheme="majorBidi" w:cstheme="majorBidi"/>
                <w:cs/>
              </w:rPr>
              <w:t>โซลาร์เซลล์</w:t>
            </w:r>
          </w:p>
        </w:tc>
        <w:tc>
          <w:tcPr>
            <w:tcW w:w="90" w:type="dxa"/>
          </w:tcPr>
          <w:p w14:paraId="7DAD6409" w14:textId="77777777" w:rsidR="004C63F6" w:rsidRPr="0035030C" w:rsidRDefault="004C63F6" w:rsidP="004C63F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FE3AF31" w14:textId="704EC83D" w:rsidR="004C63F6" w:rsidRPr="0035030C" w:rsidRDefault="00C879FD" w:rsidP="004C63F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5CC4E9CE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94A592F" w14:textId="51F098D2" w:rsidR="004C63F6" w:rsidRPr="0035030C" w:rsidRDefault="004C63F6" w:rsidP="004C63F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99</w:t>
            </w:r>
            <w:r w:rsidRPr="0035030C">
              <w:rPr>
                <w:rFonts w:asciiTheme="majorBidi" w:hAnsiTheme="majorBidi" w:cstheme="majorBidi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044C0F48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4F30143" w14:textId="04515166" w:rsidR="004C63F6" w:rsidRPr="0035030C" w:rsidRDefault="00E247C3" w:rsidP="004C63F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770,000</w:t>
            </w:r>
          </w:p>
        </w:tc>
        <w:tc>
          <w:tcPr>
            <w:tcW w:w="90" w:type="dxa"/>
            <w:shd w:val="clear" w:color="auto" w:fill="auto"/>
          </w:tcPr>
          <w:p w14:paraId="29846BD1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828E9CC" w14:textId="37C47552" w:rsidR="004C63F6" w:rsidRPr="0035030C" w:rsidRDefault="004C63F6" w:rsidP="004C63F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770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349E0BC8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E36B4E0" w14:textId="48F1EF2C" w:rsidR="004C63F6" w:rsidRPr="0035030C" w:rsidRDefault="00992197" w:rsidP="004C63F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770,000</w:t>
            </w:r>
          </w:p>
        </w:tc>
        <w:tc>
          <w:tcPr>
            <w:tcW w:w="90" w:type="dxa"/>
            <w:shd w:val="clear" w:color="auto" w:fill="auto"/>
          </w:tcPr>
          <w:p w14:paraId="03C5B837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338CA5B" w14:textId="3E8363F8" w:rsidR="004C63F6" w:rsidRPr="0035030C" w:rsidRDefault="004C63F6" w:rsidP="004C63F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770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4B7DDA0" w14:textId="77777777" w:rsidR="004C63F6" w:rsidRPr="0035030C" w:rsidRDefault="004C63F6" w:rsidP="004C63F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CBE116C" w14:textId="7CA487B9" w:rsidR="004C63F6" w:rsidRPr="0035030C" w:rsidRDefault="0048409C" w:rsidP="004C63F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648,467</w:t>
            </w:r>
          </w:p>
        </w:tc>
        <w:tc>
          <w:tcPr>
            <w:tcW w:w="90" w:type="dxa"/>
            <w:shd w:val="clear" w:color="auto" w:fill="auto"/>
          </w:tcPr>
          <w:p w14:paraId="02AF5553" w14:textId="77777777" w:rsidR="004C63F6" w:rsidRPr="0035030C" w:rsidRDefault="004C63F6" w:rsidP="004C63F6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B68F2A6" w14:textId="444ED418" w:rsidR="004C63F6" w:rsidRPr="0035030C" w:rsidRDefault="004C63F6" w:rsidP="004C63F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733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303</w:t>
            </w:r>
          </w:p>
        </w:tc>
        <w:tc>
          <w:tcPr>
            <w:tcW w:w="90" w:type="dxa"/>
            <w:shd w:val="clear" w:color="auto" w:fill="auto"/>
          </w:tcPr>
          <w:p w14:paraId="24318534" w14:textId="77777777" w:rsidR="004C63F6" w:rsidRPr="0035030C" w:rsidRDefault="004C63F6" w:rsidP="004C63F6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ACFDD88" w14:textId="55FB9BEE" w:rsidR="004C63F6" w:rsidRPr="0035030C" w:rsidRDefault="000B4610" w:rsidP="004C63F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33726261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634F104" w14:textId="77777777" w:rsidR="004C63F6" w:rsidRPr="0035030C" w:rsidRDefault="004C63F6" w:rsidP="007D5A14">
            <w:pPr>
              <w:pStyle w:val="BodyText"/>
              <w:spacing w:after="0"/>
              <w:ind w:left="-115" w:right="-130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4C63F6" w:rsidRPr="0035030C" w14:paraId="23DA5A9D" w14:textId="77777777" w:rsidTr="00607BEE">
        <w:tc>
          <w:tcPr>
            <w:tcW w:w="2699" w:type="dxa"/>
          </w:tcPr>
          <w:p w14:paraId="6FEA6D2D" w14:textId="77777777" w:rsidR="004C63F6" w:rsidRPr="0035030C" w:rsidRDefault="004C63F6" w:rsidP="004C63F6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86" w:type="dxa"/>
          </w:tcPr>
          <w:p w14:paraId="0F6B5C59" w14:textId="77777777" w:rsidR="004C63F6" w:rsidRPr="0035030C" w:rsidRDefault="004C63F6" w:rsidP="004C63F6">
            <w:pPr>
              <w:tabs>
                <w:tab w:val="left" w:pos="540"/>
              </w:tabs>
              <w:spacing w:line="320" w:lineRule="exact"/>
              <w:ind w:left="315" w:right="206" w:hanging="31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24C285B2" w14:textId="77777777" w:rsidR="004C63F6" w:rsidRPr="0035030C" w:rsidRDefault="004C63F6" w:rsidP="004C63F6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</w:rPr>
              <w:t>ผลิตและจำหน่ายปุ๋ยอินทรีย์ชีวภาพ</w:t>
            </w:r>
          </w:p>
        </w:tc>
        <w:tc>
          <w:tcPr>
            <w:tcW w:w="90" w:type="dxa"/>
          </w:tcPr>
          <w:p w14:paraId="558FBC74" w14:textId="77777777" w:rsidR="004C63F6" w:rsidRPr="0035030C" w:rsidRDefault="004C63F6" w:rsidP="004C63F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63D903A" w14:textId="7F638AD8" w:rsidR="004C63F6" w:rsidRPr="0035030C" w:rsidRDefault="00C879FD" w:rsidP="004C63F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02D2ABA2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70F1FEB" w14:textId="1B3014A3" w:rsidR="004C63F6" w:rsidRPr="0035030C" w:rsidRDefault="004C63F6" w:rsidP="004C63F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99</w:t>
            </w:r>
            <w:r w:rsidRPr="0035030C">
              <w:rPr>
                <w:rFonts w:asciiTheme="majorBidi" w:hAnsiTheme="majorBidi" w:cstheme="majorBidi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4A4871CF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842F135" w14:textId="03930B60" w:rsidR="004C63F6" w:rsidRPr="0035030C" w:rsidRDefault="00E247C3" w:rsidP="004C63F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3,500,000</w:t>
            </w:r>
          </w:p>
        </w:tc>
        <w:tc>
          <w:tcPr>
            <w:tcW w:w="90" w:type="dxa"/>
            <w:shd w:val="clear" w:color="auto" w:fill="auto"/>
          </w:tcPr>
          <w:p w14:paraId="1B2C6462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113CD2F" w14:textId="4D308520" w:rsidR="004C63F6" w:rsidRPr="0035030C" w:rsidRDefault="004C63F6" w:rsidP="004C63F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3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500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3FB345C9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B891552" w14:textId="4D949076" w:rsidR="004C63F6" w:rsidRPr="0035030C" w:rsidRDefault="00992197" w:rsidP="004C63F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2,854,400</w:t>
            </w:r>
          </w:p>
        </w:tc>
        <w:tc>
          <w:tcPr>
            <w:tcW w:w="90" w:type="dxa"/>
            <w:shd w:val="clear" w:color="auto" w:fill="auto"/>
          </w:tcPr>
          <w:p w14:paraId="3503DACF" w14:textId="77777777" w:rsidR="004C63F6" w:rsidRPr="0035030C" w:rsidRDefault="004C63F6" w:rsidP="004C63F6">
            <w:pPr>
              <w:tabs>
                <w:tab w:val="decimal" w:pos="864"/>
              </w:tabs>
              <w:spacing w:line="240" w:lineRule="auto"/>
              <w:ind w:left="-46"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FEDFFE1" w14:textId="519F01FA" w:rsidR="004C63F6" w:rsidRPr="0035030C" w:rsidRDefault="004C63F6" w:rsidP="004C63F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2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854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400</w:t>
            </w:r>
          </w:p>
        </w:tc>
        <w:tc>
          <w:tcPr>
            <w:tcW w:w="90" w:type="dxa"/>
            <w:shd w:val="clear" w:color="auto" w:fill="auto"/>
          </w:tcPr>
          <w:p w14:paraId="187E3BEC" w14:textId="77777777" w:rsidR="004C63F6" w:rsidRPr="0035030C" w:rsidRDefault="004C63F6" w:rsidP="004C63F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DCD96D7" w14:textId="78B5F3E8" w:rsidR="004C63F6" w:rsidRPr="0035030C" w:rsidRDefault="0048409C" w:rsidP="004C63F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1,688,450</w:t>
            </w:r>
          </w:p>
        </w:tc>
        <w:tc>
          <w:tcPr>
            <w:tcW w:w="90" w:type="dxa"/>
            <w:shd w:val="clear" w:color="auto" w:fill="auto"/>
          </w:tcPr>
          <w:p w14:paraId="1320823C" w14:textId="77777777" w:rsidR="004C63F6" w:rsidRPr="0035030C" w:rsidRDefault="004C63F6" w:rsidP="004C63F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1310040" w14:textId="1F2B8146" w:rsidR="004C63F6" w:rsidRPr="0035030C" w:rsidRDefault="004C63F6" w:rsidP="004C63F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1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722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133</w:t>
            </w:r>
          </w:p>
        </w:tc>
        <w:tc>
          <w:tcPr>
            <w:tcW w:w="90" w:type="dxa"/>
            <w:shd w:val="clear" w:color="auto" w:fill="auto"/>
          </w:tcPr>
          <w:p w14:paraId="2FE389E4" w14:textId="77777777" w:rsidR="004C63F6" w:rsidRPr="0035030C" w:rsidRDefault="004C63F6" w:rsidP="004C63F6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72DC638" w14:textId="3099E3B6" w:rsidR="004C63F6" w:rsidRPr="0035030C" w:rsidRDefault="000B4610" w:rsidP="004C63F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21A3CBE" w14:textId="77777777" w:rsidR="004C63F6" w:rsidRPr="0035030C" w:rsidRDefault="004C63F6" w:rsidP="004C63F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3991C2B" w14:textId="77777777" w:rsidR="004C63F6" w:rsidRPr="0035030C" w:rsidRDefault="004C63F6" w:rsidP="007D5A14">
            <w:pPr>
              <w:pStyle w:val="BodyText"/>
              <w:spacing w:after="0"/>
              <w:ind w:left="-115" w:right="-130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4C63F6" w:rsidRPr="0035030C" w14:paraId="6C2E58B9" w14:textId="77777777" w:rsidTr="00607BEE">
        <w:tc>
          <w:tcPr>
            <w:tcW w:w="2699" w:type="dxa"/>
          </w:tcPr>
          <w:p w14:paraId="0AD30D55" w14:textId="73D7B428" w:rsidR="004C63F6" w:rsidRPr="0035030C" w:rsidRDefault="004C63F6" w:rsidP="004C63F6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35030C">
              <w:rPr>
                <w:rFonts w:asciiTheme="majorBidi" w:hAnsiTheme="majorBidi" w:cstheme="majorBidi"/>
                <w:cs/>
              </w:rPr>
              <w:t>บริษัท โพรพ็อกไซด์ไทย จำกัด</w:t>
            </w:r>
          </w:p>
        </w:tc>
        <w:tc>
          <w:tcPr>
            <w:tcW w:w="86" w:type="dxa"/>
          </w:tcPr>
          <w:p w14:paraId="5DB3369E" w14:textId="77777777" w:rsidR="004C63F6" w:rsidRPr="0035030C" w:rsidRDefault="004C63F6" w:rsidP="004C63F6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3F4322D7" w14:textId="3EDEE7D7" w:rsidR="004C63F6" w:rsidRPr="0035030C" w:rsidRDefault="004C63F6" w:rsidP="004C63F6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</w:rPr>
              <w:t>ผลิตไฟฟ้า (ยังไม่ได้ดำเนินงาน)</w:t>
            </w:r>
          </w:p>
        </w:tc>
        <w:tc>
          <w:tcPr>
            <w:tcW w:w="90" w:type="dxa"/>
          </w:tcPr>
          <w:p w14:paraId="0D9C6AF9" w14:textId="77777777" w:rsidR="004C63F6" w:rsidRPr="0035030C" w:rsidRDefault="004C63F6" w:rsidP="004C63F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4C09644" w14:textId="777A147C" w:rsidR="004C63F6" w:rsidRPr="0035030C" w:rsidRDefault="00C879FD" w:rsidP="004C63F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2B51974E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42654B0" w14:textId="2DF61E91" w:rsidR="004C63F6" w:rsidRPr="0035030C" w:rsidRDefault="004C63F6" w:rsidP="004C63F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99</w:t>
            </w:r>
            <w:r w:rsidRPr="0035030C">
              <w:rPr>
                <w:rFonts w:asciiTheme="majorBidi" w:hAnsiTheme="majorBidi" w:cstheme="majorBidi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7D8BDD78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9BC3668" w14:textId="1055DFA6" w:rsidR="004C63F6" w:rsidRPr="0035030C" w:rsidRDefault="00E247C3" w:rsidP="004C63F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90" w:type="dxa"/>
            <w:shd w:val="clear" w:color="auto" w:fill="auto"/>
          </w:tcPr>
          <w:p w14:paraId="448030B0" w14:textId="77777777" w:rsidR="004C63F6" w:rsidRPr="0035030C" w:rsidRDefault="004C63F6" w:rsidP="004C63F6">
            <w:pPr>
              <w:tabs>
                <w:tab w:val="left" w:pos="540"/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4D8A1FD" w14:textId="380CBC5E" w:rsidR="004C63F6" w:rsidRPr="0035030C" w:rsidRDefault="004C63F6" w:rsidP="004C63F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90" w:type="dxa"/>
            <w:shd w:val="clear" w:color="auto" w:fill="auto"/>
          </w:tcPr>
          <w:p w14:paraId="05CB166B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B27C07D" w14:textId="055E7355" w:rsidR="004C63F6" w:rsidRPr="0035030C" w:rsidRDefault="00992197" w:rsidP="004C63F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90" w:type="dxa"/>
            <w:shd w:val="clear" w:color="auto" w:fill="auto"/>
          </w:tcPr>
          <w:p w14:paraId="1F106F67" w14:textId="77777777" w:rsidR="004C63F6" w:rsidRPr="0035030C" w:rsidRDefault="004C63F6" w:rsidP="004C63F6">
            <w:pPr>
              <w:tabs>
                <w:tab w:val="decimal" w:pos="864"/>
              </w:tabs>
              <w:spacing w:line="240" w:lineRule="auto"/>
              <w:ind w:left="-46"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48E7CC9" w14:textId="5C1BA857" w:rsidR="004C63F6" w:rsidRPr="0035030C" w:rsidRDefault="004C63F6" w:rsidP="004C63F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90" w:type="dxa"/>
            <w:shd w:val="clear" w:color="auto" w:fill="auto"/>
          </w:tcPr>
          <w:p w14:paraId="795617F6" w14:textId="77777777" w:rsidR="004C63F6" w:rsidRPr="0035030C" w:rsidRDefault="004C63F6" w:rsidP="004C63F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6E23C9D" w14:textId="775B0988" w:rsidR="004C63F6" w:rsidRPr="0035030C" w:rsidRDefault="0048409C" w:rsidP="004C63F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03C43CD" w14:textId="77777777" w:rsidR="004C63F6" w:rsidRPr="0035030C" w:rsidRDefault="004C63F6" w:rsidP="004C63F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301F78D" w14:textId="5F2D3B9F" w:rsidR="004C63F6" w:rsidRPr="0035030C" w:rsidRDefault="004C63F6" w:rsidP="004C63F6">
            <w:pPr>
              <w:pStyle w:val="BodyText"/>
              <w:tabs>
                <w:tab w:val="decimal" w:pos="722"/>
              </w:tabs>
              <w:spacing w:after="0"/>
              <w:ind w:left="-115" w:right="-13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D829B29" w14:textId="77777777" w:rsidR="004C63F6" w:rsidRPr="0035030C" w:rsidRDefault="004C63F6" w:rsidP="004C63F6">
            <w:pPr>
              <w:tabs>
                <w:tab w:val="decimal" w:pos="769"/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68763EB" w14:textId="1AC18653" w:rsidR="004C63F6" w:rsidRPr="0035030C" w:rsidRDefault="000B4610" w:rsidP="004C63F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6310E7B0" w14:textId="77777777" w:rsidR="004C63F6" w:rsidRPr="0035030C" w:rsidRDefault="004C63F6" w:rsidP="004C63F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A95496B" w14:textId="26148877" w:rsidR="004C63F6" w:rsidRPr="0035030C" w:rsidRDefault="004C63F6" w:rsidP="007D5A14">
            <w:pPr>
              <w:pStyle w:val="BodyText"/>
              <w:spacing w:after="0"/>
              <w:ind w:left="-115" w:right="-130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4C63F6" w:rsidRPr="0035030C" w14:paraId="6878670A" w14:textId="77777777" w:rsidTr="00607BEE">
        <w:tc>
          <w:tcPr>
            <w:tcW w:w="2699" w:type="dxa"/>
          </w:tcPr>
          <w:p w14:paraId="490E9CA7" w14:textId="06B661BF" w:rsidR="004C63F6" w:rsidRPr="0035030C" w:rsidRDefault="004C63F6" w:rsidP="004C63F6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35030C">
              <w:rPr>
                <w:rFonts w:asciiTheme="majorBidi" w:hAnsiTheme="majorBidi" w:cstheme="majorBidi"/>
                <w:cs/>
              </w:rPr>
              <w:t>บริษัท ไนเตรทไทย จำกัด</w:t>
            </w:r>
          </w:p>
        </w:tc>
        <w:tc>
          <w:tcPr>
            <w:tcW w:w="86" w:type="dxa"/>
          </w:tcPr>
          <w:p w14:paraId="509C9ECA" w14:textId="77777777" w:rsidR="004C63F6" w:rsidRPr="0035030C" w:rsidRDefault="004C63F6" w:rsidP="004C63F6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23848958" w14:textId="6348F8AF" w:rsidR="004C63F6" w:rsidRPr="0035030C" w:rsidRDefault="004C63F6" w:rsidP="004C63F6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</w:rPr>
              <w:t>ผลิตและจำหน่ายกรดไนตริกและแอมโมเนียมไนเตรท</w:t>
            </w:r>
          </w:p>
        </w:tc>
        <w:tc>
          <w:tcPr>
            <w:tcW w:w="90" w:type="dxa"/>
          </w:tcPr>
          <w:p w14:paraId="2E95C644" w14:textId="77777777" w:rsidR="004C63F6" w:rsidRPr="0035030C" w:rsidRDefault="004C63F6" w:rsidP="004C63F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2E3FB9D" w14:textId="4CA75726" w:rsidR="004C63F6" w:rsidRPr="0035030C" w:rsidRDefault="00C879FD" w:rsidP="004C63F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3F3898DE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94D4686" w14:textId="4397727B" w:rsidR="004C63F6" w:rsidRPr="0035030C" w:rsidRDefault="004C63F6" w:rsidP="004C63F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99</w:t>
            </w:r>
            <w:r w:rsidRPr="0035030C">
              <w:rPr>
                <w:rFonts w:asciiTheme="majorBidi" w:hAnsiTheme="majorBidi" w:cstheme="majorBidi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249786A1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414A361" w14:textId="3AED46B8" w:rsidR="004C63F6" w:rsidRPr="0035030C" w:rsidRDefault="00E247C3" w:rsidP="004C63F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468,750</w:t>
            </w:r>
          </w:p>
        </w:tc>
        <w:tc>
          <w:tcPr>
            <w:tcW w:w="90" w:type="dxa"/>
            <w:shd w:val="clear" w:color="auto" w:fill="auto"/>
          </w:tcPr>
          <w:p w14:paraId="06CCB8BA" w14:textId="77777777" w:rsidR="004C63F6" w:rsidRPr="0035030C" w:rsidRDefault="004C63F6" w:rsidP="004C63F6">
            <w:pPr>
              <w:tabs>
                <w:tab w:val="left" w:pos="540"/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6D76E0A" w14:textId="1FABB14F" w:rsidR="004C63F6" w:rsidRPr="0035030C" w:rsidRDefault="004C63F6" w:rsidP="004C63F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468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750</w:t>
            </w:r>
          </w:p>
        </w:tc>
        <w:tc>
          <w:tcPr>
            <w:tcW w:w="90" w:type="dxa"/>
            <w:shd w:val="clear" w:color="auto" w:fill="auto"/>
          </w:tcPr>
          <w:p w14:paraId="41A577DC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3F40113" w14:textId="02D12B95" w:rsidR="004C63F6" w:rsidRPr="0035030C" w:rsidRDefault="00992197" w:rsidP="004C63F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784,409</w:t>
            </w:r>
          </w:p>
        </w:tc>
        <w:tc>
          <w:tcPr>
            <w:tcW w:w="90" w:type="dxa"/>
            <w:shd w:val="clear" w:color="auto" w:fill="auto"/>
          </w:tcPr>
          <w:p w14:paraId="42D9FAB0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left="-1548" w:right="65" w:firstLine="154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F730209" w14:textId="2C15E740" w:rsidR="004C63F6" w:rsidRPr="0035030C" w:rsidRDefault="004C63F6" w:rsidP="004C63F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784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409</w:t>
            </w:r>
          </w:p>
        </w:tc>
        <w:tc>
          <w:tcPr>
            <w:tcW w:w="90" w:type="dxa"/>
            <w:shd w:val="clear" w:color="auto" w:fill="auto"/>
          </w:tcPr>
          <w:p w14:paraId="3A21F3C7" w14:textId="77777777" w:rsidR="004C63F6" w:rsidRPr="0035030C" w:rsidRDefault="004C63F6" w:rsidP="004C63F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391F155" w14:textId="7F841DB6" w:rsidR="004C63F6" w:rsidRPr="0035030C" w:rsidRDefault="0048409C" w:rsidP="004C63F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2,572,</w:t>
            </w:r>
            <w:r w:rsidR="00A71F60">
              <w:rPr>
                <w:rFonts w:asciiTheme="majorBidi" w:hAnsiTheme="majorBidi" w:cstheme="majorBidi"/>
                <w:lang w:val="en-US"/>
              </w:rPr>
              <w:t>388</w:t>
            </w:r>
          </w:p>
        </w:tc>
        <w:tc>
          <w:tcPr>
            <w:tcW w:w="90" w:type="dxa"/>
            <w:shd w:val="clear" w:color="auto" w:fill="auto"/>
          </w:tcPr>
          <w:p w14:paraId="50E43420" w14:textId="77777777" w:rsidR="004C63F6" w:rsidRPr="0035030C" w:rsidRDefault="004C63F6" w:rsidP="004C63F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DB09F31" w14:textId="3E825C84" w:rsidR="004C63F6" w:rsidRPr="0035030C" w:rsidRDefault="004C63F6" w:rsidP="004C63F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2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434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374</w:t>
            </w:r>
          </w:p>
        </w:tc>
        <w:tc>
          <w:tcPr>
            <w:tcW w:w="90" w:type="dxa"/>
            <w:shd w:val="clear" w:color="auto" w:fill="auto"/>
          </w:tcPr>
          <w:p w14:paraId="5BD80665" w14:textId="77777777" w:rsidR="004C63F6" w:rsidRPr="0035030C" w:rsidRDefault="004C63F6" w:rsidP="004C63F6">
            <w:pPr>
              <w:tabs>
                <w:tab w:val="decimal" w:pos="770"/>
              </w:tabs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97A4A9A" w14:textId="0B6355C9" w:rsidR="004C63F6" w:rsidRPr="0035030C" w:rsidRDefault="00785B8B" w:rsidP="004C63F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515,624</w:t>
            </w:r>
          </w:p>
        </w:tc>
        <w:tc>
          <w:tcPr>
            <w:tcW w:w="90" w:type="dxa"/>
          </w:tcPr>
          <w:p w14:paraId="338CBDBA" w14:textId="77777777" w:rsidR="004C63F6" w:rsidRPr="0035030C" w:rsidRDefault="004C63F6" w:rsidP="004C63F6">
            <w:pPr>
              <w:tabs>
                <w:tab w:val="decimal" w:pos="864"/>
                <w:tab w:val="decimal" w:pos="900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95762DC" w14:textId="18A346A1" w:rsidR="004C63F6" w:rsidRPr="0035030C" w:rsidRDefault="004C63F6" w:rsidP="004C63F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299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999</w:t>
            </w:r>
          </w:p>
        </w:tc>
      </w:tr>
      <w:tr w:rsidR="004C63F6" w:rsidRPr="0035030C" w14:paraId="2422DC84" w14:textId="77777777" w:rsidTr="00C170E5">
        <w:tc>
          <w:tcPr>
            <w:tcW w:w="2699" w:type="dxa"/>
          </w:tcPr>
          <w:p w14:paraId="6E15D1A8" w14:textId="7FCE2A03" w:rsidR="004C63F6" w:rsidRPr="0035030C" w:rsidRDefault="004C63F6" w:rsidP="004C63F6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35030C">
              <w:rPr>
                <w:rFonts w:asciiTheme="majorBidi" w:hAnsiTheme="majorBidi" w:cstheme="majorBidi"/>
                <w:cs/>
              </w:rPr>
              <w:t>บริษัท ทีพีไอ รักษ์สุขภาพ จำกัด</w:t>
            </w:r>
          </w:p>
        </w:tc>
        <w:tc>
          <w:tcPr>
            <w:tcW w:w="86" w:type="dxa"/>
          </w:tcPr>
          <w:p w14:paraId="561910DE" w14:textId="77777777" w:rsidR="004C63F6" w:rsidRPr="0035030C" w:rsidRDefault="004C63F6" w:rsidP="004C63F6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1AA8F1C9" w14:textId="52DC6555" w:rsidR="004C63F6" w:rsidRPr="0035030C" w:rsidRDefault="004C63F6" w:rsidP="004C63F6">
            <w:pPr>
              <w:spacing w:line="240" w:lineRule="auto"/>
              <w:ind w:left="6" w:right="38"/>
              <w:jc w:val="both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</w:rPr>
              <w:t xml:space="preserve">ผลิตและจำหน่ายผลิตภัณฑ์เกี่ยวกับคน </w:t>
            </w:r>
          </w:p>
        </w:tc>
        <w:tc>
          <w:tcPr>
            <w:tcW w:w="90" w:type="dxa"/>
          </w:tcPr>
          <w:p w14:paraId="5E507D64" w14:textId="77777777" w:rsidR="004C63F6" w:rsidRPr="0035030C" w:rsidRDefault="004C63F6" w:rsidP="004C63F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0E74935" w14:textId="6AC48B8F" w:rsidR="004C63F6" w:rsidRPr="0035030C" w:rsidRDefault="00C879FD" w:rsidP="004C63F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53F054F6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5F851FC" w14:textId="713306E4" w:rsidR="004C63F6" w:rsidRPr="0035030C" w:rsidRDefault="004C63F6" w:rsidP="004C63F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99</w:t>
            </w:r>
            <w:r w:rsidRPr="0035030C">
              <w:rPr>
                <w:rFonts w:asciiTheme="majorBidi" w:hAnsiTheme="majorBidi" w:cstheme="majorBidi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626E0A9C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299E940" w14:textId="13242FB1" w:rsidR="004C63F6" w:rsidRPr="0035030C" w:rsidRDefault="00E247C3" w:rsidP="004C63F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60,000</w:t>
            </w:r>
          </w:p>
        </w:tc>
        <w:tc>
          <w:tcPr>
            <w:tcW w:w="90" w:type="dxa"/>
            <w:shd w:val="clear" w:color="auto" w:fill="auto"/>
          </w:tcPr>
          <w:p w14:paraId="55960946" w14:textId="77777777" w:rsidR="004C63F6" w:rsidRPr="0035030C" w:rsidRDefault="004C63F6" w:rsidP="004C63F6">
            <w:pPr>
              <w:tabs>
                <w:tab w:val="left" w:pos="540"/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7EEB824" w14:textId="4941C4FF" w:rsidR="004C63F6" w:rsidRPr="0035030C" w:rsidRDefault="004C63F6" w:rsidP="004C63F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60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1C1B24A2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8590F86" w14:textId="62EC7E0D" w:rsidR="004C63F6" w:rsidRPr="0035030C" w:rsidRDefault="00992197" w:rsidP="004C63F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59,900</w:t>
            </w:r>
          </w:p>
        </w:tc>
        <w:tc>
          <w:tcPr>
            <w:tcW w:w="90" w:type="dxa"/>
          </w:tcPr>
          <w:p w14:paraId="6BB57C1E" w14:textId="77777777" w:rsidR="004C63F6" w:rsidRPr="0035030C" w:rsidRDefault="004C63F6" w:rsidP="004C63F6">
            <w:pPr>
              <w:tabs>
                <w:tab w:val="decimal" w:pos="864"/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C676F14" w14:textId="5F554D54" w:rsidR="004C63F6" w:rsidRPr="0035030C" w:rsidRDefault="004C63F6" w:rsidP="004C63F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59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900</w:t>
            </w:r>
          </w:p>
        </w:tc>
        <w:tc>
          <w:tcPr>
            <w:tcW w:w="90" w:type="dxa"/>
          </w:tcPr>
          <w:p w14:paraId="171D2690" w14:textId="77777777" w:rsidR="004C63F6" w:rsidRPr="0035030C" w:rsidRDefault="004C63F6" w:rsidP="004C63F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45D230D" w14:textId="5CCD2B17" w:rsidR="004C63F6" w:rsidRPr="0035030C" w:rsidRDefault="000B4610" w:rsidP="004C63F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62,676</w:t>
            </w:r>
          </w:p>
        </w:tc>
        <w:tc>
          <w:tcPr>
            <w:tcW w:w="90" w:type="dxa"/>
            <w:shd w:val="clear" w:color="auto" w:fill="auto"/>
          </w:tcPr>
          <w:p w14:paraId="1416812B" w14:textId="77777777" w:rsidR="004C63F6" w:rsidRPr="0035030C" w:rsidRDefault="004C63F6" w:rsidP="004C63F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E660120" w14:textId="2A241164" w:rsidR="004C63F6" w:rsidRPr="0035030C" w:rsidRDefault="004C63F6" w:rsidP="004C63F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63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562</w:t>
            </w:r>
          </w:p>
        </w:tc>
        <w:tc>
          <w:tcPr>
            <w:tcW w:w="90" w:type="dxa"/>
          </w:tcPr>
          <w:p w14:paraId="6A45EC6F" w14:textId="77777777" w:rsidR="004C63F6" w:rsidRPr="0035030C" w:rsidRDefault="004C63F6" w:rsidP="004C63F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78C46ED" w14:textId="7CDEC04E" w:rsidR="004C63F6" w:rsidRPr="0035030C" w:rsidRDefault="00785B8B" w:rsidP="004C63F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7B89BB73" w14:textId="77777777" w:rsidR="004C63F6" w:rsidRPr="0035030C" w:rsidRDefault="004C63F6" w:rsidP="004C63F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DE9244F" w14:textId="46CD6476" w:rsidR="004C63F6" w:rsidRPr="0035030C" w:rsidRDefault="004C63F6" w:rsidP="007D5A14">
            <w:pPr>
              <w:pStyle w:val="BodyText"/>
              <w:spacing w:after="0"/>
              <w:ind w:left="-115" w:right="-130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4C63F6" w:rsidRPr="0035030C" w14:paraId="454E65F5" w14:textId="77777777" w:rsidTr="00C170E5">
        <w:trPr>
          <w:trHeight w:val="243"/>
        </w:trPr>
        <w:tc>
          <w:tcPr>
            <w:tcW w:w="2699" w:type="dxa"/>
          </w:tcPr>
          <w:p w14:paraId="68728A7E" w14:textId="50F1BB2C" w:rsidR="004C63F6" w:rsidRPr="0035030C" w:rsidRDefault="004C63F6" w:rsidP="004C63F6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35030C">
              <w:rPr>
                <w:rFonts w:asciiTheme="majorBidi" w:hAnsiTheme="majorBidi" w:cstheme="majorBidi"/>
                <w:cs/>
              </w:rPr>
              <w:t>บริษัท ทีพีไอ พาณิชย์ จำกัด</w:t>
            </w:r>
          </w:p>
        </w:tc>
        <w:tc>
          <w:tcPr>
            <w:tcW w:w="86" w:type="dxa"/>
          </w:tcPr>
          <w:p w14:paraId="0D37FC1D" w14:textId="77777777" w:rsidR="004C63F6" w:rsidRPr="0035030C" w:rsidRDefault="004C63F6" w:rsidP="004C63F6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37CF8D12" w14:textId="5C1CE47F" w:rsidR="004C63F6" w:rsidRPr="0035030C" w:rsidRDefault="004C63F6" w:rsidP="004C63F6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  <w:cs/>
              </w:rPr>
            </w:pPr>
            <w:r w:rsidRPr="0035030C">
              <w:rPr>
                <w:rFonts w:asciiTheme="majorBidi" w:hAnsiTheme="majorBidi" w:cstheme="majorBidi"/>
                <w:cs/>
              </w:rPr>
              <w:t>ธุรกิจค้าปลีก</w:t>
            </w:r>
          </w:p>
        </w:tc>
        <w:tc>
          <w:tcPr>
            <w:tcW w:w="90" w:type="dxa"/>
          </w:tcPr>
          <w:p w14:paraId="3063CFA5" w14:textId="77777777" w:rsidR="004C63F6" w:rsidRPr="0035030C" w:rsidRDefault="004C63F6" w:rsidP="004C63F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021BA32" w14:textId="00D6D115" w:rsidR="004C63F6" w:rsidRPr="0035030C" w:rsidRDefault="00C879FD" w:rsidP="004C63F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28F0CE0E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91DCA47" w14:textId="78A11B42" w:rsidR="004C63F6" w:rsidRPr="0035030C" w:rsidRDefault="004C63F6" w:rsidP="004C63F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99</w:t>
            </w:r>
            <w:r w:rsidRPr="0035030C">
              <w:rPr>
                <w:rFonts w:asciiTheme="majorBidi" w:hAnsiTheme="majorBidi" w:cstheme="majorBidi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lang w:val="en-US"/>
              </w:rPr>
              <w:t>9</w:t>
            </w:r>
            <w:r w:rsidR="00C879FD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46E5C9D4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87CA127" w14:textId="580D78E8" w:rsidR="004C63F6" w:rsidRPr="0035030C" w:rsidRDefault="00E247C3" w:rsidP="004C63F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100,000</w:t>
            </w:r>
          </w:p>
        </w:tc>
        <w:tc>
          <w:tcPr>
            <w:tcW w:w="90" w:type="dxa"/>
            <w:shd w:val="clear" w:color="auto" w:fill="auto"/>
          </w:tcPr>
          <w:p w14:paraId="603F5EE2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A27FEE8" w14:textId="61B8B317" w:rsidR="004C63F6" w:rsidRPr="0035030C" w:rsidRDefault="004C63F6" w:rsidP="004C63F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100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6B6AFF51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2D1BC24" w14:textId="7F986D53" w:rsidR="004C63F6" w:rsidRPr="0035030C" w:rsidRDefault="00E22E46" w:rsidP="004C63F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99,900</w:t>
            </w:r>
          </w:p>
        </w:tc>
        <w:tc>
          <w:tcPr>
            <w:tcW w:w="90" w:type="dxa"/>
            <w:shd w:val="clear" w:color="auto" w:fill="auto"/>
          </w:tcPr>
          <w:p w14:paraId="432B7257" w14:textId="77777777" w:rsidR="004C63F6" w:rsidRPr="0035030C" w:rsidRDefault="004C63F6" w:rsidP="004C63F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4CE5576" w14:textId="66846981" w:rsidR="004C63F6" w:rsidRPr="0035030C" w:rsidRDefault="004C63F6" w:rsidP="004C63F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99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900</w:t>
            </w:r>
          </w:p>
        </w:tc>
        <w:tc>
          <w:tcPr>
            <w:tcW w:w="90" w:type="dxa"/>
            <w:shd w:val="clear" w:color="auto" w:fill="auto"/>
          </w:tcPr>
          <w:p w14:paraId="2AB18941" w14:textId="77777777" w:rsidR="004C63F6" w:rsidRPr="0035030C" w:rsidRDefault="004C63F6" w:rsidP="004C63F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7EB3FFA" w14:textId="34D0E996" w:rsidR="004C63F6" w:rsidRPr="0035030C" w:rsidRDefault="000B4610" w:rsidP="004C63F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37,970</w:t>
            </w:r>
          </w:p>
        </w:tc>
        <w:tc>
          <w:tcPr>
            <w:tcW w:w="90" w:type="dxa"/>
            <w:shd w:val="clear" w:color="auto" w:fill="auto"/>
          </w:tcPr>
          <w:p w14:paraId="170250F6" w14:textId="77777777" w:rsidR="004C63F6" w:rsidRPr="0035030C" w:rsidRDefault="004C63F6" w:rsidP="004C63F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EE899A6" w14:textId="4482961E" w:rsidR="004C63F6" w:rsidRPr="0035030C" w:rsidRDefault="004C63F6" w:rsidP="004C63F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1</w:t>
            </w:r>
            <w:r w:rsidR="00785B8B">
              <w:rPr>
                <w:rFonts w:asciiTheme="majorBidi" w:hAnsiTheme="majorBidi" w:cstheme="majorBidi"/>
                <w:lang w:val="en-US"/>
              </w:rPr>
              <w:t>25,507</w:t>
            </w:r>
          </w:p>
        </w:tc>
        <w:tc>
          <w:tcPr>
            <w:tcW w:w="90" w:type="dxa"/>
            <w:shd w:val="clear" w:color="auto" w:fill="auto"/>
          </w:tcPr>
          <w:p w14:paraId="4C5B5C8E" w14:textId="77777777" w:rsidR="004C63F6" w:rsidRPr="0035030C" w:rsidRDefault="004C63F6" w:rsidP="004C63F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7FA98F6" w14:textId="08846AB3" w:rsidR="004C63F6" w:rsidRPr="0035030C" w:rsidRDefault="00785B8B" w:rsidP="004C63F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13CB0C5B" w14:textId="77777777" w:rsidR="004C63F6" w:rsidRPr="0035030C" w:rsidRDefault="004C63F6" w:rsidP="004C63F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FA5C39E" w14:textId="167977BB" w:rsidR="004C63F6" w:rsidRPr="0035030C" w:rsidRDefault="004C63F6" w:rsidP="007D5A14">
            <w:pPr>
              <w:pStyle w:val="BodyText"/>
              <w:spacing w:after="0"/>
              <w:ind w:left="-115" w:right="-130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4C63F6" w:rsidRPr="0035030C" w14:paraId="373A6A68" w14:textId="77777777" w:rsidTr="00607BEE">
        <w:tc>
          <w:tcPr>
            <w:tcW w:w="2699" w:type="dxa"/>
          </w:tcPr>
          <w:p w14:paraId="6BAA2EA9" w14:textId="224BF2A7" w:rsidR="004C63F6" w:rsidRPr="0035030C" w:rsidRDefault="004C63F6" w:rsidP="004C63F6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35030C">
              <w:rPr>
                <w:rFonts w:asciiTheme="majorBidi" w:hAnsiTheme="majorBidi" w:cstheme="majorBidi"/>
                <w:cs/>
              </w:rPr>
              <w:t>บริษัท ทีพีไอ บริการ จำกัด</w:t>
            </w:r>
          </w:p>
        </w:tc>
        <w:tc>
          <w:tcPr>
            <w:tcW w:w="86" w:type="dxa"/>
          </w:tcPr>
          <w:p w14:paraId="7ACCEE3F" w14:textId="77777777" w:rsidR="004C63F6" w:rsidRPr="0035030C" w:rsidRDefault="004C63F6" w:rsidP="004C63F6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22DCD39C" w14:textId="1F408A85" w:rsidR="004C63F6" w:rsidRPr="0035030C" w:rsidRDefault="004C63F6" w:rsidP="004C63F6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</w:rPr>
              <w:t>รับจ้างเหมาก่อสร้าง</w:t>
            </w:r>
          </w:p>
        </w:tc>
        <w:tc>
          <w:tcPr>
            <w:tcW w:w="90" w:type="dxa"/>
          </w:tcPr>
          <w:p w14:paraId="0CAED0BB" w14:textId="77777777" w:rsidR="004C63F6" w:rsidRPr="0035030C" w:rsidRDefault="004C63F6" w:rsidP="004C63F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98A4D3B" w14:textId="094415BF" w:rsidR="004C63F6" w:rsidRPr="0035030C" w:rsidRDefault="00BC2450" w:rsidP="004C63F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95.10</w:t>
            </w:r>
          </w:p>
        </w:tc>
        <w:tc>
          <w:tcPr>
            <w:tcW w:w="90" w:type="dxa"/>
            <w:shd w:val="clear" w:color="auto" w:fill="auto"/>
          </w:tcPr>
          <w:p w14:paraId="39C1AC39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5F8CDBD" w14:textId="4DD130C5" w:rsidR="004C63F6" w:rsidRPr="0035030C" w:rsidRDefault="004C63F6" w:rsidP="004C63F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95</w:t>
            </w:r>
            <w:r w:rsidRPr="0035030C">
              <w:rPr>
                <w:rFonts w:asciiTheme="majorBidi" w:hAnsiTheme="majorBidi" w:cstheme="majorBidi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lang w:val="en-US"/>
              </w:rPr>
              <w:t>10</w:t>
            </w:r>
          </w:p>
        </w:tc>
        <w:tc>
          <w:tcPr>
            <w:tcW w:w="90" w:type="dxa"/>
            <w:shd w:val="clear" w:color="auto" w:fill="auto"/>
          </w:tcPr>
          <w:p w14:paraId="44F9ACFE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96E643D" w14:textId="67F1B9EF" w:rsidR="004C63F6" w:rsidRPr="0035030C" w:rsidRDefault="00E247C3" w:rsidP="004C63F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4,600</w:t>
            </w:r>
          </w:p>
        </w:tc>
        <w:tc>
          <w:tcPr>
            <w:tcW w:w="90" w:type="dxa"/>
            <w:shd w:val="clear" w:color="auto" w:fill="auto"/>
          </w:tcPr>
          <w:p w14:paraId="5B085B70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AA8CB60" w14:textId="022DCBE7" w:rsidR="004C63F6" w:rsidRPr="0035030C" w:rsidRDefault="004C63F6" w:rsidP="004C63F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4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600</w:t>
            </w:r>
          </w:p>
        </w:tc>
        <w:tc>
          <w:tcPr>
            <w:tcW w:w="90" w:type="dxa"/>
            <w:shd w:val="clear" w:color="auto" w:fill="auto"/>
          </w:tcPr>
          <w:p w14:paraId="688F0D18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2F64F26" w14:textId="07D4F312" w:rsidR="004C63F6" w:rsidRPr="0035030C" w:rsidRDefault="00E22E46" w:rsidP="004C63F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4,457</w:t>
            </w:r>
          </w:p>
        </w:tc>
        <w:tc>
          <w:tcPr>
            <w:tcW w:w="90" w:type="dxa"/>
            <w:shd w:val="clear" w:color="auto" w:fill="auto"/>
          </w:tcPr>
          <w:p w14:paraId="4E474131" w14:textId="77777777" w:rsidR="004C63F6" w:rsidRPr="0035030C" w:rsidRDefault="004C63F6" w:rsidP="004C63F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E9CCD38" w14:textId="00D0597A" w:rsidR="004C63F6" w:rsidRPr="0035030C" w:rsidRDefault="004C63F6" w:rsidP="004C63F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4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457</w:t>
            </w:r>
          </w:p>
        </w:tc>
        <w:tc>
          <w:tcPr>
            <w:tcW w:w="90" w:type="dxa"/>
            <w:shd w:val="clear" w:color="auto" w:fill="auto"/>
          </w:tcPr>
          <w:p w14:paraId="00799DB6" w14:textId="77777777" w:rsidR="004C63F6" w:rsidRPr="0035030C" w:rsidRDefault="004C63F6" w:rsidP="004C63F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4A403B7" w14:textId="0E0E51B9" w:rsidR="004C63F6" w:rsidRPr="0035030C" w:rsidRDefault="000B4610" w:rsidP="004C63F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17,014</w:t>
            </w:r>
          </w:p>
        </w:tc>
        <w:tc>
          <w:tcPr>
            <w:tcW w:w="90" w:type="dxa"/>
            <w:shd w:val="clear" w:color="auto" w:fill="auto"/>
          </w:tcPr>
          <w:p w14:paraId="332F70F4" w14:textId="77777777" w:rsidR="004C63F6" w:rsidRPr="0035030C" w:rsidRDefault="004C63F6" w:rsidP="004C63F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E0D0E0B" w14:textId="78FB1B02" w:rsidR="004C63F6" w:rsidRPr="0035030C" w:rsidRDefault="004C63F6" w:rsidP="004C63F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15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362</w:t>
            </w:r>
          </w:p>
        </w:tc>
        <w:tc>
          <w:tcPr>
            <w:tcW w:w="90" w:type="dxa"/>
            <w:shd w:val="clear" w:color="auto" w:fill="auto"/>
          </w:tcPr>
          <w:p w14:paraId="15E087D4" w14:textId="77777777" w:rsidR="004C63F6" w:rsidRPr="0035030C" w:rsidRDefault="004C63F6" w:rsidP="004C63F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1C77C99" w14:textId="5AFDF9F7" w:rsidR="004C63F6" w:rsidRPr="0035030C" w:rsidRDefault="00785B8B" w:rsidP="004C63F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3D03D658" w14:textId="77777777" w:rsidR="004C63F6" w:rsidRPr="0035030C" w:rsidRDefault="004C63F6" w:rsidP="004C63F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742C2DD" w14:textId="591ABF64" w:rsidR="004C63F6" w:rsidRPr="0035030C" w:rsidRDefault="004C63F6" w:rsidP="007D5A14">
            <w:pPr>
              <w:pStyle w:val="BodyText"/>
              <w:spacing w:after="0"/>
              <w:ind w:left="-115" w:right="-130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4C63F6" w:rsidRPr="0035030C" w14:paraId="34846098" w14:textId="77777777" w:rsidTr="00607BEE">
        <w:tc>
          <w:tcPr>
            <w:tcW w:w="2699" w:type="dxa"/>
          </w:tcPr>
          <w:p w14:paraId="5710F49E" w14:textId="4C13B700" w:rsidR="004C63F6" w:rsidRPr="0035030C" w:rsidRDefault="004C63F6" w:rsidP="004C63F6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</w:rPr>
              <w:t xml:space="preserve">บริษัท มาสเตอร์ อาชีพ </w:t>
            </w:r>
            <w:r w:rsidRPr="0035030C">
              <w:rPr>
                <w:rFonts w:asciiTheme="majorBidi" w:hAnsiTheme="majorBidi" w:cstheme="majorBidi"/>
              </w:rPr>
              <w:t>(</w:t>
            </w:r>
            <w:r w:rsidRPr="0035030C">
              <w:rPr>
                <w:rFonts w:asciiTheme="majorBidi" w:hAnsiTheme="majorBidi" w:cstheme="majorBidi"/>
                <w:cs/>
              </w:rPr>
              <w:t>ประเทศไทย</w:t>
            </w:r>
            <w:r w:rsidRPr="0035030C">
              <w:rPr>
                <w:rFonts w:asciiTheme="majorBidi" w:hAnsiTheme="majorBidi" w:cstheme="majorBidi"/>
              </w:rPr>
              <w:t xml:space="preserve">) </w:t>
            </w:r>
            <w:r w:rsidRPr="0035030C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86" w:type="dxa"/>
          </w:tcPr>
          <w:p w14:paraId="40852D43" w14:textId="77777777" w:rsidR="004C63F6" w:rsidRPr="0035030C" w:rsidRDefault="004C63F6" w:rsidP="004C63F6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50263157" w14:textId="29251378" w:rsidR="004C63F6" w:rsidRPr="0035030C" w:rsidRDefault="004C63F6" w:rsidP="004C63F6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</w:rPr>
              <w:t>ผลิตและจำหน่ายอุปกรณ์โรงงาน</w:t>
            </w:r>
          </w:p>
        </w:tc>
        <w:tc>
          <w:tcPr>
            <w:tcW w:w="90" w:type="dxa"/>
          </w:tcPr>
          <w:p w14:paraId="643FB3D0" w14:textId="77777777" w:rsidR="004C63F6" w:rsidRPr="0035030C" w:rsidRDefault="004C63F6" w:rsidP="004C63F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AE23143" w14:textId="198397FA" w:rsidR="004C63F6" w:rsidRPr="0035030C" w:rsidRDefault="00BC2450" w:rsidP="004C63F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5288DD76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7A4D719" w14:textId="6E4B0791" w:rsidR="004C63F6" w:rsidRPr="0035030C" w:rsidRDefault="004C63F6" w:rsidP="004C63F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99</w:t>
            </w:r>
            <w:r w:rsidRPr="0035030C">
              <w:rPr>
                <w:rFonts w:asciiTheme="majorBidi" w:hAnsiTheme="majorBidi" w:cstheme="majorBidi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39DCD51D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7E89D1D" w14:textId="2240907E" w:rsidR="004C63F6" w:rsidRPr="0035030C" w:rsidRDefault="001431BA" w:rsidP="004C63F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180,000</w:t>
            </w:r>
          </w:p>
        </w:tc>
        <w:tc>
          <w:tcPr>
            <w:tcW w:w="90" w:type="dxa"/>
            <w:shd w:val="clear" w:color="auto" w:fill="auto"/>
          </w:tcPr>
          <w:p w14:paraId="61E04ABC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49FE908" w14:textId="7D02EEE5" w:rsidR="004C63F6" w:rsidRPr="0035030C" w:rsidRDefault="004C63F6" w:rsidP="004C63F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180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35BBD6D6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22D9E32" w14:textId="2E81F06E" w:rsidR="004C63F6" w:rsidRPr="0035030C" w:rsidRDefault="00E22E46" w:rsidP="004C63F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179,931</w:t>
            </w:r>
          </w:p>
        </w:tc>
        <w:tc>
          <w:tcPr>
            <w:tcW w:w="90" w:type="dxa"/>
            <w:shd w:val="clear" w:color="auto" w:fill="auto"/>
          </w:tcPr>
          <w:p w14:paraId="2B1A9E76" w14:textId="77777777" w:rsidR="004C63F6" w:rsidRPr="0035030C" w:rsidRDefault="004C63F6" w:rsidP="004C63F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73DD47C" w14:textId="5405481A" w:rsidR="004C63F6" w:rsidRPr="0035030C" w:rsidRDefault="004C63F6" w:rsidP="004C63F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179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931</w:t>
            </w:r>
          </w:p>
        </w:tc>
        <w:tc>
          <w:tcPr>
            <w:tcW w:w="90" w:type="dxa"/>
            <w:shd w:val="clear" w:color="auto" w:fill="auto"/>
          </w:tcPr>
          <w:p w14:paraId="5A0D6BB1" w14:textId="77777777" w:rsidR="004C63F6" w:rsidRPr="0035030C" w:rsidRDefault="004C63F6" w:rsidP="004C63F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FE94C8D" w14:textId="61B036EC" w:rsidR="004C63F6" w:rsidRPr="0035030C" w:rsidRDefault="000B4610" w:rsidP="004C63F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158,258</w:t>
            </w:r>
          </w:p>
        </w:tc>
        <w:tc>
          <w:tcPr>
            <w:tcW w:w="90" w:type="dxa"/>
            <w:shd w:val="clear" w:color="auto" w:fill="auto"/>
          </w:tcPr>
          <w:p w14:paraId="442AA29A" w14:textId="77777777" w:rsidR="004C63F6" w:rsidRPr="0035030C" w:rsidRDefault="004C63F6" w:rsidP="004C63F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2ACBE92" w14:textId="5448224C" w:rsidR="004C63F6" w:rsidRPr="0035030C" w:rsidRDefault="004C63F6" w:rsidP="004C63F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164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158</w:t>
            </w:r>
          </w:p>
        </w:tc>
        <w:tc>
          <w:tcPr>
            <w:tcW w:w="90" w:type="dxa"/>
            <w:shd w:val="clear" w:color="auto" w:fill="auto"/>
          </w:tcPr>
          <w:p w14:paraId="2817AB9A" w14:textId="77777777" w:rsidR="004C63F6" w:rsidRPr="0035030C" w:rsidRDefault="004C63F6" w:rsidP="004C63F6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F1EEE24" w14:textId="5C6B679F" w:rsidR="004C63F6" w:rsidRPr="0035030C" w:rsidRDefault="00785B8B" w:rsidP="004C63F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50A2A196" w14:textId="77777777" w:rsidR="004C63F6" w:rsidRPr="0035030C" w:rsidRDefault="004C63F6" w:rsidP="004C63F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A1DCE6A" w14:textId="16CEA178" w:rsidR="004C63F6" w:rsidRPr="0035030C" w:rsidRDefault="004C63F6" w:rsidP="007D5A14">
            <w:pPr>
              <w:pStyle w:val="BodyText"/>
              <w:spacing w:after="0"/>
              <w:ind w:left="-115" w:right="-130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4C63F6" w:rsidRPr="0035030C" w14:paraId="382102CF" w14:textId="77777777" w:rsidTr="008F0FBC">
        <w:trPr>
          <w:trHeight w:val="306"/>
        </w:trPr>
        <w:tc>
          <w:tcPr>
            <w:tcW w:w="2699" w:type="dxa"/>
          </w:tcPr>
          <w:p w14:paraId="557A87E0" w14:textId="17A47C13" w:rsidR="004C63F6" w:rsidRPr="0035030C" w:rsidRDefault="004C63F6" w:rsidP="004C63F6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35030C">
              <w:rPr>
                <w:rFonts w:asciiTheme="majorBidi" w:hAnsiTheme="majorBidi" w:cstheme="majorBidi"/>
                <w:cs/>
              </w:rPr>
              <w:t xml:space="preserve">บริษัท ทีพีไอ ไบโอ ฟาร์มาซูติคอลส์ จำกัด </w:t>
            </w:r>
          </w:p>
        </w:tc>
        <w:tc>
          <w:tcPr>
            <w:tcW w:w="86" w:type="dxa"/>
          </w:tcPr>
          <w:p w14:paraId="58BB825A" w14:textId="77777777" w:rsidR="004C63F6" w:rsidRPr="0035030C" w:rsidRDefault="004C63F6" w:rsidP="004C63F6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2C8498B4" w14:textId="45652E71" w:rsidR="004C63F6" w:rsidRPr="0035030C" w:rsidRDefault="004C63F6" w:rsidP="004C63F6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</w:rPr>
              <w:t>ผลิตและจำหน่ายผลิตภัณฑ์เกี่ยวกับสัตว์</w:t>
            </w:r>
          </w:p>
        </w:tc>
        <w:tc>
          <w:tcPr>
            <w:tcW w:w="90" w:type="dxa"/>
          </w:tcPr>
          <w:p w14:paraId="75E2FB58" w14:textId="77777777" w:rsidR="004C63F6" w:rsidRPr="0035030C" w:rsidRDefault="004C63F6" w:rsidP="004C63F6">
            <w:pPr>
              <w:spacing w:line="320" w:lineRule="exact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FD14386" w14:textId="51B0C453" w:rsidR="004C63F6" w:rsidRPr="0035030C" w:rsidRDefault="00BC2450" w:rsidP="004C63F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3A183C87" w14:textId="77777777" w:rsidR="004C63F6" w:rsidRPr="0035030C" w:rsidRDefault="004C63F6" w:rsidP="004C63F6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ED6E082" w14:textId="49098964" w:rsidR="004C63F6" w:rsidRPr="0035030C" w:rsidRDefault="004C63F6" w:rsidP="004C63F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99</w:t>
            </w:r>
            <w:r w:rsidRPr="0035030C">
              <w:rPr>
                <w:rFonts w:asciiTheme="majorBidi" w:hAnsiTheme="majorBidi" w:cstheme="majorBidi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246FB06C" w14:textId="77777777" w:rsidR="004C63F6" w:rsidRPr="0035030C" w:rsidRDefault="004C63F6" w:rsidP="004C63F6">
            <w:pPr>
              <w:tabs>
                <w:tab w:val="left" w:pos="540"/>
              </w:tabs>
              <w:spacing w:line="320" w:lineRule="exact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BCFE6DD" w14:textId="46EFCB78" w:rsidR="004C63F6" w:rsidRPr="0035030C" w:rsidRDefault="001431BA" w:rsidP="004C63F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210,000</w:t>
            </w:r>
          </w:p>
        </w:tc>
        <w:tc>
          <w:tcPr>
            <w:tcW w:w="90" w:type="dxa"/>
            <w:shd w:val="clear" w:color="auto" w:fill="auto"/>
          </w:tcPr>
          <w:p w14:paraId="21D89F01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E58A070" w14:textId="62EDEFAD" w:rsidR="004C63F6" w:rsidRPr="0035030C" w:rsidRDefault="004C63F6" w:rsidP="004C63F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210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790FAF91" w14:textId="77777777" w:rsidR="004C63F6" w:rsidRPr="0035030C" w:rsidRDefault="004C63F6" w:rsidP="004C63F6">
            <w:pPr>
              <w:tabs>
                <w:tab w:val="left" w:pos="540"/>
              </w:tabs>
              <w:spacing w:line="320" w:lineRule="exact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9CF476F" w14:textId="5E166654" w:rsidR="004C63F6" w:rsidRPr="0035030C" w:rsidRDefault="00E22E46" w:rsidP="004C63F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210,147</w:t>
            </w:r>
          </w:p>
        </w:tc>
        <w:tc>
          <w:tcPr>
            <w:tcW w:w="90" w:type="dxa"/>
            <w:shd w:val="clear" w:color="auto" w:fill="auto"/>
          </w:tcPr>
          <w:p w14:paraId="4FF44D9B" w14:textId="77777777" w:rsidR="004C63F6" w:rsidRPr="0035030C" w:rsidRDefault="004C63F6" w:rsidP="004C63F6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A521CCE" w14:textId="69AC02C8" w:rsidR="004C63F6" w:rsidRPr="0035030C" w:rsidRDefault="004C63F6" w:rsidP="004C63F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210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147</w:t>
            </w:r>
          </w:p>
        </w:tc>
        <w:tc>
          <w:tcPr>
            <w:tcW w:w="90" w:type="dxa"/>
            <w:shd w:val="clear" w:color="auto" w:fill="auto"/>
          </w:tcPr>
          <w:p w14:paraId="6B280172" w14:textId="77777777" w:rsidR="004C63F6" w:rsidRPr="0035030C" w:rsidRDefault="004C63F6" w:rsidP="004C63F6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8CC60DB" w14:textId="07320AE7" w:rsidR="004C63F6" w:rsidRPr="0035030C" w:rsidRDefault="000B4610" w:rsidP="004C63F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203,295</w:t>
            </w:r>
          </w:p>
        </w:tc>
        <w:tc>
          <w:tcPr>
            <w:tcW w:w="90" w:type="dxa"/>
            <w:shd w:val="clear" w:color="auto" w:fill="auto"/>
          </w:tcPr>
          <w:p w14:paraId="53ACA7DF" w14:textId="77777777" w:rsidR="004C63F6" w:rsidRPr="0035030C" w:rsidRDefault="004C63F6" w:rsidP="004C63F6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1B0E8A9" w14:textId="6E58A023" w:rsidR="004C63F6" w:rsidRPr="0035030C" w:rsidRDefault="004C63F6" w:rsidP="004C63F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205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210</w:t>
            </w:r>
          </w:p>
        </w:tc>
        <w:tc>
          <w:tcPr>
            <w:tcW w:w="90" w:type="dxa"/>
            <w:shd w:val="clear" w:color="auto" w:fill="auto"/>
          </w:tcPr>
          <w:p w14:paraId="1ADA5C49" w14:textId="77777777" w:rsidR="004C63F6" w:rsidRPr="0035030C" w:rsidRDefault="004C63F6" w:rsidP="004C63F6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6131B89" w14:textId="1F73385F" w:rsidR="004C63F6" w:rsidRPr="0035030C" w:rsidRDefault="00785B8B" w:rsidP="004C63F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66142764" w14:textId="77777777" w:rsidR="004C63F6" w:rsidRPr="0035030C" w:rsidRDefault="004C63F6" w:rsidP="004C63F6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E381241" w14:textId="1EE40EE2" w:rsidR="004C63F6" w:rsidRPr="0035030C" w:rsidRDefault="004C63F6" w:rsidP="007D5A14">
            <w:pPr>
              <w:pStyle w:val="BodyText"/>
              <w:spacing w:after="0"/>
              <w:ind w:left="-115" w:right="-130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4C63F6" w:rsidRPr="0035030C" w14:paraId="6C914E3A" w14:textId="77777777" w:rsidTr="00607BEE">
        <w:tc>
          <w:tcPr>
            <w:tcW w:w="2699" w:type="dxa"/>
          </w:tcPr>
          <w:p w14:paraId="7ACE4B76" w14:textId="2E1BC7F3" w:rsidR="004C63F6" w:rsidRPr="0035030C" w:rsidRDefault="004C63F6" w:rsidP="004C63F6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5731DBA3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2EC3DA1A" w14:textId="7AD27291" w:rsidR="004C63F6" w:rsidRPr="0035030C" w:rsidRDefault="004C63F6" w:rsidP="004C63F6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A92E1C7" w14:textId="77777777" w:rsidR="004C63F6" w:rsidRPr="0035030C" w:rsidRDefault="004C63F6" w:rsidP="004C63F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FEC49F6" w14:textId="0BCC4FA0" w:rsidR="004C63F6" w:rsidRPr="0035030C" w:rsidRDefault="004C63F6" w:rsidP="004C63F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6DE44D4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803200E" w14:textId="768214D7" w:rsidR="004C63F6" w:rsidRPr="0035030C" w:rsidRDefault="004C63F6" w:rsidP="004C63F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AF184EA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E84D7F4" w14:textId="44D8CBF6" w:rsidR="004C63F6" w:rsidRPr="0035030C" w:rsidRDefault="004C63F6" w:rsidP="004C63F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95D8867" w14:textId="77777777" w:rsidR="004C63F6" w:rsidRPr="0035030C" w:rsidRDefault="004C63F6" w:rsidP="004C63F6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446AC50" w14:textId="77667928" w:rsidR="004C63F6" w:rsidRPr="0035030C" w:rsidRDefault="004C63F6" w:rsidP="004C63F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64D4B2F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E4A26E9" w14:textId="238998FB" w:rsidR="004C63F6" w:rsidRPr="0035030C" w:rsidRDefault="004C63F6" w:rsidP="004C63F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DC39483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3250D3B" w14:textId="3142F9E1" w:rsidR="004C63F6" w:rsidRPr="0035030C" w:rsidRDefault="004C63F6" w:rsidP="004C63F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F794748" w14:textId="77777777" w:rsidR="004C63F6" w:rsidRPr="0035030C" w:rsidRDefault="004C63F6" w:rsidP="004C63F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AB06D7F" w14:textId="21FF5249" w:rsidR="004C63F6" w:rsidRPr="0035030C" w:rsidRDefault="004C63F6" w:rsidP="004C63F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D6580E5" w14:textId="77777777" w:rsidR="004C63F6" w:rsidRPr="0035030C" w:rsidRDefault="004C63F6" w:rsidP="004C63F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A0EB046" w14:textId="7178FA70" w:rsidR="004C63F6" w:rsidRPr="0035030C" w:rsidRDefault="004C63F6" w:rsidP="004C63F6">
            <w:pPr>
              <w:tabs>
                <w:tab w:val="decimal" w:pos="812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08D5A99" w14:textId="77777777" w:rsidR="004C63F6" w:rsidRPr="0035030C" w:rsidRDefault="004C63F6" w:rsidP="004C63F6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9D9925F" w14:textId="5F88320E" w:rsidR="004C63F6" w:rsidRPr="0035030C" w:rsidRDefault="004C63F6" w:rsidP="004C63F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0AD12AD8" w14:textId="77777777" w:rsidR="004C63F6" w:rsidRPr="0035030C" w:rsidRDefault="004C63F6" w:rsidP="004C63F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5655C44" w14:textId="492C8263" w:rsidR="004C63F6" w:rsidRPr="0035030C" w:rsidRDefault="004C63F6" w:rsidP="004C63F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C63F6" w:rsidRPr="0035030C" w14:paraId="3161903A" w14:textId="77777777" w:rsidTr="00607BEE">
        <w:tc>
          <w:tcPr>
            <w:tcW w:w="2699" w:type="dxa"/>
          </w:tcPr>
          <w:p w14:paraId="5D528C8F" w14:textId="77777777" w:rsidR="004C63F6" w:rsidRDefault="004C63F6" w:rsidP="004C63F6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</w:p>
          <w:p w14:paraId="220B83D7" w14:textId="1B1DB26C" w:rsidR="004C63F6" w:rsidRPr="0035030C" w:rsidRDefault="004C63F6" w:rsidP="004C63F6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6" w:type="dxa"/>
          </w:tcPr>
          <w:p w14:paraId="2ECD84D5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1D6D9BEC" w14:textId="77777777" w:rsidR="004C63F6" w:rsidRPr="0035030C" w:rsidRDefault="004C63F6" w:rsidP="004C63F6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1037D96" w14:textId="77777777" w:rsidR="004C63F6" w:rsidRPr="0035030C" w:rsidRDefault="004C63F6" w:rsidP="004C63F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DF59698" w14:textId="77777777" w:rsidR="004C63F6" w:rsidRPr="0035030C" w:rsidRDefault="004C63F6" w:rsidP="004C63F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19F1A69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FC51C24" w14:textId="77777777" w:rsidR="004C63F6" w:rsidRPr="0035030C" w:rsidRDefault="004C63F6" w:rsidP="004C63F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7D55D6E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F6E2253" w14:textId="77777777" w:rsidR="004C63F6" w:rsidRPr="0035030C" w:rsidRDefault="004C63F6" w:rsidP="004C63F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F278A12" w14:textId="77777777" w:rsidR="004C63F6" w:rsidRPr="0035030C" w:rsidRDefault="004C63F6" w:rsidP="004C63F6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AE885B0" w14:textId="77777777" w:rsidR="004C63F6" w:rsidRPr="0035030C" w:rsidRDefault="004C63F6" w:rsidP="004C63F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55DB722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3747797B" w14:textId="77777777" w:rsidR="004C63F6" w:rsidRPr="0035030C" w:rsidRDefault="004C63F6" w:rsidP="004C63F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C0C2D43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A314B6B" w14:textId="77777777" w:rsidR="004C63F6" w:rsidRPr="0035030C" w:rsidRDefault="004C63F6" w:rsidP="004C63F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02706D0" w14:textId="77777777" w:rsidR="004C63F6" w:rsidRPr="0035030C" w:rsidRDefault="004C63F6" w:rsidP="004C63F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43D2338" w14:textId="77777777" w:rsidR="004C63F6" w:rsidRPr="0035030C" w:rsidRDefault="004C63F6" w:rsidP="004C63F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87CE407" w14:textId="77777777" w:rsidR="004C63F6" w:rsidRPr="0035030C" w:rsidRDefault="004C63F6" w:rsidP="004C63F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A449B5D" w14:textId="77777777" w:rsidR="004C63F6" w:rsidRPr="0035030C" w:rsidRDefault="004C63F6" w:rsidP="004C63F6">
            <w:pPr>
              <w:tabs>
                <w:tab w:val="decimal" w:pos="812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50908D0" w14:textId="77777777" w:rsidR="004C63F6" w:rsidRPr="0035030C" w:rsidRDefault="004C63F6" w:rsidP="004C63F6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6A3FF15" w14:textId="77777777" w:rsidR="004C63F6" w:rsidRPr="0035030C" w:rsidRDefault="004C63F6" w:rsidP="004C63F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0C7DBBA6" w14:textId="77777777" w:rsidR="004C63F6" w:rsidRPr="0035030C" w:rsidRDefault="004C63F6" w:rsidP="004C63F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E947BE3" w14:textId="77777777" w:rsidR="004C63F6" w:rsidRPr="0035030C" w:rsidRDefault="004C63F6" w:rsidP="004C63F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C63F6" w:rsidRPr="0035030C" w14:paraId="03413C3F" w14:textId="77777777" w:rsidTr="00607BEE">
        <w:tc>
          <w:tcPr>
            <w:tcW w:w="2699" w:type="dxa"/>
          </w:tcPr>
          <w:p w14:paraId="754A8250" w14:textId="4B92F8CA" w:rsidR="004C63F6" w:rsidRPr="0035030C" w:rsidRDefault="004C63F6" w:rsidP="004C63F6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lastRenderedPageBreak/>
              <w:t>บริษัทย่อยทางอ้อม</w:t>
            </w:r>
          </w:p>
        </w:tc>
        <w:tc>
          <w:tcPr>
            <w:tcW w:w="86" w:type="dxa"/>
          </w:tcPr>
          <w:p w14:paraId="467640A1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419A4D36" w14:textId="77777777" w:rsidR="004C63F6" w:rsidRPr="0035030C" w:rsidRDefault="004C63F6" w:rsidP="004C63F6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5790D999" w14:textId="77777777" w:rsidR="004C63F6" w:rsidRPr="0035030C" w:rsidRDefault="004C63F6" w:rsidP="004C63F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AF89946" w14:textId="77777777" w:rsidR="004C63F6" w:rsidRPr="0035030C" w:rsidRDefault="004C63F6" w:rsidP="004C63F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E1CF256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789BA44" w14:textId="77777777" w:rsidR="004C63F6" w:rsidRPr="0035030C" w:rsidRDefault="004C63F6" w:rsidP="004C63F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9BB8132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958215F" w14:textId="77777777" w:rsidR="004C63F6" w:rsidRPr="0035030C" w:rsidRDefault="004C63F6" w:rsidP="004C63F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5051AEB" w14:textId="77777777" w:rsidR="004C63F6" w:rsidRPr="0035030C" w:rsidRDefault="004C63F6" w:rsidP="004C63F6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FE6884E" w14:textId="77777777" w:rsidR="004C63F6" w:rsidRPr="0035030C" w:rsidRDefault="004C63F6" w:rsidP="004C63F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A07F780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EAE90D6" w14:textId="77777777" w:rsidR="004C63F6" w:rsidRPr="0035030C" w:rsidRDefault="004C63F6" w:rsidP="004C63F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9F74972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EC95CE0" w14:textId="77777777" w:rsidR="004C63F6" w:rsidRPr="0035030C" w:rsidRDefault="004C63F6" w:rsidP="004C63F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DFCDBA2" w14:textId="77777777" w:rsidR="004C63F6" w:rsidRPr="0035030C" w:rsidRDefault="004C63F6" w:rsidP="004C63F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882C306" w14:textId="77777777" w:rsidR="004C63F6" w:rsidRPr="0035030C" w:rsidRDefault="004C63F6" w:rsidP="004C63F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B8089AE" w14:textId="77777777" w:rsidR="004C63F6" w:rsidRPr="0035030C" w:rsidRDefault="004C63F6" w:rsidP="004C63F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D2EC382" w14:textId="77777777" w:rsidR="004C63F6" w:rsidRPr="0035030C" w:rsidRDefault="004C63F6" w:rsidP="004C63F6">
            <w:pPr>
              <w:tabs>
                <w:tab w:val="decimal" w:pos="812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60F3043" w14:textId="77777777" w:rsidR="004C63F6" w:rsidRPr="0035030C" w:rsidRDefault="004C63F6" w:rsidP="004C63F6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FBB529B" w14:textId="43B46EDE" w:rsidR="004C63F6" w:rsidRPr="0035030C" w:rsidRDefault="004C63F6" w:rsidP="004C63F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05CDD19" w14:textId="77777777" w:rsidR="004C63F6" w:rsidRPr="0035030C" w:rsidRDefault="004C63F6" w:rsidP="004C63F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59AEB49" w14:textId="20713F8E" w:rsidR="004C63F6" w:rsidRPr="0035030C" w:rsidRDefault="004C63F6" w:rsidP="004C63F6">
            <w:pPr>
              <w:pStyle w:val="BodyText"/>
              <w:tabs>
                <w:tab w:val="decimal" w:pos="722"/>
              </w:tabs>
              <w:spacing w:after="0"/>
              <w:ind w:left="-115" w:right="-130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C63F6" w:rsidRPr="0035030C" w14:paraId="1CAB2C92" w14:textId="77777777" w:rsidTr="00607BEE">
        <w:tc>
          <w:tcPr>
            <w:tcW w:w="2699" w:type="dxa"/>
          </w:tcPr>
          <w:p w14:paraId="1364AAD6" w14:textId="407FEFC0" w:rsidR="004C63F6" w:rsidRPr="0035030C" w:rsidRDefault="004C63F6" w:rsidP="004C63F6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</w:rPr>
              <w:t>บริษัท มอนโดไทย จำกัด</w:t>
            </w:r>
            <w:r w:rsidRPr="0035030C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86" w:type="dxa"/>
          </w:tcPr>
          <w:p w14:paraId="17FA8460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00B505EF" w14:textId="071D652E" w:rsidR="004C63F6" w:rsidRPr="0035030C" w:rsidRDefault="004C63F6" w:rsidP="004C63F6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90" w:type="dxa"/>
          </w:tcPr>
          <w:p w14:paraId="3BB157FF" w14:textId="77777777" w:rsidR="004C63F6" w:rsidRPr="0035030C" w:rsidRDefault="004C63F6" w:rsidP="004C63F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D89B7FE" w14:textId="3179BB74" w:rsidR="004C63F6" w:rsidRPr="0035030C" w:rsidRDefault="004B0EC8" w:rsidP="004C63F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83.27</w:t>
            </w:r>
          </w:p>
        </w:tc>
        <w:tc>
          <w:tcPr>
            <w:tcW w:w="90" w:type="dxa"/>
            <w:shd w:val="clear" w:color="auto" w:fill="auto"/>
          </w:tcPr>
          <w:p w14:paraId="47644EDC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E32219D" w14:textId="4961358A" w:rsidR="004C63F6" w:rsidRPr="0035030C" w:rsidRDefault="004C63F6" w:rsidP="004C63F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83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lang w:val="en-US"/>
              </w:rPr>
              <w:t>27</w:t>
            </w:r>
          </w:p>
        </w:tc>
        <w:tc>
          <w:tcPr>
            <w:tcW w:w="90" w:type="dxa"/>
            <w:shd w:val="clear" w:color="auto" w:fill="auto"/>
          </w:tcPr>
          <w:p w14:paraId="1440801F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97FD0F3" w14:textId="7BCE6225" w:rsidR="004C63F6" w:rsidRPr="0035030C" w:rsidRDefault="00AA43BD" w:rsidP="004C63F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36,000</w:t>
            </w:r>
          </w:p>
        </w:tc>
        <w:tc>
          <w:tcPr>
            <w:tcW w:w="90" w:type="dxa"/>
            <w:shd w:val="clear" w:color="auto" w:fill="auto"/>
          </w:tcPr>
          <w:p w14:paraId="077FA9C9" w14:textId="77777777" w:rsidR="004C63F6" w:rsidRPr="0035030C" w:rsidRDefault="004C63F6" w:rsidP="004C63F6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7A13DA4" w14:textId="33702217" w:rsidR="004C63F6" w:rsidRPr="0035030C" w:rsidRDefault="004C63F6" w:rsidP="004C63F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36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0FC68A35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EB0CD9F" w14:textId="430917F0" w:rsidR="004C63F6" w:rsidRPr="0035030C" w:rsidRDefault="0054724E" w:rsidP="004C63F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10,350</w:t>
            </w:r>
          </w:p>
        </w:tc>
        <w:tc>
          <w:tcPr>
            <w:tcW w:w="90" w:type="dxa"/>
            <w:shd w:val="clear" w:color="auto" w:fill="auto"/>
          </w:tcPr>
          <w:p w14:paraId="6FCD39B4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F2BB2A4" w14:textId="440FDD7C" w:rsidR="004C63F6" w:rsidRPr="0035030C" w:rsidRDefault="004C63F6" w:rsidP="004C63F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10</w:t>
            </w:r>
            <w:r w:rsidRPr="0035030C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350</w:t>
            </w:r>
          </w:p>
        </w:tc>
        <w:tc>
          <w:tcPr>
            <w:tcW w:w="90" w:type="dxa"/>
            <w:shd w:val="clear" w:color="auto" w:fill="auto"/>
          </w:tcPr>
          <w:p w14:paraId="3A7107FC" w14:textId="77777777" w:rsidR="004C63F6" w:rsidRPr="0035030C" w:rsidRDefault="004C63F6" w:rsidP="004C63F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D4C1030" w14:textId="26E51014" w:rsidR="004C63F6" w:rsidRPr="0035030C" w:rsidRDefault="00DF3B1D" w:rsidP="004C63F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9,827</w:t>
            </w:r>
          </w:p>
        </w:tc>
        <w:tc>
          <w:tcPr>
            <w:tcW w:w="90" w:type="dxa"/>
            <w:shd w:val="clear" w:color="auto" w:fill="auto"/>
          </w:tcPr>
          <w:p w14:paraId="0A15B96A" w14:textId="77777777" w:rsidR="004C63F6" w:rsidRPr="0035030C" w:rsidRDefault="004C63F6" w:rsidP="004C63F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E76BEEB" w14:textId="78CA7E90" w:rsidR="004C63F6" w:rsidRPr="0035030C" w:rsidRDefault="004C63F6" w:rsidP="004C63F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9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743</w:t>
            </w:r>
          </w:p>
        </w:tc>
        <w:tc>
          <w:tcPr>
            <w:tcW w:w="90" w:type="dxa"/>
            <w:shd w:val="clear" w:color="auto" w:fill="auto"/>
          </w:tcPr>
          <w:p w14:paraId="2C872C0B" w14:textId="77777777" w:rsidR="004C63F6" w:rsidRPr="0035030C" w:rsidRDefault="004C63F6" w:rsidP="004C63F6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8B16069" w14:textId="5841991A" w:rsidR="004C63F6" w:rsidRPr="0035030C" w:rsidRDefault="00C8718E" w:rsidP="004C63F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7CC81C0" w14:textId="77777777" w:rsidR="004C63F6" w:rsidRPr="0035030C" w:rsidRDefault="004C63F6" w:rsidP="004C63F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B9A61EA" w14:textId="2DEA066B" w:rsidR="004C63F6" w:rsidRPr="0035030C" w:rsidRDefault="004C63F6" w:rsidP="0084485A">
            <w:pPr>
              <w:pStyle w:val="BodyText"/>
              <w:spacing w:after="0"/>
              <w:ind w:left="-115" w:right="-130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4C63F6" w:rsidRPr="0035030C" w14:paraId="60BBCC5A" w14:textId="77777777" w:rsidTr="00607BEE">
        <w:tc>
          <w:tcPr>
            <w:tcW w:w="2699" w:type="dxa"/>
          </w:tcPr>
          <w:p w14:paraId="2C19381F" w14:textId="078D93C3" w:rsidR="004C63F6" w:rsidRPr="0035030C" w:rsidRDefault="004C63F6" w:rsidP="004C63F6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cs/>
              </w:rPr>
              <w:t>ซิลิกอน</w:t>
            </w:r>
            <w:r w:rsidRPr="0035030C">
              <w:rPr>
                <w:rFonts w:asciiTheme="majorBidi" w:hAnsiTheme="majorBidi" w:cstheme="majorBidi"/>
                <w:cs/>
              </w:rPr>
              <w:t xml:space="preserve"> โพลีน จำกัด</w:t>
            </w:r>
          </w:p>
        </w:tc>
        <w:tc>
          <w:tcPr>
            <w:tcW w:w="86" w:type="dxa"/>
          </w:tcPr>
          <w:p w14:paraId="5E8ABC6D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0B6B8029" w14:textId="55FC3A37" w:rsidR="004C63F6" w:rsidRPr="0035030C" w:rsidRDefault="004C63F6" w:rsidP="004C63F6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</w:rPr>
              <w:t>ธุรกิจส่งออกและนำเข้า</w:t>
            </w:r>
          </w:p>
        </w:tc>
        <w:tc>
          <w:tcPr>
            <w:tcW w:w="90" w:type="dxa"/>
          </w:tcPr>
          <w:p w14:paraId="36206136" w14:textId="77777777" w:rsidR="004C63F6" w:rsidRPr="0035030C" w:rsidRDefault="004C63F6" w:rsidP="004C63F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33E36ED" w14:textId="702EFF13" w:rsidR="004C63F6" w:rsidRPr="0035030C" w:rsidRDefault="009350A2" w:rsidP="004C63F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99.98</w:t>
            </w:r>
          </w:p>
        </w:tc>
        <w:tc>
          <w:tcPr>
            <w:tcW w:w="90" w:type="dxa"/>
            <w:shd w:val="clear" w:color="auto" w:fill="auto"/>
          </w:tcPr>
          <w:p w14:paraId="54CDE190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9532561" w14:textId="5EB2550C" w:rsidR="004C63F6" w:rsidRPr="0035030C" w:rsidRDefault="004C63F6" w:rsidP="004C63F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99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lang w:val="en-US"/>
              </w:rPr>
              <w:t>98</w:t>
            </w:r>
          </w:p>
        </w:tc>
        <w:tc>
          <w:tcPr>
            <w:tcW w:w="90" w:type="dxa"/>
            <w:shd w:val="clear" w:color="auto" w:fill="auto"/>
          </w:tcPr>
          <w:p w14:paraId="05CDF2CD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8E85FFD" w14:textId="444C80FB" w:rsidR="004C63F6" w:rsidRPr="0035030C" w:rsidRDefault="00AA43BD" w:rsidP="004C63F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10,000</w:t>
            </w:r>
          </w:p>
        </w:tc>
        <w:tc>
          <w:tcPr>
            <w:tcW w:w="90" w:type="dxa"/>
            <w:shd w:val="clear" w:color="auto" w:fill="auto"/>
          </w:tcPr>
          <w:p w14:paraId="15B74B9F" w14:textId="77777777" w:rsidR="004C63F6" w:rsidRPr="0035030C" w:rsidRDefault="004C63F6" w:rsidP="004C63F6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3DCDD04" w14:textId="6FD88EBD" w:rsidR="004C63F6" w:rsidRPr="0035030C" w:rsidRDefault="004C63F6" w:rsidP="004C63F6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10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3B17BC84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8A7FA88" w14:textId="2D0F0311" w:rsidR="004C63F6" w:rsidRPr="0035030C" w:rsidRDefault="001E7AF4" w:rsidP="004C63F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F43006E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87471AC" w14:textId="381E7118" w:rsidR="004C63F6" w:rsidRPr="0035030C" w:rsidRDefault="0084485A" w:rsidP="0084485A">
            <w:pPr>
              <w:pStyle w:val="BodyText"/>
              <w:spacing w:after="0"/>
              <w:ind w:left="-115" w:right="-130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639BB1C" w14:textId="77777777" w:rsidR="004C63F6" w:rsidRPr="0035030C" w:rsidRDefault="004C63F6" w:rsidP="004C63F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FCC0307" w14:textId="3CA695D9" w:rsidR="004C63F6" w:rsidRPr="0035030C" w:rsidRDefault="00DF3B1D" w:rsidP="00DF3B1D">
            <w:pPr>
              <w:spacing w:line="240" w:lineRule="auto"/>
              <w:ind w:left="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09D05ED" w14:textId="77777777" w:rsidR="004C63F6" w:rsidRPr="0035030C" w:rsidRDefault="004C63F6" w:rsidP="004C63F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2F91B89" w14:textId="66B4586B" w:rsidR="004C63F6" w:rsidRPr="0035030C" w:rsidRDefault="00B840FE" w:rsidP="00B840FE">
            <w:pPr>
              <w:pStyle w:val="BodyText"/>
              <w:spacing w:after="0"/>
              <w:ind w:left="-115" w:right="-13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9A2005A" w14:textId="77777777" w:rsidR="004C63F6" w:rsidRPr="0035030C" w:rsidRDefault="004C63F6" w:rsidP="004C63F6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6F475A1" w14:textId="679B728E" w:rsidR="004C63F6" w:rsidRPr="0035030C" w:rsidRDefault="00C8718E" w:rsidP="004C63F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7B5181EB" w14:textId="77777777" w:rsidR="004C63F6" w:rsidRPr="0035030C" w:rsidRDefault="004C63F6" w:rsidP="004C63F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0F20BD0" w14:textId="04802A97" w:rsidR="004C63F6" w:rsidRPr="0035030C" w:rsidRDefault="004C63F6" w:rsidP="0084485A">
            <w:pPr>
              <w:pStyle w:val="BodyText"/>
              <w:spacing w:after="0"/>
              <w:ind w:left="-115" w:right="-130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4C63F6" w:rsidRPr="0035030C" w14:paraId="15AD3245" w14:textId="77777777" w:rsidTr="00607BEE">
        <w:tc>
          <w:tcPr>
            <w:tcW w:w="2699" w:type="dxa"/>
          </w:tcPr>
          <w:p w14:paraId="0632E226" w14:textId="1CA2931B" w:rsidR="004C63F6" w:rsidRPr="0035030C" w:rsidRDefault="004C63F6" w:rsidP="004C63F6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</w:rPr>
              <w:t xml:space="preserve">บริษัท ทีพีไอ </w:t>
            </w:r>
            <w:r>
              <w:rPr>
                <w:rFonts w:asciiTheme="majorBidi" w:hAnsiTheme="majorBidi" w:cstheme="majorBidi" w:hint="cs"/>
                <w:cs/>
              </w:rPr>
              <w:t>พลังชีวมวล</w:t>
            </w:r>
            <w:r w:rsidRPr="0035030C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86" w:type="dxa"/>
          </w:tcPr>
          <w:p w14:paraId="691A746A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36F0F195" w14:textId="2028BCDA" w:rsidR="004C63F6" w:rsidRPr="0035030C" w:rsidRDefault="004C63F6" w:rsidP="004C63F6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</w:rPr>
              <w:t>ดำเนินธุรกิจเกี่ยวกับผลิตกระแสไฟฟ้าจากขยะและชีวมวล</w:t>
            </w:r>
            <w:r w:rsidRPr="0035030C">
              <w:rPr>
                <w:rFonts w:asciiTheme="majorBidi" w:hAnsiTheme="majorBidi" w:cstheme="majorBidi"/>
              </w:rPr>
              <w:t xml:space="preserve"> </w:t>
            </w:r>
            <w:r w:rsidRPr="0035030C">
              <w:rPr>
                <w:rFonts w:asciiTheme="majorBidi" w:hAnsiTheme="majorBidi" w:cstheme="majorBidi"/>
                <w:cs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5470AA42" w14:textId="77777777" w:rsidR="004C63F6" w:rsidRPr="0035030C" w:rsidRDefault="004C63F6" w:rsidP="004C63F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1408A9C" w14:textId="30237FEF" w:rsidR="004C63F6" w:rsidRPr="0035030C" w:rsidRDefault="009350A2" w:rsidP="004C63F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90" w:type="dxa"/>
            <w:shd w:val="clear" w:color="auto" w:fill="auto"/>
          </w:tcPr>
          <w:p w14:paraId="241233FA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960C53A" w14:textId="0C90C185" w:rsidR="004C63F6" w:rsidRPr="0035030C" w:rsidRDefault="004C63F6" w:rsidP="004C63F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70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90" w:type="dxa"/>
            <w:shd w:val="clear" w:color="auto" w:fill="auto"/>
          </w:tcPr>
          <w:p w14:paraId="407B2B62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03C2093" w14:textId="549F4671" w:rsidR="004C63F6" w:rsidRPr="0035030C" w:rsidRDefault="00AA43BD" w:rsidP="004C63F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187,500</w:t>
            </w:r>
          </w:p>
        </w:tc>
        <w:tc>
          <w:tcPr>
            <w:tcW w:w="90" w:type="dxa"/>
            <w:shd w:val="clear" w:color="auto" w:fill="auto"/>
          </w:tcPr>
          <w:p w14:paraId="2DBA764E" w14:textId="77777777" w:rsidR="004C63F6" w:rsidRPr="0035030C" w:rsidRDefault="004C63F6" w:rsidP="004C63F6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5594C13" w14:textId="61E8E650" w:rsidR="004C63F6" w:rsidRPr="0035030C" w:rsidRDefault="004C63F6" w:rsidP="004C63F6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187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2DC86885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7C5E7434" w14:textId="15FFAEEA" w:rsidR="004C63F6" w:rsidRPr="0035030C" w:rsidRDefault="001E7AF4" w:rsidP="004C63F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E9CF071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5C0FB22" w14:textId="436FE2BD" w:rsidR="004C63F6" w:rsidRPr="0035030C" w:rsidRDefault="004C63F6" w:rsidP="0084485A">
            <w:pPr>
              <w:pStyle w:val="BodyText"/>
              <w:spacing w:after="0"/>
              <w:ind w:left="-115" w:right="-130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76F50A0" w14:textId="77777777" w:rsidR="004C63F6" w:rsidRPr="0035030C" w:rsidRDefault="004C63F6" w:rsidP="004C63F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474B49C" w14:textId="278C1D84" w:rsidR="004C63F6" w:rsidRPr="0035030C" w:rsidRDefault="00DF3B1D" w:rsidP="00DF3B1D">
            <w:pPr>
              <w:spacing w:line="240" w:lineRule="auto"/>
              <w:ind w:left="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C419E24" w14:textId="77777777" w:rsidR="004C63F6" w:rsidRPr="0035030C" w:rsidRDefault="004C63F6" w:rsidP="004C63F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C5C79E9" w14:textId="3E21C743" w:rsidR="004C63F6" w:rsidRPr="0035030C" w:rsidRDefault="004C63F6" w:rsidP="0084485A">
            <w:pPr>
              <w:pStyle w:val="BodyText"/>
              <w:spacing w:after="0"/>
              <w:ind w:left="-115" w:right="-130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2BDA747" w14:textId="77777777" w:rsidR="004C63F6" w:rsidRPr="0035030C" w:rsidRDefault="004C63F6" w:rsidP="004C63F6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0C71B25" w14:textId="518691F1" w:rsidR="004C63F6" w:rsidRPr="0035030C" w:rsidRDefault="00C8718E" w:rsidP="004C63F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516937CD" w14:textId="77777777" w:rsidR="004C63F6" w:rsidRPr="0035030C" w:rsidRDefault="004C63F6" w:rsidP="004C63F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C8E99C0" w14:textId="08AFD4C4" w:rsidR="004C63F6" w:rsidRPr="0035030C" w:rsidRDefault="004C63F6" w:rsidP="0084485A">
            <w:pPr>
              <w:pStyle w:val="BodyText"/>
              <w:spacing w:after="0"/>
              <w:ind w:left="-115" w:right="-130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4C63F6" w:rsidRPr="0035030C" w14:paraId="5020E19E" w14:textId="77777777" w:rsidTr="00607BEE">
        <w:tc>
          <w:tcPr>
            <w:tcW w:w="2699" w:type="dxa"/>
          </w:tcPr>
          <w:p w14:paraId="08C94171" w14:textId="3B14C71D" w:rsidR="004C63F6" w:rsidRPr="0035030C" w:rsidRDefault="004C63F6" w:rsidP="004C63F6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sz w:val="21"/>
                <w:szCs w:val="21"/>
                <w:cs/>
              </w:rPr>
              <w:t>บริษัท</w:t>
            </w:r>
            <w:r w:rsidRPr="0035030C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ทีพีไอ โพลีน เพาเวอร์ </w:t>
            </w:r>
            <w:r w:rsidRPr="0035030C">
              <w:rPr>
                <w:rFonts w:asciiTheme="majorBidi" w:hAnsiTheme="majorBidi" w:cstheme="majorBidi"/>
                <w:sz w:val="21"/>
                <w:szCs w:val="21"/>
              </w:rPr>
              <w:br/>
            </w:r>
            <w:r>
              <w:rPr>
                <w:rFonts w:asciiTheme="majorBidi" w:hAnsiTheme="majorBidi" w:cstheme="majorBidi"/>
                <w:sz w:val="21"/>
                <w:szCs w:val="21"/>
              </w:rPr>
              <w:t xml:space="preserve">    </w:t>
            </w:r>
            <w:r w:rsidRPr="0035030C">
              <w:rPr>
                <w:rFonts w:asciiTheme="majorBidi" w:hAnsiTheme="majorBidi" w:cstheme="majorBidi"/>
                <w:sz w:val="21"/>
                <w:szCs w:val="21"/>
                <w:cs/>
              </w:rPr>
              <w:t>(อินเตอร์เนชั่นแนล) จำกัด</w:t>
            </w:r>
            <w:r w:rsidRPr="0035030C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</w:p>
        </w:tc>
        <w:tc>
          <w:tcPr>
            <w:tcW w:w="86" w:type="dxa"/>
          </w:tcPr>
          <w:p w14:paraId="2BE04BBE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56C67AA2" w14:textId="09386AD4" w:rsidR="004C63F6" w:rsidRPr="0035030C" w:rsidRDefault="004C63F6" w:rsidP="004C63F6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</w:rPr>
              <w:t>ลงทุนในธุรกิจพลังงานทางเลือก</w:t>
            </w:r>
            <w:r w:rsidRPr="0035030C">
              <w:rPr>
                <w:rFonts w:asciiTheme="majorBidi" w:hAnsiTheme="majorBidi" w:cstheme="majorBidi"/>
              </w:rPr>
              <w:br/>
            </w:r>
            <w:r w:rsidRPr="0035030C">
              <w:rPr>
                <w:rFonts w:asciiTheme="majorBidi" w:hAnsiTheme="majorBidi" w:cstheme="majorBidi"/>
                <w:cs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175B850D" w14:textId="77777777" w:rsidR="004C63F6" w:rsidRPr="0035030C" w:rsidRDefault="004C63F6" w:rsidP="004C63F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D0C024A" w14:textId="2EA72EF2" w:rsidR="004C63F6" w:rsidRPr="0035030C" w:rsidRDefault="009350A2" w:rsidP="004C63F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90" w:type="dxa"/>
            <w:shd w:val="clear" w:color="auto" w:fill="auto"/>
          </w:tcPr>
          <w:p w14:paraId="40C09E0F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87C82BC" w14:textId="072D5926" w:rsidR="004C63F6" w:rsidRPr="0035030C" w:rsidRDefault="004C63F6" w:rsidP="004C63F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70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90" w:type="dxa"/>
            <w:shd w:val="clear" w:color="auto" w:fill="auto"/>
          </w:tcPr>
          <w:p w14:paraId="1BB0459C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46B26F2" w14:textId="4F74CAED" w:rsidR="004C63F6" w:rsidRPr="0035030C" w:rsidRDefault="00AA43BD" w:rsidP="004C63F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100,000</w:t>
            </w:r>
          </w:p>
        </w:tc>
        <w:tc>
          <w:tcPr>
            <w:tcW w:w="90" w:type="dxa"/>
            <w:shd w:val="clear" w:color="auto" w:fill="auto"/>
          </w:tcPr>
          <w:p w14:paraId="2DC1F160" w14:textId="77777777" w:rsidR="004C63F6" w:rsidRPr="0035030C" w:rsidRDefault="004C63F6" w:rsidP="004C63F6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455B317" w14:textId="3ED87C6E" w:rsidR="004C63F6" w:rsidRPr="0035030C" w:rsidRDefault="004C63F6" w:rsidP="004C63F6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100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66C42A35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E941D95" w14:textId="0CE5F265" w:rsidR="004C63F6" w:rsidRPr="0035030C" w:rsidRDefault="001E7AF4" w:rsidP="004C63F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33F86F0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7288CAB" w14:textId="7924FAD1" w:rsidR="004C63F6" w:rsidRPr="0035030C" w:rsidRDefault="004C63F6" w:rsidP="0084485A">
            <w:pPr>
              <w:pStyle w:val="BodyText"/>
              <w:spacing w:after="0"/>
              <w:ind w:left="-115" w:right="-130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9A929AE" w14:textId="77777777" w:rsidR="004C63F6" w:rsidRPr="0035030C" w:rsidRDefault="004C63F6" w:rsidP="004C63F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9B0BC79" w14:textId="68BF0A90" w:rsidR="004C63F6" w:rsidRPr="0035030C" w:rsidRDefault="00DF3B1D" w:rsidP="004C63F6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C3B33A4" w14:textId="77777777" w:rsidR="004C63F6" w:rsidRPr="0035030C" w:rsidRDefault="004C63F6" w:rsidP="004C63F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638F193" w14:textId="7FBB0EAE" w:rsidR="004C63F6" w:rsidRPr="0035030C" w:rsidRDefault="004C63F6" w:rsidP="0084485A">
            <w:pPr>
              <w:pStyle w:val="BodyText"/>
              <w:spacing w:after="0"/>
              <w:ind w:left="-115" w:right="-130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1984376" w14:textId="77777777" w:rsidR="004C63F6" w:rsidRPr="0035030C" w:rsidRDefault="004C63F6" w:rsidP="004C63F6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960BC0A" w14:textId="3299BB05" w:rsidR="004C63F6" w:rsidRPr="0035030C" w:rsidRDefault="00C8718E" w:rsidP="004C63F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3F1AB1FC" w14:textId="77777777" w:rsidR="004C63F6" w:rsidRPr="0035030C" w:rsidRDefault="004C63F6" w:rsidP="004C63F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E2AEF07" w14:textId="18521055" w:rsidR="004C63F6" w:rsidRPr="0035030C" w:rsidRDefault="004C63F6" w:rsidP="0084485A">
            <w:pPr>
              <w:pStyle w:val="BodyText"/>
              <w:spacing w:after="0"/>
              <w:ind w:left="-115" w:right="-130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4C63F6" w:rsidRPr="0035030C" w14:paraId="6A77DA42" w14:textId="77777777" w:rsidTr="00607BEE">
        <w:tc>
          <w:tcPr>
            <w:tcW w:w="2699" w:type="dxa"/>
          </w:tcPr>
          <w:p w14:paraId="71417607" w14:textId="5975C660" w:rsidR="004C63F6" w:rsidRPr="0035030C" w:rsidRDefault="004C63F6" w:rsidP="004C63F6">
            <w:pPr>
              <w:spacing w:line="240" w:lineRule="auto"/>
              <w:ind w:left="180" w:right="38" w:hanging="180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  <w:lang w:val="en-US"/>
              </w:rPr>
              <w:t>บริษัท ท่าเรือน้ำลึก ทีพีไอ จำกัด</w:t>
            </w:r>
          </w:p>
        </w:tc>
        <w:tc>
          <w:tcPr>
            <w:tcW w:w="86" w:type="dxa"/>
          </w:tcPr>
          <w:p w14:paraId="7759EBDE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4FBA9145" w14:textId="69FA5BE2" w:rsidR="004C63F6" w:rsidRPr="0035030C" w:rsidRDefault="004C63F6" w:rsidP="004C63F6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  <w:lang w:val="en-US"/>
              </w:rPr>
              <w:t xml:space="preserve">ประกอบกิจการท่าเทียบเรือ </w:t>
            </w:r>
            <w:r w:rsidRPr="0035030C">
              <w:rPr>
                <w:rFonts w:asciiTheme="majorBidi" w:hAnsiTheme="majorBidi" w:cstheme="majorBidi"/>
                <w:cs/>
                <w:lang w:val="en-US"/>
              </w:rPr>
              <w:br/>
              <w:t>(ยังไม่ได้ดำเนินงาน)</w:t>
            </w:r>
          </w:p>
        </w:tc>
        <w:tc>
          <w:tcPr>
            <w:tcW w:w="90" w:type="dxa"/>
          </w:tcPr>
          <w:p w14:paraId="4363D404" w14:textId="77777777" w:rsidR="004C63F6" w:rsidRPr="0035030C" w:rsidRDefault="004C63F6" w:rsidP="004C63F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7C97006" w14:textId="11A32AC7" w:rsidR="004C63F6" w:rsidRPr="0035030C" w:rsidRDefault="009350A2" w:rsidP="004C63F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90" w:type="dxa"/>
            <w:shd w:val="clear" w:color="auto" w:fill="auto"/>
          </w:tcPr>
          <w:p w14:paraId="35DB7677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F5C765E" w14:textId="3047EB80" w:rsidR="004C63F6" w:rsidRPr="0035030C" w:rsidRDefault="004C63F6" w:rsidP="004C63F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70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90" w:type="dxa"/>
            <w:shd w:val="clear" w:color="auto" w:fill="auto"/>
          </w:tcPr>
          <w:p w14:paraId="5935C465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EBC4522" w14:textId="31DF8F36" w:rsidR="004C63F6" w:rsidRPr="0035030C" w:rsidRDefault="00AA43BD" w:rsidP="004C63F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25,000</w:t>
            </w:r>
          </w:p>
        </w:tc>
        <w:tc>
          <w:tcPr>
            <w:tcW w:w="90" w:type="dxa"/>
            <w:shd w:val="clear" w:color="auto" w:fill="auto"/>
          </w:tcPr>
          <w:p w14:paraId="17B51F84" w14:textId="77777777" w:rsidR="004C63F6" w:rsidRPr="0035030C" w:rsidRDefault="004C63F6" w:rsidP="004C63F6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A86CFAA" w14:textId="122A5AFC" w:rsidR="004C63F6" w:rsidRPr="0035030C" w:rsidRDefault="004C63F6" w:rsidP="004C63F6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25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0D975E3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718C6A17" w14:textId="6C90C6AF" w:rsidR="004C63F6" w:rsidRPr="0035030C" w:rsidRDefault="001E7AF4" w:rsidP="004C63F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2CEF263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8358785" w14:textId="4A8F71E1" w:rsidR="004C63F6" w:rsidRPr="0035030C" w:rsidRDefault="004C63F6" w:rsidP="0084485A">
            <w:pPr>
              <w:pStyle w:val="BodyText"/>
              <w:spacing w:after="0"/>
              <w:ind w:left="-115" w:right="-130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89CE510" w14:textId="77777777" w:rsidR="004C63F6" w:rsidRPr="0035030C" w:rsidRDefault="004C63F6" w:rsidP="004C63F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60C784B" w14:textId="04051E78" w:rsidR="004C63F6" w:rsidRPr="0035030C" w:rsidRDefault="00DF3B1D" w:rsidP="004C63F6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76FBB26" w14:textId="77777777" w:rsidR="004C63F6" w:rsidRPr="0035030C" w:rsidRDefault="004C63F6" w:rsidP="004C63F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46B7BD8" w14:textId="262A33B9" w:rsidR="004C63F6" w:rsidRPr="0035030C" w:rsidRDefault="004C63F6" w:rsidP="0084485A">
            <w:pPr>
              <w:pStyle w:val="BodyText"/>
              <w:spacing w:after="0"/>
              <w:ind w:left="-115" w:right="-130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A7ADB8B" w14:textId="77777777" w:rsidR="004C63F6" w:rsidRPr="0035030C" w:rsidRDefault="004C63F6" w:rsidP="004C63F6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64547AE" w14:textId="4EA87AF1" w:rsidR="004C63F6" w:rsidRPr="0035030C" w:rsidRDefault="00C8718E" w:rsidP="004C63F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ADB8C12" w14:textId="77777777" w:rsidR="004C63F6" w:rsidRPr="0035030C" w:rsidRDefault="004C63F6" w:rsidP="004C63F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399484F" w14:textId="2639C024" w:rsidR="004C63F6" w:rsidRPr="0035030C" w:rsidRDefault="004C63F6" w:rsidP="0084485A">
            <w:pPr>
              <w:pStyle w:val="BodyText"/>
              <w:spacing w:after="0"/>
              <w:ind w:left="-115" w:right="-130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4C63F6" w:rsidRPr="0035030C" w14:paraId="330EB34F" w14:textId="77777777" w:rsidTr="00607BEE">
        <w:tc>
          <w:tcPr>
            <w:tcW w:w="2699" w:type="dxa"/>
          </w:tcPr>
          <w:p w14:paraId="5B88A21E" w14:textId="0BD19269" w:rsidR="004C63F6" w:rsidRPr="0035030C" w:rsidRDefault="004C63F6" w:rsidP="004C63F6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  <w:lang w:val="en-US"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ศูนย์กระจายสินค้า ทีพีไอ</w:t>
            </w:r>
            <w:r w:rsidRPr="0035030C">
              <w:rPr>
                <w:rFonts w:asciiTheme="majorBidi" w:hAnsiTheme="majorBidi" w:cstheme="majorBidi"/>
                <w:cs/>
                <w:lang w:val="en-US"/>
              </w:rPr>
              <w:t xml:space="preserve"> จำกัด</w:t>
            </w:r>
          </w:p>
        </w:tc>
        <w:tc>
          <w:tcPr>
            <w:tcW w:w="86" w:type="dxa"/>
          </w:tcPr>
          <w:p w14:paraId="23C02DB8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1EA6B700" w14:textId="1A06A8EC" w:rsidR="004C63F6" w:rsidRPr="0035030C" w:rsidRDefault="004C63F6" w:rsidP="004C63F6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ดำเนินธุรกิจเกี่ยวกับรวบรวมจัดเก็บและกระจายสินค้าสู่ผู้บริโภค</w:t>
            </w:r>
            <w:r w:rsidRPr="0035030C">
              <w:rPr>
                <w:rFonts w:asciiTheme="majorBidi" w:hAnsiTheme="majorBidi" w:cstheme="majorBidi"/>
                <w:cs/>
                <w:lang w:val="en-US"/>
              </w:rPr>
              <w:t xml:space="preserve"> (ยังไม่ได้ดำเนินงาน)</w:t>
            </w:r>
          </w:p>
        </w:tc>
        <w:tc>
          <w:tcPr>
            <w:tcW w:w="90" w:type="dxa"/>
          </w:tcPr>
          <w:p w14:paraId="7CC73597" w14:textId="77777777" w:rsidR="004C63F6" w:rsidRPr="0035030C" w:rsidRDefault="004C63F6" w:rsidP="004C63F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15FE3B6" w14:textId="68C355D1" w:rsidR="004C63F6" w:rsidRPr="0035030C" w:rsidRDefault="009350A2" w:rsidP="004C63F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90" w:type="dxa"/>
            <w:shd w:val="clear" w:color="auto" w:fill="auto"/>
          </w:tcPr>
          <w:p w14:paraId="56AF685A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243171F" w14:textId="0D33C2A9" w:rsidR="004C63F6" w:rsidRPr="0035030C" w:rsidRDefault="004C63F6" w:rsidP="004C63F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70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90" w:type="dxa"/>
            <w:shd w:val="clear" w:color="auto" w:fill="auto"/>
          </w:tcPr>
          <w:p w14:paraId="02DAB7B6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BC6847B" w14:textId="5D9B5C04" w:rsidR="004C63F6" w:rsidRPr="0035030C" w:rsidRDefault="0054724E" w:rsidP="004C63F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90" w:type="dxa"/>
            <w:shd w:val="clear" w:color="auto" w:fill="auto"/>
          </w:tcPr>
          <w:p w14:paraId="29D5217A" w14:textId="77777777" w:rsidR="004C63F6" w:rsidRPr="0035030C" w:rsidRDefault="004C63F6" w:rsidP="004C63F6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072180A" w14:textId="7DF132E9" w:rsidR="004C63F6" w:rsidRPr="0035030C" w:rsidRDefault="004C63F6" w:rsidP="004C63F6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1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641125DA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0E5FD88" w14:textId="0923180C" w:rsidR="004C63F6" w:rsidRPr="0035030C" w:rsidRDefault="001E7AF4" w:rsidP="004C63F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23BFC03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23FBC03" w14:textId="403AD758" w:rsidR="004C63F6" w:rsidRPr="0035030C" w:rsidRDefault="004C63F6" w:rsidP="0084485A">
            <w:pPr>
              <w:pStyle w:val="BodyText"/>
              <w:spacing w:after="0"/>
              <w:ind w:left="-115" w:right="-130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21C718F" w14:textId="77777777" w:rsidR="004C63F6" w:rsidRPr="0035030C" w:rsidRDefault="004C63F6" w:rsidP="004C63F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83D2819" w14:textId="536E8123" w:rsidR="004C63F6" w:rsidRPr="0035030C" w:rsidRDefault="00DF3B1D" w:rsidP="004C63F6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D37F832" w14:textId="77777777" w:rsidR="004C63F6" w:rsidRPr="0035030C" w:rsidRDefault="004C63F6" w:rsidP="004C63F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7399CB2" w14:textId="17A0197D" w:rsidR="004C63F6" w:rsidRPr="0035030C" w:rsidRDefault="004C63F6" w:rsidP="0084485A">
            <w:pPr>
              <w:pStyle w:val="BodyText"/>
              <w:spacing w:after="0"/>
              <w:ind w:left="-115" w:right="-130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83D4AEE" w14:textId="77777777" w:rsidR="004C63F6" w:rsidRPr="0035030C" w:rsidRDefault="004C63F6" w:rsidP="004C63F6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2706660" w14:textId="30815E5F" w:rsidR="004C63F6" w:rsidRPr="0035030C" w:rsidRDefault="00C8718E" w:rsidP="004C63F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3D144984" w14:textId="77777777" w:rsidR="004C63F6" w:rsidRPr="0035030C" w:rsidRDefault="004C63F6" w:rsidP="004C63F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E552239" w14:textId="06D144BC" w:rsidR="004C63F6" w:rsidRPr="0035030C" w:rsidRDefault="004C63F6" w:rsidP="0084485A">
            <w:pPr>
              <w:pStyle w:val="BodyText"/>
              <w:spacing w:after="0"/>
              <w:ind w:left="-115" w:right="-130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4C63F6" w:rsidRPr="0035030C" w14:paraId="034A6798" w14:textId="77777777" w:rsidTr="00607BEE">
        <w:tc>
          <w:tcPr>
            <w:tcW w:w="2699" w:type="dxa"/>
          </w:tcPr>
          <w:p w14:paraId="75933F33" w14:textId="51EBD82A" w:rsidR="004C63F6" w:rsidRPr="0035030C" w:rsidRDefault="004C63F6" w:rsidP="004C63F6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บริษัท เมืองอัจฉริยะ ทีพีไอ จำกัด</w:t>
            </w:r>
            <w:r>
              <w:rPr>
                <w:rFonts w:asciiTheme="majorBidi" w:hAnsiTheme="majorBidi" w:cstheme="majorBidi"/>
                <w:cs/>
                <w:lang w:val="en-US"/>
              </w:rPr>
              <w:br/>
            </w:r>
          </w:p>
        </w:tc>
        <w:tc>
          <w:tcPr>
            <w:tcW w:w="86" w:type="dxa"/>
          </w:tcPr>
          <w:p w14:paraId="2CEC82B6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085F4B46" w14:textId="55640F47" w:rsidR="004C63F6" w:rsidRPr="0035030C" w:rsidRDefault="004C63F6" w:rsidP="004C63F6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ดำเนินธุรกิจเกี่ยวกับชุมชนและนิคมอุตสาหกรรมทุกประเภท</w:t>
            </w:r>
            <w:r w:rsidRPr="0035030C">
              <w:rPr>
                <w:rFonts w:asciiTheme="majorBidi" w:hAnsiTheme="majorBidi" w:cstheme="majorBidi"/>
                <w:lang w:val="en-US"/>
              </w:rPr>
              <w:br/>
            </w:r>
            <w:r w:rsidRPr="0035030C">
              <w:rPr>
                <w:rFonts w:asciiTheme="majorBidi" w:hAnsiTheme="majorBidi" w:cstheme="majorBidi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4AD77706" w14:textId="77777777" w:rsidR="004C63F6" w:rsidRPr="0035030C" w:rsidRDefault="004C63F6" w:rsidP="004C63F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6FDFCAB" w14:textId="193BBD1D" w:rsidR="004C63F6" w:rsidRPr="0035030C" w:rsidRDefault="009350A2" w:rsidP="004C63F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70.22</w:t>
            </w:r>
          </w:p>
        </w:tc>
        <w:tc>
          <w:tcPr>
            <w:tcW w:w="90" w:type="dxa"/>
            <w:shd w:val="clear" w:color="auto" w:fill="auto"/>
          </w:tcPr>
          <w:p w14:paraId="18D2FDA5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1596E64" w14:textId="6EA2FDF9" w:rsidR="004C63F6" w:rsidRPr="0035030C" w:rsidRDefault="004C63F6" w:rsidP="004C63F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70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lang w:val="en-US"/>
              </w:rPr>
              <w:t>22</w:t>
            </w:r>
          </w:p>
        </w:tc>
        <w:tc>
          <w:tcPr>
            <w:tcW w:w="90" w:type="dxa"/>
            <w:shd w:val="clear" w:color="auto" w:fill="auto"/>
          </w:tcPr>
          <w:p w14:paraId="0EECEF29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29FC30C" w14:textId="560EB408" w:rsidR="004C63F6" w:rsidRPr="0035030C" w:rsidRDefault="0054724E" w:rsidP="004C63F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90" w:type="dxa"/>
            <w:shd w:val="clear" w:color="auto" w:fill="auto"/>
          </w:tcPr>
          <w:p w14:paraId="360A8451" w14:textId="77777777" w:rsidR="004C63F6" w:rsidRPr="0035030C" w:rsidRDefault="004C63F6" w:rsidP="004C63F6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C82F2EA" w14:textId="293B0BC8" w:rsidR="004C63F6" w:rsidRPr="0035030C" w:rsidRDefault="004C63F6" w:rsidP="004C63F6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1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6ADCC87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48C48DB" w14:textId="225E2A33" w:rsidR="004C63F6" w:rsidRPr="0035030C" w:rsidRDefault="001E7AF4" w:rsidP="004C63F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4D3F663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2A02556" w14:textId="235BDEBD" w:rsidR="004C63F6" w:rsidRPr="0035030C" w:rsidRDefault="004C63F6" w:rsidP="0084485A">
            <w:pPr>
              <w:pStyle w:val="BodyText"/>
              <w:spacing w:after="0"/>
              <w:ind w:left="-115" w:right="-130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4C500F9" w14:textId="77777777" w:rsidR="004C63F6" w:rsidRPr="0035030C" w:rsidRDefault="004C63F6" w:rsidP="004C63F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4C33B29" w14:textId="515D079C" w:rsidR="004C63F6" w:rsidRPr="0035030C" w:rsidRDefault="00DF3B1D" w:rsidP="004C63F6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0C1512F" w14:textId="77777777" w:rsidR="004C63F6" w:rsidRPr="0035030C" w:rsidRDefault="004C63F6" w:rsidP="004C63F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354683E" w14:textId="4C9EB5F1" w:rsidR="004C63F6" w:rsidRPr="0035030C" w:rsidRDefault="004C63F6" w:rsidP="0084485A">
            <w:pPr>
              <w:pStyle w:val="BodyText"/>
              <w:spacing w:after="0"/>
              <w:ind w:left="-115" w:right="-130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82FE938" w14:textId="77777777" w:rsidR="004C63F6" w:rsidRPr="0035030C" w:rsidRDefault="004C63F6" w:rsidP="004C63F6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112C2E5" w14:textId="6E0E2EC9" w:rsidR="004C63F6" w:rsidRPr="0035030C" w:rsidRDefault="00C8718E" w:rsidP="004C63F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7CB6B7C" w14:textId="77777777" w:rsidR="004C63F6" w:rsidRPr="0035030C" w:rsidRDefault="004C63F6" w:rsidP="004C63F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1E758E6" w14:textId="1E70D5A7" w:rsidR="004C63F6" w:rsidRPr="0035030C" w:rsidRDefault="004C63F6" w:rsidP="0084485A">
            <w:pPr>
              <w:pStyle w:val="BodyText"/>
              <w:spacing w:after="0"/>
              <w:ind w:left="-115" w:right="-130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4C63F6" w:rsidRPr="0035030C" w14:paraId="2156F911" w14:textId="77777777" w:rsidTr="00607BEE">
        <w:tc>
          <w:tcPr>
            <w:tcW w:w="2699" w:type="dxa"/>
          </w:tcPr>
          <w:p w14:paraId="01DF3130" w14:textId="3029ECE4" w:rsidR="004C63F6" w:rsidRPr="0035030C" w:rsidRDefault="004C63F6" w:rsidP="004C63F6">
            <w:pPr>
              <w:spacing w:line="240" w:lineRule="auto"/>
              <w:ind w:left="180" w:right="38" w:hanging="180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  <w:lang w:val="en-US"/>
              </w:rPr>
              <w:t>บริษัท ทีพีไอ พลังแสงอาทิตย์ จำกัด</w:t>
            </w:r>
          </w:p>
        </w:tc>
        <w:tc>
          <w:tcPr>
            <w:tcW w:w="86" w:type="dxa"/>
          </w:tcPr>
          <w:p w14:paraId="6A6EAF10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333EF499" w14:textId="4BDCCA1B" w:rsidR="004C63F6" w:rsidRPr="0035030C" w:rsidRDefault="004C63F6" w:rsidP="004C63F6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  <w:lang w:val="en-US"/>
              </w:rPr>
              <w:t>ประกอบกิจการ</w:t>
            </w:r>
            <w:r w:rsidRPr="0035030C">
              <w:rPr>
                <w:rFonts w:asciiTheme="majorBidi" w:hAnsiTheme="majorBidi" w:cstheme="majorBidi"/>
                <w:spacing w:val="-4"/>
                <w:cs/>
                <w:lang w:val="en-US"/>
              </w:rPr>
              <w:t>ผลิต</w:t>
            </w:r>
            <w:r w:rsidRPr="0035030C">
              <w:rPr>
                <w:rFonts w:asciiTheme="majorBidi" w:hAnsiTheme="majorBidi" w:cstheme="majorBidi"/>
                <w:cs/>
                <w:lang w:val="en-US"/>
              </w:rPr>
              <w:t>ไฟฟ้าจากพลังงานแสงอาทิตย์ (ยังไม่ได้ดำเนินงาน)</w:t>
            </w:r>
          </w:p>
        </w:tc>
        <w:tc>
          <w:tcPr>
            <w:tcW w:w="90" w:type="dxa"/>
          </w:tcPr>
          <w:p w14:paraId="113A5EC3" w14:textId="77777777" w:rsidR="004C63F6" w:rsidRPr="0035030C" w:rsidRDefault="004C63F6" w:rsidP="004C63F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75215C4" w14:textId="1FC8D77F" w:rsidR="004C63F6" w:rsidRPr="0035030C" w:rsidRDefault="00472FDB" w:rsidP="004C63F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90" w:type="dxa"/>
            <w:shd w:val="clear" w:color="auto" w:fill="auto"/>
          </w:tcPr>
          <w:p w14:paraId="7319B925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CE0C271" w14:textId="6A6AD600" w:rsidR="004C63F6" w:rsidRPr="0035030C" w:rsidRDefault="004C63F6" w:rsidP="004C63F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70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90" w:type="dxa"/>
            <w:shd w:val="clear" w:color="auto" w:fill="auto"/>
          </w:tcPr>
          <w:p w14:paraId="15904896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B3D6CAB" w14:textId="0B95CAF2" w:rsidR="004C63F6" w:rsidRPr="0035030C" w:rsidRDefault="0054724E" w:rsidP="004C63F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100,000</w:t>
            </w:r>
          </w:p>
        </w:tc>
        <w:tc>
          <w:tcPr>
            <w:tcW w:w="90" w:type="dxa"/>
            <w:shd w:val="clear" w:color="auto" w:fill="auto"/>
          </w:tcPr>
          <w:p w14:paraId="5E7ED594" w14:textId="77777777" w:rsidR="004C63F6" w:rsidRPr="0035030C" w:rsidRDefault="004C63F6" w:rsidP="004C63F6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2D47977" w14:textId="593FCA4D" w:rsidR="004C63F6" w:rsidRPr="0035030C" w:rsidRDefault="004C63F6" w:rsidP="004C63F6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100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6C4496E1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E5D2EFA" w14:textId="1185B5F4" w:rsidR="004C63F6" w:rsidRPr="0035030C" w:rsidRDefault="001E7AF4" w:rsidP="004C63F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7DFDC66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2171C01" w14:textId="65B6C2E3" w:rsidR="004C63F6" w:rsidRPr="0035030C" w:rsidRDefault="004C63F6" w:rsidP="0084485A">
            <w:pPr>
              <w:pStyle w:val="BodyText"/>
              <w:spacing w:after="0"/>
              <w:ind w:left="-115" w:right="-130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B9A4262" w14:textId="77777777" w:rsidR="004C63F6" w:rsidRPr="0035030C" w:rsidRDefault="004C63F6" w:rsidP="004C63F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7F17248" w14:textId="78F9DB16" w:rsidR="004C63F6" w:rsidRPr="0035030C" w:rsidRDefault="00DF3B1D" w:rsidP="004C63F6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4BA1556" w14:textId="77777777" w:rsidR="004C63F6" w:rsidRPr="0035030C" w:rsidRDefault="004C63F6" w:rsidP="004C63F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1D174A2" w14:textId="7C3DC6CB" w:rsidR="004C63F6" w:rsidRPr="0035030C" w:rsidRDefault="004C63F6" w:rsidP="0084485A">
            <w:pPr>
              <w:pStyle w:val="BodyText"/>
              <w:spacing w:after="0"/>
              <w:ind w:left="-115" w:right="-130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B74565F" w14:textId="77777777" w:rsidR="004C63F6" w:rsidRPr="0035030C" w:rsidRDefault="004C63F6" w:rsidP="004C63F6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9226D73" w14:textId="3125D1C7" w:rsidR="004C63F6" w:rsidRPr="0035030C" w:rsidRDefault="00C8718E" w:rsidP="004C63F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68CDC731" w14:textId="77777777" w:rsidR="004C63F6" w:rsidRPr="0035030C" w:rsidRDefault="004C63F6" w:rsidP="004C63F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95F8AA7" w14:textId="4A5CF57E" w:rsidR="004C63F6" w:rsidRPr="0035030C" w:rsidRDefault="004C63F6" w:rsidP="0084485A">
            <w:pPr>
              <w:pStyle w:val="BodyText"/>
              <w:spacing w:after="0"/>
              <w:ind w:left="-115" w:right="-130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4C63F6" w:rsidRPr="0035030C" w14:paraId="35E43B9C" w14:textId="77777777" w:rsidTr="00C170E5">
        <w:tc>
          <w:tcPr>
            <w:tcW w:w="2699" w:type="dxa"/>
          </w:tcPr>
          <w:p w14:paraId="466EDB3B" w14:textId="7CF3E60E" w:rsidR="004C63F6" w:rsidRPr="0035030C" w:rsidRDefault="004C63F6" w:rsidP="004C63F6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cs/>
                <w:lang w:val="en-US"/>
              </w:rPr>
              <w:t>บริษัท ทีพีไอ พลังลม จำกัด</w:t>
            </w:r>
          </w:p>
        </w:tc>
        <w:tc>
          <w:tcPr>
            <w:tcW w:w="86" w:type="dxa"/>
          </w:tcPr>
          <w:p w14:paraId="25DD3B7B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333F9761" w14:textId="70E5B2AA" w:rsidR="004C63F6" w:rsidRPr="0035030C" w:rsidRDefault="004C63F6" w:rsidP="004C63F6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cs/>
                <w:lang w:val="en-US"/>
              </w:rPr>
              <w:t>ประกอบกิจการผลิตไฟฟ้าจากพลังงานลม</w:t>
            </w:r>
            <w:r w:rsidRPr="0035030C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299F38D6" w14:textId="77777777" w:rsidR="004C63F6" w:rsidRPr="0035030C" w:rsidRDefault="004C63F6" w:rsidP="004C63F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C541FFD" w14:textId="1ECEF56B" w:rsidR="004C63F6" w:rsidRPr="0035030C" w:rsidRDefault="00472FDB" w:rsidP="004C63F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70.22</w:t>
            </w:r>
          </w:p>
        </w:tc>
        <w:tc>
          <w:tcPr>
            <w:tcW w:w="90" w:type="dxa"/>
            <w:shd w:val="clear" w:color="auto" w:fill="auto"/>
          </w:tcPr>
          <w:p w14:paraId="225C1A3C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26723CC" w14:textId="7326B426" w:rsidR="004C63F6" w:rsidRPr="0035030C" w:rsidRDefault="004C63F6" w:rsidP="004C63F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70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lang w:val="en-US"/>
              </w:rPr>
              <w:t>22</w:t>
            </w:r>
          </w:p>
        </w:tc>
        <w:tc>
          <w:tcPr>
            <w:tcW w:w="90" w:type="dxa"/>
            <w:shd w:val="clear" w:color="auto" w:fill="auto"/>
          </w:tcPr>
          <w:p w14:paraId="09D52533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100D212" w14:textId="05A17559" w:rsidR="004C63F6" w:rsidRPr="0035030C" w:rsidRDefault="0054724E" w:rsidP="004C63F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90" w:type="dxa"/>
            <w:shd w:val="clear" w:color="auto" w:fill="auto"/>
          </w:tcPr>
          <w:p w14:paraId="2787CD63" w14:textId="77777777" w:rsidR="004C63F6" w:rsidRPr="0035030C" w:rsidRDefault="004C63F6" w:rsidP="004C63F6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FDF286E" w14:textId="7F40D338" w:rsidR="004C63F6" w:rsidRPr="0035030C" w:rsidRDefault="004C63F6" w:rsidP="004C63F6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1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F1ED927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D7D9B29" w14:textId="51A219CC" w:rsidR="004C63F6" w:rsidRPr="0035030C" w:rsidRDefault="001E7AF4" w:rsidP="004C63F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6B6669D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E8B4C1C" w14:textId="3915EDB2" w:rsidR="004C63F6" w:rsidRPr="0035030C" w:rsidRDefault="004C63F6" w:rsidP="0084485A">
            <w:pPr>
              <w:pStyle w:val="BodyText"/>
              <w:spacing w:after="0"/>
              <w:ind w:left="-115" w:right="-130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0F3950D" w14:textId="77777777" w:rsidR="004C63F6" w:rsidRPr="0035030C" w:rsidRDefault="004C63F6" w:rsidP="004C63F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BAA0D7A" w14:textId="2456DF05" w:rsidR="004C63F6" w:rsidRPr="0035030C" w:rsidRDefault="00DF3B1D" w:rsidP="004C63F6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5D407E4" w14:textId="77777777" w:rsidR="004C63F6" w:rsidRPr="0035030C" w:rsidRDefault="004C63F6" w:rsidP="004C63F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23F985B" w14:textId="2A4DF805" w:rsidR="004C63F6" w:rsidRPr="0035030C" w:rsidRDefault="004C63F6" w:rsidP="0084485A">
            <w:pPr>
              <w:pStyle w:val="BodyText"/>
              <w:spacing w:after="0"/>
              <w:ind w:left="-115" w:right="-130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CC4D5CB" w14:textId="77777777" w:rsidR="004C63F6" w:rsidRPr="0035030C" w:rsidRDefault="004C63F6" w:rsidP="004C63F6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64A9499" w14:textId="12ED8368" w:rsidR="004C63F6" w:rsidRPr="0035030C" w:rsidRDefault="00C8718E" w:rsidP="004C63F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633B934" w14:textId="77777777" w:rsidR="004C63F6" w:rsidRPr="0035030C" w:rsidRDefault="004C63F6" w:rsidP="004C63F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954D10A" w14:textId="43390A69" w:rsidR="004C63F6" w:rsidRPr="0035030C" w:rsidRDefault="004C63F6" w:rsidP="0084485A">
            <w:pPr>
              <w:pStyle w:val="BodyText"/>
              <w:spacing w:after="0"/>
              <w:ind w:left="-115" w:right="-130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4C63F6" w:rsidRPr="0035030C" w14:paraId="550B5660" w14:textId="77777777" w:rsidTr="00D0021A">
        <w:tc>
          <w:tcPr>
            <w:tcW w:w="2699" w:type="dxa"/>
          </w:tcPr>
          <w:p w14:paraId="70F1636C" w14:textId="0C5F15EA" w:rsidR="004C63F6" w:rsidRPr="0035030C" w:rsidRDefault="004C63F6" w:rsidP="004C63F6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86" w:type="dxa"/>
          </w:tcPr>
          <w:p w14:paraId="77802430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09F92C51" w14:textId="36D85AB2" w:rsidR="004C63F6" w:rsidRPr="0035030C" w:rsidRDefault="004C63F6" w:rsidP="004C63F6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3725E20A" w14:textId="77777777" w:rsidR="004C63F6" w:rsidRPr="0035030C" w:rsidRDefault="004C63F6" w:rsidP="004C63F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35D5F77" w14:textId="279F3DC5" w:rsidR="004C63F6" w:rsidRPr="0035030C" w:rsidRDefault="004C63F6" w:rsidP="004C63F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0243D28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94B1B12" w14:textId="251C2A58" w:rsidR="004C63F6" w:rsidRPr="0035030C" w:rsidRDefault="004C63F6" w:rsidP="004C63F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15A5EFA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2FA63B4" w14:textId="30394417" w:rsidR="004C63F6" w:rsidRPr="0035030C" w:rsidRDefault="004C63F6" w:rsidP="004C63F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ACFC3C9" w14:textId="77777777" w:rsidR="004C63F6" w:rsidRPr="0035030C" w:rsidRDefault="004C63F6" w:rsidP="004C63F6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F96D63A" w14:textId="449136FA" w:rsidR="004C63F6" w:rsidRPr="0035030C" w:rsidRDefault="004C63F6" w:rsidP="004C63F6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8A5519B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385551" w14:textId="5DE30536" w:rsidR="004C63F6" w:rsidRPr="00D0021A" w:rsidRDefault="00B11280" w:rsidP="004C63F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14,573,742</w:t>
            </w:r>
          </w:p>
        </w:tc>
        <w:tc>
          <w:tcPr>
            <w:tcW w:w="90" w:type="dxa"/>
            <w:shd w:val="clear" w:color="auto" w:fill="auto"/>
          </w:tcPr>
          <w:p w14:paraId="212DCC22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FD07AB" w14:textId="2D4E2728" w:rsidR="004C63F6" w:rsidRPr="0035030C" w:rsidRDefault="004C63F6" w:rsidP="004C63F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lang w:val="en-US"/>
              </w:rPr>
              <w:t>14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lang w:val="en-US"/>
              </w:rPr>
              <w:t>573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lang w:val="en-US"/>
              </w:rPr>
              <w:t>742</w:t>
            </w:r>
          </w:p>
        </w:tc>
        <w:tc>
          <w:tcPr>
            <w:tcW w:w="90" w:type="dxa"/>
            <w:shd w:val="clear" w:color="auto" w:fill="auto"/>
          </w:tcPr>
          <w:p w14:paraId="2A1C2ABA" w14:textId="77777777" w:rsidR="004C63F6" w:rsidRPr="0035030C" w:rsidRDefault="004C63F6" w:rsidP="004C63F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9FE1F0" w14:textId="15588111" w:rsidR="004C63F6" w:rsidRPr="00D0021A" w:rsidRDefault="00DF3B1D" w:rsidP="004C63F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32,197,</w:t>
            </w:r>
            <w:r w:rsidR="00C8718E">
              <w:rPr>
                <w:rFonts w:asciiTheme="majorBidi" w:hAnsiTheme="majorBidi" w:cstheme="majorBidi"/>
                <w:b/>
                <w:bCs/>
                <w:lang w:val="en-US"/>
              </w:rPr>
              <w:t>6</w:t>
            </w:r>
            <w:r w:rsidR="00264102">
              <w:rPr>
                <w:rFonts w:asciiTheme="majorBidi" w:hAnsiTheme="majorBidi" w:cstheme="majorBidi"/>
                <w:b/>
                <w:bCs/>
                <w:lang w:val="en-US"/>
              </w:rPr>
              <w:t>6</w:t>
            </w:r>
            <w:r w:rsidR="00D832E3">
              <w:rPr>
                <w:rFonts w:asciiTheme="majorBidi" w:hAnsiTheme="majorBidi" w:cstheme="majorBidi"/>
                <w:b/>
                <w:bCs/>
                <w:lang w:val="en-US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31AB68CA" w14:textId="77777777" w:rsidR="004C63F6" w:rsidRPr="0035030C" w:rsidRDefault="004C63F6" w:rsidP="004C63F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DFD47E" w14:textId="5281C169" w:rsidR="004C63F6" w:rsidRPr="0035030C" w:rsidRDefault="004C63F6" w:rsidP="004C63F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lang w:val="en-US"/>
              </w:rPr>
              <w:t>260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lang w:val="en-US"/>
              </w:rPr>
              <w:t>826</w:t>
            </w:r>
          </w:p>
        </w:tc>
        <w:tc>
          <w:tcPr>
            <w:tcW w:w="90" w:type="dxa"/>
            <w:shd w:val="clear" w:color="auto" w:fill="auto"/>
          </w:tcPr>
          <w:p w14:paraId="00E7A7B7" w14:textId="77777777" w:rsidR="004C63F6" w:rsidRPr="0035030C" w:rsidRDefault="004C63F6" w:rsidP="004C63F6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19C4F6" w14:textId="1DC29024" w:rsidR="004C63F6" w:rsidRPr="00D0021A" w:rsidRDefault="00C8718E" w:rsidP="004C63F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1,754,</w:t>
            </w:r>
            <w:r w:rsidR="00577D59">
              <w:rPr>
                <w:rFonts w:asciiTheme="majorBidi" w:hAnsiTheme="majorBidi" w:cstheme="majorBidi"/>
                <w:b/>
                <w:bCs/>
                <w:lang w:val="en-US"/>
              </w:rPr>
              <w:t>624</w:t>
            </w:r>
          </w:p>
        </w:tc>
        <w:tc>
          <w:tcPr>
            <w:tcW w:w="90" w:type="dxa"/>
          </w:tcPr>
          <w:p w14:paraId="41A5F506" w14:textId="77777777" w:rsidR="004C63F6" w:rsidRPr="0035030C" w:rsidRDefault="004C63F6" w:rsidP="004C63F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6B5BC73" w14:textId="1486CD69" w:rsidR="004C63F6" w:rsidRPr="0035030C" w:rsidRDefault="004C63F6" w:rsidP="004C63F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lang w:val="en-US"/>
              </w:rPr>
              <w:t>715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lang w:val="en-US"/>
              </w:rPr>
              <w:t>999</w:t>
            </w:r>
          </w:p>
        </w:tc>
      </w:tr>
      <w:tr w:rsidR="004C63F6" w:rsidRPr="0035030C" w14:paraId="71342048" w14:textId="77777777" w:rsidTr="00D0021A">
        <w:tc>
          <w:tcPr>
            <w:tcW w:w="2699" w:type="dxa"/>
          </w:tcPr>
          <w:p w14:paraId="45B66F66" w14:textId="6CD21907" w:rsidR="004C63F6" w:rsidRPr="0035030C" w:rsidRDefault="004C63F6" w:rsidP="004C63F6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02DC84A9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60D9EA62" w14:textId="77777777" w:rsidR="004C63F6" w:rsidRPr="0035030C" w:rsidRDefault="004C63F6" w:rsidP="004C63F6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2301AB24" w14:textId="77777777" w:rsidR="004C63F6" w:rsidRPr="0035030C" w:rsidRDefault="004C63F6" w:rsidP="004C63F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20F4006" w14:textId="77777777" w:rsidR="004C63F6" w:rsidRPr="0035030C" w:rsidRDefault="004C63F6" w:rsidP="004C63F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E17E5A4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5D1BF03" w14:textId="77777777" w:rsidR="004C63F6" w:rsidRPr="0035030C" w:rsidRDefault="004C63F6" w:rsidP="004C63F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A99A86F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3DF9C10" w14:textId="77777777" w:rsidR="004C63F6" w:rsidRPr="0035030C" w:rsidRDefault="004C63F6" w:rsidP="004C63F6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47307D3" w14:textId="77777777" w:rsidR="004C63F6" w:rsidRPr="0035030C" w:rsidRDefault="004C63F6" w:rsidP="004C63F6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C0006CA" w14:textId="77777777" w:rsidR="004C63F6" w:rsidRPr="0035030C" w:rsidRDefault="004C63F6" w:rsidP="004C63F6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81144C2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698783FE" w14:textId="556B37B6" w:rsidR="004C63F6" w:rsidRPr="0035030C" w:rsidRDefault="004C63F6" w:rsidP="004C63F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EDF85FC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3023DECD" w14:textId="19765CC8" w:rsidR="004C63F6" w:rsidRPr="0035030C" w:rsidRDefault="004C63F6" w:rsidP="004C63F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B273889" w14:textId="77777777" w:rsidR="004C63F6" w:rsidRPr="0035030C" w:rsidRDefault="004C63F6" w:rsidP="004C63F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5AB0C658" w14:textId="655177FB" w:rsidR="004C63F6" w:rsidRPr="0035030C" w:rsidRDefault="004C63F6" w:rsidP="004C63F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AB6116F" w14:textId="77777777" w:rsidR="004C63F6" w:rsidRPr="0035030C" w:rsidRDefault="004C63F6" w:rsidP="004C63F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45C7A5A4" w14:textId="719C6FB5" w:rsidR="004C63F6" w:rsidRPr="0035030C" w:rsidRDefault="004C63F6" w:rsidP="004C63F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72A6803" w14:textId="77777777" w:rsidR="004C63F6" w:rsidRPr="0035030C" w:rsidRDefault="004C63F6" w:rsidP="004C63F6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50E4EFFD" w14:textId="3DC118E8" w:rsidR="004C63F6" w:rsidRPr="0035030C" w:rsidRDefault="004C63F6" w:rsidP="004C63F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79D79FE3" w14:textId="77777777" w:rsidR="004C63F6" w:rsidRPr="0035030C" w:rsidRDefault="004C63F6" w:rsidP="004C63F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01DC5A4" w14:textId="7EFE01EA" w:rsidR="004C63F6" w:rsidRPr="0035030C" w:rsidRDefault="004C63F6" w:rsidP="004C63F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42C14E33" w14:textId="46B14FB4" w:rsidR="007C45BB" w:rsidRPr="0035030C" w:rsidRDefault="007C45BB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  <w:sectPr w:rsidR="007C45BB" w:rsidRPr="0035030C" w:rsidSect="00A71234"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299"/>
        </w:sectPr>
      </w:pPr>
    </w:p>
    <w:bookmarkEnd w:id="1"/>
    <w:p w14:paraId="1537A87F" w14:textId="02826F11" w:rsidR="00194DE3" w:rsidRPr="0035030C" w:rsidRDefault="00194DE3" w:rsidP="00BF3C0C">
      <w:pPr>
        <w:pStyle w:val="Caption"/>
        <w:shd w:val="clear" w:color="auto" w:fill="FFFFFF" w:themeFill="background1"/>
        <w:ind w:hanging="900"/>
        <w:rPr>
          <w:rFonts w:asciiTheme="majorBidi" w:hAnsiTheme="majorBidi"/>
          <w:cs/>
          <w:lang w:val="th-TH"/>
        </w:rPr>
      </w:pPr>
      <w:r w:rsidRPr="0035030C">
        <w:rPr>
          <w:rFonts w:asciiTheme="majorBidi" w:hAnsiTheme="majorBidi" w:cstheme="majorBidi"/>
          <w:cs/>
          <w:lang w:val="th-TH"/>
        </w:rPr>
        <w:lastRenderedPageBreak/>
        <w:t>ส่วนได้เสียที่ไม่มีอำนาจควบคุม</w:t>
      </w:r>
    </w:p>
    <w:p w14:paraId="28B382CC" w14:textId="0DF74381" w:rsidR="00194DE3" w:rsidRPr="0035030C" w:rsidRDefault="00194DE3" w:rsidP="005E045A">
      <w:pPr>
        <w:pStyle w:val="Bo-Blankline"/>
        <w:rPr>
          <w:rFonts w:asciiTheme="majorBidi" w:hAnsiTheme="majorBidi" w:cstheme="majorBidi"/>
        </w:rPr>
      </w:pPr>
    </w:p>
    <w:p w14:paraId="7D3AD7DA" w14:textId="0E6C98FE" w:rsidR="005E045A" w:rsidRPr="0035030C" w:rsidRDefault="005E045A" w:rsidP="00112ED7">
      <w:pPr>
        <w:pStyle w:val="Ang15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ก่อนการตัดรายการระหว่างกัน</w:t>
      </w:r>
    </w:p>
    <w:p w14:paraId="7735F321" w14:textId="2E34AA3F" w:rsidR="003B120F" w:rsidRPr="0035030C" w:rsidRDefault="003B120F" w:rsidP="003B120F">
      <w:pPr>
        <w:pStyle w:val="Bo-Blankline"/>
        <w:rPr>
          <w:rFonts w:asciiTheme="majorBidi" w:hAnsiTheme="majorBidi" w:cstheme="majorBidi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310"/>
        <w:gridCol w:w="1800"/>
        <w:gridCol w:w="180"/>
        <w:gridCol w:w="1800"/>
      </w:tblGrid>
      <w:tr w:rsidR="00AD5094" w:rsidRPr="0035030C" w14:paraId="160FF178" w14:textId="77777777" w:rsidTr="00AD5094">
        <w:trPr>
          <w:cantSplit/>
          <w:trHeight w:val="20"/>
          <w:tblHeader/>
        </w:trPr>
        <w:tc>
          <w:tcPr>
            <w:tcW w:w="5310" w:type="dxa"/>
            <w:vAlign w:val="bottom"/>
          </w:tcPr>
          <w:p w14:paraId="1437D41D" w14:textId="2505BB19" w:rsidR="00AD5094" w:rsidRPr="0035030C" w:rsidRDefault="00AD5094" w:rsidP="0023393B">
            <w:pPr>
              <w:pStyle w:val="acctfourfigures"/>
              <w:tabs>
                <w:tab w:val="clear" w:pos="765"/>
              </w:tabs>
              <w:spacing w:line="240" w:lineRule="atLeast"/>
              <w:ind w:left="460" w:hanging="4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3780" w:type="dxa"/>
            <w:gridSpan w:val="3"/>
            <w:vAlign w:val="bottom"/>
          </w:tcPr>
          <w:p w14:paraId="0F639763" w14:textId="782DE763" w:rsidR="00AD5094" w:rsidRPr="0035030C" w:rsidRDefault="00AD509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Cs w:val="0"/>
                <w:sz w:val="30"/>
                <w:szCs w:val="30"/>
                <w:cs/>
              </w:rPr>
              <w:t>บริษัท ทีพีไอ โพลีน เพาเวอร์ จำกัด (มหาชน)</w:t>
            </w:r>
          </w:p>
        </w:tc>
      </w:tr>
      <w:tr w:rsidR="00AD5094" w:rsidRPr="0035030C" w14:paraId="44752F9A" w14:textId="77777777" w:rsidTr="00AD5094">
        <w:trPr>
          <w:cantSplit/>
          <w:trHeight w:val="20"/>
          <w:tblHeader/>
        </w:trPr>
        <w:tc>
          <w:tcPr>
            <w:tcW w:w="5310" w:type="dxa"/>
            <w:vAlign w:val="bottom"/>
          </w:tcPr>
          <w:p w14:paraId="0701C578" w14:textId="48DE636F" w:rsidR="00AD5094" w:rsidRPr="0035030C" w:rsidRDefault="00AD5094" w:rsidP="00FD1E9B">
            <w:pPr>
              <w:pStyle w:val="acctfourfigures"/>
              <w:tabs>
                <w:tab w:val="clear" w:pos="765"/>
              </w:tabs>
              <w:spacing w:line="240" w:lineRule="atLeast"/>
              <w:ind w:left="460" w:hanging="4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810CA" w:rsidRPr="002810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800" w:type="dxa"/>
            <w:vAlign w:val="bottom"/>
          </w:tcPr>
          <w:p w14:paraId="6A01416A" w14:textId="656C6675" w:rsidR="00AD5094" w:rsidRPr="0035030C" w:rsidRDefault="002810CA" w:rsidP="00FD1E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</w:t>
            </w:r>
            <w:r w:rsidR="004C63F6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7</w:t>
            </w:r>
          </w:p>
        </w:tc>
        <w:tc>
          <w:tcPr>
            <w:tcW w:w="180" w:type="dxa"/>
          </w:tcPr>
          <w:p w14:paraId="71A12258" w14:textId="77777777" w:rsidR="00AD5094" w:rsidRPr="0035030C" w:rsidRDefault="00AD5094" w:rsidP="00FD1E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07F111B1" w14:textId="58C2687A" w:rsidR="00AD5094" w:rsidRPr="0035030C" w:rsidRDefault="004C63F6" w:rsidP="00FD1E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2566</w:t>
            </w:r>
          </w:p>
        </w:tc>
      </w:tr>
      <w:tr w:rsidR="00972F99" w:rsidRPr="0035030C" w14:paraId="35C3BC67" w14:textId="77777777" w:rsidTr="00AA3BBA">
        <w:trPr>
          <w:cantSplit/>
          <w:trHeight w:val="20"/>
          <w:tblHeader/>
        </w:trPr>
        <w:tc>
          <w:tcPr>
            <w:tcW w:w="5310" w:type="dxa"/>
            <w:vAlign w:val="bottom"/>
          </w:tcPr>
          <w:p w14:paraId="74DB2D79" w14:textId="77777777" w:rsidR="00972F99" w:rsidRPr="0035030C" w:rsidRDefault="00972F99">
            <w:pPr>
              <w:pStyle w:val="acctfourfigures"/>
              <w:spacing w:line="240" w:lineRule="atLeast"/>
              <w:ind w:left="37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  <w:hideMark/>
          </w:tcPr>
          <w:p w14:paraId="529745CC" w14:textId="1A5CAF5C" w:rsidR="00972F99" w:rsidRPr="0035030C" w:rsidRDefault="00972F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bCs w:val="0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4C63F6" w:rsidRPr="0035030C" w14:paraId="46C30367" w14:textId="77777777" w:rsidTr="00AD5094">
        <w:trPr>
          <w:cantSplit/>
          <w:trHeight w:val="20"/>
        </w:trPr>
        <w:tc>
          <w:tcPr>
            <w:tcW w:w="5310" w:type="dxa"/>
            <w:vAlign w:val="bottom"/>
            <w:hideMark/>
          </w:tcPr>
          <w:p w14:paraId="7247DCA5" w14:textId="77777777" w:rsidR="004C63F6" w:rsidRPr="0035030C" w:rsidRDefault="004C63F6" w:rsidP="004C63F6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9E88FAA" w14:textId="4042E76A" w:rsidR="004C63F6" w:rsidRPr="0035030C" w:rsidRDefault="00A226E0" w:rsidP="004C63F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29.75%</w:t>
            </w:r>
          </w:p>
        </w:tc>
        <w:tc>
          <w:tcPr>
            <w:tcW w:w="180" w:type="dxa"/>
          </w:tcPr>
          <w:p w14:paraId="53CC7070" w14:textId="77777777" w:rsidR="004C63F6" w:rsidRPr="0035030C" w:rsidRDefault="004C63F6" w:rsidP="004C63F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vAlign w:val="bottom"/>
            <w:hideMark/>
          </w:tcPr>
          <w:p w14:paraId="20128327" w14:textId="566F725F" w:rsidR="004C63F6" w:rsidRPr="0035030C" w:rsidRDefault="004C63F6" w:rsidP="004C63F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29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75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%</w:t>
            </w:r>
          </w:p>
        </w:tc>
      </w:tr>
      <w:tr w:rsidR="004C63F6" w:rsidRPr="0035030C" w14:paraId="6A8077AE" w14:textId="77777777" w:rsidTr="00AD5094">
        <w:trPr>
          <w:cantSplit/>
          <w:trHeight w:val="20"/>
        </w:trPr>
        <w:tc>
          <w:tcPr>
            <w:tcW w:w="5310" w:type="dxa"/>
          </w:tcPr>
          <w:p w14:paraId="42666C8C" w14:textId="77777777" w:rsidR="004C63F6" w:rsidRPr="0035030C" w:rsidRDefault="004C63F6" w:rsidP="004C63F6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6E5F0070" w14:textId="77777777" w:rsidR="004C63F6" w:rsidRPr="0035030C" w:rsidRDefault="004C63F6" w:rsidP="004C63F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2818D4B4" w14:textId="77777777" w:rsidR="004C63F6" w:rsidRPr="0035030C" w:rsidRDefault="004C63F6" w:rsidP="004C63F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378D0A8" w14:textId="6502663B" w:rsidR="004C63F6" w:rsidRPr="0035030C" w:rsidRDefault="004C63F6" w:rsidP="004C63F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C63F6" w:rsidRPr="0035030C" w14:paraId="24D74445" w14:textId="77777777" w:rsidTr="00AD5094">
        <w:trPr>
          <w:cantSplit/>
          <w:trHeight w:val="20"/>
        </w:trPr>
        <w:tc>
          <w:tcPr>
            <w:tcW w:w="5310" w:type="dxa"/>
            <w:hideMark/>
          </w:tcPr>
          <w:p w14:paraId="5D7C4306" w14:textId="77777777" w:rsidR="004C63F6" w:rsidRPr="0035030C" w:rsidRDefault="004C63F6" w:rsidP="004C63F6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800" w:type="dxa"/>
            <w:shd w:val="clear" w:color="auto" w:fill="auto"/>
          </w:tcPr>
          <w:p w14:paraId="03241DD7" w14:textId="5A8CB3DC" w:rsidR="004C63F6" w:rsidRPr="0035030C" w:rsidRDefault="00A226E0" w:rsidP="004C63F6">
            <w:pPr>
              <w:tabs>
                <w:tab w:val="decimal" w:pos="1627"/>
              </w:tabs>
              <w:spacing w:line="240" w:lineRule="atLeast"/>
              <w:ind w:left="-84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8,508,465</w:t>
            </w:r>
          </w:p>
        </w:tc>
        <w:tc>
          <w:tcPr>
            <w:tcW w:w="180" w:type="dxa"/>
          </w:tcPr>
          <w:p w14:paraId="5C5DB590" w14:textId="77777777" w:rsidR="004C63F6" w:rsidRPr="0035030C" w:rsidRDefault="004C63F6" w:rsidP="004C63F6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hideMark/>
          </w:tcPr>
          <w:p w14:paraId="6FCD23CD" w14:textId="2F74C51D" w:rsidR="004C63F6" w:rsidRPr="0035030C" w:rsidRDefault="004C63F6" w:rsidP="004C63F6">
            <w:pPr>
              <w:tabs>
                <w:tab w:val="decimal" w:pos="1627"/>
              </w:tabs>
              <w:spacing w:line="240" w:lineRule="atLeast"/>
              <w:ind w:left="-84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294</w:t>
            </w:r>
          </w:p>
        </w:tc>
      </w:tr>
      <w:tr w:rsidR="004C63F6" w:rsidRPr="0035030C" w14:paraId="0C32C8D4" w14:textId="77777777" w:rsidTr="00AD5094">
        <w:trPr>
          <w:cantSplit/>
          <w:trHeight w:val="20"/>
        </w:trPr>
        <w:tc>
          <w:tcPr>
            <w:tcW w:w="5310" w:type="dxa"/>
            <w:hideMark/>
          </w:tcPr>
          <w:p w14:paraId="7162CB47" w14:textId="77777777" w:rsidR="004C63F6" w:rsidRPr="0035030C" w:rsidRDefault="004C63F6" w:rsidP="004C63F6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800" w:type="dxa"/>
            <w:shd w:val="clear" w:color="auto" w:fill="auto"/>
          </w:tcPr>
          <w:p w14:paraId="761D562E" w14:textId="5CF8E647" w:rsidR="004C63F6" w:rsidRPr="0035030C" w:rsidRDefault="00A226E0" w:rsidP="004C63F6">
            <w:pPr>
              <w:tabs>
                <w:tab w:val="decimal" w:pos="1627"/>
              </w:tabs>
              <w:spacing w:line="240" w:lineRule="atLeast"/>
              <w:ind w:left="-84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57,893,050</w:t>
            </w:r>
          </w:p>
        </w:tc>
        <w:tc>
          <w:tcPr>
            <w:tcW w:w="180" w:type="dxa"/>
          </w:tcPr>
          <w:p w14:paraId="54EE3C61" w14:textId="77777777" w:rsidR="004C63F6" w:rsidRPr="0035030C" w:rsidRDefault="004C63F6" w:rsidP="004C63F6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hideMark/>
          </w:tcPr>
          <w:p w14:paraId="295D47D3" w14:textId="6F4AFE0A" w:rsidR="004C63F6" w:rsidRPr="0035030C" w:rsidRDefault="004C63F6" w:rsidP="004C63F6">
            <w:pPr>
              <w:tabs>
                <w:tab w:val="decimal" w:pos="1627"/>
              </w:tabs>
              <w:spacing w:line="240" w:lineRule="atLeast"/>
              <w:ind w:left="-84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881</w:t>
            </w:r>
          </w:p>
        </w:tc>
      </w:tr>
      <w:tr w:rsidR="004C63F6" w:rsidRPr="0035030C" w14:paraId="550FA00A" w14:textId="77777777" w:rsidTr="006828A0">
        <w:trPr>
          <w:cantSplit/>
          <w:trHeight w:val="20"/>
        </w:trPr>
        <w:tc>
          <w:tcPr>
            <w:tcW w:w="5310" w:type="dxa"/>
            <w:hideMark/>
          </w:tcPr>
          <w:p w14:paraId="134F2E35" w14:textId="77777777" w:rsidR="004C63F6" w:rsidRPr="0035030C" w:rsidRDefault="004C63F6" w:rsidP="004C63F6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800" w:type="dxa"/>
            <w:shd w:val="clear" w:color="auto" w:fill="auto"/>
          </w:tcPr>
          <w:p w14:paraId="5FAC5BC7" w14:textId="0304A5B6" w:rsidR="004C63F6" w:rsidRPr="0035030C" w:rsidRDefault="00A226E0" w:rsidP="004C63F6">
            <w:pPr>
              <w:tabs>
                <w:tab w:val="decimal" w:pos="1627"/>
              </w:tabs>
              <w:spacing w:line="240" w:lineRule="atLeast"/>
              <w:ind w:left="-84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(3,907,555)</w:t>
            </w:r>
          </w:p>
        </w:tc>
        <w:tc>
          <w:tcPr>
            <w:tcW w:w="180" w:type="dxa"/>
          </w:tcPr>
          <w:p w14:paraId="5A334241" w14:textId="77777777" w:rsidR="004C63F6" w:rsidRPr="0035030C" w:rsidRDefault="004C63F6" w:rsidP="004C63F6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hideMark/>
          </w:tcPr>
          <w:p w14:paraId="2E3A4567" w14:textId="53F53FA1" w:rsidR="004C63F6" w:rsidRPr="0035030C" w:rsidRDefault="004C63F6" w:rsidP="004C63F6">
            <w:pPr>
              <w:tabs>
                <w:tab w:val="decimal" w:pos="1627"/>
              </w:tabs>
              <w:spacing w:line="240" w:lineRule="atLeast"/>
              <w:ind w:left="-84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4C63F6" w:rsidRPr="0035030C" w14:paraId="3241F298" w14:textId="77777777" w:rsidTr="003D6EC0">
        <w:trPr>
          <w:cantSplit/>
          <w:trHeight w:val="20"/>
        </w:trPr>
        <w:tc>
          <w:tcPr>
            <w:tcW w:w="5310" w:type="dxa"/>
            <w:hideMark/>
          </w:tcPr>
          <w:p w14:paraId="537B702E" w14:textId="77777777" w:rsidR="004C63F6" w:rsidRPr="0035030C" w:rsidRDefault="004C63F6" w:rsidP="004C63F6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8B78AA" w14:textId="16152FD5" w:rsidR="004C63F6" w:rsidRPr="0035030C" w:rsidRDefault="00A226E0" w:rsidP="004C63F6">
            <w:pPr>
              <w:tabs>
                <w:tab w:val="decimal" w:pos="1627"/>
              </w:tabs>
              <w:spacing w:line="240" w:lineRule="atLeast"/>
              <w:ind w:left="-84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(27,754,131)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381CD9A1" w14:textId="77777777" w:rsidR="004C63F6" w:rsidRPr="0035030C" w:rsidRDefault="004C63F6" w:rsidP="004C63F6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95DDA1" w14:textId="716AC90A" w:rsidR="004C63F6" w:rsidRPr="0035030C" w:rsidRDefault="004C63F6" w:rsidP="004C63F6">
            <w:pPr>
              <w:tabs>
                <w:tab w:val="decimal" w:pos="1627"/>
              </w:tabs>
              <w:spacing w:line="240" w:lineRule="atLeast"/>
              <w:ind w:left="-84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4C63F6" w:rsidRPr="0035030C" w14:paraId="64275EFD" w14:textId="77777777" w:rsidTr="003D6EC0">
        <w:trPr>
          <w:cantSplit/>
          <w:trHeight w:val="20"/>
        </w:trPr>
        <w:tc>
          <w:tcPr>
            <w:tcW w:w="5310" w:type="dxa"/>
            <w:hideMark/>
          </w:tcPr>
          <w:p w14:paraId="270471CF" w14:textId="77777777" w:rsidR="004C63F6" w:rsidRPr="0035030C" w:rsidRDefault="004C63F6" w:rsidP="004C63F6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8EDBB4" w14:textId="564CFA85" w:rsidR="004C63F6" w:rsidRPr="0035030C" w:rsidRDefault="00A226E0" w:rsidP="004C63F6">
            <w:pPr>
              <w:tabs>
                <w:tab w:val="decimal" w:pos="1627"/>
              </w:tabs>
              <w:spacing w:line="240" w:lineRule="atLeast"/>
              <w:ind w:left="-84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34,739,829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349802D" w14:textId="77777777" w:rsidR="004C63F6" w:rsidRPr="0035030C" w:rsidRDefault="004C63F6" w:rsidP="004C63F6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743A26B" w14:textId="6C0D0217" w:rsidR="004C63F6" w:rsidRPr="0035030C" w:rsidRDefault="004C63F6" w:rsidP="004C63F6">
            <w:pPr>
              <w:tabs>
                <w:tab w:val="decimal" w:pos="1627"/>
              </w:tabs>
              <w:spacing w:line="240" w:lineRule="atLeast"/>
              <w:ind w:left="-84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589</w:t>
            </w:r>
          </w:p>
        </w:tc>
      </w:tr>
      <w:tr w:rsidR="004C63F6" w:rsidRPr="0035030C" w14:paraId="14B6D1D7" w14:textId="77777777" w:rsidTr="003D6EC0">
        <w:trPr>
          <w:cantSplit/>
          <w:trHeight w:val="20"/>
        </w:trPr>
        <w:tc>
          <w:tcPr>
            <w:tcW w:w="5310" w:type="dxa"/>
          </w:tcPr>
          <w:p w14:paraId="0E1766F6" w14:textId="77777777" w:rsidR="004C63F6" w:rsidRPr="0035030C" w:rsidRDefault="004C63F6" w:rsidP="004C63F6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2D5B506" w14:textId="77777777" w:rsidR="004C63F6" w:rsidRPr="0035030C" w:rsidRDefault="004C63F6" w:rsidP="004C63F6">
            <w:pPr>
              <w:tabs>
                <w:tab w:val="decimal" w:pos="1627"/>
              </w:tabs>
              <w:spacing w:line="240" w:lineRule="atLeast"/>
              <w:ind w:left="-84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B8E6FDC" w14:textId="77777777" w:rsidR="004C63F6" w:rsidRPr="0035030C" w:rsidRDefault="004C63F6" w:rsidP="004C63F6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</w:tcPr>
          <w:p w14:paraId="32662C1B" w14:textId="77777777" w:rsidR="004C63F6" w:rsidRPr="0035030C" w:rsidRDefault="004C63F6" w:rsidP="004C63F6">
            <w:pPr>
              <w:tabs>
                <w:tab w:val="decimal" w:pos="1627"/>
              </w:tabs>
              <w:spacing w:line="240" w:lineRule="atLeast"/>
              <w:ind w:left="-84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4C63F6" w:rsidRPr="0035030C" w14:paraId="0F5B4734" w14:textId="77777777" w:rsidTr="00AD5094">
        <w:trPr>
          <w:cantSplit/>
          <w:trHeight w:val="20"/>
        </w:trPr>
        <w:tc>
          <w:tcPr>
            <w:tcW w:w="5310" w:type="dxa"/>
            <w:hideMark/>
          </w:tcPr>
          <w:p w14:paraId="5573F6C9" w14:textId="77777777" w:rsidR="004C63F6" w:rsidRPr="0035030C" w:rsidRDefault="004C63F6" w:rsidP="004C63F6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CF65EB" w14:textId="051FCA51" w:rsidR="004C63F6" w:rsidRPr="0035030C" w:rsidRDefault="00A226E0" w:rsidP="004C63F6">
            <w:pPr>
              <w:tabs>
                <w:tab w:val="decimal" w:pos="1627"/>
              </w:tabs>
              <w:spacing w:line="240" w:lineRule="atLeast"/>
              <w:ind w:left="-84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10,335,099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04E4E3F" w14:textId="77777777" w:rsidR="004C63F6" w:rsidRPr="0035030C" w:rsidRDefault="004C63F6" w:rsidP="004C63F6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  <w:hideMark/>
          </w:tcPr>
          <w:p w14:paraId="6F55D58C" w14:textId="4E8A6959" w:rsidR="004C63F6" w:rsidRPr="0035030C" w:rsidRDefault="004C63F6" w:rsidP="004C63F6">
            <w:pPr>
              <w:tabs>
                <w:tab w:val="decimal" w:pos="1627"/>
              </w:tabs>
              <w:spacing w:line="240" w:lineRule="atLeast"/>
              <w:ind w:left="-84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473</w:t>
            </w:r>
          </w:p>
        </w:tc>
      </w:tr>
      <w:tr w:rsidR="004C63F6" w:rsidRPr="0035030C" w14:paraId="40AF0423" w14:textId="77777777" w:rsidTr="006536ED">
        <w:trPr>
          <w:cantSplit/>
          <w:trHeight w:val="20"/>
        </w:trPr>
        <w:tc>
          <w:tcPr>
            <w:tcW w:w="5310" w:type="dxa"/>
            <w:hideMark/>
          </w:tcPr>
          <w:p w14:paraId="3BC74984" w14:textId="77777777" w:rsidR="004C63F6" w:rsidRPr="0035030C" w:rsidRDefault="004C63F6" w:rsidP="004C63F6">
            <w:pPr>
              <w:pStyle w:val="ListBullet3"/>
              <w:numPr>
                <w:ilvl w:val="0"/>
                <w:numId w:val="0"/>
              </w:numPr>
              <w:tabs>
                <w:tab w:val="left" w:pos="720"/>
              </w:tabs>
              <w:ind w:left="1080" w:hanging="1070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บริษัทย่อยอื่นที่ไม่มีสาระสำคัญ</w:t>
            </w: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5C2C8F" w14:textId="43280E6D" w:rsidR="004C63F6" w:rsidRPr="006536ED" w:rsidRDefault="006536ED" w:rsidP="004C63F6">
            <w:pPr>
              <w:tabs>
                <w:tab w:val="decimal" w:pos="1627"/>
              </w:tabs>
              <w:spacing w:line="240" w:lineRule="atLeast"/>
              <w:ind w:left="-84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36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13,740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6567D687" w14:textId="77777777" w:rsidR="004C63F6" w:rsidRPr="0035030C" w:rsidRDefault="004C63F6" w:rsidP="004C63F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</w:tcPr>
          <w:p w14:paraId="5B6C6ED7" w14:textId="0B88C0E3" w:rsidR="004C63F6" w:rsidRPr="0035030C" w:rsidRDefault="004C63F6" w:rsidP="004C63F6">
            <w:pPr>
              <w:tabs>
                <w:tab w:val="decimal" w:pos="1627"/>
              </w:tabs>
              <w:spacing w:line="240" w:lineRule="atLeast"/>
              <w:ind w:left="-84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227</w:t>
            </w:r>
          </w:p>
        </w:tc>
      </w:tr>
      <w:tr w:rsidR="004C63F6" w:rsidRPr="0035030C" w14:paraId="2B928D04" w14:textId="77777777" w:rsidTr="006536ED">
        <w:trPr>
          <w:cantSplit/>
          <w:trHeight w:val="20"/>
        </w:trPr>
        <w:tc>
          <w:tcPr>
            <w:tcW w:w="5310" w:type="dxa"/>
            <w:hideMark/>
          </w:tcPr>
          <w:p w14:paraId="153E9087" w14:textId="77777777" w:rsidR="004C63F6" w:rsidRPr="0035030C" w:rsidRDefault="004C63F6" w:rsidP="004C63F6">
            <w:pPr>
              <w:pStyle w:val="ListBullet3"/>
              <w:numPr>
                <w:ilvl w:val="0"/>
                <w:numId w:val="0"/>
              </w:numPr>
              <w:tabs>
                <w:tab w:val="left" w:pos="720"/>
              </w:tabs>
              <w:ind w:left="1080" w:hanging="10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3B4E68" w14:textId="7C0DE966" w:rsidR="004C63F6" w:rsidRPr="006536ED" w:rsidRDefault="006536ED" w:rsidP="004C63F6">
            <w:pPr>
              <w:tabs>
                <w:tab w:val="decimal" w:pos="1627"/>
              </w:tabs>
              <w:spacing w:line="240" w:lineRule="atLeast"/>
              <w:ind w:left="-84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536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10,348,839</w:t>
            </w:r>
          </w:p>
        </w:tc>
        <w:tc>
          <w:tcPr>
            <w:tcW w:w="180" w:type="dxa"/>
          </w:tcPr>
          <w:p w14:paraId="51F1EB4A" w14:textId="77777777" w:rsidR="004C63F6" w:rsidRPr="0035030C" w:rsidRDefault="004C63F6" w:rsidP="004C63F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0B2C3683" w14:textId="301E76F4" w:rsidR="004C63F6" w:rsidRPr="0035030C" w:rsidRDefault="004C63F6" w:rsidP="004C63F6">
            <w:pPr>
              <w:tabs>
                <w:tab w:val="decimal" w:pos="1627"/>
              </w:tabs>
              <w:spacing w:line="240" w:lineRule="atLeast"/>
              <w:ind w:left="-84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700</w:t>
            </w:r>
          </w:p>
        </w:tc>
      </w:tr>
    </w:tbl>
    <w:p w14:paraId="717CA2ED" w14:textId="5D4A56C5" w:rsidR="00625216" w:rsidRPr="0035030C" w:rsidRDefault="00625216">
      <w:pPr>
        <w:rPr>
          <w:rFonts w:asciiTheme="majorBidi" w:hAnsiTheme="majorBidi" w:cstheme="majorBidi"/>
          <w:cs/>
        </w:rPr>
      </w:pPr>
    </w:p>
    <w:p w14:paraId="07EFA115" w14:textId="186E4761" w:rsidR="00625216" w:rsidRPr="0035030C" w:rsidRDefault="00625216">
      <w:pPr>
        <w:spacing w:line="240" w:lineRule="auto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br w:type="page"/>
      </w: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310"/>
        <w:gridCol w:w="1800"/>
        <w:gridCol w:w="180"/>
        <w:gridCol w:w="1800"/>
      </w:tblGrid>
      <w:tr w:rsidR="00F4543F" w:rsidRPr="0035030C" w14:paraId="40F41E0B" w14:textId="77777777" w:rsidTr="00AA3BBA">
        <w:trPr>
          <w:cantSplit/>
          <w:trHeight w:val="20"/>
          <w:tblHeader/>
        </w:trPr>
        <w:tc>
          <w:tcPr>
            <w:tcW w:w="5310" w:type="dxa"/>
            <w:vAlign w:val="bottom"/>
          </w:tcPr>
          <w:p w14:paraId="1A38D209" w14:textId="77777777" w:rsidR="00F4543F" w:rsidRPr="0035030C" w:rsidRDefault="00F4543F" w:rsidP="00AA3BBA">
            <w:pPr>
              <w:pStyle w:val="acctfourfigures"/>
              <w:tabs>
                <w:tab w:val="clear" w:pos="765"/>
              </w:tabs>
              <w:spacing w:line="240" w:lineRule="atLeast"/>
              <w:ind w:left="460" w:hanging="4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780" w:type="dxa"/>
            <w:gridSpan w:val="3"/>
            <w:vAlign w:val="bottom"/>
          </w:tcPr>
          <w:p w14:paraId="10DE7325" w14:textId="77777777" w:rsidR="00F4543F" w:rsidRPr="0035030C" w:rsidRDefault="00F4543F" w:rsidP="00AA3BB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Cs w:val="0"/>
                <w:sz w:val="30"/>
                <w:szCs w:val="30"/>
                <w:cs/>
              </w:rPr>
              <w:t>บริษัท ทีพีไอ โพลีน เพาเวอร์ จำกัด (มหาชน)</w:t>
            </w:r>
          </w:p>
        </w:tc>
      </w:tr>
      <w:tr w:rsidR="001E3CF8" w:rsidRPr="0035030C" w14:paraId="633E9553" w14:textId="77777777" w:rsidTr="00165827">
        <w:trPr>
          <w:cantSplit/>
          <w:trHeight w:val="20"/>
          <w:tblHeader/>
        </w:trPr>
        <w:tc>
          <w:tcPr>
            <w:tcW w:w="5310" w:type="dxa"/>
            <w:vAlign w:val="bottom"/>
          </w:tcPr>
          <w:p w14:paraId="70317066" w14:textId="4E07829C" w:rsidR="001E3CF8" w:rsidRPr="0035030C" w:rsidRDefault="001E3CF8" w:rsidP="001E3CF8">
            <w:pPr>
              <w:pStyle w:val="acctfourfigures"/>
              <w:tabs>
                <w:tab w:val="clear" w:pos="765"/>
              </w:tabs>
              <w:spacing w:line="240" w:lineRule="atLeast"/>
              <w:ind w:left="460" w:hanging="4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2810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800" w:type="dxa"/>
            <w:vAlign w:val="bottom"/>
          </w:tcPr>
          <w:p w14:paraId="33B1E22E" w14:textId="73991404" w:rsidR="001E3CF8" w:rsidRPr="0035030C" w:rsidRDefault="001E3CF8" w:rsidP="001E3CF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7</w:t>
            </w:r>
          </w:p>
        </w:tc>
        <w:tc>
          <w:tcPr>
            <w:tcW w:w="180" w:type="dxa"/>
          </w:tcPr>
          <w:p w14:paraId="4A3ED28E" w14:textId="77777777" w:rsidR="001E3CF8" w:rsidRPr="0035030C" w:rsidRDefault="001E3CF8" w:rsidP="001E3CF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6720753D" w14:textId="26E6A606" w:rsidR="001E3CF8" w:rsidRPr="0035030C" w:rsidRDefault="001E3CF8" w:rsidP="001E3CF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2566</w:t>
            </w:r>
          </w:p>
        </w:tc>
      </w:tr>
      <w:tr w:rsidR="001E3CF8" w:rsidRPr="0035030C" w14:paraId="1D73131A" w14:textId="77777777" w:rsidTr="00AA3BBA">
        <w:trPr>
          <w:cantSplit/>
          <w:trHeight w:val="20"/>
          <w:tblHeader/>
        </w:trPr>
        <w:tc>
          <w:tcPr>
            <w:tcW w:w="5310" w:type="dxa"/>
            <w:vAlign w:val="bottom"/>
          </w:tcPr>
          <w:p w14:paraId="72F38E21" w14:textId="77777777" w:rsidR="001E3CF8" w:rsidRPr="0035030C" w:rsidRDefault="001E3CF8" w:rsidP="001E3CF8">
            <w:pPr>
              <w:pStyle w:val="acctfourfigures"/>
              <w:spacing w:line="240" w:lineRule="atLeast"/>
              <w:ind w:left="37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  <w:hideMark/>
          </w:tcPr>
          <w:p w14:paraId="04A0874C" w14:textId="77777777" w:rsidR="001E3CF8" w:rsidRPr="0035030C" w:rsidRDefault="001E3CF8" w:rsidP="001E3CF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bCs w:val="0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1E3CF8" w:rsidRPr="0035030C" w14:paraId="5F0A6615" w14:textId="77777777" w:rsidTr="00884AAB">
        <w:trPr>
          <w:cantSplit/>
          <w:trHeight w:val="20"/>
        </w:trPr>
        <w:tc>
          <w:tcPr>
            <w:tcW w:w="5310" w:type="dxa"/>
            <w:hideMark/>
          </w:tcPr>
          <w:p w14:paraId="62B09187" w14:textId="3ABADD79" w:rsidR="001E3CF8" w:rsidRPr="0035030C" w:rsidRDefault="001E3CF8" w:rsidP="001E3CF8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800" w:type="dxa"/>
            <w:shd w:val="clear" w:color="auto" w:fill="auto"/>
          </w:tcPr>
          <w:p w14:paraId="2ACBD404" w14:textId="7FFEB62C" w:rsidR="001E3CF8" w:rsidRPr="0035030C" w:rsidRDefault="00A226E0" w:rsidP="001E3CF8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11,096,764</w:t>
            </w:r>
          </w:p>
        </w:tc>
        <w:tc>
          <w:tcPr>
            <w:tcW w:w="180" w:type="dxa"/>
          </w:tcPr>
          <w:p w14:paraId="68916D79" w14:textId="77777777" w:rsidR="001E3CF8" w:rsidRPr="0035030C" w:rsidRDefault="001E3CF8" w:rsidP="001E3CF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14:paraId="2E21BADC" w14:textId="135C6B46" w:rsidR="001E3CF8" w:rsidRPr="001E3CF8" w:rsidRDefault="001E3CF8" w:rsidP="001E3CF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1E3CF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11,330,528</w:t>
            </w:r>
          </w:p>
        </w:tc>
      </w:tr>
      <w:tr w:rsidR="001E3CF8" w:rsidRPr="0035030C" w14:paraId="11299EA3" w14:textId="77777777" w:rsidTr="00884AAB">
        <w:trPr>
          <w:cantSplit/>
          <w:trHeight w:val="20"/>
        </w:trPr>
        <w:tc>
          <w:tcPr>
            <w:tcW w:w="5310" w:type="dxa"/>
          </w:tcPr>
          <w:p w14:paraId="2CFB1D81" w14:textId="2DCF43F9" w:rsidR="001E3CF8" w:rsidRPr="0035030C" w:rsidRDefault="001E3CF8" w:rsidP="001E3CF8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</w:p>
        </w:tc>
        <w:tc>
          <w:tcPr>
            <w:tcW w:w="1800" w:type="dxa"/>
            <w:shd w:val="clear" w:color="auto" w:fill="auto"/>
          </w:tcPr>
          <w:p w14:paraId="38A7AA97" w14:textId="33F782FF" w:rsidR="001E3CF8" w:rsidRPr="0035030C" w:rsidRDefault="00A226E0" w:rsidP="001E3CF8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3,302,240</w:t>
            </w:r>
          </w:p>
        </w:tc>
        <w:tc>
          <w:tcPr>
            <w:tcW w:w="180" w:type="dxa"/>
          </w:tcPr>
          <w:p w14:paraId="13483CB3" w14:textId="77777777" w:rsidR="001E3CF8" w:rsidRPr="0035030C" w:rsidRDefault="001E3CF8" w:rsidP="001E3CF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554D4A56" w14:textId="26CC8EA5" w:rsidR="001E3CF8" w:rsidRPr="001E3CF8" w:rsidRDefault="001E3CF8" w:rsidP="001E3CF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E3CF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3,653,161</w:t>
            </w:r>
          </w:p>
        </w:tc>
      </w:tr>
      <w:tr w:rsidR="001E3CF8" w:rsidRPr="0035030C" w14:paraId="74FA6369" w14:textId="77777777" w:rsidTr="00165827">
        <w:trPr>
          <w:cantSplit/>
          <w:trHeight w:val="20"/>
        </w:trPr>
        <w:tc>
          <w:tcPr>
            <w:tcW w:w="5310" w:type="dxa"/>
            <w:hideMark/>
          </w:tcPr>
          <w:p w14:paraId="2991205F" w14:textId="41D04C30" w:rsidR="001E3CF8" w:rsidRPr="0035030C" w:rsidRDefault="001E3CF8" w:rsidP="001E3CF8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กำไรขาดทุนเบ็ดเสร็จรวม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93A797" w14:textId="5A46C889" w:rsidR="001E3CF8" w:rsidRPr="0035030C" w:rsidRDefault="00A226E0" w:rsidP="001E3CF8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3,302,240</w:t>
            </w:r>
          </w:p>
        </w:tc>
        <w:tc>
          <w:tcPr>
            <w:tcW w:w="180" w:type="dxa"/>
          </w:tcPr>
          <w:p w14:paraId="1E9125D9" w14:textId="77777777" w:rsidR="001E3CF8" w:rsidRPr="0035030C" w:rsidRDefault="001E3CF8" w:rsidP="001E3CF8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4165AF14" w14:textId="3FD18EFA" w:rsidR="001E3CF8" w:rsidRPr="0035030C" w:rsidRDefault="001E3CF8" w:rsidP="001E3CF8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161</w:t>
            </w:r>
          </w:p>
        </w:tc>
      </w:tr>
      <w:tr w:rsidR="001E3CF8" w:rsidRPr="0035030C" w14:paraId="1E322D43" w14:textId="77777777" w:rsidTr="00165827">
        <w:trPr>
          <w:cantSplit/>
          <w:trHeight w:val="20"/>
        </w:trPr>
        <w:tc>
          <w:tcPr>
            <w:tcW w:w="5310" w:type="dxa"/>
            <w:hideMark/>
          </w:tcPr>
          <w:p w14:paraId="44C4A87B" w14:textId="67352DC2" w:rsidR="001E3CF8" w:rsidRPr="0035030C" w:rsidRDefault="001E3CF8" w:rsidP="001E3CF8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กำไรขาดทุนเบ็ดเสร็จรวมที่แบ่งให้กับส่วน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ได้เสียที่ไม่มีอำนาจควบคุม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8061E8" w14:textId="16445ACE" w:rsidR="001E3CF8" w:rsidRPr="0035030C" w:rsidRDefault="00A226E0" w:rsidP="001E3CF8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982,416</w:t>
            </w:r>
          </w:p>
        </w:tc>
        <w:tc>
          <w:tcPr>
            <w:tcW w:w="180" w:type="dxa"/>
          </w:tcPr>
          <w:p w14:paraId="2338D85A" w14:textId="77777777" w:rsidR="001E3CF8" w:rsidRPr="0035030C" w:rsidRDefault="001E3CF8" w:rsidP="001E3CF8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6D0AAB8" w14:textId="38EAC4B6" w:rsidR="001E3CF8" w:rsidRPr="0035030C" w:rsidRDefault="001E3CF8" w:rsidP="001E3CF8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815</w:t>
            </w:r>
          </w:p>
        </w:tc>
      </w:tr>
      <w:tr w:rsidR="001E3CF8" w:rsidRPr="0035030C" w14:paraId="7674B9CA" w14:textId="77777777" w:rsidTr="006536ED">
        <w:trPr>
          <w:cantSplit/>
          <w:trHeight w:val="20"/>
        </w:trPr>
        <w:tc>
          <w:tcPr>
            <w:tcW w:w="5310" w:type="dxa"/>
            <w:hideMark/>
          </w:tcPr>
          <w:p w14:paraId="05FF23B5" w14:textId="776631F7" w:rsidR="001E3CF8" w:rsidRPr="0035030C" w:rsidRDefault="001E3CF8" w:rsidP="001E3CF8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บริษัทย่อยอื่นที่ไม่มีสาระสำคัญ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098B5B" w14:textId="55DD6E1D" w:rsidR="001E3CF8" w:rsidRPr="0035030C" w:rsidRDefault="006536ED" w:rsidP="001E3CF8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435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1133E92B" w14:textId="77777777" w:rsidR="001E3CF8" w:rsidRPr="0035030C" w:rsidRDefault="001E3CF8" w:rsidP="001E3CF8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84D890" w14:textId="2CC58B69" w:rsidR="001E3CF8" w:rsidRPr="0035030C" w:rsidRDefault="001E3CF8" w:rsidP="001E3CF8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460</w:t>
            </w:r>
          </w:p>
        </w:tc>
      </w:tr>
      <w:tr w:rsidR="001E3CF8" w:rsidRPr="0035030C" w14:paraId="3E7FFCCB" w14:textId="77777777" w:rsidTr="006536ED">
        <w:trPr>
          <w:cantSplit/>
          <w:trHeight w:val="20"/>
        </w:trPr>
        <w:tc>
          <w:tcPr>
            <w:tcW w:w="5310" w:type="dxa"/>
            <w:hideMark/>
          </w:tcPr>
          <w:p w14:paraId="77088466" w14:textId="28C16EE1" w:rsidR="001E3CF8" w:rsidRPr="0035030C" w:rsidRDefault="001E3CF8" w:rsidP="001E3CF8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CCC2D60" w14:textId="433452C4" w:rsidR="001E3CF8" w:rsidRPr="0035030C" w:rsidRDefault="006536ED" w:rsidP="001E3CF8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982,851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FF57A24" w14:textId="77777777" w:rsidR="001E3CF8" w:rsidRPr="0035030C" w:rsidRDefault="001E3CF8" w:rsidP="001E3CF8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5B8EBE" w14:textId="63389E13" w:rsidR="001E3CF8" w:rsidRPr="0035030C" w:rsidRDefault="001E3CF8" w:rsidP="001E3CF8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087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275</w:t>
            </w:r>
          </w:p>
        </w:tc>
      </w:tr>
      <w:tr w:rsidR="001E3CF8" w:rsidRPr="0035030C" w14:paraId="63425C1A" w14:textId="77777777" w:rsidTr="00165827">
        <w:trPr>
          <w:cantSplit/>
          <w:trHeight w:val="20"/>
        </w:trPr>
        <w:tc>
          <w:tcPr>
            <w:tcW w:w="5310" w:type="dxa"/>
            <w:vAlign w:val="bottom"/>
          </w:tcPr>
          <w:p w14:paraId="6C690DD0" w14:textId="7D191282" w:rsidR="001E3CF8" w:rsidRPr="0035030C" w:rsidRDefault="001E3CF8" w:rsidP="001E3CF8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เงินปันผลที่จ่ายให้กับส่วนได้เสียที่ไม่มีอำนาจควบคุม</w:t>
            </w:r>
          </w:p>
        </w:tc>
        <w:tc>
          <w:tcPr>
            <w:tcW w:w="18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43E451" w14:textId="43A74B56" w:rsidR="001E3CF8" w:rsidRPr="00165827" w:rsidRDefault="00A226E0" w:rsidP="001E3CF8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(524,712)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89AC5B9" w14:textId="77777777" w:rsidR="001E3CF8" w:rsidRPr="0035030C" w:rsidRDefault="001E3CF8" w:rsidP="001E3CF8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4A0434B" w14:textId="5DDB3ABB" w:rsidR="001E3CF8" w:rsidRPr="0035030C" w:rsidRDefault="001E3CF8" w:rsidP="001E3CF8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1E3CF8" w:rsidRPr="0035030C" w14:paraId="2FBF0183" w14:textId="77777777" w:rsidTr="00165827">
        <w:trPr>
          <w:cantSplit/>
          <w:trHeight w:val="20"/>
        </w:trPr>
        <w:tc>
          <w:tcPr>
            <w:tcW w:w="5310" w:type="dxa"/>
            <w:vAlign w:val="bottom"/>
          </w:tcPr>
          <w:p w14:paraId="42E870EF" w14:textId="77777777" w:rsidR="001E3CF8" w:rsidRPr="0035030C" w:rsidRDefault="001E3CF8" w:rsidP="001E3CF8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4154F7" w14:textId="77777777" w:rsidR="001E3CF8" w:rsidRPr="0035030C" w:rsidRDefault="001E3CF8" w:rsidP="001E3CF8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7658742" w14:textId="77777777" w:rsidR="001E3CF8" w:rsidRPr="0035030C" w:rsidRDefault="001E3CF8" w:rsidP="001E3CF8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3D02CEA9" w14:textId="77777777" w:rsidR="001E3CF8" w:rsidRPr="0035030C" w:rsidRDefault="001E3CF8" w:rsidP="001E3CF8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E3CF8" w:rsidRPr="0035030C" w14:paraId="5DCE97E3" w14:textId="77777777" w:rsidTr="00165827">
        <w:trPr>
          <w:cantSplit/>
          <w:trHeight w:val="20"/>
        </w:trPr>
        <w:tc>
          <w:tcPr>
            <w:tcW w:w="5310" w:type="dxa"/>
            <w:vAlign w:val="bottom"/>
          </w:tcPr>
          <w:p w14:paraId="0D8D9871" w14:textId="45E7FA57" w:rsidR="001E3CF8" w:rsidRPr="0035030C" w:rsidRDefault="001E3CF8" w:rsidP="001E3CF8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กระแสเงินสดจากกิจกรรมดำเนินงาน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1DEC23" w14:textId="25A47C47" w:rsidR="001E3CF8" w:rsidRPr="00165827" w:rsidRDefault="00A226E0" w:rsidP="001E3CF8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1,309,790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2F8C052" w14:textId="77777777" w:rsidR="001E3CF8" w:rsidRPr="0035030C" w:rsidRDefault="001E3CF8" w:rsidP="001E3CF8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4BF7002D" w14:textId="5FA1F5F7" w:rsidR="001E3CF8" w:rsidRPr="0035030C" w:rsidRDefault="001E3CF8" w:rsidP="001E3CF8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470</w:t>
            </w:r>
          </w:p>
        </w:tc>
      </w:tr>
      <w:tr w:rsidR="001E3CF8" w:rsidRPr="0035030C" w14:paraId="46461A75" w14:textId="77777777" w:rsidTr="00165827">
        <w:trPr>
          <w:cantSplit/>
          <w:trHeight w:val="20"/>
        </w:trPr>
        <w:tc>
          <w:tcPr>
            <w:tcW w:w="5310" w:type="dxa"/>
            <w:vAlign w:val="bottom"/>
          </w:tcPr>
          <w:p w14:paraId="4F11D58E" w14:textId="6F7BB1D8" w:rsidR="001E3CF8" w:rsidRPr="0035030C" w:rsidRDefault="001E3CF8" w:rsidP="001E3CF8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กระแสเงินสดจากกิจกรรมลงทุน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3A924E" w14:textId="53BD25D8" w:rsidR="001E3CF8" w:rsidRPr="0035030C" w:rsidRDefault="00A226E0" w:rsidP="00A01C8F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(1,631,795)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40BC5DA" w14:textId="77777777" w:rsidR="001E3CF8" w:rsidRPr="0035030C" w:rsidRDefault="001E3CF8" w:rsidP="001E3CF8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42B21E6D" w14:textId="57A226FE" w:rsidR="001E3CF8" w:rsidRPr="0035030C" w:rsidRDefault="001E3CF8" w:rsidP="001E3CF8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1E3CF8" w:rsidRPr="0035030C" w14:paraId="58DF906C" w14:textId="77777777" w:rsidTr="00165827">
        <w:trPr>
          <w:cantSplit/>
          <w:trHeight w:val="20"/>
        </w:trPr>
        <w:tc>
          <w:tcPr>
            <w:tcW w:w="5310" w:type="dxa"/>
          </w:tcPr>
          <w:p w14:paraId="0A71D2B3" w14:textId="7762AE4A" w:rsidR="001E3CF8" w:rsidRPr="0035030C" w:rsidRDefault="001E3CF8" w:rsidP="001E3CF8">
            <w:pPr>
              <w:pStyle w:val="ListBullet3"/>
              <w:numPr>
                <w:ilvl w:val="0"/>
                <w:numId w:val="0"/>
              </w:numPr>
              <w:tabs>
                <w:tab w:val="left" w:pos="720"/>
              </w:tabs>
              <w:ind w:left="1080" w:hanging="1070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กระแสเงินสดจากกิจกรรมจัดหาเงิน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ACC87C" w14:textId="75D3ECA6" w:rsidR="001E3CF8" w:rsidRPr="0035030C" w:rsidRDefault="00A226E0" w:rsidP="001E3CF8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496,244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E942460" w14:textId="77777777" w:rsidR="001E3CF8" w:rsidRPr="0035030C" w:rsidRDefault="001E3CF8" w:rsidP="001E3CF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54443CDB" w14:textId="6B39903A" w:rsidR="001E3CF8" w:rsidRPr="0035030C" w:rsidRDefault="001E3CF8" w:rsidP="001E3CF8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785</w:t>
            </w:r>
          </w:p>
        </w:tc>
      </w:tr>
      <w:tr w:rsidR="001E3CF8" w:rsidRPr="0035030C" w14:paraId="42ABB130" w14:textId="77777777" w:rsidTr="00165827">
        <w:trPr>
          <w:cantSplit/>
          <w:trHeight w:val="20"/>
        </w:trPr>
        <w:tc>
          <w:tcPr>
            <w:tcW w:w="5310" w:type="dxa"/>
          </w:tcPr>
          <w:p w14:paraId="13B46A89" w14:textId="1FC552C8" w:rsidR="001E3CF8" w:rsidRPr="0035030C" w:rsidRDefault="001E3CF8" w:rsidP="001E3CF8">
            <w:pPr>
              <w:pStyle w:val="ListBullet3"/>
              <w:numPr>
                <w:ilvl w:val="0"/>
                <w:numId w:val="0"/>
              </w:numPr>
              <w:tabs>
                <w:tab w:val="left" w:pos="720"/>
              </w:tabs>
              <w:ind w:left="1080" w:hanging="10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อื่น ๆ</w:t>
            </w:r>
          </w:p>
        </w:tc>
        <w:tc>
          <w:tcPr>
            <w:tcW w:w="1800" w:type="dxa"/>
            <w:vAlign w:val="bottom"/>
          </w:tcPr>
          <w:p w14:paraId="0B67C172" w14:textId="562C93DB" w:rsidR="001E3CF8" w:rsidRPr="00165827" w:rsidRDefault="00A226E0" w:rsidP="001E3CF8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(9,288)</w:t>
            </w:r>
          </w:p>
        </w:tc>
        <w:tc>
          <w:tcPr>
            <w:tcW w:w="180" w:type="dxa"/>
          </w:tcPr>
          <w:p w14:paraId="2674E451" w14:textId="77777777" w:rsidR="001E3CF8" w:rsidRPr="0035030C" w:rsidRDefault="001E3CF8" w:rsidP="001E3CF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6D67D037" w14:textId="4A141F6E" w:rsidR="001E3CF8" w:rsidRPr="0035030C" w:rsidRDefault="001E3CF8" w:rsidP="001E3CF8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</w:tbl>
    <w:p w14:paraId="3BAE5214" w14:textId="77777777" w:rsidR="00F145FD" w:rsidRPr="0035030C" w:rsidRDefault="00F145FD" w:rsidP="00F145FD">
      <w:pPr>
        <w:pStyle w:val="Bo-C1Content"/>
        <w:ind w:right="-288"/>
        <w:rPr>
          <w:rFonts w:asciiTheme="majorBidi" w:hAnsiTheme="majorBidi" w:cstheme="majorBidi"/>
          <w:sz w:val="28"/>
          <w:szCs w:val="28"/>
          <w:highlight w:val="yellow"/>
          <w:lang w:val="en-US"/>
        </w:rPr>
      </w:pPr>
    </w:p>
    <w:p w14:paraId="298FA14F" w14:textId="77777777" w:rsidR="00F145FD" w:rsidRPr="0035030C" w:rsidRDefault="00F145FD" w:rsidP="00F145FD">
      <w:pPr>
        <w:pStyle w:val="Bo-C1Content"/>
        <w:ind w:right="-288"/>
        <w:rPr>
          <w:rFonts w:asciiTheme="majorBidi" w:hAnsiTheme="majorBidi" w:cstheme="majorBidi"/>
          <w:sz w:val="20"/>
          <w:szCs w:val="20"/>
          <w:highlight w:val="yellow"/>
          <w:cs/>
          <w:lang w:val="en-US"/>
        </w:rPr>
        <w:sectPr w:rsidR="00F145FD" w:rsidRPr="0035030C" w:rsidSect="00412DB6">
          <w:footerReference w:type="default" r:id="rId18"/>
          <w:pgSz w:w="11909" w:h="16834" w:code="9"/>
          <w:pgMar w:top="691" w:right="1152" w:bottom="576" w:left="1152" w:header="720" w:footer="720" w:gutter="0"/>
          <w:paperSrc w:first="7" w:other="7"/>
          <w:cols w:space="737"/>
          <w:docGrid w:linePitch="299"/>
        </w:sectPr>
      </w:pPr>
    </w:p>
    <w:p w14:paraId="062C1797" w14:textId="77777777" w:rsidR="007A22EA" w:rsidRPr="0035030C" w:rsidRDefault="007A22EA" w:rsidP="008F14FB">
      <w:pPr>
        <w:pStyle w:val="Caption"/>
        <w:shd w:val="clear" w:color="auto" w:fill="FFFFFF" w:themeFill="background1"/>
        <w:ind w:hanging="90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lastRenderedPageBreak/>
        <w:t>เงินลงทุนระยะยาวในกิจการที่เกี่ยวข้องกัน</w:t>
      </w:r>
    </w:p>
    <w:p w14:paraId="64919EB2" w14:textId="77777777" w:rsidR="007A22EA" w:rsidRPr="005825F1" w:rsidRDefault="007A22EA" w:rsidP="00E60C7D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W w:w="1421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2250"/>
        <w:gridCol w:w="1440"/>
        <w:gridCol w:w="236"/>
        <w:gridCol w:w="1008"/>
        <w:gridCol w:w="236"/>
        <w:gridCol w:w="1008"/>
        <w:gridCol w:w="236"/>
        <w:gridCol w:w="1008"/>
        <w:gridCol w:w="236"/>
        <w:gridCol w:w="1008"/>
        <w:gridCol w:w="236"/>
        <w:gridCol w:w="1008"/>
        <w:gridCol w:w="236"/>
        <w:gridCol w:w="1008"/>
      </w:tblGrid>
      <w:tr w:rsidR="006234CA" w:rsidRPr="0035030C" w14:paraId="1557519E" w14:textId="77777777" w:rsidTr="00FD1E9B">
        <w:tc>
          <w:tcPr>
            <w:tcW w:w="3060" w:type="dxa"/>
          </w:tcPr>
          <w:p w14:paraId="70DE4EE6" w14:textId="77777777" w:rsidR="006234CA" w:rsidRPr="0035030C" w:rsidRDefault="006234CA" w:rsidP="00C62FB4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4" w:type="dxa"/>
            <w:gridSpan w:val="14"/>
          </w:tcPr>
          <w:p w14:paraId="2EBFF644" w14:textId="3D75120F" w:rsidR="006234CA" w:rsidRPr="0035030C" w:rsidRDefault="006234CA" w:rsidP="00613B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6234CA" w:rsidRPr="0035030C" w14:paraId="1118B415" w14:textId="77777777" w:rsidTr="00B940A6">
        <w:tc>
          <w:tcPr>
            <w:tcW w:w="3060" w:type="dxa"/>
          </w:tcPr>
          <w:p w14:paraId="60348DB0" w14:textId="77777777" w:rsidR="006234CA" w:rsidRPr="0035030C" w:rsidRDefault="006234CA" w:rsidP="00C62FB4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</w:tcPr>
          <w:p w14:paraId="5B2C70AE" w14:textId="77777777" w:rsidR="006234CA" w:rsidRPr="0035030C" w:rsidRDefault="006234CA" w:rsidP="00076683">
            <w:pPr>
              <w:spacing w:line="240" w:lineRule="atLeas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52EBA897" w14:textId="18BB21CE" w:rsidR="006234CA" w:rsidRPr="0035030C" w:rsidRDefault="006234CA" w:rsidP="00613B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  <w:t>ลักษณะ</w:t>
            </w:r>
          </w:p>
        </w:tc>
        <w:tc>
          <w:tcPr>
            <w:tcW w:w="236" w:type="dxa"/>
          </w:tcPr>
          <w:p w14:paraId="35AF797B" w14:textId="77777777" w:rsidR="006234CA" w:rsidRPr="0035030C" w:rsidRDefault="006234CA" w:rsidP="00076683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228" w:type="dxa"/>
            <w:gridSpan w:val="11"/>
          </w:tcPr>
          <w:p w14:paraId="27D4283F" w14:textId="77777777" w:rsidR="006234CA" w:rsidRPr="0035030C" w:rsidRDefault="006234CA" w:rsidP="00613B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</w:p>
        </w:tc>
      </w:tr>
      <w:tr w:rsidR="002C6FE2" w:rsidRPr="0035030C" w14:paraId="641C45BC" w14:textId="77777777" w:rsidTr="00C62FB4">
        <w:tc>
          <w:tcPr>
            <w:tcW w:w="3060" w:type="dxa"/>
          </w:tcPr>
          <w:p w14:paraId="067A4CC7" w14:textId="77777777" w:rsidR="002C6FE2" w:rsidRPr="0035030C" w:rsidRDefault="002C6FE2" w:rsidP="00C62FB4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</w:tcPr>
          <w:p w14:paraId="1CE02777" w14:textId="77777777" w:rsidR="002C6FE2" w:rsidRPr="0035030C" w:rsidRDefault="002C6FE2" w:rsidP="00076683">
            <w:pPr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ประเภทกิจการ</w:t>
            </w:r>
          </w:p>
        </w:tc>
        <w:tc>
          <w:tcPr>
            <w:tcW w:w="1440" w:type="dxa"/>
          </w:tcPr>
          <w:p w14:paraId="5E56CA68" w14:textId="77777777" w:rsidR="002C6FE2" w:rsidRPr="0035030C" w:rsidRDefault="002C6FE2" w:rsidP="00613B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ความสัมพันธ์</w:t>
            </w:r>
          </w:p>
        </w:tc>
        <w:tc>
          <w:tcPr>
            <w:tcW w:w="236" w:type="dxa"/>
          </w:tcPr>
          <w:p w14:paraId="429FF13D" w14:textId="77777777" w:rsidR="002C6FE2" w:rsidRPr="0035030C" w:rsidRDefault="002C6FE2" w:rsidP="00076683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2" w:type="dxa"/>
            <w:gridSpan w:val="3"/>
          </w:tcPr>
          <w:p w14:paraId="0CF69BDD" w14:textId="77777777" w:rsidR="002C6FE2" w:rsidRPr="0035030C" w:rsidRDefault="002C6FE2" w:rsidP="00A91EB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สัดส่วน</w:t>
            </w:r>
            <w:r w:rsidR="00A91EBB"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การถือหุ้น</w:t>
            </w:r>
          </w:p>
        </w:tc>
        <w:tc>
          <w:tcPr>
            <w:tcW w:w="236" w:type="dxa"/>
          </w:tcPr>
          <w:p w14:paraId="6BC61392" w14:textId="77777777" w:rsidR="002C6FE2" w:rsidRPr="0035030C" w:rsidRDefault="002C6FE2" w:rsidP="00613B96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2" w:type="dxa"/>
            <w:gridSpan w:val="3"/>
          </w:tcPr>
          <w:p w14:paraId="28E9C146" w14:textId="77777777" w:rsidR="002C6FE2" w:rsidRPr="0035030C" w:rsidRDefault="002C6FE2" w:rsidP="00613B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ทุนชำระแล้ว</w:t>
            </w:r>
          </w:p>
        </w:tc>
        <w:tc>
          <w:tcPr>
            <w:tcW w:w="236" w:type="dxa"/>
          </w:tcPr>
          <w:p w14:paraId="2AA87060" w14:textId="77777777" w:rsidR="002C6FE2" w:rsidRPr="0035030C" w:rsidRDefault="002C6FE2" w:rsidP="00613B96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2" w:type="dxa"/>
            <w:gridSpan w:val="3"/>
          </w:tcPr>
          <w:p w14:paraId="1AEBD377" w14:textId="16130A0E" w:rsidR="002C6FE2" w:rsidRPr="0035030C" w:rsidRDefault="002D27A4" w:rsidP="002D27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  <w:t>ราคาทุน</w:t>
            </w:r>
          </w:p>
        </w:tc>
      </w:tr>
      <w:tr w:rsidR="001E3CF8" w:rsidRPr="0035030C" w14:paraId="7AB98B06" w14:textId="77777777" w:rsidTr="00C62FB4">
        <w:tc>
          <w:tcPr>
            <w:tcW w:w="3060" w:type="dxa"/>
          </w:tcPr>
          <w:p w14:paraId="2BAC1E68" w14:textId="77777777" w:rsidR="001E3CF8" w:rsidRPr="0035030C" w:rsidRDefault="001E3CF8" w:rsidP="001E3CF8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</w:tcPr>
          <w:p w14:paraId="05173ED9" w14:textId="77777777" w:rsidR="001E3CF8" w:rsidRPr="0035030C" w:rsidRDefault="001E3CF8" w:rsidP="001E3CF8">
            <w:pPr>
              <w:spacing w:line="240" w:lineRule="atLeast"/>
              <w:ind w:left="234" w:right="90" w:hanging="18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67D2ADBF" w14:textId="77777777" w:rsidR="001E3CF8" w:rsidRPr="0035030C" w:rsidRDefault="001E3CF8" w:rsidP="001E3CF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8606AF4" w14:textId="77777777" w:rsidR="001E3CF8" w:rsidRPr="0035030C" w:rsidRDefault="001E3CF8" w:rsidP="001E3CF8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45F3E211" w14:textId="6A8FCF23" w:rsidR="001E3CF8" w:rsidRPr="0035030C" w:rsidRDefault="001E3CF8" w:rsidP="001E3CF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38346E55" w14:textId="77777777" w:rsidR="001E3CF8" w:rsidRPr="0035030C" w:rsidRDefault="001E3CF8" w:rsidP="001E3CF8">
            <w:pPr>
              <w:tabs>
                <w:tab w:val="left" w:pos="5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4E7989A5" w14:textId="6BA1CE7C" w:rsidR="001E3CF8" w:rsidRPr="0035030C" w:rsidRDefault="001E3CF8" w:rsidP="001E3CF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14:paraId="27A265D2" w14:textId="77777777" w:rsidR="001E3CF8" w:rsidRPr="0035030C" w:rsidRDefault="001E3CF8" w:rsidP="001E3CF8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1C28EBD4" w14:textId="6A559302" w:rsidR="001E3CF8" w:rsidRPr="0035030C" w:rsidRDefault="001E3CF8" w:rsidP="001E3CF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68EBE2E1" w14:textId="77777777" w:rsidR="001E3CF8" w:rsidRPr="0035030C" w:rsidRDefault="001E3CF8" w:rsidP="001E3CF8">
            <w:pPr>
              <w:tabs>
                <w:tab w:val="left" w:pos="5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3C6BBACA" w14:textId="3FC825D9" w:rsidR="001E3CF8" w:rsidRPr="0035030C" w:rsidRDefault="001E3CF8" w:rsidP="001E3CF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14:paraId="0BE9A430" w14:textId="77777777" w:rsidR="001E3CF8" w:rsidRPr="0035030C" w:rsidRDefault="001E3CF8" w:rsidP="001E3CF8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1D4C7FE2" w14:textId="421D11EA" w:rsidR="001E3CF8" w:rsidRPr="0035030C" w:rsidRDefault="001E3CF8" w:rsidP="001E3CF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1AD2CEA8" w14:textId="77777777" w:rsidR="001E3CF8" w:rsidRPr="0035030C" w:rsidRDefault="001E3CF8" w:rsidP="001E3CF8">
            <w:pPr>
              <w:tabs>
                <w:tab w:val="left" w:pos="5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244EB66F" w14:textId="27D5B8CE" w:rsidR="001E3CF8" w:rsidRPr="0035030C" w:rsidRDefault="001E3CF8" w:rsidP="001E3CF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1E3CF8" w:rsidRPr="0035030C" w14:paraId="2C24D5AE" w14:textId="77777777" w:rsidTr="00C62FB4">
        <w:tc>
          <w:tcPr>
            <w:tcW w:w="3060" w:type="dxa"/>
          </w:tcPr>
          <w:p w14:paraId="3B17690E" w14:textId="77777777" w:rsidR="001E3CF8" w:rsidRPr="0035030C" w:rsidRDefault="001E3CF8" w:rsidP="001E3CF8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</w:tcPr>
          <w:p w14:paraId="0C260BF1" w14:textId="77777777" w:rsidR="001E3CF8" w:rsidRPr="0035030C" w:rsidRDefault="001E3CF8" w:rsidP="001E3CF8">
            <w:pPr>
              <w:spacing w:line="240" w:lineRule="atLeast"/>
              <w:ind w:left="234" w:right="90" w:hanging="18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2AA4C577" w14:textId="77777777" w:rsidR="001E3CF8" w:rsidRPr="0035030C" w:rsidRDefault="001E3CF8" w:rsidP="001E3CF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E382074" w14:textId="77777777" w:rsidR="001E3CF8" w:rsidRPr="0035030C" w:rsidRDefault="001E3CF8" w:rsidP="001E3CF8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2" w:type="dxa"/>
            <w:gridSpan w:val="3"/>
          </w:tcPr>
          <w:p w14:paraId="1A41BACA" w14:textId="77777777" w:rsidR="001E3CF8" w:rsidRPr="0035030C" w:rsidRDefault="001E3CF8" w:rsidP="001E3CF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  <w:lang w:val="en-US"/>
              </w:rPr>
              <w:t>(ร้อยละ)</w:t>
            </w:r>
          </w:p>
        </w:tc>
        <w:tc>
          <w:tcPr>
            <w:tcW w:w="236" w:type="dxa"/>
          </w:tcPr>
          <w:p w14:paraId="66A79725" w14:textId="77777777" w:rsidR="001E3CF8" w:rsidRPr="0035030C" w:rsidRDefault="001E3CF8" w:rsidP="001E3CF8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740" w:type="dxa"/>
            <w:gridSpan w:val="7"/>
          </w:tcPr>
          <w:p w14:paraId="465E5662" w14:textId="77777777" w:rsidR="001E3CF8" w:rsidRPr="0035030C" w:rsidRDefault="001E3CF8" w:rsidP="001E3CF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E3CF8" w:rsidRPr="0035030C" w14:paraId="63024BE7" w14:textId="77777777" w:rsidTr="00C62FB4">
        <w:tc>
          <w:tcPr>
            <w:tcW w:w="3060" w:type="dxa"/>
          </w:tcPr>
          <w:p w14:paraId="1C263327" w14:textId="77777777" w:rsidR="001E3CF8" w:rsidRPr="0035030C" w:rsidRDefault="001E3CF8" w:rsidP="001E3CF8">
            <w:pPr>
              <w:tabs>
                <w:tab w:val="left" w:pos="432"/>
              </w:tabs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2250" w:type="dxa"/>
          </w:tcPr>
          <w:p w14:paraId="008528D4" w14:textId="77777777" w:rsidR="001E3CF8" w:rsidRPr="0035030C" w:rsidRDefault="001E3CF8" w:rsidP="001E3CF8">
            <w:pPr>
              <w:spacing w:line="240" w:lineRule="atLeast"/>
              <w:ind w:left="234" w:right="90" w:hanging="18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0F7BEF56" w14:textId="77777777" w:rsidR="001E3CF8" w:rsidRPr="0035030C" w:rsidRDefault="001E3CF8" w:rsidP="001E3CF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0997110" w14:textId="77777777" w:rsidR="001E3CF8" w:rsidRPr="0035030C" w:rsidRDefault="001E3CF8" w:rsidP="001E3CF8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39934858" w14:textId="77777777" w:rsidR="001E3CF8" w:rsidRPr="0035030C" w:rsidRDefault="001E3CF8" w:rsidP="001E3CF8">
            <w:pPr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24B2BC6" w14:textId="77777777" w:rsidR="001E3CF8" w:rsidRPr="0035030C" w:rsidRDefault="001E3CF8" w:rsidP="001E3CF8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78DB3E51" w14:textId="77777777" w:rsidR="001E3CF8" w:rsidRPr="0035030C" w:rsidRDefault="001E3CF8" w:rsidP="001E3CF8">
            <w:pPr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DF29F24" w14:textId="77777777" w:rsidR="001E3CF8" w:rsidRPr="0035030C" w:rsidRDefault="001E3CF8" w:rsidP="001E3CF8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2FCFE958" w14:textId="77777777" w:rsidR="001E3CF8" w:rsidRPr="0035030C" w:rsidRDefault="001E3CF8" w:rsidP="001E3CF8">
            <w:pPr>
              <w:spacing w:line="240" w:lineRule="atLeast"/>
              <w:ind w:left="-90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6379076" w14:textId="77777777" w:rsidR="001E3CF8" w:rsidRPr="0035030C" w:rsidRDefault="001E3CF8" w:rsidP="001E3CF8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2CADE140" w14:textId="77777777" w:rsidR="001E3CF8" w:rsidRPr="0035030C" w:rsidRDefault="001E3CF8" w:rsidP="001E3CF8">
            <w:pPr>
              <w:spacing w:line="240" w:lineRule="atLeas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5A71AAF" w14:textId="77777777" w:rsidR="001E3CF8" w:rsidRPr="0035030C" w:rsidRDefault="001E3CF8" w:rsidP="001E3CF8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16B77B87" w14:textId="77777777" w:rsidR="001E3CF8" w:rsidRPr="0035030C" w:rsidRDefault="001E3CF8" w:rsidP="001E3CF8">
            <w:pPr>
              <w:spacing w:line="240" w:lineRule="atLeast"/>
              <w:ind w:left="-90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80A9641" w14:textId="77777777" w:rsidR="001E3CF8" w:rsidRPr="0035030C" w:rsidRDefault="001E3CF8" w:rsidP="001E3CF8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6932F588" w14:textId="77777777" w:rsidR="001E3CF8" w:rsidRPr="0035030C" w:rsidRDefault="001E3CF8" w:rsidP="001E3CF8">
            <w:pPr>
              <w:spacing w:line="240" w:lineRule="atLeas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</w:p>
        </w:tc>
      </w:tr>
      <w:tr w:rsidR="001E3CF8" w:rsidRPr="0035030C" w14:paraId="1D5F56F5" w14:textId="77777777" w:rsidTr="00747D2D">
        <w:tc>
          <w:tcPr>
            <w:tcW w:w="3060" w:type="dxa"/>
          </w:tcPr>
          <w:p w14:paraId="6A26D387" w14:textId="77777777" w:rsidR="001E3CF8" w:rsidRPr="0035030C" w:rsidRDefault="001E3CF8" w:rsidP="001E3CF8">
            <w:pPr>
              <w:tabs>
                <w:tab w:val="left" w:pos="432"/>
              </w:tabs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2250" w:type="dxa"/>
          </w:tcPr>
          <w:p w14:paraId="6E8DD07C" w14:textId="77777777" w:rsidR="001E3CF8" w:rsidRPr="0035030C" w:rsidRDefault="001E3CF8" w:rsidP="001E3CF8">
            <w:pPr>
              <w:spacing w:line="240" w:lineRule="atLeast"/>
              <w:ind w:left="234" w:right="90" w:hanging="18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ธุรกิจอสังหาริมทรัพย์และบริการให้เช่า</w:t>
            </w:r>
          </w:p>
        </w:tc>
        <w:tc>
          <w:tcPr>
            <w:tcW w:w="1440" w:type="dxa"/>
          </w:tcPr>
          <w:p w14:paraId="51841B35" w14:textId="77777777" w:rsidR="001E3CF8" w:rsidRPr="0035030C" w:rsidRDefault="001E3CF8" w:rsidP="001E3CF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ผู้ถือหุ้น</w:t>
            </w:r>
          </w:p>
        </w:tc>
        <w:tc>
          <w:tcPr>
            <w:tcW w:w="236" w:type="dxa"/>
          </w:tcPr>
          <w:p w14:paraId="5414AB53" w14:textId="77777777" w:rsidR="001E3CF8" w:rsidRPr="0035030C" w:rsidRDefault="001E3CF8" w:rsidP="001E3CF8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7FD7EA5" w14:textId="6E44C267" w:rsidR="001E3CF8" w:rsidRPr="0035030C" w:rsidRDefault="005007FA" w:rsidP="005007FA">
            <w:pPr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0.65</w:t>
            </w:r>
          </w:p>
        </w:tc>
        <w:tc>
          <w:tcPr>
            <w:tcW w:w="236" w:type="dxa"/>
          </w:tcPr>
          <w:p w14:paraId="12F06493" w14:textId="77777777" w:rsidR="001E3CF8" w:rsidRPr="0035030C" w:rsidRDefault="001E3CF8" w:rsidP="001E3CF8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2B4F0CB5" w14:textId="186FF844" w:rsidR="001E3CF8" w:rsidRPr="0035030C" w:rsidRDefault="001E3CF8" w:rsidP="001E3CF8">
            <w:pPr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  <w:tc>
          <w:tcPr>
            <w:tcW w:w="236" w:type="dxa"/>
          </w:tcPr>
          <w:p w14:paraId="12A7432A" w14:textId="77777777" w:rsidR="001E3CF8" w:rsidRPr="0035030C" w:rsidRDefault="001E3CF8" w:rsidP="001E3CF8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5C859B5" w14:textId="61491546" w:rsidR="001E3CF8" w:rsidRPr="0035030C" w:rsidRDefault="005007FA" w:rsidP="001E3CF8">
            <w:pPr>
              <w:tabs>
                <w:tab w:val="decimal" w:pos="84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4,599,</w:t>
            </w:r>
            <w:r w:rsidR="00A143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920</w:t>
            </w:r>
          </w:p>
        </w:tc>
        <w:tc>
          <w:tcPr>
            <w:tcW w:w="236" w:type="dxa"/>
          </w:tcPr>
          <w:p w14:paraId="6226381D" w14:textId="77777777" w:rsidR="001E3CF8" w:rsidRPr="0035030C" w:rsidRDefault="001E3CF8" w:rsidP="001E3CF8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6F4395B0" w14:textId="3604A006" w:rsidR="001E3CF8" w:rsidRPr="0035030C" w:rsidRDefault="001E3CF8" w:rsidP="001E3CF8">
            <w:pPr>
              <w:tabs>
                <w:tab w:val="decimal" w:pos="84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599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920</w:t>
            </w:r>
          </w:p>
        </w:tc>
        <w:tc>
          <w:tcPr>
            <w:tcW w:w="236" w:type="dxa"/>
          </w:tcPr>
          <w:p w14:paraId="0ED26306" w14:textId="77777777" w:rsidR="001E3CF8" w:rsidRPr="0035030C" w:rsidRDefault="001E3CF8" w:rsidP="001E3CF8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82D87D1" w14:textId="3BEE090E" w:rsidR="001E3CF8" w:rsidRPr="0035030C" w:rsidRDefault="00A14322" w:rsidP="001E3CF8">
            <w:pPr>
              <w:tabs>
                <w:tab w:val="decimal" w:pos="782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45,653</w:t>
            </w:r>
          </w:p>
        </w:tc>
        <w:tc>
          <w:tcPr>
            <w:tcW w:w="236" w:type="dxa"/>
          </w:tcPr>
          <w:p w14:paraId="45C01DF7" w14:textId="77777777" w:rsidR="001E3CF8" w:rsidRPr="0035030C" w:rsidRDefault="001E3CF8" w:rsidP="001E3CF8">
            <w:pPr>
              <w:tabs>
                <w:tab w:val="left" w:pos="540"/>
                <w:tab w:val="decimal" w:pos="840"/>
              </w:tabs>
              <w:spacing w:line="240" w:lineRule="atLeast"/>
              <w:ind w:left="-112"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764A59AE" w14:textId="1A03914B" w:rsidR="001E3CF8" w:rsidRPr="0035030C" w:rsidRDefault="001E3CF8" w:rsidP="001E3CF8">
            <w:pPr>
              <w:tabs>
                <w:tab w:val="decimal" w:pos="782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</w:tr>
      <w:tr w:rsidR="001E3CF8" w:rsidRPr="0035030C" w14:paraId="3D68DEB2" w14:textId="77777777" w:rsidTr="00747D2D">
        <w:tc>
          <w:tcPr>
            <w:tcW w:w="3060" w:type="dxa"/>
          </w:tcPr>
          <w:p w14:paraId="25BF631B" w14:textId="60A2039B" w:rsidR="001E3CF8" w:rsidRPr="0035030C" w:rsidRDefault="001E3CF8" w:rsidP="001E3CF8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250" w:type="dxa"/>
          </w:tcPr>
          <w:p w14:paraId="3A49C7AB" w14:textId="77777777" w:rsidR="001E3CF8" w:rsidRPr="0035030C" w:rsidRDefault="001E3CF8" w:rsidP="001E3CF8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3B7DC230" w14:textId="77777777" w:rsidR="001E3CF8" w:rsidRPr="0035030C" w:rsidRDefault="001E3CF8" w:rsidP="001E3CF8">
            <w:pPr>
              <w:tabs>
                <w:tab w:val="left" w:pos="5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28F87D3" w14:textId="77777777" w:rsidR="001E3CF8" w:rsidRPr="0035030C" w:rsidRDefault="001E3CF8" w:rsidP="001E3CF8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375A8212" w14:textId="77777777" w:rsidR="001E3CF8" w:rsidRPr="0035030C" w:rsidRDefault="001E3CF8" w:rsidP="001E3CF8">
            <w:pPr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63CACE8" w14:textId="77777777" w:rsidR="001E3CF8" w:rsidRPr="0035030C" w:rsidRDefault="001E3CF8" w:rsidP="001E3CF8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00C1F4E3" w14:textId="77777777" w:rsidR="001E3CF8" w:rsidRPr="0035030C" w:rsidRDefault="001E3CF8" w:rsidP="001E3CF8">
            <w:pPr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BDC4936" w14:textId="77777777" w:rsidR="001E3CF8" w:rsidRPr="0035030C" w:rsidRDefault="001E3CF8" w:rsidP="001E3CF8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3CF15E8E" w14:textId="77777777" w:rsidR="001E3CF8" w:rsidRPr="0035030C" w:rsidRDefault="001E3CF8" w:rsidP="001E3CF8">
            <w:pPr>
              <w:tabs>
                <w:tab w:val="decimal" w:pos="84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2C54CEF" w14:textId="77777777" w:rsidR="001E3CF8" w:rsidRPr="0035030C" w:rsidRDefault="001E3CF8" w:rsidP="001E3CF8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362538CD" w14:textId="77777777" w:rsidR="001E3CF8" w:rsidRPr="0035030C" w:rsidRDefault="001E3CF8" w:rsidP="001E3CF8">
            <w:pPr>
              <w:tabs>
                <w:tab w:val="decimal" w:pos="84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D00F15B" w14:textId="77777777" w:rsidR="001E3CF8" w:rsidRPr="0035030C" w:rsidRDefault="001E3CF8" w:rsidP="001E3CF8">
            <w:pPr>
              <w:tabs>
                <w:tab w:val="left" w:pos="540"/>
                <w:tab w:val="decimal" w:pos="792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380494" w14:textId="7EC0A411" w:rsidR="001E3CF8" w:rsidRPr="0035030C" w:rsidRDefault="00A14322" w:rsidP="001E3CF8">
            <w:pPr>
              <w:tabs>
                <w:tab w:val="decimal" w:pos="782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45,653</w:t>
            </w:r>
          </w:p>
        </w:tc>
        <w:tc>
          <w:tcPr>
            <w:tcW w:w="236" w:type="dxa"/>
          </w:tcPr>
          <w:p w14:paraId="58147768" w14:textId="77777777" w:rsidR="001E3CF8" w:rsidRPr="0035030C" w:rsidRDefault="001E3CF8" w:rsidP="001E3CF8">
            <w:pPr>
              <w:tabs>
                <w:tab w:val="left" w:pos="540"/>
                <w:tab w:val="decimal" w:pos="840"/>
              </w:tabs>
              <w:spacing w:line="240" w:lineRule="atLeast"/>
              <w:ind w:left="-112"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2435C23A" w14:textId="6AE18E92" w:rsidR="001E3CF8" w:rsidRPr="0035030C" w:rsidRDefault="001E3CF8" w:rsidP="001E3CF8">
            <w:pPr>
              <w:tabs>
                <w:tab w:val="decimal" w:pos="782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653</w:t>
            </w:r>
          </w:p>
        </w:tc>
      </w:tr>
    </w:tbl>
    <w:p w14:paraId="70AFD2FE" w14:textId="77777777" w:rsidR="007A22EA" w:rsidRPr="0035030C" w:rsidRDefault="007A22EA" w:rsidP="003345DB">
      <w:pPr>
        <w:pStyle w:val="Bo-Blankline"/>
        <w:rPr>
          <w:rFonts w:asciiTheme="majorBidi" w:hAnsiTheme="majorBidi" w:cstheme="majorBidi"/>
          <w:highlight w:val="yellow"/>
          <w:lang w:val="en-US"/>
        </w:rPr>
      </w:pPr>
    </w:p>
    <w:p w14:paraId="243E46D9" w14:textId="77777777" w:rsidR="00911358" w:rsidRPr="0035030C" w:rsidRDefault="00911358" w:rsidP="00D563F5">
      <w:pPr>
        <w:tabs>
          <w:tab w:val="left" w:pos="540"/>
        </w:tabs>
        <w:spacing w:line="240" w:lineRule="auto"/>
        <w:ind w:left="540" w:right="389"/>
        <w:jc w:val="both"/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</w:p>
    <w:p w14:paraId="0430ADF4" w14:textId="77777777" w:rsidR="00D563F5" w:rsidRPr="0035030C" w:rsidRDefault="00D563F5" w:rsidP="00D563F5">
      <w:pPr>
        <w:pStyle w:val="BodyText2"/>
        <w:spacing w:before="60" w:after="60"/>
        <w:ind w:right="389"/>
        <w:jc w:val="left"/>
        <w:rPr>
          <w:rFonts w:asciiTheme="majorBidi" w:hAnsiTheme="majorBidi" w:cstheme="majorBidi"/>
          <w:highlight w:val="yellow"/>
          <w:lang w:val="en-US"/>
        </w:rPr>
        <w:sectPr w:rsidR="00D563F5" w:rsidRPr="0035030C" w:rsidSect="00412DB6"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</w:sectPr>
      </w:pPr>
    </w:p>
    <w:p w14:paraId="5A8E292E" w14:textId="77777777" w:rsidR="00E124B0" w:rsidRPr="0035030C" w:rsidRDefault="00316193" w:rsidP="00AE4F9F">
      <w:pPr>
        <w:pStyle w:val="Caption"/>
        <w:shd w:val="clear" w:color="auto" w:fill="FFFFFF" w:themeFill="background1"/>
        <w:tabs>
          <w:tab w:val="clear" w:pos="540"/>
        </w:tabs>
        <w:ind w:left="54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lastRenderedPageBreak/>
        <w:t>อสังหาริมทรัพย์เพื่อการลงทุน</w:t>
      </w:r>
    </w:p>
    <w:p w14:paraId="1ACEA4C0" w14:textId="7CF9FD6C" w:rsidR="00E124B0" w:rsidRPr="009408E1" w:rsidRDefault="00E124B0" w:rsidP="00E60C7D">
      <w:pPr>
        <w:pStyle w:val="Bo-Blankline"/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</w:p>
    <w:tbl>
      <w:tblPr>
        <w:tblW w:w="92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080"/>
        <w:gridCol w:w="270"/>
        <w:gridCol w:w="990"/>
        <w:gridCol w:w="247"/>
        <w:gridCol w:w="1015"/>
        <w:gridCol w:w="246"/>
        <w:gridCol w:w="1014"/>
        <w:gridCol w:w="246"/>
        <w:gridCol w:w="1014"/>
      </w:tblGrid>
      <w:tr w:rsidR="00970A42" w:rsidRPr="0035030C" w14:paraId="757B5C8B" w14:textId="77777777" w:rsidTr="009408E1">
        <w:trPr>
          <w:tblHeader/>
        </w:trPr>
        <w:tc>
          <w:tcPr>
            <w:tcW w:w="3150" w:type="dxa"/>
            <w:shd w:val="clear" w:color="auto" w:fill="auto"/>
          </w:tcPr>
          <w:p w14:paraId="0718B07E" w14:textId="77777777" w:rsidR="00970A42" w:rsidRPr="0035030C" w:rsidRDefault="00970A42" w:rsidP="00970A42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3602" w:type="dxa"/>
            <w:gridSpan w:val="5"/>
            <w:shd w:val="clear" w:color="auto" w:fill="auto"/>
            <w:vAlign w:val="bottom"/>
          </w:tcPr>
          <w:p w14:paraId="6ED3ED44" w14:textId="77777777" w:rsidR="00970A42" w:rsidRPr="0035030C" w:rsidRDefault="00970A42" w:rsidP="00970A42">
            <w:pPr>
              <w:tabs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3423646" w14:textId="77777777" w:rsidR="00970A42" w:rsidRPr="0035030C" w:rsidRDefault="00970A42" w:rsidP="00970A4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4" w:type="dxa"/>
            <w:gridSpan w:val="3"/>
            <w:vAlign w:val="bottom"/>
          </w:tcPr>
          <w:p w14:paraId="2E28FCEA" w14:textId="77777777" w:rsidR="00970A42" w:rsidRPr="0035030C" w:rsidRDefault="00970A42" w:rsidP="00970A42">
            <w:pPr>
              <w:tabs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0A42" w:rsidRPr="0035030C" w14:paraId="0B864D1B" w14:textId="77777777" w:rsidTr="009408E1">
        <w:trPr>
          <w:tblHeader/>
        </w:trPr>
        <w:tc>
          <w:tcPr>
            <w:tcW w:w="3150" w:type="dxa"/>
            <w:shd w:val="clear" w:color="auto" w:fill="auto"/>
          </w:tcPr>
          <w:p w14:paraId="189A41E6" w14:textId="77777777" w:rsidR="00970A42" w:rsidRPr="0035030C" w:rsidRDefault="00970A42" w:rsidP="00970A42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highlight w:val="lightGray"/>
              </w:rPr>
            </w:pPr>
          </w:p>
          <w:p w14:paraId="70DEE2B4" w14:textId="77777777" w:rsidR="00970A42" w:rsidRPr="0035030C" w:rsidRDefault="00970A42" w:rsidP="00970A42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8AABAE" w14:textId="77777777" w:rsidR="00970A42" w:rsidRPr="0035030C" w:rsidRDefault="00970A42" w:rsidP="00970A42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41E92860" w14:textId="77777777" w:rsidR="00970A42" w:rsidRPr="0035030C" w:rsidRDefault="00970A42" w:rsidP="00970A4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8BEAF96" w14:textId="77777777" w:rsidR="00970A42" w:rsidRPr="0035030C" w:rsidRDefault="00970A42" w:rsidP="00970A42">
            <w:pPr>
              <w:spacing w:line="240" w:lineRule="auto"/>
              <w:ind w:left="-75" w:right="-8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662D6A0" w14:textId="77777777" w:rsidR="00970A42" w:rsidRPr="0035030C" w:rsidRDefault="00970A42" w:rsidP="00970A4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08D07665" w14:textId="77777777" w:rsidR="00970A42" w:rsidRPr="0035030C" w:rsidRDefault="00970A42" w:rsidP="00970A42">
            <w:pPr>
              <w:tabs>
                <w:tab w:val="left" w:pos="540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05AB1FF" w14:textId="77777777" w:rsidR="00970A42" w:rsidRPr="0035030C" w:rsidRDefault="00970A42" w:rsidP="00970A4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726B4B0A" w14:textId="77777777" w:rsidR="00970A42" w:rsidRPr="0035030C" w:rsidRDefault="00970A42" w:rsidP="00970A42">
            <w:pPr>
              <w:tabs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92AC2CF" w14:textId="77777777" w:rsidR="00970A42" w:rsidRPr="0035030C" w:rsidRDefault="00970A42" w:rsidP="00970A4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18804290" w14:textId="77777777" w:rsidR="00970A42" w:rsidRPr="0035030C" w:rsidRDefault="00970A42" w:rsidP="00970A4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70A42" w:rsidRPr="0035030C" w14:paraId="16B3A32B" w14:textId="77777777" w:rsidTr="009408E1">
        <w:trPr>
          <w:tblHeader/>
        </w:trPr>
        <w:tc>
          <w:tcPr>
            <w:tcW w:w="3150" w:type="dxa"/>
            <w:shd w:val="clear" w:color="auto" w:fill="auto"/>
          </w:tcPr>
          <w:p w14:paraId="3A48C087" w14:textId="77777777" w:rsidR="00970A42" w:rsidRPr="0035030C" w:rsidRDefault="00970A42" w:rsidP="00970A42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22" w:type="dxa"/>
            <w:gridSpan w:val="9"/>
            <w:shd w:val="clear" w:color="auto" w:fill="auto"/>
            <w:vAlign w:val="bottom"/>
          </w:tcPr>
          <w:p w14:paraId="140ECBF8" w14:textId="272B2700" w:rsidR="00970A42" w:rsidRPr="0035030C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70A42" w:rsidRPr="0035030C" w14:paraId="25264D70" w14:textId="77777777" w:rsidTr="009408E1">
        <w:tc>
          <w:tcPr>
            <w:tcW w:w="3150" w:type="dxa"/>
            <w:shd w:val="clear" w:color="auto" w:fill="auto"/>
          </w:tcPr>
          <w:p w14:paraId="04875356" w14:textId="77777777" w:rsidR="00970A42" w:rsidRPr="0035030C" w:rsidRDefault="00970A42" w:rsidP="00970A42">
            <w:pPr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7FE85D" w14:textId="77777777" w:rsidR="00970A42" w:rsidRPr="0035030C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021FF0" w14:textId="77777777" w:rsidR="00970A42" w:rsidRPr="0035030C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1900018" w14:textId="77777777" w:rsidR="00970A42" w:rsidRPr="0035030C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C60849E" w14:textId="77777777" w:rsidR="00970A42" w:rsidRPr="0035030C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3DCC6A74" w14:textId="77777777" w:rsidR="00970A42" w:rsidRPr="0035030C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61CC1CD" w14:textId="77777777" w:rsidR="00970A42" w:rsidRPr="0035030C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7843B142" w14:textId="77777777" w:rsidR="00970A42" w:rsidRPr="0035030C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7F41E5F" w14:textId="77777777" w:rsidR="00970A42" w:rsidRPr="0035030C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4B3E03D8" w14:textId="77777777" w:rsidR="00970A42" w:rsidRPr="0035030C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E3CF8" w:rsidRPr="0035030C" w14:paraId="6C6900DB" w14:textId="77777777" w:rsidTr="00F72E58">
        <w:tc>
          <w:tcPr>
            <w:tcW w:w="3150" w:type="dxa"/>
            <w:shd w:val="clear" w:color="auto" w:fill="auto"/>
          </w:tcPr>
          <w:p w14:paraId="49757E9B" w14:textId="6E9977D1" w:rsidR="001E3CF8" w:rsidRPr="0035030C" w:rsidRDefault="001E3CF8" w:rsidP="001E3CF8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35030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2ECEF8" w14:textId="25F04871" w:rsidR="001E3CF8" w:rsidRPr="001E3CF8" w:rsidRDefault="001E3CF8" w:rsidP="001E3CF8">
            <w:pPr>
              <w:tabs>
                <w:tab w:val="decimal" w:pos="86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1E3C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498</w:t>
            </w:r>
            <w:r w:rsidRPr="001E3CF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E3C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576</w:t>
            </w:r>
          </w:p>
        </w:tc>
        <w:tc>
          <w:tcPr>
            <w:tcW w:w="270" w:type="dxa"/>
          </w:tcPr>
          <w:p w14:paraId="48C6DC7B" w14:textId="77777777" w:rsidR="001E3CF8" w:rsidRPr="001E3CF8" w:rsidRDefault="001E3CF8" w:rsidP="001E3C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005331A" w14:textId="451FC7EB" w:rsidR="001E3CF8" w:rsidRPr="001E3CF8" w:rsidRDefault="001E3CF8" w:rsidP="001E3CF8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E3C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</w:t>
            </w:r>
            <w:r w:rsidRPr="001E3CF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E3C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2862CCF" w14:textId="77777777" w:rsidR="001E3CF8" w:rsidRPr="001E3CF8" w:rsidRDefault="001E3CF8" w:rsidP="001E3C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6071DC29" w14:textId="5190A511" w:rsidR="001E3CF8" w:rsidRPr="001E3CF8" w:rsidRDefault="001E3CF8" w:rsidP="001E3CF8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1E3C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537</w:t>
            </w:r>
            <w:r w:rsidRPr="001E3CF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E3C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B17FE5E" w14:textId="77777777" w:rsidR="001E3CF8" w:rsidRPr="001E3CF8" w:rsidRDefault="001E3CF8" w:rsidP="001E3C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32861E16" w14:textId="28B5FFEB" w:rsidR="001E3CF8" w:rsidRPr="001E3CF8" w:rsidRDefault="001E3CF8" w:rsidP="001E3C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E3C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</w:t>
            </w:r>
            <w:r w:rsidRPr="001E3CF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E3C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E3D05D6" w14:textId="77777777" w:rsidR="001E3CF8" w:rsidRPr="001E3CF8" w:rsidRDefault="001E3CF8" w:rsidP="001E3C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6615C665" w14:textId="3242186A" w:rsidR="001E3CF8" w:rsidRPr="001E3CF8" w:rsidRDefault="001E3CF8" w:rsidP="001E3CF8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1E3C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</w:t>
            </w:r>
            <w:r w:rsidRPr="001E3CF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E3C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044</w:t>
            </w:r>
          </w:p>
        </w:tc>
      </w:tr>
      <w:tr w:rsidR="0044533C" w:rsidRPr="0035030C" w14:paraId="7B7FFB3A" w14:textId="77777777" w:rsidTr="00F72E58">
        <w:tc>
          <w:tcPr>
            <w:tcW w:w="3150" w:type="dxa"/>
            <w:shd w:val="clear" w:color="auto" w:fill="auto"/>
          </w:tcPr>
          <w:p w14:paraId="367B39C1" w14:textId="78DF51AF" w:rsidR="0044533C" w:rsidRPr="0035030C" w:rsidRDefault="0044533C" w:rsidP="0044533C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="001E3C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</w:t>
            </w:r>
          </w:p>
          <w:p w14:paraId="3063758F" w14:textId="7D8E6E49" w:rsidR="0044533C" w:rsidRPr="0035030C" w:rsidRDefault="002810CA" w:rsidP="0044533C">
            <w:pPr>
              <w:spacing w:line="160" w:lineRule="atLeast"/>
              <w:ind w:left="15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cs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44533C" w:rsidRPr="003503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4533C"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="001E3C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D2B3D7" w14:textId="2D1A265D" w:rsidR="0044533C" w:rsidRPr="00BA6B45" w:rsidRDefault="002810CA" w:rsidP="0044533C">
            <w:pPr>
              <w:tabs>
                <w:tab w:val="decimal" w:pos="86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498</w:t>
            </w:r>
            <w:r w:rsidR="0044533C" w:rsidRPr="00BA6B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576</w:t>
            </w:r>
          </w:p>
        </w:tc>
        <w:tc>
          <w:tcPr>
            <w:tcW w:w="270" w:type="dxa"/>
          </w:tcPr>
          <w:p w14:paraId="034A2935" w14:textId="77777777" w:rsidR="0044533C" w:rsidRPr="0035030C" w:rsidRDefault="0044533C" w:rsidP="004453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F1B9186" w14:textId="260CDDAC" w:rsidR="0044533C" w:rsidRPr="0035030C" w:rsidRDefault="002810CA" w:rsidP="0044533C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38</w:t>
            </w:r>
            <w:r w:rsidR="00445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511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FAA8F28" w14:textId="77777777" w:rsidR="0044533C" w:rsidRPr="0035030C" w:rsidRDefault="0044533C" w:rsidP="004453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7D42DB54" w14:textId="70A64610" w:rsidR="0044533C" w:rsidRPr="0035030C" w:rsidRDefault="002810CA" w:rsidP="0044533C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537</w:t>
            </w:r>
            <w:r w:rsidR="00445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087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8E511A4" w14:textId="77777777" w:rsidR="0044533C" w:rsidRPr="0035030C" w:rsidRDefault="0044533C" w:rsidP="004453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56E27840" w14:textId="59CCF5A1" w:rsidR="0044533C" w:rsidRPr="00720A8E" w:rsidRDefault="002810CA" w:rsidP="0044533C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74</w:t>
            </w:r>
            <w:r w:rsidR="0044533C" w:rsidRPr="00720A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044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92C0784" w14:textId="77777777" w:rsidR="0044533C" w:rsidRPr="0035030C" w:rsidRDefault="0044533C" w:rsidP="004453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39292BBE" w14:textId="14320304" w:rsidR="0044533C" w:rsidRPr="0035030C" w:rsidRDefault="002810CA" w:rsidP="0044533C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74</w:t>
            </w:r>
            <w:r w:rsidR="0044533C" w:rsidRPr="00720A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044</w:t>
            </w:r>
          </w:p>
        </w:tc>
      </w:tr>
      <w:tr w:rsidR="003A4EA9" w:rsidRPr="0035030C" w14:paraId="4CC54114" w14:textId="77777777" w:rsidTr="00F72E58">
        <w:tc>
          <w:tcPr>
            <w:tcW w:w="3150" w:type="dxa"/>
            <w:shd w:val="clear" w:color="auto" w:fill="auto"/>
          </w:tcPr>
          <w:p w14:paraId="1D082434" w14:textId="67B4CEB9" w:rsidR="003A4EA9" w:rsidRPr="003A4EA9" w:rsidRDefault="00EA7739" w:rsidP="0044533C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61A792" w14:textId="1D059734" w:rsidR="003A4EA9" w:rsidRPr="00F72E58" w:rsidRDefault="00F72E58" w:rsidP="00F72E58">
            <w:pPr>
              <w:spacing w:line="240" w:lineRule="atLeast"/>
              <w:ind w:left="-112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2E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9666D39" w14:textId="77777777" w:rsidR="003A4EA9" w:rsidRPr="0035030C" w:rsidRDefault="003A4EA9" w:rsidP="004453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978EDBC" w14:textId="2300F41A" w:rsidR="003A4EA9" w:rsidRPr="00481DF6" w:rsidRDefault="00481DF6" w:rsidP="0044533C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81D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(6,000)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F4530D3" w14:textId="77777777" w:rsidR="003A4EA9" w:rsidRPr="0035030C" w:rsidRDefault="003A4EA9" w:rsidP="004453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EB4DD" w14:textId="04F3FD41" w:rsidR="003A4EA9" w:rsidRPr="003430B7" w:rsidRDefault="003430B7" w:rsidP="003430B7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30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(6,000)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E1D748C" w14:textId="77777777" w:rsidR="003A4EA9" w:rsidRPr="0035030C" w:rsidRDefault="003A4EA9" w:rsidP="004453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0D1F35" w14:textId="65541B79" w:rsidR="003A4EA9" w:rsidRPr="004870AD" w:rsidRDefault="004870AD" w:rsidP="004870AD">
            <w:pPr>
              <w:spacing w:line="240" w:lineRule="atLeast"/>
              <w:ind w:left="-112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870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733A4D" w14:textId="77777777" w:rsidR="003A4EA9" w:rsidRPr="0035030C" w:rsidRDefault="003A4EA9" w:rsidP="004453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vAlign w:val="bottom"/>
          </w:tcPr>
          <w:p w14:paraId="7C907429" w14:textId="405424D0" w:rsidR="003A4EA9" w:rsidRPr="004870AD" w:rsidRDefault="004870AD" w:rsidP="004870AD">
            <w:pPr>
              <w:spacing w:line="240" w:lineRule="atLeast"/>
              <w:ind w:left="-112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870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B33609" w:rsidRPr="0035030C" w14:paraId="429AD06A" w14:textId="77777777" w:rsidTr="00365914">
        <w:tc>
          <w:tcPr>
            <w:tcW w:w="3150" w:type="dxa"/>
            <w:shd w:val="clear" w:color="auto" w:fill="auto"/>
          </w:tcPr>
          <w:p w14:paraId="0E310760" w14:textId="4BB9593B" w:rsidR="00B33609" w:rsidRPr="0035030C" w:rsidRDefault="00B33609" w:rsidP="00B3360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="001E3C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476D5B" w14:textId="0EF0AACA" w:rsidR="00B33609" w:rsidRPr="00BA6B45" w:rsidRDefault="00481DF6" w:rsidP="00B33609">
            <w:pPr>
              <w:tabs>
                <w:tab w:val="decimal" w:pos="86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498,576</w:t>
            </w:r>
          </w:p>
        </w:tc>
        <w:tc>
          <w:tcPr>
            <w:tcW w:w="270" w:type="dxa"/>
          </w:tcPr>
          <w:p w14:paraId="703B0363" w14:textId="77777777" w:rsidR="00B33609" w:rsidRPr="0035030C" w:rsidRDefault="00B33609" w:rsidP="00B336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FDEA2C" w14:textId="5309F89C" w:rsidR="00B33609" w:rsidRPr="0035030C" w:rsidRDefault="00481DF6" w:rsidP="00B33609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32,511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20D618C" w14:textId="77777777" w:rsidR="00B33609" w:rsidRPr="0035030C" w:rsidRDefault="00B33609" w:rsidP="00B336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63D6E1" w14:textId="33D1D9E9" w:rsidR="00B33609" w:rsidRPr="0035030C" w:rsidRDefault="00F27E2B" w:rsidP="00B33609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531,087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F375739" w14:textId="77777777" w:rsidR="00B33609" w:rsidRPr="0035030C" w:rsidRDefault="00B33609" w:rsidP="00B336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19FC40" w14:textId="47162180" w:rsidR="00B33609" w:rsidRPr="00720A8E" w:rsidRDefault="00E336A0" w:rsidP="00B33609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74,044</w:t>
            </w:r>
          </w:p>
        </w:tc>
        <w:tc>
          <w:tcPr>
            <w:tcW w:w="2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EEF539" w14:textId="77777777" w:rsidR="00B33609" w:rsidRPr="0035030C" w:rsidRDefault="00B33609" w:rsidP="00B336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425A9C" w14:textId="44E40F46" w:rsidR="00B33609" w:rsidRPr="00720A8E" w:rsidRDefault="00E336A0" w:rsidP="00B33609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74,044</w:t>
            </w:r>
          </w:p>
        </w:tc>
      </w:tr>
      <w:tr w:rsidR="00B33609" w:rsidRPr="0035030C" w14:paraId="13BA39BF" w14:textId="77777777" w:rsidTr="006C1C4D">
        <w:trPr>
          <w:trHeight w:val="64"/>
        </w:trPr>
        <w:tc>
          <w:tcPr>
            <w:tcW w:w="3150" w:type="dxa"/>
            <w:shd w:val="clear" w:color="auto" w:fill="auto"/>
          </w:tcPr>
          <w:p w14:paraId="483A3FC2" w14:textId="77777777" w:rsidR="00B33609" w:rsidRPr="0035030C" w:rsidRDefault="00B33609" w:rsidP="00B3360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3C9F59" w14:textId="77777777" w:rsidR="00B33609" w:rsidRPr="0035030C" w:rsidRDefault="00B33609" w:rsidP="00B336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B9FC50" w14:textId="77777777" w:rsidR="00B33609" w:rsidRPr="0035030C" w:rsidRDefault="00B33609" w:rsidP="00B336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41160E0" w14:textId="77777777" w:rsidR="00B33609" w:rsidRPr="0035030C" w:rsidRDefault="00B33609" w:rsidP="00B336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59BE6D15" w14:textId="77777777" w:rsidR="00B33609" w:rsidRPr="0035030C" w:rsidRDefault="00B33609" w:rsidP="00B336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6B9445" w14:textId="77777777" w:rsidR="00B33609" w:rsidRPr="0035030C" w:rsidRDefault="00B33609" w:rsidP="00B336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F240C82" w14:textId="77777777" w:rsidR="00B33609" w:rsidRPr="0035030C" w:rsidRDefault="00B33609" w:rsidP="00B336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00B15E" w14:textId="77777777" w:rsidR="00B33609" w:rsidRPr="0035030C" w:rsidRDefault="00B33609" w:rsidP="00B336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6A12A54" w14:textId="77777777" w:rsidR="00B33609" w:rsidRPr="0035030C" w:rsidRDefault="00B33609" w:rsidP="00B336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E1C7C8" w14:textId="77777777" w:rsidR="00B33609" w:rsidRPr="0035030C" w:rsidRDefault="00B33609" w:rsidP="00B336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3609" w:rsidRPr="0035030C" w14:paraId="376829AD" w14:textId="77777777" w:rsidTr="009408E1">
        <w:tc>
          <w:tcPr>
            <w:tcW w:w="3150" w:type="dxa"/>
            <w:shd w:val="clear" w:color="auto" w:fill="auto"/>
          </w:tcPr>
          <w:p w14:paraId="7A6443E6" w14:textId="79E211E0" w:rsidR="00B33609" w:rsidRPr="0035030C" w:rsidRDefault="00B33609" w:rsidP="00B3360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8DBCC5" w14:textId="77777777" w:rsidR="00B33609" w:rsidRPr="0035030C" w:rsidRDefault="00B33609" w:rsidP="00B336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8FD944" w14:textId="77777777" w:rsidR="00B33609" w:rsidRPr="0035030C" w:rsidRDefault="00B33609" w:rsidP="00B336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C8EB761" w14:textId="77777777" w:rsidR="00B33609" w:rsidRPr="0035030C" w:rsidRDefault="00B33609" w:rsidP="00B33609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A1DEE7D" w14:textId="77777777" w:rsidR="00B33609" w:rsidRPr="0035030C" w:rsidRDefault="00B33609" w:rsidP="00B336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2952FAC4" w14:textId="77777777" w:rsidR="00B33609" w:rsidRPr="0035030C" w:rsidRDefault="00B33609" w:rsidP="00B33609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F6B045F" w14:textId="77777777" w:rsidR="00B33609" w:rsidRPr="0035030C" w:rsidRDefault="00B33609" w:rsidP="00B336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7793A22D" w14:textId="77777777" w:rsidR="00B33609" w:rsidRPr="0035030C" w:rsidRDefault="00B33609" w:rsidP="00B336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5C18750" w14:textId="77777777" w:rsidR="00B33609" w:rsidRPr="0035030C" w:rsidRDefault="00B33609" w:rsidP="00B336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1C7108B8" w14:textId="77777777" w:rsidR="00B33609" w:rsidRPr="0035030C" w:rsidRDefault="00B33609" w:rsidP="00B336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E3CF8" w:rsidRPr="0035030C" w14:paraId="48E0654F" w14:textId="77777777" w:rsidTr="009408E1">
        <w:tc>
          <w:tcPr>
            <w:tcW w:w="3150" w:type="dxa"/>
            <w:shd w:val="clear" w:color="auto" w:fill="auto"/>
          </w:tcPr>
          <w:p w14:paraId="1B60F278" w14:textId="58D70544" w:rsidR="001E3CF8" w:rsidRPr="0035030C" w:rsidRDefault="001E3CF8" w:rsidP="001E3CF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35030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9FF0FD" w14:textId="78485308" w:rsidR="001E3CF8" w:rsidRPr="00F72E58" w:rsidRDefault="001E3CF8" w:rsidP="00F72E58">
            <w:pPr>
              <w:spacing w:line="240" w:lineRule="atLeast"/>
              <w:ind w:left="-112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2E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9ECE62F" w14:textId="77777777" w:rsidR="001E3CF8" w:rsidRPr="001E3CF8" w:rsidRDefault="001E3CF8" w:rsidP="001E3C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04795D5" w14:textId="4E405177" w:rsidR="001E3CF8" w:rsidRPr="001E3CF8" w:rsidRDefault="001E3CF8" w:rsidP="001E3CF8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1E3C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1E3CF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E3C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54BD07E" w14:textId="77777777" w:rsidR="001E3CF8" w:rsidRPr="001E3CF8" w:rsidRDefault="001E3CF8" w:rsidP="001E3C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688A2985" w14:textId="61E2A906" w:rsidR="001E3CF8" w:rsidRPr="001E3CF8" w:rsidRDefault="001E3CF8" w:rsidP="001E3CF8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1E3C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1E3CF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E3C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767B28E" w14:textId="77777777" w:rsidR="001E3CF8" w:rsidRPr="001E3CF8" w:rsidRDefault="001E3CF8" w:rsidP="001E3C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00399FE5" w14:textId="44CEC564" w:rsidR="001E3CF8" w:rsidRPr="001E3CF8" w:rsidRDefault="001E3CF8" w:rsidP="00AF2868">
            <w:pPr>
              <w:pStyle w:val="acctfourfigures"/>
              <w:tabs>
                <w:tab w:val="clear" w:pos="765"/>
              </w:tabs>
              <w:spacing w:line="240" w:lineRule="atLeast"/>
              <w:ind w:left="-87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C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DB7D169" w14:textId="77777777" w:rsidR="001E3CF8" w:rsidRPr="001E3CF8" w:rsidRDefault="001E3CF8" w:rsidP="001E3C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4FE96BFB" w14:textId="3DB25A52" w:rsidR="001E3CF8" w:rsidRPr="001E3CF8" w:rsidRDefault="001E3CF8" w:rsidP="00AF2868">
            <w:pPr>
              <w:pStyle w:val="acctfourfigures"/>
              <w:tabs>
                <w:tab w:val="clear" w:pos="765"/>
              </w:tabs>
              <w:spacing w:line="240" w:lineRule="atLeast"/>
              <w:ind w:left="-8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C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E3CF8" w:rsidRPr="0035030C" w14:paraId="24CA105F" w14:textId="77777777" w:rsidTr="009408E1">
        <w:tc>
          <w:tcPr>
            <w:tcW w:w="3150" w:type="dxa"/>
            <w:shd w:val="clear" w:color="auto" w:fill="auto"/>
          </w:tcPr>
          <w:p w14:paraId="639B5B78" w14:textId="77777777" w:rsidR="001E3CF8" w:rsidRPr="0035030C" w:rsidRDefault="001E3CF8" w:rsidP="001E3CF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0292DE" w14:textId="71D3B494" w:rsidR="001E3CF8" w:rsidRPr="00F72E58" w:rsidRDefault="001E3CF8" w:rsidP="00F72E58">
            <w:pPr>
              <w:spacing w:line="240" w:lineRule="atLeast"/>
              <w:ind w:left="-112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2E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3C95179" w14:textId="77777777" w:rsidR="001E3CF8" w:rsidRPr="0035030C" w:rsidRDefault="001E3CF8" w:rsidP="001E3C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D476E7E" w14:textId="27C09D76" w:rsidR="001E3CF8" w:rsidRPr="0035030C" w:rsidRDefault="001E3CF8" w:rsidP="001E3CF8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866A1F4" w14:textId="77777777" w:rsidR="001E3CF8" w:rsidRPr="0035030C" w:rsidRDefault="001E3CF8" w:rsidP="001E3C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745FE0BC" w14:textId="08F2D12F" w:rsidR="001E3CF8" w:rsidRPr="0035030C" w:rsidRDefault="001E3CF8" w:rsidP="001E3CF8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D3D76FF" w14:textId="77777777" w:rsidR="001E3CF8" w:rsidRPr="0035030C" w:rsidRDefault="001E3CF8" w:rsidP="001E3C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5A0AE149" w14:textId="16F40EBD" w:rsidR="001E3CF8" w:rsidRPr="0035030C" w:rsidRDefault="001E3CF8" w:rsidP="00AF2868">
            <w:pPr>
              <w:pStyle w:val="acctfourfigures"/>
              <w:tabs>
                <w:tab w:val="clear" w:pos="765"/>
              </w:tabs>
              <w:spacing w:line="240" w:lineRule="atLeast"/>
              <w:ind w:left="-87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E71A6C0" w14:textId="77777777" w:rsidR="001E3CF8" w:rsidRPr="0035030C" w:rsidRDefault="001E3CF8" w:rsidP="001E3C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19170FE9" w14:textId="357EE023" w:rsidR="001E3CF8" w:rsidRPr="0035030C" w:rsidRDefault="001E3CF8" w:rsidP="00AF2868">
            <w:pPr>
              <w:pStyle w:val="acctfourfigures"/>
              <w:tabs>
                <w:tab w:val="clear" w:pos="765"/>
              </w:tabs>
              <w:spacing w:line="240" w:lineRule="atLeast"/>
              <w:ind w:left="-8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E3CF8" w:rsidRPr="0035030C" w14:paraId="02662BE3" w14:textId="77777777" w:rsidTr="009408E1">
        <w:tc>
          <w:tcPr>
            <w:tcW w:w="3150" w:type="dxa"/>
            <w:shd w:val="clear" w:color="auto" w:fill="auto"/>
          </w:tcPr>
          <w:p w14:paraId="37D50C94" w14:textId="199148E2" w:rsidR="001E3CF8" w:rsidRPr="0035030C" w:rsidRDefault="001E3CF8" w:rsidP="001E3CF8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</w:t>
            </w:r>
          </w:p>
          <w:p w14:paraId="03505CB7" w14:textId="764DE093" w:rsidR="001E3CF8" w:rsidRPr="0035030C" w:rsidRDefault="001E3CF8" w:rsidP="001E3CF8">
            <w:pPr>
              <w:spacing w:line="160" w:lineRule="atLeast"/>
              <w:ind w:left="158" w:hanging="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489F9" w14:textId="6CDB0A67" w:rsidR="001E3CF8" w:rsidRPr="0035030C" w:rsidRDefault="001E3CF8" w:rsidP="001C4AF9">
            <w:pPr>
              <w:spacing w:line="240" w:lineRule="atLeast"/>
              <w:ind w:left="-112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78E0FAB" w14:textId="77777777" w:rsidR="001E3CF8" w:rsidRPr="0035030C" w:rsidRDefault="001E3CF8" w:rsidP="001E3C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FFBD06A" w14:textId="4D422145" w:rsidR="001E3CF8" w:rsidRPr="0035030C" w:rsidRDefault="001E3CF8" w:rsidP="001E3CF8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906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A773C50" w14:textId="77777777" w:rsidR="001E3CF8" w:rsidRPr="0035030C" w:rsidRDefault="001E3CF8" w:rsidP="001E3C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519FAF" w14:textId="7EC58649" w:rsidR="001E3CF8" w:rsidRPr="0035030C" w:rsidRDefault="001E3CF8" w:rsidP="001E3CF8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906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567AF26" w14:textId="77777777" w:rsidR="001E3CF8" w:rsidRPr="0035030C" w:rsidRDefault="001E3CF8" w:rsidP="001E3C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B735F3" w14:textId="564E3EA9" w:rsidR="001E3CF8" w:rsidRPr="00AF2868" w:rsidRDefault="001E3CF8" w:rsidP="00AF2868">
            <w:pPr>
              <w:pStyle w:val="acctfourfigures"/>
              <w:tabs>
                <w:tab w:val="clear" w:pos="765"/>
              </w:tabs>
              <w:spacing w:line="240" w:lineRule="atLeast"/>
              <w:ind w:left="-87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28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09D6964" w14:textId="77777777" w:rsidR="001E3CF8" w:rsidRPr="0035030C" w:rsidRDefault="001E3CF8" w:rsidP="001E3C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E1116D" w14:textId="6F0CF17B" w:rsidR="001E3CF8" w:rsidRPr="00AF2868" w:rsidRDefault="001E3CF8" w:rsidP="00AF2868">
            <w:pPr>
              <w:pStyle w:val="acctfourfigures"/>
              <w:tabs>
                <w:tab w:val="clear" w:pos="765"/>
              </w:tabs>
              <w:spacing w:line="240" w:lineRule="atLeast"/>
              <w:ind w:left="-88" w:right="-10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28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1E3CF8" w:rsidRPr="0035030C" w14:paraId="299F0A5F" w14:textId="77777777" w:rsidTr="009408E1">
        <w:tc>
          <w:tcPr>
            <w:tcW w:w="3150" w:type="dxa"/>
            <w:shd w:val="clear" w:color="auto" w:fill="auto"/>
          </w:tcPr>
          <w:p w14:paraId="24AE5A2A" w14:textId="77777777" w:rsidR="001E3CF8" w:rsidRPr="0035030C" w:rsidRDefault="001E3CF8" w:rsidP="001E3CF8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682753" w14:textId="32BCF23B" w:rsidR="001E3CF8" w:rsidRPr="0035030C" w:rsidRDefault="00CA6B2B" w:rsidP="001E3C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1B969E8" w14:textId="77777777" w:rsidR="001E3CF8" w:rsidRPr="0035030C" w:rsidRDefault="001E3CF8" w:rsidP="001E3C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1209916" w14:textId="2ED1D65D" w:rsidR="001E3CF8" w:rsidRPr="0035030C" w:rsidRDefault="0021190A" w:rsidP="001E3CF8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A9DB67E" w14:textId="77777777" w:rsidR="001E3CF8" w:rsidRPr="0035030C" w:rsidRDefault="001E3CF8" w:rsidP="001E3C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2F6EAD8E" w14:textId="59178557" w:rsidR="001E3CF8" w:rsidRPr="0035030C" w:rsidRDefault="0021190A" w:rsidP="001E3CF8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404F9C0" w14:textId="77777777" w:rsidR="001E3CF8" w:rsidRPr="0035030C" w:rsidRDefault="001E3CF8" w:rsidP="001E3C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0DEE1A70" w14:textId="0809612E" w:rsidR="001E3CF8" w:rsidRPr="0035030C" w:rsidRDefault="000078E0" w:rsidP="00AF2868">
            <w:pPr>
              <w:pStyle w:val="acctfourfigures"/>
              <w:tabs>
                <w:tab w:val="clear" w:pos="765"/>
              </w:tabs>
              <w:spacing w:line="240" w:lineRule="atLeast"/>
              <w:ind w:left="-87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278EC72" w14:textId="77777777" w:rsidR="001E3CF8" w:rsidRPr="0035030C" w:rsidRDefault="001E3CF8" w:rsidP="001E3C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741375E7" w14:textId="590B51C5" w:rsidR="001E3CF8" w:rsidRPr="00AF2868" w:rsidRDefault="000078E0" w:rsidP="00AF2868">
            <w:pPr>
              <w:pStyle w:val="acctfourfigures"/>
              <w:tabs>
                <w:tab w:val="clear" w:pos="765"/>
              </w:tabs>
              <w:spacing w:line="240" w:lineRule="atLeast"/>
              <w:ind w:left="-8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8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A6B2B" w:rsidRPr="0035030C" w14:paraId="09FAF458" w14:textId="77777777" w:rsidTr="009408E1">
        <w:tc>
          <w:tcPr>
            <w:tcW w:w="3150" w:type="dxa"/>
            <w:shd w:val="clear" w:color="auto" w:fill="auto"/>
          </w:tcPr>
          <w:p w14:paraId="372836AC" w14:textId="10C2D5DC" w:rsidR="00CA6B2B" w:rsidRPr="00CA6B2B" w:rsidRDefault="00385212" w:rsidP="001E3CF8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จำหน่าย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C6290C" w14:textId="7FA76981" w:rsidR="00CA6B2B" w:rsidRPr="00CA6B2B" w:rsidRDefault="00CA6B2B" w:rsidP="001E3C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9216C8D" w14:textId="77777777" w:rsidR="00CA6B2B" w:rsidRPr="0035030C" w:rsidRDefault="00CA6B2B" w:rsidP="001E3C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24E4A19" w14:textId="0053EF9F" w:rsidR="00CA6B2B" w:rsidRPr="0035030C" w:rsidRDefault="0021190A" w:rsidP="001E3CF8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(5,12</w:t>
            </w:r>
            <w:r w:rsidR="006972D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07D51B5" w14:textId="77777777" w:rsidR="00CA6B2B" w:rsidRPr="0035030C" w:rsidRDefault="00CA6B2B" w:rsidP="001E3C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42B48889" w14:textId="1F176976" w:rsidR="00CA6B2B" w:rsidRPr="0035030C" w:rsidRDefault="0021190A" w:rsidP="001E3CF8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(5,12</w:t>
            </w:r>
            <w:r w:rsidR="006972D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2E6CC4F" w14:textId="77777777" w:rsidR="00CA6B2B" w:rsidRPr="0035030C" w:rsidRDefault="00CA6B2B" w:rsidP="001E3C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0B38B2B1" w14:textId="6AE1CE4A" w:rsidR="00CA6B2B" w:rsidRPr="0035030C" w:rsidRDefault="000078E0" w:rsidP="00AF2868">
            <w:pPr>
              <w:pStyle w:val="acctfourfigures"/>
              <w:tabs>
                <w:tab w:val="clear" w:pos="765"/>
              </w:tabs>
              <w:spacing w:line="240" w:lineRule="atLeast"/>
              <w:ind w:left="-87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92BE86D" w14:textId="77777777" w:rsidR="00CA6B2B" w:rsidRPr="0035030C" w:rsidRDefault="00CA6B2B" w:rsidP="001E3C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448052F2" w14:textId="224CD2B4" w:rsidR="00CA6B2B" w:rsidRPr="00AF2868" w:rsidRDefault="000078E0" w:rsidP="00AF2868">
            <w:pPr>
              <w:pStyle w:val="acctfourfigures"/>
              <w:tabs>
                <w:tab w:val="clear" w:pos="765"/>
              </w:tabs>
              <w:spacing w:line="240" w:lineRule="atLeast"/>
              <w:ind w:left="-8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8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E3CF8" w:rsidRPr="0035030C" w14:paraId="2FB23466" w14:textId="77777777" w:rsidTr="009408E1">
        <w:tc>
          <w:tcPr>
            <w:tcW w:w="3150" w:type="dxa"/>
            <w:shd w:val="clear" w:color="auto" w:fill="auto"/>
          </w:tcPr>
          <w:p w14:paraId="555D94D5" w14:textId="2AEDFCBF" w:rsidR="001E3CF8" w:rsidRPr="0035030C" w:rsidRDefault="001E3CF8" w:rsidP="001E3CF8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E9A540" w14:textId="15A5997A" w:rsidR="001E3CF8" w:rsidRPr="0035030C" w:rsidRDefault="00CA6B2B" w:rsidP="001E3C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9755845" w14:textId="77777777" w:rsidR="001E3CF8" w:rsidRPr="0035030C" w:rsidRDefault="001E3CF8" w:rsidP="001E3C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C84EF8" w14:textId="1E684E9B" w:rsidR="001E3CF8" w:rsidRPr="0035030C" w:rsidRDefault="0021190A" w:rsidP="001E3CF8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</w:t>
            </w:r>
            <w:r w:rsidR="006972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08A5C42" w14:textId="77777777" w:rsidR="001E3CF8" w:rsidRPr="0035030C" w:rsidRDefault="001E3CF8" w:rsidP="001E3C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02137C" w14:textId="5D846367" w:rsidR="001E3CF8" w:rsidRPr="0035030C" w:rsidRDefault="0021190A" w:rsidP="001E3CF8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</w:t>
            </w:r>
            <w:r w:rsidR="006972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5B26F24" w14:textId="77777777" w:rsidR="001E3CF8" w:rsidRPr="0035030C" w:rsidRDefault="001E3CF8" w:rsidP="001E3C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5E7705" w14:textId="73B3F001" w:rsidR="001E3CF8" w:rsidRPr="00AF2868" w:rsidRDefault="000078E0" w:rsidP="00AF2868">
            <w:pPr>
              <w:pStyle w:val="acctfourfigures"/>
              <w:tabs>
                <w:tab w:val="clear" w:pos="765"/>
              </w:tabs>
              <w:spacing w:line="240" w:lineRule="atLeast"/>
              <w:ind w:left="-87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28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808C479" w14:textId="77777777" w:rsidR="001E3CF8" w:rsidRPr="0035030C" w:rsidRDefault="001E3CF8" w:rsidP="001E3C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661EA2" w14:textId="783BF896" w:rsidR="001E3CF8" w:rsidRPr="00AF2868" w:rsidRDefault="000078E0" w:rsidP="00AF2868">
            <w:pPr>
              <w:pStyle w:val="acctfourfigures"/>
              <w:tabs>
                <w:tab w:val="clear" w:pos="765"/>
              </w:tabs>
              <w:spacing w:line="240" w:lineRule="atLeast"/>
              <w:ind w:left="-88" w:right="-10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28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1E3CF8" w:rsidRPr="0035030C" w14:paraId="5774F3A4" w14:textId="77777777" w:rsidTr="009408E1">
        <w:tc>
          <w:tcPr>
            <w:tcW w:w="3150" w:type="dxa"/>
            <w:shd w:val="clear" w:color="auto" w:fill="auto"/>
          </w:tcPr>
          <w:p w14:paraId="6290F728" w14:textId="77777777" w:rsidR="001E3CF8" w:rsidRPr="0035030C" w:rsidRDefault="001E3CF8" w:rsidP="001E3CF8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8A7B91" w14:textId="77777777" w:rsidR="001E3CF8" w:rsidRPr="0035030C" w:rsidRDefault="001E3CF8" w:rsidP="001E3C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9B3471C" w14:textId="77777777" w:rsidR="001E3CF8" w:rsidRPr="0035030C" w:rsidRDefault="001E3CF8" w:rsidP="001E3C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DBBEA6A" w14:textId="77777777" w:rsidR="001E3CF8" w:rsidRPr="0035030C" w:rsidRDefault="001E3CF8" w:rsidP="001E3C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2D1CDE45" w14:textId="77777777" w:rsidR="001E3CF8" w:rsidRPr="0035030C" w:rsidRDefault="001E3CF8" w:rsidP="001E3C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87B6FC" w14:textId="77777777" w:rsidR="001E3CF8" w:rsidRPr="0035030C" w:rsidRDefault="001E3CF8" w:rsidP="001E3C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C83CB0C" w14:textId="77777777" w:rsidR="001E3CF8" w:rsidRPr="0035030C" w:rsidRDefault="001E3CF8" w:rsidP="001E3C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115B9C" w14:textId="77777777" w:rsidR="001E3CF8" w:rsidRPr="0035030C" w:rsidRDefault="001E3CF8" w:rsidP="001E3C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FF437C0" w14:textId="77777777" w:rsidR="001E3CF8" w:rsidRPr="0035030C" w:rsidRDefault="001E3CF8" w:rsidP="001E3C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BB6EA" w14:textId="77777777" w:rsidR="001E3CF8" w:rsidRPr="0035030C" w:rsidRDefault="001E3CF8" w:rsidP="001E3C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E3CF8" w:rsidRPr="0035030C" w14:paraId="54E15D09" w14:textId="77777777" w:rsidTr="009408E1">
        <w:tc>
          <w:tcPr>
            <w:tcW w:w="3150" w:type="dxa"/>
            <w:shd w:val="clear" w:color="auto" w:fill="auto"/>
          </w:tcPr>
          <w:p w14:paraId="3CB3C31B" w14:textId="77777777" w:rsidR="001E3CF8" w:rsidRPr="0035030C" w:rsidRDefault="001E3CF8" w:rsidP="001E3CF8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41C16F" w14:textId="77777777" w:rsidR="001E3CF8" w:rsidRPr="0035030C" w:rsidRDefault="001E3CF8" w:rsidP="001E3C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AA68B60" w14:textId="77777777" w:rsidR="001E3CF8" w:rsidRPr="0035030C" w:rsidRDefault="001E3CF8" w:rsidP="001E3C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23DC9BA" w14:textId="77777777" w:rsidR="001E3CF8" w:rsidRPr="0035030C" w:rsidRDefault="001E3CF8" w:rsidP="001E3C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5770B4F8" w14:textId="77777777" w:rsidR="001E3CF8" w:rsidRPr="0035030C" w:rsidRDefault="001E3CF8" w:rsidP="001E3C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19DB641D" w14:textId="77777777" w:rsidR="001E3CF8" w:rsidRPr="0035030C" w:rsidRDefault="001E3CF8" w:rsidP="001E3C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09C7418" w14:textId="77777777" w:rsidR="001E3CF8" w:rsidRPr="0035030C" w:rsidRDefault="001E3CF8" w:rsidP="001E3C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5D1E821A" w14:textId="77777777" w:rsidR="001E3CF8" w:rsidRPr="0035030C" w:rsidRDefault="001E3CF8" w:rsidP="001E3C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67200ED" w14:textId="77777777" w:rsidR="001E3CF8" w:rsidRPr="0035030C" w:rsidRDefault="001E3CF8" w:rsidP="001E3C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0E9A6A01" w14:textId="77777777" w:rsidR="001E3CF8" w:rsidRPr="0035030C" w:rsidRDefault="001E3CF8" w:rsidP="001E3C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E3CF8" w:rsidRPr="0035030C" w14:paraId="5430CA75" w14:textId="77777777" w:rsidTr="009408E1">
        <w:tc>
          <w:tcPr>
            <w:tcW w:w="3150" w:type="dxa"/>
            <w:shd w:val="clear" w:color="auto" w:fill="auto"/>
          </w:tcPr>
          <w:p w14:paraId="64BB16B5" w14:textId="2F03D7F2" w:rsidR="001E3CF8" w:rsidRPr="0035030C" w:rsidRDefault="001E3CF8" w:rsidP="001E3CF8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0B14022" w14:textId="74BC7A37" w:rsidR="001E3CF8" w:rsidRPr="0035030C" w:rsidRDefault="001E3CF8" w:rsidP="001E3CF8">
            <w:pPr>
              <w:tabs>
                <w:tab w:val="decimal" w:pos="86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576</w:t>
            </w:r>
          </w:p>
        </w:tc>
        <w:tc>
          <w:tcPr>
            <w:tcW w:w="270" w:type="dxa"/>
          </w:tcPr>
          <w:p w14:paraId="7AF60D8C" w14:textId="77777777" w:rsidR="001E3CF8" w:rsidRPr="0035030C" w:rsidRDefault="001E3CF8" w:rsidP="001E3C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C72B2B6" w14:textId="6AE545A6" w:rsidR="001E3CF8" w:rsidRPr="0035030C" w:rsidRDefault="001E3CF8" w:rsidP="001E3CF8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605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73EDDE3" w14:textId="77777777" w:rsidR="001E3CF8" w:rsidRPr="0035030C" w:rsidRDefault="001E3CF8" w:rsidP="001E3C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D32B46" w14:textId="42EBE76C" w:rsidR="001E3CF8" w:rsidRPr="0035030C" w:rsidRDefault="001E3CF8" w:rsidP="001E3CF8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531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D300627" w14:textId="77777777" w:rsidR="001E3CF8" w:rsidRPr="0035030C" w:rsidRDefault="001E3CF8" w:rsidP="001E3C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68EB65" w14:textId="53AF37D0" w:rsidR="001E3CF8" w:rsidRPr="0035030C" w:rsidRDefault="001E3CF8" w:rsidP="001E3C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044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21B6ABE" w14:textId="77777777" w:rsidR="001E3CF8" w:rsidRPr="0035030C" w:rsidRDefault="001E3CF8" w:rsidP="001E3C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0DAC7D4" w14:textId="1C83BB67" w:rsidR="001E3CF8" w:rsidRPr="0035030C" w:rsidRDefault="001E3CF8" w:rsidP="001E3C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044</w:t>
            </w:r>
          </w:p>
        </w:tc>
      </w:tr>
      <w:tr w:rsidR="001E3CF8" w:rsidRPr="0035030C" w14:paraId="5365D859" w14:textId="77777777" w:rsidTr="009408E1">
        <w:tc>
          <w:tcPr>
            <w:tcW w:w="3150" w:type="dxa"/>
            <w:shd w:val="clear" w:color="auto" w:fill="auto"/>
          </w:tcPr>
          <w:p w14:paraId="6ED3DE6A" w14:textId="4729C0F0" w:rsidR="001E3CF8" w:rsidRPr="0035030C" w:rsidRDefault="001E3CF8" w:rsidP="001E3CF8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FF979F" w14:textId="201DAE53" w:rsidR="001E3CF8" w:rsidRPr="0035030C" w:rsidRDefault="0015787C" w:rsidP="001E3CF8">
            <w:pPr>
              <w:tabs>
                <w:tab w:val="decimal" w:pos="86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498,576</w:t>
            </w:r>
          </w:p>
        </w:tc>
        <w:tc>
          <w:tcPr>
            <w:tcW w:w="270" w:type="dxa"/>
          </w:tcPr>
          <w:p w14:paraId="25689ABC" w14:textId="77777777" w:rsidR="001E3CF8" w:rsidRPr="0035030C" w:rsidRDefault="001E3CF8" w:rsidP="001E3C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904EE52" w14:textId="68BF7FDE" w:rsidR="001E3CF8" w:rsidRPr="0035030C" w:rsidRDefault="0015787C" w:rsidP="001E3CF8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30,74</w:t>
            </w:r>
            <w:r w:rsidR="00EC5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D379955" w14:textId="77777777" w:rsidR="001E3CF8" w:rsidRPr="0035030C" w:rsidRDefault="001E3CF8" w:rsidP="001E3C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0207AE" w14:textId="39CB01B6" w:rsidR="001E3CF8" w:rsidRPr="00EC53DC" w:rsidRDefault="004D7E61" w:rsidP="001E3CF8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529,31</w:t>
            </w:r>
            <w:r w:rsidR="00EC53D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DED61B9" w14:textId="77777777" w:rsidR="001E3CF8" w:rsidRPr="0035030C" w:rsidRDefault="001E3CF8" w:rsidP="001E3C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CAC2EF" w14:textId="6D9416CE" w:rsidR="001E3CF8" w:rsidRPr="0035030C" w:rsidRDefault="004D7E61" w:rsidP="001E3C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74,044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BA524AA" w14:textId="77777777" w:rsidR="001E3CF8" w:rsidRPr="0035030C" w:rsidRDefault="001E3CF8" w:rsidP="001E3C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7C5F6F" w14:textId="7E69187A" w:rsidR="001E3CF8" w:rsidRPr="0035030C" w:rsidRDefault="004D7E61" w:rsidP="001E3C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74,044</w:t>
            </w:r>
          </w:p>
        </w:tc>
      </w:tr>
    </w:tbl>
    <w:p w14:paraId="40BFC61C" w14:textId="77777777" w:rsidR="009408E1" w:rsidRDefault="009408E1" w:rsidP="003345DB">
      <w:pPr>
        <w:pStyle w:val="Bo-C1Content"/>
        <w:rPr>
          <w:rFonts w:asciiTheme="majorBidi" w:hAnsiTheme="majorBidi" w:cstheme="majorBidi"/>
        </w:rPr>
      </w:pPr>
    </w:p>
    <w:p w14:paraId="66D47AD9" w14:textId="7EE40133" w:rsidR="003345DB" w:rsidRPr="0035030C" w:rsidRDefault="003345DB" w:rsidP="003345DB">
      <w:pPr>
        <w:pStyle w:val="Bo-C1Content"/>
        <w:rPr>
          <w:rFonts w:asciiTheme="majorBidi" w:hAnsiTheme="majorBidi" w:cstheme="majorBidi"/>
          <w:b/>
          <w:bCs/>
          <w:cs/>
          <w:lang w:val="en-US"/>
        </w:rPr>
      </w:pPr>
      <w:r w:rsidRPr="0035030C">
        <w:rPr>
          <w:rFonts w:asciiTheme="majorBidi" w:hAnsiTheme="majorBidi" w:cstheme="majorBidi"/>
          <w:cs/>
        </w:rPr>
        <w:t xml:space="preserve">มูลค่ายุติธรรมของอสังหาริมทรัพย์เพื่อการลงทุนของกลุ่มบริษัทและบริษัท ณ วันที่ </w:t>
      </w:r>
      <w:r w:rsidR="002810CA" w:rsidRPr="002810CA">
        <w:rPr>
          <w:rFonts w:asciiTheme="majorBidi" w:hAnsiTheme="majorBidi" w:cstheme="majorBidi"/>
          <w:lang w:val="en-US"/>
        </w:rPr>
        <w:t>31</w:t>
      </w:r>
      <w:r w:rsidRPr="0035030C">
        <w:rPr>
          <w:rFonts w:asciiTheme="majorBidi" w:hAnsiTheme="majorBidi" w:cstheme="majorBidi"/>
          <w:cs/>
        </w:rPr>
        <w:t xml:space="preserve"> ธันวาคม </w:t>
      </w:r>
      <w:r w:rsidR="002810CA" w:rsidRPr="002810CA">
        <w:rPr>
          <w:rFonts w:asciiTheme="majorBidi" w:hAnsiTheme="majorBidi" w:cstheme="majorBidi"/>
          <w:lang w:val="en-US"/>
        </w:rPr>
        <w:t>256</w:t>
      </w:r>
      <w:r w:rsidR="001E3CF8">
        <w:rPr>
          <w:rFonts w:asciiTheme="majorBidi" w:hAnsiTheme="majorBidi" w:cstheme="majorBidi"/>
          <w:lang w:val="en-US"/>
        </w:rPr>
        <w:t>7</w:t>
      </w:r>
      <w:r w:rsidRPr="0035030C">
        <w:rPr>
          <w:rFonts w:asciiTheme="majorBidi" w:hAnsiTheme="majorBidi" w:cstheme="majorBidi"/>
          <w:cs/>
        </w:rPr>
        <w:t xml:space="preserve"> จำนวน</w:t>
      </w:r>
      <w:r w:rsidR="00932FF1" w:rsidRPr="0035030C">
        <w:rPr>
          <w:rFonts w:asciiTheme="majorBidi" w:hAnsiTheme="majorBidi" w:cstheme="majorBidi"/>
          <w:lang w:val="en-US"/>
        </w:rPr>
        <w:t xml:space="preserve"> </w:t>
      </w:r>
      <w:r w:rsidR="0033748D">
        <w:rPr>
          <w:rFonts w:asciiTheme="majorBidi" w:hAnsiTheme="majorBidi" w:cstheme="majorBidi"/>
          <w:lang w:val="en-US"/>
        </w:rPr>
        <w:t>1,105</w:t>
      </w:r>
      <w:r w:rsidR="00686FD2" w:rsidRPr="0035030C">
        <w:rPr>
          <w:rFonts w:asciiTheme="majorBidi" w:hAnsiTheme="majorBidi" w:cstheme="majorBidi"/>
          <w:cs/>
          <w:lang w:val="en-US"/>
        </w:rPr>
        <w:t>ล้านบาทและ</w:t>
      </w:r>
      <w:r w:rsidR="00AB0511">
        <w:rPr>
          <w:rFonts w:asciiTheme="majorBidi" w:hAnsiTheme="majorBidi" w:cstheme="majorBidi"/>
          <w:lang w:val="en-US"/>
        </w:rPr>
        <w:t xml:space="preserve"> </w:t>
      </w:r>
      <w:r w:rsidR="0033748D">
        <w:rPr>
          <w:rFonts w:asciiTheme="majorBidi" w:hAnsiTheme="majorBidi" w:cstheme="majorBidi"/>
          <w:lang w:val="en-US"/>
        </w:rPr>
        <w:t>83</w:t>
      </w:r>
      <w:r w:rsidRPr="0035030C">
        <w:rPr>
          <w:rFonts w:asciiTheme="majorBidi" w:hAnsiTheme="majorBidi" w:cstheme="majorBidi"/>
          <w:cs/>
          <w:lang w:val="en-US"/>
        </w:rPr>
        <w:t xml:space="preserve"> ล้านบาท</w:t>
      </w:r>
      <w:r w:rsidR="00087526" w:rsidRPr="0035030C">
        <w:rPr>
          <w:rFonts w:asciiTheme="majorBidi" w:hAnsiTheme="majorBidi" w:cstheme="majorBidi"/>
          <w:cs/>
          <w:lang w:val="en-US"/>
        </w:rPr>
        <w:t xml:space="preserve"> </w:t>
      </w:r>
      <w:r w:rsidRPr="0035030C">
        <w:rPr>
          <w:rFonts w:asciiTheme="majorBidi" w:hAnsiTheme="majorBidi" w:cstheme="majorBidi"/>
          <w:cs/>
          <w:lang w:val="en-US"/>
        </w:rPr>
        <w:t xml:space="preserve">ตามลำดับ </w:t>
      </w:r>
      <w:r w:rsidRPr="0035030C">
        <w:rPr>
          <w:rFonts w:asciiTheme="majorBidi" w:hAnsiTheme="majorBidi" w:cstheme="majorBidi"/>
          <w:i/>
          <w:iCs/>
        </w:rPr>
        <w:t>(</w:t>
      </w:r>
      <w:r w:rsidR="002810CA" w:rsidRPr="002810CA">
        <w:rPr>
          <w:rFonts w:asciiTheme="majorBidi" w:hAnsiTheme="majorBidi" w:cstheme="majorBidi"/>
          <w:i/>
          <w:iCs/>
          <w:lang w:val="en-US"/>
        </w:rPr>
        <w:t>256</w:t>
      </w:r>
      <w:r w:rsidR="001E3CF8">
        <w:rPr>
          <w:rFonts w:asciiTheme="majorBidi" w:hAnsiTheme="majorBidi" w:cstheme="majorBidi"/>
          <w:i/>
          <w:iCs/>
          <w:lang w:val="en-US"/>
        </w:rPr>
        <w:t>6</w:t>
      </w:r>
      <w:r w:rsidR="00DD669E" w:rsidRPr="0035030C">
        <w:rPr>
          <w:rFonts w:asciiTheme="majorBidi" w:hAnsiTheme="majorBidi" w:cstheme="majorBidi"/>
          <w:i/>
          <w:iCs/>
        </w:rPr>
        <w:t xml:space="preserve">: </w:t>
      </w:r>
      <w:r w:rsidR="001E3CF8" w:rsidRPr="001E3CF8">
        <w:rPr>
          <w:rFonts w:asciiTheme="majorBidi" w:hAnsiTheme="majorBidi" w:cstheme="majorBidi"/>
          <w:i/>
          <w:iCs/>
          <w:lang w:val="en-US"/>
        </w:rPr>
        <w:t>1,105</w:t>
      </w:r>
      <w:r w:rsidR="006877CC" w:rsidRPr="006877CC">
        <w:rPr>
          <w:rFonts w:asciiTheme="majorBidi" w:hAnsiTheme="majorBidi" w:cstheme="majorBidi"/>
          <w:i/>
          <w:iCs/>
          <w:lang w:val="en-US"/>
        </w:rPr>
        <w:t xml:space="preserve"> </w:t>
      </w:r>
      <w:r w:rsidRPr="0035030C">
        <w:rPr>
          <w:rFonts w:asciiTheme="majorBidi" w:hAnsiTheme="majorBidi" w:cstheme="majorBidi"/>
          <w:i/>
          <w:iCs/>
          <w:cs/>
        </w:rPr>
        <w:t xml:space="preserve">ล้านบาทและ </w:t>
      </w:r>
      <w:r w:rsidR="001E3CF8" w:rsidRPr="001E3CF8">
        <w:rPr>
          <w:rFonts w:asciiTheme="majorBidi" w:hAnsiTheme="majorBidi" w:cstheme="majorBidi"/>
          <w:i/>
          <w:iCs/>
          <w:lang w:val="en-US"/>
        </w:rPr>
        <w:t>83</w:t>
      </w:r>
      <w:r w:rsidR="009408E1">
        <w:rPr>
          <w:rFonts w:asciiTheme="majorBidi" w:hAnsiTheme="majorBidi" w:cstheme="majorBidi"/>
          <w:i/>
          <w:iCs/>
        </w:rPr>
        <w:t xml:space="preserve"> </w:t>
      </w:r>
      <w:r w:rsidRPr="0035030C">
        <w:rPr>
          <w:rFonts w:asciiTheme="majorBidi" w:hAnsiTheme="majorBidi" w:cstheme="majorBidi"/>
          <w:i/>
          <w:iCs/>
          <w:cs/>
          <w:lang w:val="en-US"/>
        </w:rPr>
        <w:t>ล้านบาท</w:t>
      </w:r>
      <w:r w:rsidR="00087526" w:rsidRPr="0035030C">
        <w:rPr>
          <w:rFonts w:asciiTheme="majorBidi" w:hAnsiTheme="majorBidi" w:cstheme="majorBidi"/>
          <w:i/>
          <w:iCs/>
          <w:cs/>
          <w:lang w:val="en-US"/>
        </w:rPr>
        <w:t xml:space="preserve"> </w:t>
      </w:r>
      <w:r w:rsidRPr="0035030C">
        <w:rPr>
          <w:rFonts w:asciiTheme="majorBidi" w:hAnsiTheme="majorBidi" w:cstheme="majorBidi"/>
          <w:i/>
          <w:iCs/>
          <w:cs/>
          <w:lang w:val="en-US"/>
        </w:rPr>
        <w:t>ตามลำดับ</w:t>
      </w:r>
      <w:r w:rsidRPr="0035030C">
        <w:rPr>
          <w:rFonts w:asciiTheme="majorBidi" w:hAnsiTheme="majorBidi" w:cstheme="majorBidi"/>
          <w:i/>
          <w:iCs/>
        </w:rPr>
        <w:t>)</w:t>
      </w:r>
      <w:r w:rsidRPr="0035030C">
        <w:rPr>
          <w:rFonts w:asciiTheme="majorBidi" w:hAnsiTheme="majorBidi" w:cstheme="majorBidi"/>
          <w:cs/>
          <w:lang w:val="en-US"/>
        </w:rPr>
        <w:t xml:space="preserve"> </w:t>
      </w:r>
      <w:r w:rsidRPr="0035030C">
        <w:rPr>
          <w:rFonts w:asciiTheme="majorBidi" w:hAnsiTheme="majorBidi" w:cstheme="majorBidi"/>
          <w:cs/>
        </w:rPr>
        <w:t>ประเมินราคาโดย</w:t>
      </w:r>
      <w:r w:rsidR="000E7E48" w:rsidRPr="0035030C">
        <w:rPr>
          <w:rFonts w:asciiTheme="majorBidi" w:hAnsiTheme="majorBidi" w:cstheme="majorBidi"/>
        </w:rPr>
        <w:br/>
      </w:r>
      <w:r w:rsidRPr="0035030C">
        <w:rPr>
          <w:rFonts w:asciiTheme="majorBidi" w:hAnsiTheme="majorBidi" w:cstheme="majorBidi"/>
          <w:cs/>
        </w:rPr>
        <w:t>ผู้ประเมินราคาอิสระ</w:t>
      </w:r>
      <w:r w:rsidRPr="0035030C">
        <w:rPr>
          <w:rFonts w:asciiTheme="majorBidi" w:hAnsiTheme="majorBidi" w:cstheme="majorBidi"/>
          <w:cs/>
          <w:lang w:val="en-US"/>
        </w:rPr>
        <w:t>โดย</w:t>
      </w:r>
      <w:r w:rsidR="004C793C" w:rsidRPr="0035030C">
        <w:rPr>
          <w:rFonts w:asciiTheme="majorBidi" w:hAnsiTheme="majorBidi" w:cstheme="majorBidi"/>
          <w:cs/>
          <w:lang w:val="en-US"/>
        </w:rPr>
        <w:t>วิธีมูลค่าตลาดสำหรับการใช้ประโยชน์ปัจจุบัน</w:t>
      </w:r>
      <w:r w:rsidRPr="0035030C">
        <w:rPr>
          <w:rFonts w:asciiTheme="majorBidi" w:hAnsiTheme="majorBidi" w:cstheme="majorBidi"/>
          <w:lang w:val="en-US"/>
        </w:rPr>
        <w:t xml:space="preserve"> </w:t>
      </w:r>
      <w:r w:rsidRPr="0035030C">
        <w:rPr>
          <w:rFonts w:asciiTheme="majorBidi" w:hAnsiTheme="majorBidi" w:cstheme="majorBidi"/>
          <w:cs/>
          <w:lang w:val="en-US"/>
        </w:rPr>
        <w:t>การวัดมูลค่ายุติธรรมของอสังหาริมทรัพย์เพื่อการลงทุนถูกจัดลำดับชั้นการวัดมูลค่ายุติธรรมอยู</w:t>
      </w:r>
      <w:r w:rsidR="00884AAB">
        <w:rPr>
          <w:rFonts w:asciiTheme="majorBidi" w:hAnsiTheme="majorBidi" w:cstheme="majorBidi" w:hint="cs"/>
          <w:cs/>
          <w:lang w:val="en-US"/>
        </w:rPr>
        <w:t>่</w:t>
      </w:r>
      <w:r w:rsidRPr="0035030C">
        <w:rPr>
          <w:rFonts w:asciiTheme="majorBidi" w:hAnsiTheme="majorBidi" w:cstheme="majorBidi"/>
          <w:cs/>
          <w:lang w:val="en-US"/>
        </w:rPr>
        <w:t xml:space="preserve">ในระดับที่ </w:t>
      </w:r>
      <w:r w:rsidR="002810CA" w:rsidRPr="002810CA">
        <w:rPr>
          <w:rFonts w:asciiTheme="majorBidi" w:hAnsiTheme="majorBidi" w:cstheme="majorBidi"/>
          <w:lang w:val="en-US"/>
        </w:rPr>
        <w:t>3</w:t>
      </w:r>
    </w:p>
    <w:p w14:paraId="33569E6A" w14:textId="393D7DD6" w:rsidR="00F20EA9" w:rsidRPr="00F20EA9" w:rsidRDefault="00F20EA9" w:rsidP="00F20EA9">
      <w:pPr>
        <w:rPr>
          <w:highlight w:val="yellow"/>
          <w:cs/>
          <w:lang w:val="en-US"/>
        </w:rPr>
        <w:sectPr w:rsidR="00F20EA9" w:rsidRPr="00F20EA9" w:rsidSect="00412DB6">
          <w:footerReference w:type="default" r:id="rId19"/>
          <w:pgSz w:w="11909" w:h="16834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</w:p>
    <w:p w14:paraId="1D0817DC" w14:textId="77777777" w:rsidR="00F356C1" w:rsidRPr="0035030C" w:rsidRDefault="00F356C1" w:rsidP="008F14FB">
      <w:pPr>
        <w:pStyle w:val="Caption"/>
        <w:shd w:val="clear" w:color="auto" w:fill="FFFFFF" w:themeFill="background1"/>
        <w:ind w:hanging="90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lastRenderedPageBreak/>
        <w:t>ที่ดิน อาคารและอุปกรณ์</w:t>
      </w:r>
    </w:p>
    <w:tbl>
      <w:tblPr>
        <w:tblW w:w="14582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2"/>
        <w:gridCol w:w="1170"/>
        <w:gridCol w:w="74"/>
        <w:gridCol w:w="1097"/>
        <w:gridCol w:w="74"/>
        <w:gridCol w:w="1097"/>
        <w:gridCol w:w="75"/>
        <w:gridCol w:w="1098"/>
        <w:gridCol w:w="75"/>
        <w:gridCol w:w="1098"/>
        <w:gridCol w:w="75"/>
        <w:gridCol w:w="1098"/>
        <w:gridCol w:w="75"/>
        <w:gridCol w:w="1098"/>
        <w:gridCol w:w="75"/>
        <w:gridCol w:w="1098"/>
        <w:gridCol w:w="75"/>
        <w:gridCol w:w="1098"/>
      </w:tblGrid>
      <w:tr w:rsidR="00CE4863" w:rsidRPr="0035030C" w14:paraId="601FC314" w14:textId="77777777" w:rsidTr="00DC6E6C">
        <w:trPr>
          <w:tblHeader/>
        </w:trPr>
        <w:tc>
          <w:tcPr>
            <w:tcW w:w="4032" w:type="dxa"/>
            <w:vAlign w:val="bottom"/>
          </w:tcPr>
          <w:p w14:paraId="0C3CE733" w14:textId="77777777" w:rsidR="00CE4863" w:rsidRPr="0035030C" w:rsidRDefault="00CE4863" w:rsidP="00CE4863">
            <w:pPr>
              <w:pStyle w:val="Caption"/>
              <w:numPr>
                <w:ilvl w:val="0"/>
                <w:numId w:val="0"/>
              </w:numPr>
            </w:pPr>
          </w:p>
        </w:tc>
        <w:tc>
          <w:tcPr>
            <w:tcW w:w="10550" w:type="dxa"/>
            <w:gridSpan w:val="17"/>
            <w:vAlign w:val="bottom"/>
          </w:tcPr>
          <w:p w14:paraId="177E3764" w14:textId="47416B63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CE4863" w:rsidRPr="0035030C" w14:paraId="3D67BCC3" w14:textId="77777777" w:rsidTr="00DC6E6C">
        <w:trPr>
          <w:tblHeader/>
        </w:trPr>
        <w:tc>
          <w:tcPr>
            <w:tcW w:w="4032" w:type="dxa"/>
            <w:vAlign w:val="bottom"/>
          </w:tcPr>
          <w:p w14:paraId="3D8BC89B" w14:textId="77777777" w:rsidR="00CE4863" w:rsidRPr="0035030C" w:rsidRDefault="00CE4863" w:rsidP="00DC6E6C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369BC331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ส่วนปรับปรุง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ที่ดิน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109C0353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4C38366F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อาคารและส่วนประกอบ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238D0B68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74FB4867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อุปกรณ์ในการผลิต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67159D63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4343D67A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เครื่องมือเครื่องใช้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และอุปกรณ์โรงงาน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1C87D54C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220E8952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22B6D7EC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5B863700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46F8D2AA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52B6B187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อะไหล่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ที่สำคัญ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45C565DA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40E145EB" w14:textId="77777777" w:rsidR="00CE4863" w:rsidRPr="0035030C" w:rsidRDefault="00CE4863" w:rsidP="00DC6E6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1D442D87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5B934FC2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CE4863" w:rsidRPr="0035030C" w14:paraId="2994BFDF" w14:textId="77777777" w:rsidTr="00DC6E6C">
        <w:trPr>
          <w:tblHeader/>
        </w:trPr>
        <w:tc>
          <w:tcPr>
            <w:tcW w:w="4032" w:type="dxa"/>
            <w:vAlign w:val="bottom"/>
          </w:tcPr>
          <w:p w14:paraId="4FC16546" w14:textId="77777777" w:rsidR="00CE4863" w:rsidRPr="0035030C" w:rsidRDefault="00CE4863" w:rsidP="00DC6E6C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550" w:type="dxa"/>
            <w:gridSpan w:val="17"/>
            <w:vAlign w:val="bottom"/>
          </w:tcPr>
          <w:p w14:paraId="4956FF80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)</w:t>
            </w:r>
          </w:p>
        </w:tc>
      </w:tr>
      <w:tr w:rsidR="00CE4863" w:rsidRPr="0035030C" w14:paraId="46B29116" w14:textId="77777777" w:rsidTr="00DC6E6C">
        <w:tc>
          <w:tcPr>
            <w:tcW w:w="4032" w:type="dxa"/>
            <w:vAlign w:val="bottom"/>
          </w:tcPr>
          <w:p w14:paraId="4A9196D7" w14:textId="77777777" w:rsidR="00CE4863" w:rsidRPr="0035030C" w:rsidRDefault="00CE4863" w:rsidP="00DC6E6C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4E54A539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205363DC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3A2AB4D5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136814EA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1AF71E11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1549297A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32C8E2BF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5FAF806B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6ADE6A33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719D24DB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349BC8FD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577A6D3F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0EBDF3D7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28402C70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40F59A68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293159D4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654FEFE2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875A4" w:rsidRPr="0035030C" w14:paraId="59E20915" w14:textId="77777777" w:rsidTr="00E520F7">
        <w:tc>
          <w:tcPr>
            <w:tcW w:w="4032" w:type="dxa"/>
            <w:vAlign w:val="bottom"/>
          </w:tcPr>
          <w:p w14:paraId="4B74C69E" w14:textId="1214161B" w:rsidR="006875A4" w:rsidRPr="0035030C" w:rsidRDefault="006875A4" w:rsidP="006875A4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มกราคม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170" w:type="dxa"/>
            <w:shd w:val="clear" w:color="auto" w:fill="auto"/>
          </w:tcPr>
          <w:p w14:paraId="59F47C21" w14:textId="110DF9D1" w:rsidR="006875A4" w:rsidRPr="006875A4" w:rsidRDefault="006875A4" w:rsidP="006875A4">
            <w:pPr>
              <w:tabs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875A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15,476,273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</w:tcPr>
          <w:p w14:paraId="134AEAF0" w14:textId="77777777" w:rsidR="006875A4" w:rsidRPr="006875A4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</w:tcPr>
          <w:p w14:paraId="3C23B0B6" w14:textId="0248E931" w:rsidR="006875A4" w:rsidRPr="006875A4" w:rsidRDefault="006875A4" w:rsidP="006875A4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875A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18,674,977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</w:tcPr>
          <w:p w14:paraId="403F0072" w14:textId="77777777" w:rsidR="006875A4" w:rsidRPr="006875A4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</w:tcPr>
          <w:p w14:paraId="4C00F672" w14:textId="6253994F" w:rsidR="006875A4" w:rsidRPr="006875A4" w:rsidRDefault="006875A4" w:rsidP="006875A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875A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91,488,393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5BFB55DE" w14:textId="77777777" w:rsidR="006875A4" w:rsidRPr="006875A4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541A1969" w14:textId="32A31058" w:rsidR="006875A4" w:rsidRPr="006875A4" w:rsidRDefault="006875A4" w:rsidP="006875A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875A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9,901,903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084DC357" w14:textId="77777777" w:rsidR="006875A4" w:rsidRPr="006875A4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2A4B8D31" w14:textId="65F40A30" w:rsidR="006875A4" w:rsidRPr="006875A4" w:rsidRDefault="006875A4" w:rsidP="006875A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875A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773,882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2F744733" w14:textId="77777777" w:rsidR="006875A4" w:rsidRPr="006875A4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1ADC446C" w14:textId="1C664748" w:rsidR="006875A4" w:rsidRPr="006875A4" w:rsidRDefault="006875A4" w:rsidP="006875A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875A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2,317,907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0F39B55C" w14:textId="77777777" w:rsidR="006875A4" w:rsidRPr="006875A4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33EF40E5" w14:textId="397B036D" w:rsidR="006875A4" w:rsidRPr="006875A4" w:rsidRDefault="006875A4" w:rsidP="006875A4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875A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409,918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7C996D0D" w14:textId="77777777" w:rsidR="006875A4" w:rsidRPr="006875A4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24F98017" w14:textId="7872B462" w:rsidR="006875A4" w:rsidRPr="006875A4" w:rsidRDefault="006875A4" w:rsidP="006875A4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875A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11,024,073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12B3A948" w14:textId="77777777" w:rsidR="006875A4" w:rsidRPr="006875A4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1171E81B" w14:textId="1D07F8EF" w:rsidR="006875A4" w:rsidRPr="006875A4" w:rsidRDefault="006875A4" w:rsidP="006875A4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875A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150,067,326</w:t>
            </w:r>
          </w:p>
        </w:tc>
      </w:tr>
      <w:tr w:rsidR="006875A4" w:rsidRPr="0035030C" w14:paraId="3B145C05" w14:textId="77777777" w:rsidTr="00E520F7">
        <w:tc>
          <w:tcPr>
            <w:tcW w:w="4032" w:type="dxa"/>
            <w:vAlign w:val="bottom"/>
          </w:tcPr>
          <w:p w14:paraId="4F834A16" w14:textId="77777777" w:rsidR="006875A4" w:rsidRPr="0035030C" w:rsidRDefault="006875A4" w:rsidP="006875A4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</w:tcPr>
          <w:p w14:paraId="7ABE1790" w14:textId="65A41C64" w:rsidR="006875A4" w:rsidRPr="0035030C" w:rsidRDefault="006875A4" w:rsidP="006875A4">
            <w:pPr>
              <w:tabs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301</w:t>
            </w: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536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</w:tcPr>
          <w:p w14:paraId="699AECE4" w14:textId="77777777" w:rsidR="006875A4" w:rsidRPr="0035030C" w:rsidRDefault="006875A4" w:rsidP="006875A4">
            <w:pPr>
              <w:tabs>
                <w:tab w:val="left" w:pos="227"/>
                <w:tab w:val="left" w:pos="454"/>
                <w:tab w:val="decimal" w:pos="67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</w:tcPr>
          <w:p w14:paraId="777ED126" w14:textId="742BB2BE" w:rsidR="006875A4" w:rsidRPr="0035030C" w:rsidRDefault="006875A4" w:rsidP="006875A4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136</w:t>
            </w: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007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</w:tcPr>
          <w:p w14:paraId="572A9557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</w:tcPr>
          <w:p w14:paraId="17B0123C" w14:textId="65CCF14C" w:rsidR="006875A4" w:rsidRPr="0035030C" w:rsidRDefault="006875A4" w:rsidP="006875A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</w:t>
            </w: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039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58B8434A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2FFA5044" w14:textId="1B625AD1" w:rsidR="006875A4" w:rsidRPr="0035030C" w:rsidRDefault="006875A4" w:rsidP="006875A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510</w:t>
            </w: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183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30E60723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03AC99AB" w14:textId="470CA160" w:rsidR="006875A4" w:rsidRPr="0035030C" w:rsidRDefault="006875A4" w:rsidP="006875A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</w:t>
            </w: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727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0F8FE155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1DC433CD" w14:textId="39F030D3" w:rsidR="006875A4" w:rsidRPr="0035030C" w:rsidRDefault="006875A4" w:rsidP="006875A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</w:t>
            </w: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988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0B04029D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33E4EAEC" w14:textId="356D77D3" w:rsidR="006875A4" w:rsidRPr="0035030C" w:rsidRDefault="006875A4" w:rsidP="006875A4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</w:t>
            </w: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931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701527D0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76A54CB9" w14:textId="20C7FBBE" w:rsidR="006875A4" w:rsidRPr="0035030C" w:rsidRDefault="006875A4" w:rsidP="006875A4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206</w:t>
            </w: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476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3E7D4048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6617D35C" w14:textId="3C4C0B09" w:rsidR="006875A4" w:rsidRPr="0035030C" w:rsidRDefault="006875A4" w:rsidP="006875A4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422</w:t>
            </w: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887</w:t>
            </w:r>
          </w:p>
        </w:tc>
      </w:tr>
      <w:tr w:rsidR="006875A4" w:rsidRPr="0035030C" w14:paraId="1F839E08" w14:textId="77777777" w:rsidTr="00E520F7">
        <w:tc>
          <w:tcPr>
            <w:tcW w:w="4032" w:type="dxa"/>
            <w:vAlign w:val="bottom"/>
          </w:tcPr>
          <w:p w14:paraId="171AFF5D" w14:textId="77777777" w:rsidR="006875A4" w:rsidRPr="0035030C" w:rsidRDefault="006875A4" w:rsidP="006875A4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โอน 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-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70" w:type="dxa"/>
            <w:shd w:val="clear" w:color="auto" w:fill="auto"/>
          </w:tcPr>
          <w:p w14:paraId="01C35A92" w14:textId="390A0B97" w:rsidR="006875A4" w:rsidRPr="0035030C" w:rsidRDefault="006875A4" w:rsidP="006875A4">
            <w:pPr>
              <w:tabs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</w:t>
            </w: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983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</w:tcPr>
          <w:p w14:paraId="3E7646F7" w14:textId="77777777" w:rsidR="006875A4" w:rsidRPr="0035030C" w:rsidRDefault="006875A4" w:rsidP="006875A4">
            <w:pPr>
              <w:tabs>
                <w:tab w:val="left" w:pos="227"/>
                <w:tab w:val="left" w:pos="454"/>
                <w:tab w:val="decimal" w:pos="67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</w:tcPr>
          <w:p w14:paraId="5A8D46DA" w14:textId="21680783" w:rsidR="006875A4" w:rsidRPr="0035030C" w:rsidRDefault="006875A4" w:rsidP="006875A4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154</w:t>
            </w: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514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</w:tcPr>
          <w:p w14:paraId="78E3F0DC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</w:tcPr>
          <w:p w14:paraId="5B9C15B1" w14:textId="078ECC73" w:rsidR="006875A4" w:rsidRPr="0035030C" w:rsidRDefault="006875A4" w:rsidP="006875A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4,743,081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0DF90530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2548CCC5" w14:textId="75E59163" w:rsidR="006875A4" w:rsidRPr="0035030C" w:rsidRDefault="006875A4" w:rsidP="006875A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192</w:t>
            </w: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654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74E45C3B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77B34C40" w14:textId="4FC1B714" w:rsidR="006875A4" w:rsidRPr="0035030C" w:rsidRDefault="006875A4" w:rsidP="006875A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751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3481272A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59C85018" w14:textId="76565751" w:rsidR="006875A4" w:rsidRPr="0035030C" w:rsidRDefault="006875A4" w:rsidP="006875A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455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74B5A0C0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76E4E580" w14:textId="3E41C676" w:rsidR="006875A4" w:rsidRPr="0035030C" w:rsidRDefault="006875A4" w:rsidP="006875A4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950</w:t>
            </w: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4645542A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6CBAA20D" w14:textId="282DB055" w:rsidR="006875A4" w:rsidRPr="0035030C" w:rsidRDefault="006875A4" w:rsidP="006875A4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905</w:t>
            </w: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327</w:t>
            </w: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4EE7C1E9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2C06E4C8" w14:textId="550BA396" w:rsidR="006875A4" w:rsidRPr="0035030C" w:rsidRDefault="006875A4" w:rsidP="006875A4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275,161</w:t>
            </w:r>
          </w:p>
        </w:tc>
      </w:tr>
      <w:tr w:rsidR="006875A4" w:rsidRPr="0035030C" w14:paraId="51549272" w14:textId="77777777" w:rsidTr="00E520F7">
        <w:tc>
          <w:tcPr>
            <w:tcW w:w="4032" w:type="dxa"/>
            <w:vAlign w:val="bottom"/>
          </w:tcPr>
          <w:p w14:paraId="2F00545C" w14:textId="67667D70" w:rsidR="006875A4" w:rsidRPr="00CE4863" w:rsidRDefault="006875A4" w:rsidP="006875A4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3AB11CB2" w14:textId="30DE022C" w:rsidR="006875A4" w:rsidRPr="0035030C" w:rsidRDefault="006875A4" w:rsidP="0084485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</w:tcPr>
          <w:p w14:paraId="37A6B93F" w14:textId="77777777" w:rsidR="006875A4" w:rsidRPr="0035030C" w:rsidRDefault="006875A4" w:rsidP="006875A4">
            <w:pPr>
              <w:tabs>
                <w:tab w:val="decimal" w:pos="671"/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</w:tcPr>
          <w:p w14:paraId="121D84E6" w14:textId="151FEE1B" w:rsidR="006875A4" w:rsidRPr="0035030C" w:rsidRDefault="006875A4" w:rsidP="006875A4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528</w:t>
            </w: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</w:tcPr>
          <w:p w14:paraId="11802B52" w14:textId="77777777" w:rsidR="006875A4" w:rsidRPr="0035030C" w:rsidRDefault="006875A4" w:rsidP="006875A4">
            <w:pPr>
              <w:tabs>
                <w:tab w:val="decimal" w:pos="671"/>
                <w:tab w:val="decimal" w:pos="718"/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</w:tcPr>
          <w:p w14:paraId="7D0AB25E" w14:textId="2A7F5E77" w:rsidR="006875A4" w:rsidRPr="0035030C" w:rsidRDefault="006875A4" w:rsidP="006875A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122</w:t>
            </w: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1E69A83A" w14:textId="77777777" w:rsidR="006875A4" w:rsidRPr="0035030C" w:rsidRDefault="006875A4" w:rsidP="006875A4">
            <w:pPr>
              <w:tabs>
                <w:tab w:val="decimal" w:pos="671"/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56677815" w14:textId="0899479E" w:rsidR="006875A4" w:rsidRPr="0035030C" w:rsidRDefault="006875A4" w:rsidP="006875A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105</w:t>
            </w: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5A76B49D" w14:textId="77777777" w:rsidR="006875A4" w:rsidRPr="0035030C" w:rsidRDefault="006875A4" w:rsidP="006875A4">
            <w:pPr>
              <w:tabs>
                <w:tab w:val="decimal" w:pos="671"/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16FBD5F6" w14:textId="3DE51F04" w:rsidR="006875A4" w:rsidRPr="0035030C" w:rsidRDefault="006875A4" w:rsidP="006875A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854</w:t>
            </w: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564BF98F" w14:textId="77777777" w:rsidR="006875A4" w:rsidRPr="0035030C" w:rsidRDefault="006875A4" w:rsidP="006875A4">
            <w:pPr>
              <w:tabs>
                <w:tab w:val="decimal" w:pos="671"/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3BB1CFD2" w14:textId="5025A94C" w:rsidR="006875A4" w:rsidRPr="0035030C" w:rsidRDefault="006875A4" w:rsidP="006875A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390</w:t>
            </w: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2F7E8235" w14:textId="77777777" w:rsidR="006875A4" w:rsidRPr="0035030C" w:rsidRDefault="006875A4" w:rsidP="006875A4">
            <w:pPr>
              <w:tabs>
                <w:tab w:val="decimal" w:pos="671"/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2355F9B5" w14:textId="5E3428BE" w:rsidR="006875A4" w:rsidRPr="0035030C" w:rsidRDefault="006875A4" w:rsidP="0084485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34594F0D" w14:textId="77777777" w:rsidR="006875A4" w:rsidRPr="0035030C" w:rsidRDefault="006875A4" w:rsidP="006875A4">
            <w:pPr>
              <w:tabs>
                <w:tab w:val="decimal" w:pos="671"/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613A6556" w14:textId="6C341DD1" w:rsidR="006875A4" w:rsidRPr="0035030C" w:rsidRDefault="006875A4" w:rsidP="0084485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184E7640" w14:textId="77777777" w:rsidR="006875A4" w:rsidRPr="0035030C" w:rsidRDefault="006875A4" w:rsidP="006875A4">
            <w:pPr>
              <w:tabs>
                <w:tab w:val="decimal" w:pos="671"/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151B3F35" w14:textId="1D16307C" w:rsidR="006875A4" w:rsidRPr="0035030C" w:rsidRDefault="006875A4" w:rsidP="006875A4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</w:t>
            </w: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999</w:t>
            </w: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6875A4" w:rsidRPr="0035030C" w14:paraId="43C6195F" w14:textId="77777777" w:rsidTr="00E520F7">
        <w:tc>
          <w:tcPr>
            <w:tcW w:w="4032" w:type="dxa"/>
            <w:vAlign w:val="bottom"/>
          </w:tcPr>
          <w:p w14:paraId="3482F01D" w14:textId="653FC231" w:rsidR="006875A4" w:rsidRPr="0035030C" w:rsidRDefault="006875A4" w:rsidP="006875A4">
            <w:pPr>
              <w:spacing w:line="240" w:lineRule="atLeast"/>
              <w:ind w:left="-18" w:right="-115" w:hanging="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และ 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E425411" w14:textId="2154A680" w:rsidR="006875A4" w:rsidRPr="00E520F7" w:rsidRDefault="006875A4" w:rsidP="006875A4">
            <w:pPr>
              <w:tabs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15</w:t>
            </w:r>
            <w:r w:rsidRPr="00E520F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859</w:t>
            </w:r>
            <w:r w:rsidRPr="00E520F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792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</w:tcPr>
          <w:p w14:paraId="719FC73F" w14:textId="77777777" w:rsidR="006875A4" w:rsidRPr="00E520F7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</w:tcPr>
          <w:p w14:paraId="19ABA923" w14:textId="398CA950" w:rsidR="006875A4" w:rsidRPr="00E520F7" w:rsidRDefault="006875A4" w:rsidP="006875A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18</w:t>
            </w:r>
            <w:r w:rsidRPr="00E520F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952</w:t>
            </w:r>
            <w:r w:rsidRPr="00E520F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970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</w:tcPr>
          <w:p w14:paraId="698450E5" w14:textId="77777777" w:rsidR="006875A4" w:rsidRPr="00E520F7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</w:tcPr>
          <w:p w14:paraId="14204F57" w14:textId="43F50A28" w:rsidR="006875A4" w:rsidRPr="00E520F7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96</w:t>
            </w:r>
            <w:r w:rsidRPr="00E520F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291,391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36907088" w14:textId="77777777" w:rsidR="006875A4" w:rsidRPr="00E520F7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5E39E686" w14:textId="76E15F25" w:rsidR="006875A4" w:rsidRPr="00E520F7" w:rsidRDefault="006875A4" w:rsidP="006875A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</w:t>
            </w:r>
            <w:r w:rsidRPr="00E520F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601</w:t>
            </w:r>
            <w:r w:rsidRPr="00E520F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635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6E4D89B4" w14:textId="77777777" w:rsidR="006875A4" w:rsidRPr="00E520F7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2FA8B53A" w14:textId="4D585927" w:rsidR="006875A4" w:rsidRPr="00E520F7" w:rsidRDefault="006875A4" w:rsidP="006875A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808</w:t>
            </w:r>
            <w:r w:rsidRPr="00E520F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506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763D4F34" w14:textId="77777777" w:rsidR="006875A4" w:rsidRPr="00E520F7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291475A1" w14:textId="12CC8419" w:rsidR="006875A4" w:rsidRPr="00E520F7" w:rsidRDefault="006875A4" w:rsidP="006875A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Pr="00E520F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376</w:t>
            </w:r>
            <w:r w:rsidRPr="00E520F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960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10F15F28" w14:textId="77777777" w:rsidR="006875A4" w:rsidRPr="00E520F7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16DC47D1" w14:textId="206AC6F4" w:rsidR="006875A4" w:rsidRPr="00E520F7" w:rsidRDefault="006875A4" w:rsidP="006875A4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491</w:t>
            </w:r>
            <w:r w:rsidRPr="00E520F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899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1BBBDEF1" w14:textId="77777777" w:rsidR="006875A4" w:rsidRPr="00E520F7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11647801" w14:textId="5311A105" w:rsidR="006875A4" w:rsidRPr="00E520F7" w:rsidRDefault="006875A4" w:rsidP="006875A4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16</w:t>
            </w:r>
            <w:r w:rsidRPr="00E520F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325</w:t>
            </w:r>
            <w:r w:rsidRPr="00E520F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222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565C7788" w14:textId="77777777" w:rsidR="006875A4" w:rsidRPr="00E520F7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34628CF3" w14:textId="5092106B" w:rsidR="006875A4" w:rsidRPr="00E520F7" w:rsidRDefault="006875A4" w:rsidP="006875A4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161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,708,375</w:t>
            </w:r>
          </w:p>
        </w:tc>
      </w:tr>
      <w:tr w:rsidR="006875A4" w:rsidRPr="0035030C" w14:paraId="7E7345AE" w14:textId="77777777" w:rsidTr="00E520F7">
        <w:tc>
          <w:tcPr>
            <w:tcW w:w="4032" w:type="dxa"/>
            <w:vAlign w:val="bottom"/>
          </w:tcPr>
          <w:p w14:paraId="21C83C36" w14:textId="77777777" w:rsidR="006875A4" w:rsidRPr="0035030C" w:rsidRDefault="006875A4" w:rsidP="006875A4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</w:tcPr>
          <w:p w14:paraId="19BAB046" w14:textId="3D774C18" w:rsidR="006875A4" w:rsidRPr="0035030C" w:rsidRDefault="00AF2868" w:rsidP="006875A4">
            <w:pPr>
              <w:tabs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746,058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</w:tcPr>
          <w:p w14:paraId="2A0919F0" w14:textId="77777777" w:rsidR="006875A4" w:rsidRPr="0035030C" w:rsidRDefault="006875A4" w:rsidP="006875A4">
            <w:pPr>
              <w:tabs>
                <w:tab w:val="left" w:pos="227"/>
                <w:tab w:val="left" w:pos="454"/>
                <w:tab w:val="decimal" w:pos="67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</w:tcPr>
          <w:p w14:paraId="3A34E1FB" w14:textId="2DCAD9D5" w:rsidR="006875A4" w:rsidRPr="0035030C" w:rsidRDefault="00AF2868" w:rsidP="006875A4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11,475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</w:tcPr>
          <w:p w14:paraId="19CE3333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</w:tcPr>
          <w:p w14:paraId="168EFD47" w14:textId="63EFC39E" w:rsidR="006875A4" w:rsidRPr="0035030C" w:rsidRDefault="00A239C9" w:rsidP="006875A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19,673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069746CB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74837D7C" w14:textId="61168ED7" w:rsidR="006875A4" w:rsidRPr="0035030C" w:rsidRDefault="004067AB" w:rsidP="006875A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231,461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7371F089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7525A696" w14:textId="10E7D662" w:rsidR="006875A4" w:rsidRPr="0035030C" w:rsidRDefault="005500CD" w:rsidP="006875A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30,360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4074BB35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593EBDB0" w14:textId="162A2043" w:rsidR="006875A4" w:rsidRPr="0035030C" w:rsidRDefault="009C117B" w:rsidP="006875A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93,538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56FFF62F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34943C78" w14:textId="3665BEAB" w:rsidR="006875A4" w:rsidRPr="0035030C" w:rsidRDefault="00D901CE" w:rsidP="006875A4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60,024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35E0A7CD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06924602" w14:textId="1032B111" w:rsidR="006875A4" w:rsidRPr="0035030C" w:rsidRDefault="00D901CE" w:rsidP="006875A4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</w:t>
            </w:r>
            <w:r w:rsidR="00087F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107,389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349468BC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3C82BC01" w14:textId="0716893E" w:rsidR="006875A4" w:rsidRPr="0035030C" w:rsidRDefault="000C675D" w:rsidP="006875A4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12,</w:t>
            </w:r>
            <w:r w:rsidR="00E10D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299,978</w:t>
            </w:r>
          </w:p>
        </w:tc>
      </w:tr>
      <w:tr w:rsidR="006875A4" w:rsidRPr="0035030C" w14:paraId="1BC7AD19" w14:textId="77777777" w:rsidTr="00E520F7">
        <w:tc>
          <w:tcPr>
            <w:tcW w:w="4032" w:type="dxa"/>
            <w:vAlign w:val="bottom"/>
          </w:tcPr>
          <w:p w14:paraId="274523D1" w14:textId="77777777" w:rsidR="006875A4" w:rsidRPr="0035030C" w:rsidRDefault="006875A4" w:rsidP="006875A4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โอน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70" w:type="dxa"/>
            <w:shd w:val="clear" w:color="auto" w:fill="auto"/>
          </w:tcPr>
          <w:p w14:paraId="227BC94B" w14:textId="24AF160D" w:rsidR="006875A4" w:rsidRPr="0035030C" w:rsidRDefault="00AF2868" w:rsidP="00AF286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</w:tcPr>
          <w:p w14:paraId="01E5F6DA" w14:textId="77777777" w:rsidR="006875A4" w:rsidRPr="0035030C" w:rsidRDefault="006875A4" w:rsidP="006875A4">
            <w:pPr>
              <w:tabs>
                <w:tab w:val="left" w:pos="227"/>
                <w:tab w:val="left" w:pos="454"/>
                <w:tab w:val="decimal" w:pos="671"/>
                <w:tab w:val="left" w:pos="907"/>
                <w:tab w:val="decimal" w:pos="99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</w:tcPr>
          <w:p w14:paraId="6E3BA9F0" w14:textId="064C8C99" w:rsidR="006875A4" w:rsidRPr="0035030C" w:rsidRDefault="00AF2868" w:rsidP="006875A4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109,307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</w:tcPr>
          <w:p w14:paraId="01F3447F" w14:textId="77777777" w:rsidR="006875A4" w:rsidRPr="0035030C" w:rsidRDefault="006875A4" w:rsidP="006875A4">
            <w:pPr>
              <w:tabs>
                <w:tab w:val="decimal" w:pos="671"/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</w:tcPr>
          <w:p w14:paraId="6C975A55" w14:textId="096DB1D8" w:rsidR="006875A4" w:rsidRPr="0035030C" w:rsidRDefault="00A239C9" w:rsidP="006875A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1,5</w:t>
            </w:r>
            <w:r w:rsidR="00831E1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245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895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05715071" w14:textId="77777777" w:rsidR="006875A4" w:rsidRPr="0035030C" w:rsidRDefault="006875A4" w:rsidP="006875A4">
            <w:pPr>
              <w:tabs>
                <w:tab w:val="decimal" w:pos="671"/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6727B645" w14:textId="6D5FCF3A" w:rsidR="006875A4" w:rsidRPr="0035030C" w:rsidRDefault="004067AB" w:rsidP="006875A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78,656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7988703F" w14:textId="77777777" w:rsidR="006875A4" w:rsidRPr="0035030C" w:rsidRDefault="006875A4" w:rsidP="006875A4">
            <w:pPr>
              <w:tabs>
                <w:tab w:val="decimal" w:pos="671"/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02471268" w14:textId="3FFFAD1E" w:rsidR="006875A4" w:rsidRPr="0035030C" w:rsidRDefault="005500CD" w:rsidP="006875A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2,228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7B99DA72" w14:textId="77777777" w:rsidR="006875A4" w:rsidRPr="0035030C" w:rsidRDefault="006875A4" w:rsidP="006875A4">
            <w:pPr>
              <w:tabs>
                <w:tab w:val="decimal" w:pos="671"/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585E503C" w14:textId="0A095D78" w:rsidR="006875A4" w:rsidRPr="0035030C" w:rsidRDefault="009C117B" w:rsidP="006875A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4,19</w:t>
            </w:r>
            <w:r w:rsidR="00BE51A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3538F247" w14:textId="77777777" w:rsidR="006875A4" w:rsidRPr="0035030C" w:rsidRDefault="006875A4" w:rsidP="006875A4">
            <w:pPr>
              <w:tabs>
                <w:tab w:val="decimal" w:pos="671"/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64B35785" w14:textId="4B3B506D" w:rsidR="006875A4" w:rsidRPr="0035030C" w:rsidRDefault="00D901CE" w:rsidP="006875A4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(16,207)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4F317F54" w14:textId="77777777" w:rsidR="006875A4" w:rsidRPr="0035030C" w:rsidRDefault="006875A4" w:rsidP="006875A4">
            <w:pPr>
              <w:tabs>
                <w:tab w:val="decimal" w:pos="671"/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38EE9694" w14:textId="132B99F4" w:rsidR="006875A4" w:rsidRPr="0035030C" w:rsidRDefault="00D901CE" w:rsidP="006875A4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</w:t>
            </w:r>
            <w:r w:rsidR="00087F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705,072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3413762C" w14:textId="77777777" w:rsidR="006875A4" w:rsidRPr="0035030C" w:rsidRDefault="006875A4" w:rsidP="006875A4">
            <w:pPr>
              <w:tabs>
                <w:tab w:val="decimal" w:pos="671"/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69A9379F" w14:textId="5EF8DE87" w:rsidR="006875A4" w:rsidRPr="0035030C" w:rsidRDefault="00E10DB6" w:rsidP="00E10DB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24464A" w:rsidRPr="0035030C" w14:paraId="4AF16FBB" w14:textId="77777777" w:rsidTr="00E520F7">
        <w:tc>
          <w:tcPr>
            <w:tcW w:w="4032" w:type="dxa"/>
            <w:vAlign w:val="bottom"/>
          </w:tcPr>
          <w:p w14:paraId="1A77F786" w14:textId="159C3EB2" w:rsidR="0024464A" w:rsidRPr="0035030C" w:rsidRDefault="009B42D5" w:rsidP="006875A4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โอนจากสินทรัพย์ที่</w:t>
            </w:r>
            <w:r w:rsidR="00E043EE">
              <w:rPr>
                <w:rFonts w:asciiTheme="majorBidi" w:hAnsiTheme="majorBidi" w:cstheme="majorBidi" w:hint="cs"/>
                <w:sz w:val="24"/>
                <w:szCs w:val="24"/>
                <w:cs/>
              </w:rPr>
              <w:t>ถือ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ไว้เพื่อขาย</w:t>
            </w:r>
          </w:p>
        </w:tc>
        <w:tc>
          <w:tcPr>
            <w:tcW w:w="1170" w:type="dxa"/>
            <w:shd w:val="clear" w:color="auto" w:fill="auto"/>
          </w:tcPr>
          <w:p w14:paraId="075F8F13" w14:textId="0A656FA0" w:rsidR="0024464A" w:rsidRDefault="00831E13" w:rsidP="00AF286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</w:tcPr>
          <w:p w14:paraId="780072A3" w14:textId="77777777" w:rsidR="0024464A" w:rsidRPr="0035030C" w:rsidRDefault="0024464A" w:rsidP="006875A4">
            <w:pPr>
              <w:tabs>
                <w:tab w:val="left" w:pos="227"/>
                <w:tab w:val="left" w:pos="454"/>
                <w:tab w:val="decimal" w:pos="671"/>
                <w:tab w:val="left" w:pos="907"/>
                <w:tab w:val="decimal" w:pos="99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</w:tcPr>
          <w:p w14:paraId="443AD3E5" w14:textId="160C53A7" w:rsidR="0024464A" w:rsidRDefault="00831E13" w:rsidP="00831E1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</w:tcPr>
          <w:p w14:paraId="1FDFDBA0" w14:textId="77777777" w:rsidR="0024464A" w:rsidRPr="0035030C" w:rsidRDefault="0024464A" w:rsidP="006875A4">
            <w:pPr>
              <w:tabs>
                <w:tab w:val="decimal" w:pos="671"/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</w:tcPr>
          <w:p w14:paraId="69F93E06" w14:textId="76AB247B" w:rsidR="0024464A" w:rsidRDefault="002245FB" w:rsidP="006875A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14,294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19CD4F2A" w14:textId="77777777" w:rsidR="0024464A" w:rsidRPr="0035030C" w:rsidRDefault="0024464A" w:rsidP="006875A4">
            <w:pPr>
              <w:tabs>
                <w:tab w:val="decimal" w:pos="671"/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7462AFB5" w14:textId="1EA36ECF" w:rsidR="0024464A" w:rsidRDefault="002245FB" w:rsidP="002245F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08FBAE77" w14:textId="77777777" w:rsidR="0024464A" w:rsidRPr="0035030C" w:rsidRDefault="0024464A" w:rsidP="006875A4">
            <w:pPr>
              <w:tabs>
                <w:tab w:val="decimal" w:pos="671"/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3A60BA83" w14:textId="7EDEB2DE" w:rsidR="0024464A" w:rsidRDefault="002245FB" w:rsidP="002245F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2BDFFEAB" w14:textId="77777777" w:rsidR="0024464A" w:rsidRPr="0035030C" w:rsidRDefault="0024464A" w:rsidP="006875A4">
            <w:pPr>
              <w:tabs>
                <w:tab w:val="decimal" w:pos="671"/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4B39C01C" w14:textId="2D560535" w:rsidR="0024464A" w:rsidRDefault="00BE51A4" w:rsidP="00BE51A4">
            <w:pPr>
              <w:spacing w:line="240" w:lineRule="atLeast"/>
              <w:ind w:left="-80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018BD1C9" w14:textId="77777777" w:rsidR="0024464A" w:rsidRPr="0035030C" w:rsidRDefault="0024464A" w:rsidP="006875A4">
            <w:pPr>
              <w:tabs>
                <w:tab w:val="decimal" w:pos="671"/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6BFBB6CD" w14:textId="0F8CF314" w:rsidR="0024464A" w:rsidRDefault="00BE51A4" w:rsidP="00BE51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32A0CBD0" w14:textId="77777777" w:rsidR="0024464A" w:rsidRPr="0035030C" w:rsidRDefault="0024464A" w:rsidP="006875A4">
            <w:pPr>
              <w:tabs>
                <w:tab w:val="decimal" w:pos="671"/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5DB7BACF" w14:textId="2096FFEF" w:rsidR="0024464A" w:rsidRDefault="00087F29" w:rsidP="00087F2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6C8685A4" w14:textId="77777777" w:rsidR="0024464A" w:rsidRPr="0035030C" w:rsidRDefault="0024464A" w:rsidP="006875A4">
            <w:pPr>
              <w:tabs>
                <w:tab w:val="decimal" w:pos="671"/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7FC1DABD" w14:textId="24B748D6" w:rsidR="0024464A" w:rsidRDefault="00E10DB6" w:rsidP="006875A4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14,</w:t>
            </w:r>
            <w:r w:rsidR="003716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294</w:t>
            </w:r>
          </w:p>
        </w:tc>
      </w:tr>
      <w:tr w:rsidR="006875A4" w:rsidRPr="0035030C" w14:paraId="23A4E3F5" w14:textId="77777777" w:rsidTr="00E520F7">
        <w:tc>
          <w:tcPr>
            <w:tcW w:w="4032" w:type="dxa"/>
            <w:vAlign w:val="bottom"/>
          </w:tcPr>
          <w:p w14:paraId="2850D92D" w14:textId="61E715DD" w:rsidR="006875A4" w:rsidRPr="0035030C" w:rsidRDefault="006875A4" w:rsidP="006875A4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40A86AF0" w14:textId="690AE3D0" w:rsidR="006875A4" w:rsidRPr="0035030C" w:rsidRDefault="00AF2868" w:rsidP="00AF2868">
            <w:pPr>
              <w:tabs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(1,480)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</w:tcPr>
          <w:p w14:paraId="181B5FFE" w14:textId="77777777" w:rsidR="006875A4" w:rsidRPr="0035030C" w:rsidRDefault="006875A4" w:rsidP="006875A4">
            <w:pPr>
              <w:tabs>
                <w:tab w:val="decimal" w:pos="671"/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</w:tcPr>
          <w:p w14:paraId="6D3E4ED7" w14:textId="532D5AAE" w:rsidR="006875A4" w:rsidRPr="0035030C" w:rsidRDefault="00AF2868" w:rsidP="006875A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(13,</w:t>
            </w:r>
            <w:r w:rsidR="00A239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883)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</w:tcPr>
          <w:p w14:paraId="0A637775" w14:textId="77777777" w:rsidR="006875A4" w:rsidRPr="0035030C" w:rsidRDefault="006875A4" w:rsidP="006875A4">
            <w:pPr>
              <w:tabs>
                <w:tab w:val="decimal" w:pos="671"/>
                <w:tab w:val="decimal" w:pos="718"/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</w:tcPr>
          <w:p w14:paraId="24EA85F8" w14:textId="3D69013B" w:rsidR="006875A4" w:rsidRPr="0035030C" w:rsidRDefault="00A239C9" w:rsidP="006875A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(116,922)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542232FD" w14:textId="77777777" w:rsidR="006875A4" w:rsidRPr="0035030C" w:rsidRDefault="006875A4" w:rsidP="006875A4">
            <w:pPr>
              <w:tabs>
                <w:tab w:val="decimal" w:pos="671"/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3F0B0115" w14:textId="6E9C413F" w:rsidR="006875A4" w:rsidRPr="0035030C" w:rsidRDefault="004067AB" w:rsidP="006875A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(40,445)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24354F0F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2C26B06B" w14:textId="67109E9D" w:rsidR="006875A4" w:rsidRPr="0035030C" w:rsidRDefault="005500CD" w:rsidP="006875A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(3,786)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634AB4A9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4401B5A6" w14:textId="61ADA0A8" w:rsidR="006875A4" w:rsidRPr="0035030C" w:rsidRDefault="009C117B" w:rsidP="006875A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(3,725)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10A27D9F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44B9E7D8" w14:textId="3D89364C" w:rsidR="006875A4" w:rsidRPr="0035030C" w:rsidRDefault="00D901CE" w:rsidP="006875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2B003451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41E3E204" w14:textId="4C5CCC15" w:rsidR="006875A4" w:rsidRPr="0035030C" w:rsidRDefault="00D901CE" w:rsidP="00D901CE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(140)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5E627E15" w14:textId="77777777" w:rsidR="006875A4" w:rsidRPr="0035030C" w:rsidRDefault="006875A4" w:rsidP="006875A4">
            <w:pPr>
              <w:tabs>
                <w:tab w:val="decimal" w:pos="671"/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038BC22D" w14:textId="71C8A2E0" w:rsidR="006875A4" w:rsidRPr="0035030C" w:rsidRDefault="000C675D" w:rsidP="006875A4">
            <w:pPr>
              <w:tabs>
                <w:tab w:val="decimal" w:pos="8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(180,381)</w:t>
            </w:r>
          </w:p>
        </w:tc>
      </w:tr>
      <w:tr w:rsidR="006875A4" w:rsidRPr="0035030C" w14:paraId="6ED7A201" w14:textId="77777777" w:rsidTr="00E520F7">
        <w:tc>
          <w:tcPr>
            <w:tcW w:w="4032" w:type="dxa"/>
            <w:tcBorders>
              <w:bottom w:val="nil"/>
            </w:tcBorders>
            <w:vAlign w:val="bottom"/>
          </w:tcPr>
          <w:p w14:paraId="07C9FCE8" w14:textId="40C27BF9" w:rsidR="006875A4" w:rsidRPr="0035030C" w:rsidRDefault="006875A4" w:rsidP="006875A4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F80E05" w14:textId="161EF9E5" w:rsidR="006875A4" w:rsidRPr="00E520F7" w:rsidRDefault="00AF2868" w:rsidP="006875A4">
            <w:pPr>
              <w:tabs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16,604,370</w:t>
            </w:r>
          </w:p>
        </w:tc>
        <w:tc>
          <w:tcPr>
            <w:tcW w:w="7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493EC96E" w14:textId="77777777" w:rsidR="006875A4" w:rsidRPr="00E520F7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C2654B" w14:textId="70CA1B99" w:rsidR="006875A4" w:rsidRPr="00E520F7" w:rsidRDefault="00A239C9" w:rsidP="006875A4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19,059,869</w:t>
            </w:r>
          </w:p>
        </w:tc>
        <w:tc>
          <w:tcPr>
            <w:tcW w:w="7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24B4AA0A" w14:textId="77777777" w:rsidR="006875A4" w:rsidRPr="00E520F7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EC1986" w14:textId="5DA0C833" w:rsidR="006875A4" w:rsidRPr="00E520F7" w:rsidRDefault="004067AB" w:rsidP="006875A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97,735,331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199C05FE" w14:textId="77777777" w:rsidR="006875A4" w:rsidRPr="00E520F7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9EB2B9" w14:textId="00048EA6" w:rsidR="006875A4" w:rsidRPr="00E520F7" w:rsidRDefault="005500CD" w:rsidP="006875A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10,871,307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103B27B2" w14:textId="77777777" w:rsidR="006875A4" w:rsidRPr="00E520F7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6E8BE4" w14:textId="320E601C" w:rsidR="006875A4" w:rsidRPr="00E520F7" w:rsidRDefault="009C117B" w:rsidP="006875A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837,308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53F97475" w14:textId="77777777" w:rsidR="006875A4" w:rsidRPr="00E520F7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F5830C" w14:textId="33098701" w:rsidR="006875A4" w:rsidRPr="00E520F7" w:rsidRDefault="009C117B" w:rsidP="006875A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2,470,</w:t>
            </w:r>
            <w:r w:rsidR="00D901C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96</w:t>
            </w:r>
            <w:r w:rsidR="00BE51A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1CB13555" w14:textId="77777777" w:rsidR="006875A4" w:rsidRPr="00E520F7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57CCC7" w14:textId="29E62962" w:rsidR="006875A4" w:rsidRPr="00E520F7" w:rsidRDefault="00D901CE" w:rsidP="006875A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535,716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2457D266" w14:textId="77777777" w:rsidR="006875A4" w:rsidRPr="00E520F7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2F604E" w14:textId="5264078E" w:rsidR="006875A4" w:rsidRPr="00E520F7" w:rsidRDefault="00D901CE" w:rsidP="006875A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25,727,</w:t>
            </w:r>
            <w:r w:rsidR="000C675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39</w:t>
            </w:r>
            <w:r w:rsidR="00087F2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2C8E7497" w14:textId="77777777" w:rsidR="006875A4" w:rsidRPr="00E520F7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1BA00A" w14:textId="1E20D7B5" w:rsidR="006875A4" w:rsidRPr="00E520F7" w:rsidRDefault="00177695" w:rsidP="006875A4">
            <w:pPr>
              <w:tabs>
                <w:tab w:val="decimal" w:pos="8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173,842,266</w:t>
            </w:r>
          </w:p>
        </w:tc>
      </w:tr>
      <w:tr w:rsidR="006875A4" w:rsidRPr="0035030C" w14:paraId="069CC1FC" w14:textId="77777777" w:rsidTr="00DC6E6C">
        <w:tc>
          <w:tcPr>
            <w:tcW w:w="4032" w:type="dxa"/>
            <w:tcBorders>
              <w:bottom w:val="nil"/>
            </w:tcBorders>
            <w:vAlign w:val="bottom"/>
          </w:tcPr>
          <w:p w14:paraId="616F02A9" w14:textId="77777777" w:rsidR="006875A4" w:rsidRPr="0035030C" w:rsidRDefault="006875A4" w:rsidP="006875A4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AC608CC" w14:textId="77777777" w:rsidR="006875A4" w:rsidRPr="0035030C" w:rsidRDefault="006875A4" w:rsidP="006875A4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A4C8089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3EBB627" w14:textId="77777777" w:rsidR="006875A4" w:rsidRPr="0035030C" w:rsidRDefault="006875A4" w:rsidP="006875A4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4B7BA5B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774F3C7" w14:textId="77777777" w:rsidR="006875A4" w:rsidRPr="0035030C" w:rsidRDefault="006875A4" w:rsidP="006875A4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CB8CE0A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8C5510A" w14:textId="77777777" w:rsidR="006875A4" w:rsidRPr="0035030C" w:rsidRDefault="006875A4" w:rsidP="006875A4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4C2CCC5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03656C4" w14:textId="77777777" w:rsidR="006875A4" w:rsidRPr="0035030C" w:rsidRDefault="006875A4" w:rsidP="006875A4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FAB75B2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FCEF500" w14:textId="77777777" w:rsidR="006875A4" w:rsidRPr="0035030C" w:rsidRDefault="006875A4" w:rsidP="006875A4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199B17B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03A832A" w14:textId="77777777" w:rsidR="006875A4" w:rsidRPr="0035030C" w:rsidRDefault="006875A4" w:rsidP="006875A4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FC6C709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7CE89E0" w14:textId="77777777" w:rsidR="006875A4" w:rsidRPr="0035030C" w:rsidRDefault="006875A4" w:rsidP="006875A4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98C158B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E232DB1" w14:textId="77777777" w:rsidR="006875A4" w:rsidRPr="0035030C" w:rsidRDefault="006875A4" w:rsidP="006875A4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</w:tr>
      <w:tr w:rsidR="006875A4" w:rsidRPr="0035030C" w14:paraId="0CFE2AE9" w14:textId="77777777" w:rsidTr="00DC6E6C">
        <w:tc>
          <w:tcPr>
            <w:tcW w:w="4032" w:type="dxa"/>
            <w:tcBorders>
              <w:bottom w:val="nil"/>
            </w:tcBorders>
            <w:vAlign w:val="bottom"/>
          </w:tcPr>
          <w:p w14:paraId="46CA9C7D" w14:textId="77777777" w:rsidR="006875A4" w:rsidRPr="0035030C" w:rsidRDefault="006875A4" w:rsidP="006875A4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5E24D3C" w14:textId="77777777" w:rsidR="006875A4" w:rsidRPr="0035030C" w:rsidRDefault="006875A4" w:rsidP="006875A4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5B9F13B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396836A1" w14:textId="77777777" w:rsidR="006875A4" w:rsidRPr="0035030C" w:rsidRDefault="006875A4" w:rsidP="006875A4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E04A24A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42D2EEFD" w14:textId="77777777" w:rsidR="006875A4" w:rsidRPr="0035030C" w:rsidRDefault="006875A4" w:rsidP="006875A4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1272E5C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472A6014" w14:textId="77777777" w:rsidR="006875A4" w:rsidRPr="0035030C" w:rsidRDefault="006875A4" w:rsidP="006875A4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FB4C53E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14FFBD88" w14:textId="77777777" w:rsidR="006875A4" w:rsidRPr="0035030C" w:rsidRDefault="006875A4" w:rsidP="006875A4">
            <w:pPr>
              <w:tabs>
                <w:tab w:val="decimal" w:pos="671"/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216D45D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30DDB1FA" w14:textId="77777777" w:rsidR="006875A4" w:rsidRPr="0035030C" w:rsidRDefault="006875A4" w:rsidP="006875A4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4019485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0BAB7DD9" w14:textId="77777777" w:rsidR="006875A4" w:rsidRPr="0035030C" w:rsidRDefault="006875A4" w:rsidP="006875A4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D07A4E7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394E1F2A" w14:textId="77777777" w:rsidR="006875A4" w:rsidRPr="0035030C" w:rsidRDefault="006875A4" w:rsidP="006875A4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50E61A8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13C523E1" w14:textId="77777777" w:rsidR="006875A4" w:rsidRPr="0035030C" w:rsidRDefault="006875A4" w:rsidP="006875A4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</w:tr>
    </w:tbl>
    <w:p w14:paraId="0DC0DAA7" w14:textId="77777777" w:rsidR="00CE4863" w:rsidRPr="0035030C" w:rsidRDefault="00CE4863" w:rsidP="00CE4863">
      <w:pPr>
        <w:rPr>
          <w:rFonts w:asciiTheme="majorBidi" w:hAnsiTheme="majorBidi" w:cstheme="majorBidi"/>
          <w:highlight w:val="yellow"/>
        </w:rPr>
      </w:pPr>
      <w:r w:rsidRPr="0035030C">
        <w:rPr>
          <w:rFonts w:asciiTheme="majorBidi" w:hAnsiTheme="majorBidi" w:cstheme="majorBidi"/>
          <w:highlight w:val="yellow"/>
        </w:rPr>
        <w:br w:type="page"/>
      </w:r>
    </w:p>
    <w:tbl>
      <w:tblPr>
        <w:tblW w:w="14582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2"/>
        <w:gridCol w:w="1170"/>
        <w:gridCol w:w="74"/>
        <w:gridCol w:w="1097"/>
        <w:gridCol w:w="74"/>
        <w:gridCol w:w="1097"/>
        <w:gridCol w:w="75"/>
        <w:gridCol w:w="1098"/>
        <w:gridCol w:w="75"/>
        <w:gridCol w:w="1098"/>
        <w:gridCol w:w="75"/>
        <w:gridCol w:w="1098"/>
        <w:gridCol w:w="75"/>
        <w:gridCol w:w="1098"/>
        <w:gridCol w:w="75"/>
        <w:gridCol w:w="1098"/>
        <w:gridCol w:w="75"/>
        <w:gridCol w:w="1098"/>
      </w:tblGrid>
      <w:tr w:rsidR="00CE4863" w:rsidRPr="0035030C" w14:paraId="06D3F568" w14:textId="77777777" w:rsidTr="00DC6E6C">
        <w:trPr>
          <w:tblHeader/>
        </w:trPr>
        <w:tc>
          <w:tcPr>
            <w:tcW w:w="4032" w:type="dxa"/>
            <w:vAlign w:val="bottom"/>
          </w:tcPr>
          <w:p w14:paraId="3A910060" w14:textId="77777777" w:rsidR="00CE4863" w:rsidRPr="0035030C" w:rsidRDefault="00CE4863" w:rsidP="00DC6E6C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0550" w:type="dxa"/>
            <w:gridSpan w:val="17"/>
            <w:vAlign w:val="bottom"/>
          </w:tcPr>
          <w:p w14:paraId="67C83631" w14:textId="1D0C381D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CE4863" w:rsidRPr="0035030C" w14:paraId="3F8E7CD8" w14:textId="77777777" w:rsidTr="00DC6E6C">
        <w:trPr>
          <w:tblHeader/>
        </w:trPr>
        <w:tc>
          <w:tcPr>
            <w:tcW w:w="4032" w:type="dxa"/>
            <w:vAlign w:val="bottom"/>
          </w:tcPr>
          <w:p w14:paraId="0C7A5713" w14:textId="77777777" w:rsidR="00CE4863" w:rsidRPr="0035030C" w:rsidRDefault="00CE4863" w:rsidP="00DC6E6C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4C6B2189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ส่วนปรับปรุง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ที่ดิน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44F24FFF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1EF3D191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อาคารและส่วนประกอบ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0ABB58AF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5045DD1B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อุปกรณ์ในการผลิต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2340431B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735B24AB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เครื่องมือเครื่องใช้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และอุปกรณ์โรงงาน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0A9AA75D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6A135C58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03CA99B4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0E7739ED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0EF60108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0E9251C6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อะไหล่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ที่สำคัญ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1E57BF72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275839D4" w14:textId="77777777" w:rsidR="00CE4863" w:rsidRPr="0035030C" w:rsidRDefault="00CE4863" w:rsidP="00DC6E6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7EAF4371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24BB468E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CE4863" w:rsidRPr="0035030C" w14:paraId="14EC7E72" w14:textId="77777777" w:rsidTr="00DC6E6C">
        <w:trPr>
          <w:tblHeader/>
        </w:trPr>
        <w:tc>
          <w:tcPr>
            <w:tcW w:w="4032" w:type="dxa"/>
            <w:vAlign w:val="bottom"/>
          </w:tcPr>
          <w:p w14:paraId="58583A57" w14:textId="77777777" w:rsidR="00CE4863" w:rsidRPr="0035030C" w:rsidRDefault="00CE4863" w:rsidP="00DC6E6C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550" w:type="dxa"/>
            <w:gridSpan w:val="17"/>
            <w:vAlign w:val="bottom"/>
          </w:tcPr>
          <w:p w14:paraId="4BC30D92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)</w:t>
            </w:r>
          </w:p>
        </w:tc>
      </w:tr>
      <w:tr w:rsidR="00CE4863" w:rsidRPr="0035030C" w14:paraId="0BF8C1D9" w14:textId="77777777" w:rsidTr="00DC6E6C">
        <w:tc>
          <w:tcPr>
            <w:tcW w:w="4032" w:type="dxa"/>
            <w:vAlign w:val="bottom"/>
          </w:tcPr>
          <w:p w14:paraId="4FBB9E2D" w14:textId="77777777" w:rsidR="00CE4863" w:rsidRPr="0035030C" w:rsidRDefault="00CE4863" w:rsidP="00DC6E6C">
            <w:pPr>
              <w:spacing w:line="240" w:lineRule="atLeast"/>
              <w:ind w:left="162" w:right="-115" w:hanging="18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BAFF81D" w14:textId="77777777" w:rsidR="00CE4863" w:rsidRPr="0035030C" w:rsidRDefault="00CE4863" w:rsidP="00DC6E6C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8CE7395" w14:textId="77777777" w:rsidR="00CE4863" w:rsidRPr="0035030C" w:rsidRDefault="00CE4863" w:rsidP="00DC6E6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03350F7F" w14:textId="77777777" w:rsidR="00CE4863" w:rsidRPr="0035030C" w:rsidRDefault="00CE4863" w:rsidP="00DC6E6C">
            <w:pPr>
              <w:tabs>
                <w:tab w:val="decimal" w:pos="80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5A031FC" w14:textId="77777777" w:rsidR="00CE4863" w:rsidRPr="0035030C" w:rsidRDefault="00CE4863" w:rsidP="00DC6E6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0DAA68E5" w14:textId="77777777" w:rsidR="00CE4863" w:rsidRPr="0035030C" w:rsidRDefault="00CE4863" w:rsidP="00DC6E6C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D86C33A" w14:textId="77777777" w:rsidR="00CE4863" w:rsidRPr="0035030C" w:rsidRDefault="00CE4863" w:rsidP="00DC6E6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15FC5E17" w14:textId="77777777" w:rsidR="00CE4863" w:rsidRPr="0035030C" w:rsidRDefault="00CE4863" w:rsidP="00DC6E6C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DB25FEA" w14:textId="77777777" w:rsidR="00CE4863" w:rsidRPr="0035030C" w:rsidRDefault="00CE4863" w:rsidP="00DC6E6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0F165965" w14:textId="77777777" w:rsidR="00CE4863" w:rsidRPr="0035030C" w:rsidRDefault="00CE4863" w:rsidP="00DC6E6C">
            <w:pPr>
              <w:tabs>
                <w:tab w:val="decimal" w:pos="7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77032CF" w14:textId="77777777" w:rsidR="00CE4863" w:rsidRPr="0035030C" w:rsidRDefault="00CE4863" w:rsidP="00DC6E6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565A151A" w14:textId="77777777" w:rsidR="00CE4863" w:rsidRPr="0035030C" w:rsidRDefault="00CE4863" w:rsidP="00DC6E6C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8E8617B" w14:textId="77777777" w:rsidR="00CE4863" w:rsidRPr="0035030C" w:rsidRDefault="00CE4863" w:rsidP="00DC6E6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65F0A01F" w14:textId="77777777" w:rsidR="00CE4863" w:rsidRPr="0035030C" w:rsidRDefault="00CE4863" w:rsidP="00DC6E6C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B3BA971" w14:textId="77777777" w:rsidR="00CE4863" w:rsidRPr="0035030C" w:rsidRDefault="00CE4863" w:rsidP="00DC6E6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1AE02846" w14:textId="77777777" w:rsidR="00CE4863" w:rsidRPr="0035030C" w:rsidRDefault="00CE4863" w:rsidP="00DC6E6C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475BF34" w14:textId="77777777" w:rsidR="00CE4863" w:rsidRPr="0035030C" w:rsidRDefault="00CE4863" w:rsidP="00DC6E6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5434E317" w14:textId="77777777" w:rsidR="00CE4863" w:rsidRPr="0035030C" w:rsidRDefault="00CE4863" w:rsidP="00DC6E6C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875A4" w:rsidRPr="0035030C" w14:paraId="13C18386" w14:textId="77777777" w:rsidTr="002023A0">
        <w:tc>
          <w:tcPr>
            <w:tcW w:w="4032" w:type="dxa"/>
            <w:vAlign w:val="bottom"/>
          </w:tcPr>
          <w:p w14:paraId="61316929" w14:textId="70C8E6BC" w:rsidR="006875A4" w:rsidRPr="0035030C" w:rsidRDefault="006875A4" w:rsidP="006875A4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มกราคม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9C471A" w14:textId="73D2CDFD" w:rsidR="006875A4" w:rsidRPr="006875A4" w:rsidRDefault="006875A4" w:rsidP="006875A4">
            <w:pPr>
              <w:tabs>
                <w:tab w:val="decimal" w:pos="9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875A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1,096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96077ED" w14:textId="77777777" w:rsidR="006875A4" w:rsidRPr="006875A4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E5A3E1" w14:textId="0BB8B44B" w:rsidR="006875A4" w:rsidRPr="006875A4" w:rsidRDefault="006875A4" w:rsidP="006875A4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875A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8,075,705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8CCADFA" w14:textId="77777777" w:rsidR="006875A4" w:rsidRPr="006875A4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3B355A" w14:textId="5FD0F2F1" w:rsidR="006875A4" w:rsidRPr="006875A4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875A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32,176,293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D7A75E4" w14:textId="77777777" w:rsidR="006875A4" w:rsidRPr="006875A4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098E83" w14:textId="50CB1703" w:rsidR="006875A4" w:rsidRPr="006875A4" w:rsidRDefault="006875A4" w:rsidP="006875A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875A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6,779,449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FACF39C" w14:textId="77777777" w:rsidR="006875A4" w:rsidRPr="006875A4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0A6E1B" w14:textId="6F9DB410" w:rsidR="006875A4" w:rsidRPr="006875A4" w:rsidRDefault="006875A4" w:rsidP="006875A4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875A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613,008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02ED1C2" w14:textId="77777777" w:rsidR="006875A4" w:rsidRPr="006875A4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31D20D" w14:textId="13F31F0D" w:rsidR="006875A4" w:rsidRPr="006875A4" w:rsidRDefault="006875A4" w:rsidP="006875A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875A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1,943,503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553F6A5" w14:textId="77777777" w:rsidR="006875A4" w:rsidRPr="006875A4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29DB15" w14:textId="64C87B96" w:rsidR="006875A4" w:rsidRPr="006875A4" w:rsidRDefault="006875A4" w:rsidP="0084485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875A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DC65E84" w14:textId="77777777" w:rsidR="006875A4" w:rsidRPr="006875A4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24B608" w14:textId="206A90DC" w:rsidR="006875A4" w:rsidRPr="006875A4" w:rsidRDefault="006875A4" w:rsidP="006875A4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875A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4,532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1685288" w14:textId="77777777" w:rsidR="006875A4" w:rsidRPr="006875A4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330E88" w14:textId="56B09471" w:rsidR="006875A4" w:rsidRPr="006875A4" w:rsidRDefault="006875A4" w:rsidP="006875A4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875A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49,593,586</w:t>
            </w:r>
          </w:p>
        </w:tc>
      </w:tr>
      <w:tr w:rsidR="006875A4" w:rsidRPr="0035030C" w14:paraId="34FDDE09" w14:textId="77777777" w:rsidTr="002023A0">
        <w:tc>
          <w:tcPr>
            <w:tcW w:w="4032" w:type="dxa"/>
            <w:vAlign w:val="bottom"/>
          </w:tcPr>
          <w:p w14:paraId="01DF78EF" w14:textId="77777777" w:rsidR="006875A4" w:rsidRPr="0035030C" w:rsidRDefault="006875A4" w:rsidP="006875A4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2F26B6" w14:textId="3ECBE822" w:rsidR="006875A4" w:rsidRPr="0035030C" w:rsidRDefault="006875A4" w:rsidP="006875A4">
            <w:pPr>
              <w:tabs>
                <w:tab w:val="decimal" w:pos="9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468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CED15AC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653423" w14:textId="09D247E4" w:rsidR="006875A4" w:rsidRPr="0035030C" w:rsidRDefault="006875A4" w:rsidP="006875A4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064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B8DF596" w14:textId="77777777" w:rsidR="006875A4" w:rsidRPr="0035030C" w:rsidRDefault="006875A4" w:rsidP="006875A4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13514A" w14:textId="5F529317" w:rsidR="006875A4" w:rsidRPr="0035030C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991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022368A" w14:textId="77777777" w:rsidR="006875A4" w:rsidRPr="0035030C" w:rsidRDefault="006875A4" w:rsidP="006875A4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92F785" w14:textId="5933B959" w:rsidR="006875A4" w:rsidRPr="0035030C" w:rsidRDefault="006875A4" w:rsidP="006875A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302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02E70F8" w14:textId="77777777" w:rsidR="006875A4" w:rsidRPr="0035030C" w:rsidRDefault="006875A4" w:rsidP="006875A4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B09BBB" w14:textId="19C7F98D" w:rsidR="006875A4" w:rsidRPr="0035030C" w:rsidRDefault="006875A4" w:rsidP="006875A4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608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2533344" w14:textId="77777777" w:rsidR="006875A4" w:rsidRPr="0035030C" w:rsidRDefault="006875A4" w:rsidP="006875A4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E2ABD7" w14:textId="268FC95F" w:rsidR="006875A4" w:rsidRPr="0035030C" w:rsidRDefault="006875A4" w:rsidP="006875A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752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EE745ED" w14:textId="77777777" w:rsidR="006875A4" w:rsidRPr="0035030C" w:rsidRDefault="006875A4" w:rsidP="006875A4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726174" w14:textId="5982D6C9" w:rsidR="006875A4" w:rsidRPr="0035030C" w:rsidRDefault="006875A4" w:rsidP="0084485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4115624" w14:textId="77777777" w:rsidR="006875A4" w:rsidRPr="0035030C" w:rsidRDefault="006875A4" w:rsidP="006875A4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2262FE" w14:textId="6845BA12" w:rsidR="006875A4" w:rsidRPr="0035030C" w:rsidRDefault="006875A4" w:rsidP="0084485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A3C81CA" w14:textId="77777777" w:rsidR="006875A4" w:rsidRPr="0035030C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4C0238" w14:textId="5E9CF545" w:rsidR="006875A4" w:rsidRPr="0035030C" w:rsidRDefault="006875A4" w:rsidP="006875A4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998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185</w:t>
            </w:r>
          </w:p>
        </w:tc>
      </w:tr>
      <w:tr w:rsidR="006875A4" w:rsidRPr="0035030C" w14:paraId="04BC456F" w14:textId="77777777" w:rsidTr="002023A0">
        <w:tc>
          <w:tcPr>
            <w:tcW w:w="4032" w:type="dxa"/>
            <w:vAlign w:val="bottom"/>
          </w:tcPr>
          <w:p w14:paraId="48CABAD0" w14:textId="5041DD2B" w:rsidR="006875A4" w:rsidRPr="001B1D46" w:rsidRDefault="006875A4" w:rsidP="006875A4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46D9741" w14:textId="5AB0CDBE" w:rsidR="006875A4" w:rsidRPr="0035030C" w:rsidRDefault="006875A4" w:rsidP="0084485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B505C5A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4F3A3F6" w14:textId="4CA8D662" w:rsidR="006875A4" w:rsidRPr="0035030C" w:rsidRDefault="006875A4" w:rsidP="006875A4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1E60835" w14:textId="77777777" w:rsidR="006875A4" w:rsidRPr="0035030C" w:rsidRDefault="006875A4" w:rsidP="006875A4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0D5AC33" w14:textId="0E556572" w:rsidR="006875A4" w:rsidRPr="0035030C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03BFD4B" w14:textId="77777777" w:rsidR="006875A4" w:rsidRPr="0035030C" w:rsidRDefault="006875A4" w:rsidP="006875A4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870D4C6" w14:textId="0967A4D4" w:rsidR="006875A4" w:rsidRPr="0035030C" w:rsidRDefault="006875A4" w:rsidP="006875A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B9FA86A" w14:textId="77777777" w:rsidR="006875A4" w:rsidRPr="0035030C" w:rsidRDefault="006875A4" w:rsidP="006875A4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70CC758" w14:textId="593170EC" w:rsidR="006875A4" w:rsidRPr="0035030C" w:rsidRDefault="006875A4" w:rsidP="006875A4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04856D5" w14:textId="77777777" w:rsidR="006875A4" w:rsidRPr="0035030C" w:rsidRDefault="006875A4" w:rsidP="006875A4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237F762" w14:textId="3EFAD9EA" w:rsidR="006875A4" w:rsidRPr="0035030C" w:rsidRDefault="006875A4" w:rsidP="006875A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878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81A2173" w14:textId="77777777" w:rsidR="006875A4" w:rsidRPr="0035030C" w:rsidRDefault="006875A4" w:rsidP="006875A4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D82111E" w14:textId="244CBB93" w:rsidR="006875A4" w:rsidRPr="0035030C" w:rsidRDefault="006875A4" w:rsidP="0084485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1D7A2A8" w14:textId="77777777" w:rsidR="006875A4" w:rsidRPr="0035030C" w:rsidRDefault="006875A4" w:rsidP="006875A4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888036A" w14:textId="4DC67F98" w:rsidR="006875A4" w:rsidRPr="0035030C" w:rsidRDefault="006875A4" w:rsidP="0084485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4F7C111" w14:textId="77777777" w:rsidR="006875A4" w:rsidRPr="0035030C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FB66E90" w14:textId="49A78C82" w:rsidR="006875A4" w:rsidRPr="0035030C" w:rsidRDefault="004B5DCE" w:rsidP="006875A4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6875A4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  <w:r w:rsidR="006875A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875A4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248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6875A4" w:rsidRPr="0035030C" w14:paraId="2963312F" w14:textId="77777777" w:rsidTr="002023A0">
        <w:tc>
          <w:tcPr>
            <w:tcW w:w="4032" w:type="dxa"/>
            <w:vAlign w:val="bottom"/>
          </w:tcPr>
          <w:p w14:paraId="45C072DD" w14:textId="777E5D61" w:rsidR="006875A4" w:rsidRPr="0035030C" w:rsidRDefault="006875A4" w:rsidP="006875A4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และ 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3036354" w14:textId="0EB71271" w:rsidR="006875A4" w:rsidRPr="0035030C" w:rsidRDefault="006875A4" w:rsidP="006875A4">
            <w:pPr>
              <w:tabs>
                <w:tab w:val="decimal" w:pos="9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2023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564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406353B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D34D640" w14:textId="7E291206" w:rsidR="006875A4" w:rsidRPr="0035030C" w:rsidRDefault="006875A4" w:rsidP="006875A4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</w:t>
            </w:r>
            <w:r w:rsidRPr="002023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468</w:t>
            </w:r>
            <w:r w:rsidRPr="002023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547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F0C407A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412391A" w14:textId="4C3D03B6" w:rsidR="006875A4" w:rsidRPr="0035030C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34</w:t>
            </w:r>
            <w:r w:rsidRPr="002023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230,990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A255770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59837FB" w14:textId="13ECEA9D" w:rsidR="006875A4" w:rsidRPr="0035030C" w:rsidRDefault="006875A4" w:rsidP="006875A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</w:t>
            </w:r>
            <w:r w:rsidRPr="002023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208</w:t>
            </w:r>
            <w:r w:rsidRPr="002023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711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BA87F48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A27EAF7" w14:textId="7F90B262" w:rsidR="006875A4" w:rsidRPr="0035030C" w:rsidRDefault="006875A4" w:rsidP="006875A4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649</w:t>
            </w:r>
            <w:r w:rsidRPr="002023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802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86DB84F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444797A" w14:textId="58938F98" w:rsidR="006875A4" w:rsidRPr="0035030C" w:rsidRDefault="006875A4" w:rsidP="006875A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2023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987</w:t>
            </w:r>
            <w:r w:rsidRPr="002023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377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1F521CD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41E7F34" w14:textId="72822502" w:rsidR="006875A4" w:rsidRPr="0084485A" w:rsidRDefault="006875A4" w:rsidP="0084485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4485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102BD8A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12E3432" w14:textId="00F56367" w:rsidR="006875A4" w:rsidRPr="0035030C" w:rsidRDefault="006875A4" w:rsidP="006875A4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Pr="002023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532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4952C92" w14:textId="77777777" w:rsidR="006875A4" w:rsidRPr="0035030C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9DB9EAD" w14:textId="6749ADFA" w:rsidR="006875A4" w:rsidRPr="0035030C" w:rsidRDefault="006875A4" w:rsidP="006875A4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52,551,523</w:t>
            </w:r>
          </w:p>
        </w:tc>
      </w:tr>
      <w:tr w:rsidR="006875A4" w:rsidRPr="0035030C" w14:paraId="4BA83F42" w14:textId="77777777" w:rsidTr="002023A0">
        <w:tc>
          <w:tcPr>
            <w:tcW w:w="4032" w:type="dxa"/>
            <w:vAlign w:val="bottom"/>
          </w:tcPr>
          <w:p w14:paraId="5D62A5D9" w14:textId="77777777" w:rsidR="006875A4" w:rsidRPr="0035030C" w:rsidRDefault="006875A4" w:rsidP="006875A4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816481" w14:textId="52EAC05A" w:rsidR="006875A4" w:rsidRPr="0035030C" w:rsidRDefault="00976F56" w:rsidP="006875A4">
            <w:pPr>
              <w:tabs>
                <w:tab w:val="decimal" w:pos="9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360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AF96733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F91486" w14:textId="0CE4334B" w:rsidR="006875A4" w:rsidRPr="0035030C" w:rsidRDefault="00DB324B" w:rsidP="006875A4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403,239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A954268" w14:textId="77777777" w:rsidR="006875A4" w:rsidRPr="0035030C" w:rsidRDefault="006875A4" w:rsidP="006875A4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214E93" w14:textId="5B3F453D" w:rsidR="006875A4" w:rsidRPr="0035030C" w:rsidRDefault="00ED448B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1,997,839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7D0191E" w14:textId="77777777" w:rsidR="006875A4" w:rsidRPr="0035030C" w:rsidRDefault="006875A4" w:rsidP="006875A4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608B2F" w14:textId="3FA2024C" w:rsidR="006875A4" w:rsidRPr="0035030C" w:rsidRDefault="00ED448B" w:rsidP="006875A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405,805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3C86A82" w14:textId="77777777" w:rsidR="006875A4" w:rsidRPr="0035030C" w:rsidRDefault="006875A4" w:rsidP="006875A4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AACE4C" w14:textId="4B61F3A9" w:rsidR="006875A4" w:rsidRPr="0035030C" w:rsidRDefault="000638A9" w:rsidP="006875A4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44,982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5B927FB" w14:textId="77777777" w:rsidR="006875A4" w:rsidRPr="0035030C" w:rsidRDefault="006875A4" w:rsidP="006875A4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3F9103" w14:textId="45847DB2" w:rsidR="006875A4" w:rsidRPr="0035030C" w:rsidRDefault="00552897" w:rsidP="006875A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60,673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0AB0F35" w14:textId="77777777" w:rsidR="006875A4" w:rsidRPr="0035030C" w:rsidRDefault="006875A4" w:rsidP="006875A4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734C7B" w14:textId="7C30D91D" w:rsidR="006875A4" w:rsidRPr="0035030C" w:rsidRDefault="002568CB" w:rsidP="006875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B49D78F" w14:textId="77777777" w:rsidR="006875A4" w:rsidRPr="0035030C" w:rsidRDefault="006875A4" w:rsidP="006875A4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DF70BA" w14:textId="6ED614D8" w:rsidR="006875A4" w:rsidRPr="0035030C" w:rsidRDefault="00B85741" w:rsidP="006875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8F45900" w14:textId="77777777" w:rsidR="006875A4" w:rsidRPr="0035030C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072F24" w14:textId="6E40D430" w:rsidR="006875A4" w:rsidRPr="0035030C" w:rsidRDefault="00BD6EF2" w:rsidP="006875A4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2,912,898</w:t>
            </w:r>
          </w:p>
        </w:tc>
      </w:tr>
      <w:tr w:rsidR="00E17FAF" w:rsidRPr="0035030C" w14:paraId="47BB9460" w14:textId="77777777" w:rsidTr="002023A0">
        <w:tc>
          <w:tcPr>
            <w:tcW w:w="4032" w:type="dxa"/>
            <w:vAlign w:val="bottom"/>
          </w:tcPr>
          <w:p w14:paraId="65EBF853" w14:textId="3D723E5A" w:rsidR="00E17FAF" w:rsidRPr="0035030C" w:rsidRDefault="00E17FAF" w:rsidP="006875A4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</w:t>
            </w:r>
            <w:r w:rsidR="005A5F24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จากสินทรัพย์ที่ถือไว้เพื่อขาย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A26E95" w14:textId="12E20C92" w:rsidR="00E17FAF" w:rsidRPr="0035030C" w:rsidRDefault="00976F56" w:rsidP="00976F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A790937" w14:textId="77777777" w:rsidR="00E17FAF" w:rsidRPr="0035030C" w:rsidRDefault="00E17FAF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6380F0" w14:textId="29907CE5" w:rsidR="00E17FAF" w:rsidRPr="0035030C" w:rsidRDefault="00DB324B" w:rsidP="00DB324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45637B3" w14:textId="77777777" w:rsidR="00E17FAF" w:rsidRPr="0035030C" w:rsidRDefault="00E17FAF" w:rsidP="006875A4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A3B6EE" w14:textId="36EE8A92" w:rsidR="00E17FAF" w:rsidRPr="0035030C" w:rsidRDefault="00ED448B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9,125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5AD8753" w14:textId="77777777" w:rsidR="00E17FAF" w:rsidRPr="0035030C" w:rsidRDefault="00E17FAF" w:rsidP="006875A4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2D6434" w14:textId="453EFE31" w:rsidR="00E17FAF" w:rsidRPr="0035030C" w:rsidRDefault="00ED448B" w:rsidP="000638A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169EBB1" w14:textId="77777777" w:rsidR="00E17FAF" w:rsidRPr="0035030C" w:rsidRDefault="00E17FAF" w:rsidP="006875A4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83C61C" w14:textId="07CD7EA7" w:rsidR="00E17FAF" w:rsidRPr="0035030C" w:rsidRDefault="000638A9" w:rsidP="000638A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553EDB9" w14:textId="77777777" w:rsidR="00E17FAF" w:rsidRPr="0035030C" w:rsidRDefault="00E17FAF" w:rsidP="006875A4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D3ABF8" w14:textId="06D6DCED" w:rsidR="00E17FAF" w:rsidRPr="0035030C" w:rsidRDefault="00552897" w:rsidP="0055289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6793A2A" w14:textId="77777777" w:rsidR="00E17FAF" w:rsidRPr="0035030C" w:rsidRDefault="00E17FAF" w:rsidP="006875A4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B9147C" w14:textId="79063561" w:rsidR="00E17FAF" w:rsidRPr="0035030C" w:rsidRDefault="002568CB" w:rsidP="006875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E538781" w14:textId="77777777" w:rsidR="00E17FAF" w:rsidRPr="0035030C" w:rsidRDefault="00E17FAF" w:rsidP="006875A4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822B05" w14:textId="25EA82E7" w:rsidR="00E17FAF" w:rsidRPr="0035030C" w:rsidRDefault="00B85741" w:rsidP="006875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DB9196A" w14:textId="77777777" w:rsidR="00E17FAF" w:rsidRPr="0035030C" w:rsidRDefault="00E17FAF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10ACA3" w14:textId="78258177" w:rsidR="00E17FAF" w:rsidRPr="0035030C" w:rsidRDefault="00BD6EF2" w:rsidP="006875A4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9,125</w:t>
            </w:r>
          </w:p>
        </w:tc>
      </w:tr>
      <w:tr w:rsidR="006875A4" w:rsidRPr="0035030C" w14:paraId="53184E01" w14:textId="77777777" w:rsidTr="002023A0">
        <w:tc>
          <w:tcPr>
            <w:tcW w:w="4032" w:type="dxa"/>
            <w:vAlign w:val="bottom"/>
          </w:tcPr>
          <w:p w14:paraId="1D8903AA" w14:textId="6D52F818" w:rsidR="006875A4" w:rsidRPr="0035030C" w:rsidRDefault="006875A4" w:rsidP="006875A4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B1D46">
              <w:rPr>
                <w:rFonts w:asciiTheme="majorBidi" w:hAnsi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C5E473B" w14:textId="6E4A0EA2" w:rsidR="006875A4" w:rsidRPr="0035030C" w:rsidRDefault="00976F56" w:rsidP="006875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7DF7E4C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3FCF79D" w14:textId="6083A0C1" w:rsidR="006875A4" w:rsidRPr="0035030C" w:rsidRDefault="00844AAC" w:rsidP="006875A4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(13,311)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AB3F8E1" w14:textId="77777777" w:rsidR="006875A4" w:rsidRPr="0035030C" w:rsidRDefault="006875A4" w:rsidP="006875A4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55FCE72" w14:textId="3F90DAE2" w:rsidR="006875A4" w:rsidRPr="0035030C" w:rsidRDefault="00ED448B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(106,131)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77FA4D0" w14:textId="77777777" w:rsidR="006875A4" w:rsidRPr="0035030C" w:rsidRDefault="006875A4" w:rsidP="006875A4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6E27849" w14:textId="13CC014F" w:rsidR="006875A4" w:rsidRPr="0035030C" w:rsidRDefault="00640949" w:rsidP="006875A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(35,221)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92D4F41" w14:textId="77777777" w:rsidR="006875A4" w:rsidRPr="0035030C" w:rsidRDefault="006875A4" w:rsidP="006875A4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A463613" w14:textId="1069FEFA" w:rsidR="006875A4" w:rsidRPr="0035030C" w:rsidRDefault="000638A9" w:rsidP="006875A4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528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3,782)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29538FD" w14:textId="77777777" w:rsidR="006875A4" w:rsidRPr="0035030C" w:rsidRDefault="006875A4" w:rsidP="006875A4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1B823B2" w14:textId="0012516E" w:rsidR="006875A4" w:rsidRPr="0035030C" w:rsidRDefault="00565200" w:rsidP="006875A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(2,464)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03E18B6" w14:textId="77777777" w:rsidR="006875A4" w:rsidRPr="0035030C" w:rsidRDefault="006875A4" w:rsidP="006875A4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946EF09" w14:textId="7E3AB036" w:rsidR="006875A4" w:rsidRPr="0035030C" w:rsidRDefault="002568CB" w:rsidP="006875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14CFBD8" w14:textId="77777777" w:rsidR="006875A4" w:rsidRPr="0035030C" w:rsidRDefault="006875A4" w:rsidP="006875A4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1666390" w14:textId="30ACA911" w:rsidR="006875A4" w:rsidRPr="0035030C" w:rsidRDefault="00B85741" w:rsidP="006875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00659D7" w14:textId="77777777" w:rsidR="006875A4" w:rsidRPr="0035030C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EB14E5E" w14:textId="68B0BBC1" w:rsidR="006875A4" w:rsidRPr="0035030C" w:rsidRDefault="00BD6EF2" w:rsidP="006875A4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(160,909)</w:t>
            </w:r>
          </w:p>
        </w:tc>
      </w:tr>
      <w:tr w:rsidR="006875A4" w:rsidRPr="0035030C" w14:paraId="7C62A2E2" w14:textId="77777777" w:rsidTr="002023A0">
        <w:tc>
          <w:tcPr>
            <w:tcW w:w="4032" w:type="dxa"/>
            <w:tcBorders>
              <w:bottom w:val="nil"/>
            </w:tcBorders>
            <w:vAlign w:val="bottom"/>
          </w:tcPr>
          <w:p w14:paraId="66755EBE" w14:textId="0965F576" w:rsidR="006875A4" w:rsidRPr="0035030C" w:rsidRDefault="006875A4" w:rsidP="006875A4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C08BD2" w14:textId="1C000514" w:rsidR="006875A4" w:rsidRPr="002023A0" w:rsidRDefault="00DB324B" w:rsidP="006875A4">
            <w:pPr>
              <w:tabs>
                <w:tab w:val="decimal" w:pos="9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1,924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8C0C73D" w14:textId="77777777" w:rsidR="006875A4" w:rsidRPr="002023A0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A841BA" w14:textId="0109746F" w:rsidR="006875A4" w:rsidRPr="002023A0" w:rsidRDefault="00844AAC" w:rsidP="006875A4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8,858,475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FEE8338" w14:textId="77777777" w:rsidR="006875A4" w:rsidRPr="002023A0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2CBE8D" w14:textId="25BED32E" w:rsidR="006875A4" w:rsidRPr="002023A0" w:rsidRDefault="00ED448B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36,131,823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B9724CE" w14:textId="77777777" w:rsidR="006875A4" w:rsidRPr="002023A0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6BB6CC" w14:textId="359AD70B" w:rsidR="006875A4" w:rsidRPr="002023A0" w:rsidRDefault="00640949" w:rsidP="006875A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7,579,295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F508047" w14:textId="77777777" w:rsidR="006875A4" w:rsidRPr="002023A0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5631A2" w14:textId="3874E381" w:rsidR="006875A4" w:rsidRPr="002023A0" w:rsidRDefault="00552897" w:rsidP="006875A4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691,002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BBAE7D8" w14:textId="77777777" w:rsidR="006875A4" w:rsidRPr="002023A0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5D3B10" w14:textId="662CB4D8" w:rsidR="006875A4" w:rsidRPr="002023A0" w:rsidRDefault="00B85741" w:rsidP="006875A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2,0</w:t>
            </w:r>
            <w:r w:rsidR="001F4BB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5,586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FAF9661" w14:textId="77777777" w:rsidR="006875A4" w:rsidRPr="002023A0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28B83D" w14:textId="2C871010" w:rsidR="006875A4" w:rsidRPr="002023A0" w:rsidRDefault="002568CB" w:rsidP="006875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B30F46B" w14:textId="77777777" w:rsidR="006875A4" w:rsidRPr="002023A0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1D9B2B" w14:textId="7395F638" w:rsidR="006875A4" w:rsidRPr="002023A0" w:rsidRDefault="00B85741" w:rsidP="006875A4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4,532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AD6827D" w14:textId="77777777" w:rsidR="006875A4" w:rsidRPr="002023A0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589BEC" w14:textId="639641EA" w:rsidR="006875A4" w:rsidRPr="002023A0" w:rsidRDefault="00BD6EF2" w:rsidP="006875A4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55,312,637</w:t>
            </w:r>
          </w:p>
        </w:tc>
      </w:tr>
      <w:tr w:rsidR="006875A4" w:rsidRPr="0035030C" w14:paraId="43C9046C" w14:textId="77777777" w:rsidTr="002023A0">
        <w:tc>
          <w:tcPr>
            <w:tcW w:w="4032" w:type="dxa"/>
            <w:vAlign w:val="bottom"/>
          </w:tcPr>
          <w:p w14:paraId="6F0FBA2D" w14:textId="77777777" w:rsidR="006875A4" w:rsidRPr="0035030C" w:rsidRDefault="006875A4" w:rsidP="006875A4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96636C6" w14:textId="0B527573" w:rsidR="006875A4" w:rsidRPr="0035030C" w:rsidRDefault="006875A4" w:rsidP="006875A4">
            <w:pPr>
              <w:tabs>
                <w:tab w:val="decimal" w:pos="9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1502F74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C397A11" w14:textId="12275E1F" w:rsidR="006875A4" w:rsidRPr="0035030C" w:rsidRDefault="006875A4" w:rsidP="006875A4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40C9AA5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29575D2" w14:textId="6D37D65B" w:rsidR="006875A4" w:rsidRPr="0035030C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AD5D6E1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8A12432" w14:textId="03018AD6" w:rsidR="006875A4" w:rsidRPr="0035030C" w:rsidRDefault="006875A4" w:rsidP="006875A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8F65D50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E66CD63" w14:textId="34357CCD" w:rsidR="006875A4" w:rsidRPr="0035030C" w:rsidRDefault="006875A4" w:rsidP="006875A4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8E2043D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1C9779E" w14:textId="670B3678" w:rsidR="006875A4" w:rsidRPr="002023A0" w:rsidRDefault="006875A4" w:rsidP="006875A4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8FED1F8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2CA14AD" w14:textId="113CDD87" w:rsidR="006875A4" w:rsidRPr="0035030C" w:rsidRDefault="006875A4" w:rsidP="006875A4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D87F4CE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3C77960" w14:textId="7257113A" w:rsidR="006875A4" w:rsidRPr="0035030C" w:rsidRDefault="006875A4" w:rsidP="006875A4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6881923" w14:textId="77777777" w:rsidR="006875A4" w:rsidRPr="0035030C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E393593" w14:textId="4FF4831F" w:rsidR="006875A4" w:rsidRPr="0035030C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6875A4" w:rsidRPr="0035030C" w14:paraId="4CF1985A" w14:textId="77777777" w:rsidTr="002023A0">
        <w:tc>
          <w:tcPr>
            <w:tcW w:w="4032" w:type="dxa"/>
            <w:tcBorders>
              <w:bottom w:val="nil"/>
            </w:tcBorders>
            <w:vAlign w:val="bottom"/>
          </w:tcPr>
          <w:p w14:paraId="11BB69AC" w14:textId="77777777" w:rsidR="006875A4" w:rsidRPr="0035030C" w:rsidRDefault="006875A4" w:rsidP="006875A4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D19511" w14:textId="77777777" w:rsidR="006875A4" w:rsidRPr="0035030C" w:rsidRDefault="006875A4" w:rsidP="006875A4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C50A61C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016074" w14:textId="77777777" w:rsidR="006875A4" w:rsidRPr="0035030C" w:rsidRDefault="006875A4" w:rsidP="006875A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8DE2BA4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3D02D4" w14:textId="77777777" w:rsidR="006875A4" w:rsidRPr="0035030C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5A24718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8E59E1" w14:textId="77777777" w:rsidR="006875A4" w:rsidRPr="0035030C" w:rsidRDefault="006875A4" w:rsidP="006875A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91AF7BC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9ECFD2" w14:textId="77777777" w:rsidR="006875A4" w:rsidRPr="0035030C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997940A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171AEC" w14:textId="77777777" w:rsidR="006875A4" w:rsidRPr="0035030C" w:rsidRDefault="006875A4" w:rsidP="006875A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C70C107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A9F598" w14:textId="77777777" w:rsidR="006875A4" w:rsidRPr="0035030C" w:rsidRDefault="006875A4" w:rsidP="006875A4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F3FB012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527316" w14:textId="77777777" w:rsidR="006875A4" w:rsidRPr="0035030C" w:rsidRDefault="006875A4" w:rsidP="006875A4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B15F6F3" w14:textId="77777777" w:rsidR="006875A4" w:rsidRPr="0035030C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AF8798" w14:textId="77777777" w:rsidR="006875A4" w:rsidRPr="0035030C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875A4" w:rsidRPr="0035030C" w14:paraId="05963C00" w14:textId="77777777" w:rsidTr="002023A0">
        <w:tc>
          <w:tcPr>
            <w:tcW w:w="4032" w:type="dxa"/>
            <w:vAlign w:val="bottom"/>
          </w:tcPr>
          <w:p w14:paraId="6B6E8F22" w14:textId="69111EFA" w:rsidR="006875A4" w:rsidRPr="0035030C" w:rsidRDefault="006875A4" w:rsidP="006875A4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B75EE69" w14:textId="0D5D3F58" w:rsidR="006875A4" w:rsidRPr="002023A0" w:rsidRDefault="006875A4" w:rsidP="006875A4">
            <w:pPr>
              <w:tabs>
                <w:tab w:val="decimal" w:pos="9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15</w:t>
            </w:r>
            <w:r w:rsidRPr="002023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858</w:t>
            </w:r>
            <w:r w:rsidRPr="002023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228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647EAB7" w14:textId="77777777" w:rsidR="006875A4" w:rsidRPr="002023A0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50044DA4" w14:textId="24243BBD" w:rsidR="006875A4" w:rsidRPr="002023A0" w:rsidRDefault="006875A4" w:rsidP="006875A4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</w:t>
            </w:r>
            <w:r w:rsidRPr="002023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484</w:t>
            </w:r>
            <w:r w:rsidRPr="002023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423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0235A47" w14:textId="77777777" w:rsidR="006875A4" w:rsidRPr="002023A0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74B3D7E" w14:textId="3A3C9392" w:rsidR="006875A4" w:rsidRPr="002023A0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62</w:t>
            </w:r>
            <w:r w:rsidRPr="002023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060</w:t>
            </w:r>
            <w:r w:rsidRPr="002023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401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C82F39A" w14:textId="77777777" w:rsidR="006875A4" w:rsidRPr="002023A0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66C812EA" w14:textId="3B6D9E35" w:rsidR="006875A4" w:rsidRPr="002023A0" w:rsidRDefault="006875A4" w:rsidP="006875A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Pr="002023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392</w:t>
            </w:r>
            <w:r w:rsidRPr="002023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924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48A8F26" w14:textId="77777777" w:rsidR="006875A4" w:rsidRPr="002023A0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2A26D1C" w14:textId="7F0D07AF" w:rsidR="006875A4" w:rsidRPr="002023A0" w:rsidRDefault="006875A4" w:rsidP="006875A4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158</w:t>
            </w:r>
            <w:r w:rsidRPr="002023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704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C40AFE0" w14:textId="77777777" w:rsidR="006875A4" w:rsidRPr="002023A0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8A80303" w14:textId="60887798" w:rsidR="006875A4" w:rsidRPr="002023A0" w:rsidRDefault="006875A4" w:rsidP="006875A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389</w:t>
            </w:r>
            <w:r w:rsidRPr="002023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583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0884D61" w14:textId="77777777" w:rsidR="006875A4" w:rsidRPr="002023A0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80D3A10" w14:textId="171783E8" w:rsidR="006875A4" w:rsidRPr="002023A0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491</w:t>
            </w:r>
            <w:r w:rsidRPr="002023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899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E7937A7" w14:textId="77777777" w:rsidR="006875A4" w:rsidRPr="002023A0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B58D238" w14:textId="417E374E" w:rsidR="006875A4" w:rsidRPr="002023A0" w:rsidRDefault="006875A4" w:rsidP="006875A4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16</w:t>
            </w:r>
            <w:r w:rsidRPr="002023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320</w:t>
            </w:r>
            <w:r w:rsidRPr="002023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690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9856BF0" w14:textId="77777777" w:rsidR="006875A4" w:rsidRPr="002023A0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5E8A9580" w14:textId="3905F9DA" w:rsidR="006875A4" w:rsidRPr="002023A0" w:rsidRDefault="006875A4" w:rsidP="006875A4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109</w:t>
            </w:r>
            <w:r w:rsidRPr="002023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156</w:t>
            </w:r>
            <w:r w:rsidRPr="002023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852</w:t>
            </w:r>
          </w:p>
        </w:tc>
      </w:tr>
      <w:tr w:rsidR="006875A4" w:rsidRPr="0035030C" w14:paraId="67936054" w14:textId="77777777" w:rsidTr="002023A0">
        <w:tc>
          <w:tcPr>
            <w:tcW w:w="4032" w:type="dxa"/>
            <w:tcBorders>
              <w:bottom w:val="nil"/>
            </w:tcBorders>
            <w:vAlign w:val="bottom"/>
          </w:tcPr>
          <w:p w14:paraId="6F888013" w14:textId="79569261" w:rsidR="006875A4" w:rsidRPr="0035030C" w:rsidRDefault="006875A4" w:rsidP="006875A4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62A63BF5" w14:textId="423BD3B2" w:rsidR="006875A4" w:rsidRPr="002023A0" w:rsidRDefault="00E4084E" w:rsidP="006875A4">
            <w:pPr>
              <w:tabs>
                <w:tab w:val="decimal" w:pos="9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16,602,446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E5704F1" w14:textId="77777777" w:rsidR="006875A4" w:rsidRPr="002023A0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B654A5A" w14:textId="701BA8EE" w:rsidR="006875A4" w:rsidRPr="002023A0" w:rsidRDefault="00E4084E" w:rsidP="006875A4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10,201,</w:t>
            </w:r>
            <w:r w:rsidR="004E1D5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394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7E20608" w14:textId="77777777" w:rsidR="006875A4" w:rsidRPr="002023A0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50E489B" w14:textId="46CB1CAF" w:rsidR="006875A4" w:rsidRPr="002023A0" w:rsidRDefault="004E1D5F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61,603,508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0044B22" w14:textId="77777777" w:rsidR="006875A4" w:rsidRPr="002023A0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FC3359C" w14:textId="3780E619" w:rsidR="006875A4" w:rsidRPr="002023A0" w:rsidRDefault="004E1D5F" w:rsidP="006875A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3,292,012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EEC8ED9" w14:textId="77777777" w:rsidR="006875A4" w:rsidRPr="002023A0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430C0E6" w14:textId="50044FE3" w:rsidR="006875A4" w:rsidRPr="002023A0" w:rsidRDefault="004E1D5F" w:rsidP="006875A4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146,306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D64F584" w14:textId="77777777" w:rsidR="006875A4" w:rsidRPr="002023A0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52BD179" w14:textId="1FF86B77" w:rsidR="006875A4" w:rsidRPr="002023A0" w:rsidRDefault="004E1D5F" w:rsidP="006875A4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425,38</w:t>
            </w:r>
            <w:r w:rsidR="000C6D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D0FE700" w14:textId="77777777" w:rsidR="006875A4" w:rsidRPr="002023A0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61DAEE4" w14:textId="4FA03476" w:rsidR="006875A4" w:rsidRPr="002023A0" w:rsidRDefault="004E1D5F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535,</w:t>
            </w:r>
            <w:r w:rsidR="00DE7C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716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BCB03AC" w14:textId="77777777" w:rsidR="006875A4" w:rsidRPr="002023A0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658A2B7" w14:textId="53327FA8" w:rsidR="006875A4" w:rsidRPr="002023A0" w:rsidRDefault="00DE7CE1" w:rsidP="006875A4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25,722,86</w:t>
            </w:r>
            <w:r w:rsidR="000C6D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1674064" w14:textId="77777777" w:rsidR="006875A4" w:rsidRPr="002023A0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11E0430" w14:textId="476CCAC4" w:rsidR="006875A4" w:rsidRPr="002023A0" w:rsidRDefault="00DE7CE1" w:rsidP="006875A4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118,529,629</w:t>
            </w:r>
          </w:p>
        </w:tc>
      </w:tr>
    </w:tbl>
    <w:p w14:paraId="5A88141C" w14:textId="77777777" w:rsidR="00F356C1" w:rsidRPr="0035030C" w:rsidRDefault="00F356C1" w:rsidP="00E60C7D">
      <w:pPr>
        <w:pStyle w:val="Bo-Blankline"/>
        <w:rPr>
          <w:rFonts w:asciiTheme="majorBidi" w:hAnsiTheme="majorBidi" w:cstheme="majorBidi"/>
          <w:lang w:val="en-US"/>
        </w:rPr>
      </w:pPr>
    </w:p>
    <w:p w14:paraId="4182F0D2" w14:textId="77777777" w:rsidR="000E7E48" w:rsidRPr="0035030C" w:rsidRDefault="000E7E48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  <w:r w:rsidRPr="0035030C">
        <w:rPr>
          <w:rFonts w:asciiTheme="majorBidi" w:hAnsiTheme="majorBidi" w:cstheme="majorBidi"/>
          <w:highlight w:val="yellow"/>
          <w:lang w:val="en-US"/>
        </w:rPr>
        <w:br w:type="page"/>
      </w:r>
    </w:p>
    <w:tbl>
      <w:tblPr>
        <w:tblW w:w="14582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2"/>
        <w:gridCol w:w="1170"/>
        <w:gridCol w:w="74"/>
        <w:gridCol w:w="1097"/>
        <w:gridCol w:w="74"/>
        <w:gridCol w:w="1097"/>
        <w:gridCol w:w="75"/>
        <w:gridCol w:w="1098"/>
        <w:gridCol w:w="75"/>
        <w:gridCol w:w="1098"/>
        <w:gridCol w:w="75"/>
        <w:gridCol w:w="1098"/>
        <w:gridCol w:w="75"/>
        <w:gridCol w:w="1098"/>
        <w:gridCol w:w="75"/>
        <w:gridCol w:w="1098"/>
        <w:gridCol w:w="75"/>
        <w:gridCol w:w="1098"/>
      </w:tblGrid>
      <w:tr w:rsidR="00BD2E51" w:rsidRPr="0035030C" w14:paraId="6157C094" w14:textId="77777777" w:rsidTr="00042D4C">
        <w:trPr>
          <w:tblHeader/>
        </w:trPr>
        <w:tc>
          <w:tcPr>
            <w:tcW w:w="4032" w:type="dxa"/>
            <w:vAlign w:val="bottom"/>
          </w:tcPr>
          <w:p w14:paraId="2A588DBC" w14:textId="77777777" w:rsidR="00BD2E51" w:rsidRPr="0035030C" w:rsidRDefault="00BD2E51" w:rsidP="00BD2E51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0550" w:type="dxa"/>
            <w:gridSpan w:val="17"/>
            <w:vAlign w:val="bottom"/>
          </w:tcPr>
          <w:p w14:paraId="2242377F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BD2E51" w:rsidRPr="0035030C" w14:paraId="2331CD55" w14:textId="77777777" w:rsidTr="00042D4C">
        <w:trPr>
          <w:tblHeader/>
        </w:trPr>
        <w:tc>
          <w:tcPr>
            <w:tcW w:w="4032" w:type="dxa"/>
            <w:vAlign w:val="bottom"/>
          </w:tcPr>
          <w:p w14:paraId="7E83C581" w14:textId="77777777" w:rsidR="00BD2E51" w:rsidRPr="0035030C" w:rsidRDefault="00BD2E51" w:rsidP="003C6C1B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203CDA9B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ส่วนปรับปรุง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ที่ดิน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599B1FC8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2F1F33B1" w14:textId="77777777" w:rsidR="00BD2E51" w:rsidRPr="0035030C" w:rsidRDefault="00BD2E51" w:rsidP="008A56B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อาคารและส่วนประกอบ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5B0EE6B0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65B4E286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อุปกรณ์ในการผลิต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676320CB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60EDFE16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เครื่องมือเครื่องใช้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และอุปกรณ์โรงงาน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253972E0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27F8CFE5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0F4C59D6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7F1F31D1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6AC71F47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7407C679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อะไหล่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ที่สำคัญ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69560E82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2577897D" w14:textId="77777777" w:rsidR="00BD2E51" w:rsidRPr="0035030C" w:rsidRDefault="00BD2E51" w:rsidP="00BD2E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75E24857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04FE19D6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D2E51" w:rsidRPr="0035030C" w14:paraId="3D845BD2" w14:textId="77777777" w:rsidTr="00042D4C">
        <w:trPr>
          <w:tblHeader/>
        </w:trPr>
        <w:tc>
          <w:tcPr>
            <w:tcW w:w="4032" w:type="dxa"/>
            <w:vAlign w:val="bottom"/>
          </w:tcPr>
          <w:p w14:paraId="489EFE42" w14:textId="77777777" w:rsidR="00BD2E51" w:rsidRPr="0035030C" w:rsidRDefault="00BD2E51" w:rsidP="00BD2E51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550" w:type="dxa"/>
            <w:gridSpan w:val="17"/>
            <w:vAlign w:val="bottom"/>
          </w:tcPr>
          <w:p w14:paraId="168D15A7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)</w:t>
            </w:r>
          </w:p>
        </w:tc>
      </w:tr>
      <w:tr w:rsidR="00BD2E51" w:rsidRPr="0035030C" w14:paraId="0447E3DA" w14:textId="77777777" w:rsidTr="00042D4C">
        <w:tc>
          <w:tcPr>
            <w:tcW w:w="4032" w:type="dxa"/>
            <w:vAlign w:val="bottom"/>
          </w:tcPr>
          <w:p w14:paraId="19C34AF4" w14:textId="77777777" w:rsidR="00BD2E51" w:rsidRPr="0035030C" w:rsidRDefault="00BD2E51" w:rsidP="00BD2E51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741F26F0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6A25BD25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44D62D4D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6794BC49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50082A24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644576F3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57F13A3E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5C5440ED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274BAD39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1D41377B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69FA2001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BAABAA7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1FC76EEA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40F6BD1B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54C19431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215EFE69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5452B71E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875A4" w:rsidRPr="0035030C" w14:paraId="0947FA05" w14:textId="77777777" w:rsidTr="00042D4C">
        <w:tc>
          <w:tcPr>
            <w:tcW w:w="4032" w:type="dxa"/>
            <w:vAlign w:val="bottom"/>
          </w:tcPr>
          <w:p w14:paraId="54FCCF87" w14:textId="1EDFC860" w:rsidR="006875A4" w:rsidRPr="0035030C" w:rsidRDefault="006875A4" w:rsidP="006875A4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มกราคม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170" w:type="dxa"/>
            <w:vAlign w:val="bottom"/>
          </w:tcPr>
          <w:p w14:paraId="01B243C4" w14:textId="0E5A20E1" w:rsidR="006875A4" w:rsidRPr="006875A4" w:rsidRDefault="006875A4" w:rsidP="006875A4">
            <w:pPr>
              <w:tabs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875A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3,206,544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2EDE61E3" w14:textId="77777777" w:rsidR="006875A4" w:rsidRPr="006875A4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245E1756" w14:textId="0EF1BABD" w:rsidR="006875A4" w:rsidRPr="006875A4" w:rsidRDefault="006875A4" w:rsidP="006875A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875A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16,057,076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48B20EDD" w14:textId="77777777" w:rsidR="006875A4" w:rsidRPr="006875A4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71F11F35" w14:textId="0A89AAE7" w:rsidR="006875A4" w:rsidRPr="006875A4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875A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58,127,087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4A4715CF" w14:textId="77777777" w:rsidR="006875A4" w:rsidRPr="006875A4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241C9339" w14:textId="42C4FA84" w:rsidR="006875A4" w:rsidRPr="006875A4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875A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9,411,125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7748B032" w14:textId="77777777" w:rsidR="006875A4" w:rsidRPr="006875A4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3A9C5ABC" w14:textId="2B711814" w:rsidR="006875A4" w:rsidRPr="006875A4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875A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609,092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1B51BFC8" w14:textId="77777777" w:rsidR="006875A4" w:rsidRPr="006875A4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2A371B32" w14:textId="489E77BF" w:rsidR="006875A4" w:rsidRPr="006875A4" w:rsidRDefault="006875A4" w:rsidP="006875A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875A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2,278,314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1F1B2834" w14:textId="77777777" w:rsidR="006875A4" w:rsidRPr="006875A4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6FE220F7" w14:textId="6A018228" w:rsidR="006875A4" w:rsidRPr="006875A4" w:rsidRDefault="006875A4" w:rsidP="006875A4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875A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305,274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511787E9" w14:textId="77777777" w:rsidR="006875A4" w:rsidRPr="006875A4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0EC5C9F1" w14:textId="178DBCC1" w:rsidR="006875A4" w:rsidRPr="006875A4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875A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4,745,773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54E0E34A" w14:textId="77777777" w:rsidR="006875A4" w:rsidRPr="006875A4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527C6553" w14:textId="0C1EFAF9" w:rsidR="006875A4" w:rsidRPr="006875A4" w:rsidRDefault="006875A4" w:rsidP="006875A4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875A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94,740,285</w:t>
            </w:r>
          </w:p>
        </w:tc>
      </w:tr>
      <w:tr w:rsidR="006875A4" w:rsidRPr="0035030C" w14:paraId="0ADE549A" w14:textId="77777777" w:rsidTr="00042D4C">
        <w:tc>
          <w:tcPr>
            <w:tcW w:w="4032" w:type="dxa"/>
            <w:vAlign w:val="bottom"/>
          </w:tcPr>
          <w:p w14:paraId="294F55A1" w14:textId="77777777" w:rsidR="006875A4" w:rsidRPr="0035030C" w:rsidRDefault="006875A4" w:rsidP="006875A4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6394C3B9" w14:textId="50B7EEBF" w:rsidR="006875A4" w:rsidRPr="0035030C" w:rsidRDefault="006875A4" w:rsidP="006875A4">
            <w:pPr>
              <w:tabs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741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5D257FEC" w14:textId="77777777" w:rsidR="006875A4" w:rsidRPr="0035030C" w:rsidRDefault="006875A4" w:rsidP="006875A4">
            <w:pPr>
              <w:tabs>
                <w:tab w:val="left" w:pos="227"/>
                <w:tab w:val="left" w:pos="454"/>
                <w:tab w:val="decimal" w:pos="67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02A97A46" w14:textId="6027DFA0" w:rsidR="006875A4" w:rsidRPr="0035030C" w:rsidRDefault="006875A4" w:rsidP="006875A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050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3AC4745F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1DB1290C" w14:textId="4264CA68" w:rsidR="006875A4" w:rsidRPr="0035030C" w:rsidRDefault="006875A4" w:rsidP="00F9778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866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080753F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4B1EBB17" w14:textId="6CDB9692" w:rsidR="006875A4" w:rsidRPr="0035030C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427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139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74FC4CF3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0E210030" w14:textId="2101854B" w:rsidR="006875A4" w:rsidRPr="0035030C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921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2310F94C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5D389380" w14:textId="492FD617" w:rsidR="006875A4" w:rsidRPr="0035030C" w:rsidRDefault="006875A4" w:rsidP="006875A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530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5E7F8CDC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5E4BBB52" w14:textId="4AB5AA47" w:rsidR="006875A4" w:rsidRPr="0035030C" w:rsidRDefault="006875A4" w:rsidP="006875A4">
            <w:pPr>
              <w:tabs>
                <w:tab w:val="decimal" w:pos="88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903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1A5E2C1B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29CED031" w14:textId="0E0C4842" w:rsidR="006875A4" w:rsidRPr="0035030C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051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7E15AD1B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209EE5B0" w14:textId="1D6FB7FB" w:rsidR="006875A4" w:rsidRPr="0035030C" w:rsidRDefault="006875A4" w:rsidP="006875A4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201</w:t>
            </w:r>
          </w:p>
        </w:tc>
      </w:tr>
      <w:tr w:rsidR="006875A4" w:rsidRPr="0035030C" w14:paraId="75CC5988" w14:textId="77777777" w:rsidTr="00042D4C">
        <w:tc>
          <w:tcPr>
            <w:tcW w:w="4032" w:type="dxa"/>
            <w:vAlign w:val="bottom"/>
          </w:tcPr>
          <w:p w14:paraId="0E604C40" w14:textId="64627F1C" w:rsidR="006875A4" w:rsidRPr="0035030C" w:rsidRDefault="006875A4" w:rsidP="006875A4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โอน 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-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1F59DE7C" w14:textId="13DCC70B" w:rsidR="006875A4" w:rsidRPr="0035030C" w:rsidRDefault="006875A4" w:rsidP="0084485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55B90D78" w14:textId="77777777" w:rsidR="006875A4" w:rsidRPr="0035030C" w:rsidRDefault="006875A4" w:rsidP="006875A4">
            <w:pPr>
              <w:tabs>
                <w:tab w:val="left" w:pos="227"/>
                <w:tab w:val="left" w:pos="454"/>
                <w:tab w:val="decimal" w:pos="67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374686F1" w14:textId="2372093D" w:rsidR="006875A4" w:rsidRPr="0035030C" w:rsidRDefault="006875A4" w:rsidP="006875A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910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27B396EE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2FB1F7F6" w14:textId="7073999C" w:rsidR="006875A4" w:rsidRPr="0035030C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4,022,867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5982677D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7AC91F6B" w14:textId="27B68030" w:rsidR="006875A4" w:rsidRPr="0035030C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373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10C73320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450111CA" w14:textId="55EB930B" w:rsidR="006875A4" w:rsidRPr="0035030C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967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551450F1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0772103C" w14:textId="23ABDE38" w:rsidR="006875A4" w:rsidRPr="0035030C" w:rsidRDefault="006875A4" w:rsidP="006875A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455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DE589BD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29E1FD7D" w14:textId="1DABE9B5" w:rsidR="006875A4" w:rsidRPr="0035030C" w:rsidRDefault="006875A4" w:rsidP="0084485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5DC6787A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2208D8E2" w14:textId="7402F162" w:rsidR="006875A4" w:rsidRPr="0035030C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328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4875138B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4E7B933D" w14:textId="1DB347BA" w:rsidR="006875A4" w:rsidRPr="0035030C" w:rsidRDefault="006875A4" w:rsidP="006875A4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260,244</w:t>
            </w:r>
          </w:p>
        </w:tc>
      </w:tr>
      <w:tr w:rsidR="006875A4" w:rsidRPr="0035030C" w14:paraId="0888B987" w14:textId="77777777" w:rsidTr="00042D4C">
        <w:tc>
          <w:tcPr>
            <w:tcW w:w="4032" w:type="dxa"/>
            <w:vAlign w:val="bottom"/>
          </w:tcPr>
          <w:p w14:paraId="3B93B676" w14:textId="77777777" w:rsidR="006875A4" w:rsidRPr="0035030C" w:rsidRDefault="006875A4" w:rsidP="006875A4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70" w:type="dxa"/>
            <w:vAlign w:val="bottom"/>
          </w:tcPr>
          <w:p w14:paraId="2CCB90AE" w14:textId="2580DBE3" w:rsidR="006875A4" w:rsidRPr="0035030C" w:rsidRDefault="006875A4" w:rsidP="0084485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187A2573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20FB7622" w14:textId="6473459C" w:rsidR="006875A4" w:rsidRPr="0035030C" w:rsidRDefault="006875A4" w:rsidP="0084485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69EFC985" w14:textId="77777777" w:rsidR="006875A4" w:rsidRPr="0035030C" w:rsidRDefault="006875A4" w:rsidP="006875A4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2F12E4FC" w14:textId="4EDE49A7" w:rsidR="006875A4" w:rsidRPr="0035030C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02E76015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015DB284" w14:textId="180A6CD5" w:rsidR="006875A4" w:rsidRPr="0035030C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02961DDE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540482B1" w14:textId="3EA821E8" w:rsidR="006875A4" w:rsidRPr="0035030C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4C169E18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1ABBE0F4" w14:textId="7B67E601" w:rsidR="006875A4" w:rsidRPr="0035030C" w:rsidRDefault="006875A4" w:rsidP="006875A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4B1A923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1EB27BE8" w14:textId="13CCC8FF" w:rsidR="006875A4" w:rsidRPr="0035030C" w:rsidRDefault="006875A4" w:rsidP="0084485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4048451A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2F8FDDC6" w14:textId="0212EDCD" w:rsidR="006875A4" w:rsidRPr="0035030C" w:rsidRDefault="006875A4" w:rsidP="0084485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D3BBAEA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377E6F83" w14:textId="5929CA64" w:rsidR="006875A4" w:rsidRPr="0035030C" w:rsidRDefault="006875A4" w:rsidP="006875A4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007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6875A4" w:rsidRPr="0035030C" w14:paraId="35BE0F67" w14:textId="77777777" w:rsidTr="00042D4C">
        <w:tc>
          <w:tcPr>
            <w:tcW w:w="4032" w:type="dxa"/>
            <w:vAlign w:val="bottom"/>
          </w:tcPr>
          <w:p w14:paraId="004227B8" w14:textId="69580AB1" w:rsidR="006875A4" w:rsidRPr="0035030C" w:rsidRDefault="006875A4" w:rsidP="006875A4">
            <w:pPr>
              <w:spacing w:line="240" w:lineRule="atLeast"/>
              <w:ind w:left="-18" w:right="-115" w:hanging="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และ 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4FA6FC0" w14:textId="27B79D5D" w:rsidR="006875A4" w:rsidRPr="00B33609" w:rsidRDefault="006875A4" w:rsidP="006875A4">
            <w:pPr>
              <w:tabs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225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285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169DCB2E" w14:textId="77777777" w:rsidR="006875A4" w:rsidRPr="00B33609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3E886EED" w14:textId="4D19E932" w:rsidR="006875A4" w:rsidRPr="0035030C" w:rsidRDefault="006875A4" w:rsidP="006875A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223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036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13144B23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0C932F05" w14:textId="78735A4F" w:rsidR="006875A4" w:rsidRPr="0035030C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,214,609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057F9A3A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0B4C5A85" w14:textId="0192FEFC" w:rsidR="006875A4" w:rsidRPr="0035030C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019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874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0B3963AE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33B1C900" w14:textId="3CFF6C3C" w:rsidR="006875A4" w:rsidRPr="0035030C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632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337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4678E715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2745E18E" w14:textId="39CAB6F5" w:rsidR="006875A4" w:rsidRPr="0035030C" w:rsidRDefault="006875A4" w:rsidP="006875A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324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909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EEABEA8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4EA1041A" w14:textId="2B0C9B05" w:rsidR="006875A4" w:rsidRPr="007F60E7" w:rsidRDefault="006875A4" w:rsidP="006875A4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379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177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122747D1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07FAE5C3" w14:textId="32B15742" w:rsidR="006875A4" w:rsidRPr="0035030C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864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496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F4D0C3B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09DB1B96" w14:textId="7473ECED" w:rsidR="006875A4" w:rsidRPr="0035030C" w:rsidRDefault="006875A4" w:rsidP="006875A4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8,883,723</w:t>
            </w:r>
          </w:p>
        </w:tc>
      </w:tr>
      <w:tr w:rsidR="006875A4" w:rsidRPr="0035030C" w14:paraId="5DDFD8CE" w14:textId="77777777" w:rsidTr="00153C01">
        <w:tc>
          <w:tcPr>
            <w:tcW w:w="4032" w:type="dxa"/>
            <w:vAlign w:val="bottom"/>
          </w:tcPr>
          <w:p w14:paraId="5761A7F3" w14:textId="77777777" w:rsidR="006875A4" w:rsidRPr="0035030C" w:rsidRDefault="006875A4" w:rsidP="006875A4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7504B2" w14:textId="0376156A" w:rsidR="006875A4" w:rsidRPr="0035030C" w:rsidRDefault="00E80888" w:rsidP="00E808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C41FE54" w14:textId="77777777" w:rsidR="006875A4" w:rsidRPr="0035030C" w:rsidRDefault="006875A4" w:rsidP="006875A4">
            <w:pPr>
              <w:tabs>
                <w:tab w:val="left" w:pos="227"/>
                <w:tab w:val="left" w:pos="454"/>
                <w:tab w:val="decimal" w:pos="67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2AC691F1" w14:textId="2262F89D" w:rsidR="006875A4" w:rsidRPr="0035030C" w:rsidRDefault="00E80888" w:rsidP="00E808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ED99196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1BB2E277" w14:textId="0A176B29" w:rsidR="006875A4" w:rsidRPr="0035030C" w:rsidRDefault="00F97784" w:rsidP="00F977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8A6A0D5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B74EEA8" w14:textId="4B816DAA" w:rsidR="006875A4" w:rsidRPr="0035030C" w:rsidRDefault="00097921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201,57</w:t>
            </w:r>
            <w:r w:rsidR="007666C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FF496B8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546FC10" w14:textId="456DD53E" w:rsidR="006875A4" w:rsidRPr="0035030C" w:rsidRDefault="00D34F5F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20,203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F40EF51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929D9C8" w14:textId="28F749D6" w:rsidR="006875A4" w:rsidRPr="0035030C" w:rsidRDefault="009026EB" w:rsidP="006875A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52,071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594A21A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21B8E1E" w14:textId="44F9EC4D" w:rsidR="006875A4" w:rsidRPr="0035030C" w:rsidRDefault="00621FA5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12,</w:t>
            </w:r>
            <w:r w:rsidR="00B634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739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6280A76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9262A8E" w14:textId="3839BE6D" w:rsidR="006875A4" w:rsidRPr="0035030C" w:rsidRDefault="00B63449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</w:t>
            </w:r>
            <w:r w:rsidR="00EF7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650,517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83B73AE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BD1E235" w14:textId="30DAD52A" w:rsidR="006875A4" w:rsidRPr="0035030C" w:rsidRDefault="00085464" w:rsidP="006875A4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3,937,105</w:t>
            </w:r>
          </w:p>
        </w:tc>
      </w:tr>
      <w:tr w:rsidR="006875A4" w:rsidRPr="0035030C" w14:paraId="60A0CBF8" w14:textId="77777777" w:rsidTr="00153C01">
        <w:tc>
          <w:tcPr>
            <w:tcW w:w="4032" w:type="dxa"/>
            <w:vAlign w:val="bottom"/>
          </w:tcPr>
          <w:p w14:paraId="6F8D3099" w14:textId="69269073" w:rsidR="006875A4" w:rsidRPr="0035030C" w:rsidRDefault="006875A4" w:rsidP="006875A4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โอน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8E4EA7" w14:textId="64203E66" w:rsidR="006875A4" w:rsidRPr="0035030C" w:rsidRDefault="00E80888" w:rsidP="006875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C6C13E3" w14:textId="77777777" w:rsidR="006875A4" w:rsidRPr="0035030C" w:rsidRDefault="006875A4" w:rsidP="006875A4">
            <w:pPr>
              <w:tabs>
                <w:tab w:val="left" w:pos="227"/>
                <w:tab w:val="left" w:pos="454"/>
                <w:tab w:val="decimal" w:pos="67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0943E6A7" w14:textId="078B0EA0" w:rsidR="006875A4" w:rsidRPr="0035030C" w:rsidRDefault="00F97784" w:rsidP="006875A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97,86</w:t>
            </w:r>
            <w:r w:rsidR="007666C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CF43976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104D1E77" w14:textId="1EBE0494" w:rsidR="006875A4" w:rsidRPr="0035030C" w:rsidRDefault="00097921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915,41</w:t>
            </w:r>
            <w:r w:rsidR="007666C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996705A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B612495" w14:textId="55E0DE28" w:rsidR="006875A4" w:rsidRPr="0035030C" w:rsidRDefault="00097921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70,031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8C53394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058B199" w14:textId="6DAA2DAF" w:rsidR="006875A4" w:rsidRPr="0035030C" w:rsidRDefault="00D34F5F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2,087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5A205BD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3C2DE41" w14:textId="38F6173E" w:rsidR="006875A4" w:rsidRPr="0035030C" w:rsidRDefault="009026EB" w:rsidP="006875A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4,193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5D53F19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0E299F8" w14:textId="42EB1EFD" w:rsidR="006875A4" w:rsidRPr="0035030C" w:rsidRDefault="00B63449" w:rsidP="006875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0398A8B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A84F354" w14:textId="07301B04" w:rsidR="006875A4" w:rsidRPr="0035030C" w:rsidRDefault="00B63449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</w:t>
            </w:r>
            <w:r w:rsidR="00EF7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089,</w:t>
            </w:r>
            <w:r w:rsidR="0008546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977A884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E88C955" w14:textId="0593615B" w:rsidR="006875A4" w:rsidRPr="0035030C" w:rsidRDefault="00A61CC5" w:rsidP="00A61CC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6875A4" w:rsidRPr="0035030C" w14:paraId="72BAEB21" w14:textId="77777777" w:rsidTr="00153C01">
        <w:tc>
          <w:tcPr>
            <w:tcW w:w="4032" w:type="dxa"/>
            <w:vAlign w:val="bottom"/>
          </w:tcPr>
          <w:p w14:paraId="13BDE04F" w14:textId="77777777" w:rsidR="006875A4" w:rsidRPr="0035030C" w:rsidRDefault="006875A4" w:rsidP="006875A4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52E9CC" w14:textId="629C5377" w:rsidR="006875A4" w:rsidRPr="0035030C" w:rsidRDefault="00E80888" w:rsidP="00E80888">
            <w:pPr>
              <w:tabs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(1,480)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5E032AA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650491D3" w14:textId="07CB91EE" w:rsidR="006875A4" w:rsidRPr="0035030C" w:rsidRDefault="00F97784" w:rsidP="00F9778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(767)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B5B4555" w14:textId="77777777" w:rsidR="006875A4" w:rsidRPr="0035030C" w:rsidRDefault="006875A4" w:rsidP="006875A4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777FCD7B" w14:textId="7BD5C0EA" w:rsidR="006875A4" w:rsidRPr="0035030C" w:rsidRDefault="00097921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(40,214)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CFACE68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CCD6D2F" w14:textId="654255D3" w:rsidR="006875A4" w:rsidRPr="0035030C" w:rsidRDefault="00097921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(39,17</w:t>
            </w:r>
            <w:r w:rsidR="00EF7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FE2723A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D44DFDB" w14:textId="14A3A513" w:rsidR="006875A4" w:rsidRPr="0035030C" w:rsidRDefault="00D34F5F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(2,697)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64CA4A7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555A189" w14:textId="38153751" w:rsidR="006875A4" w:rsidRPr="0035030C" w:rsidRDefault="009026EB" w:rsidP="006875A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(3,649)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123032C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73D994E" w14:textId="5110A1A8" w:rsidR="006875A4" w:rsidRPr="0035030C" w:rsidRDefault="00B63449" w:rsidP="006875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12F3BF3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C1BA15C" w14:textId="787EA1FB" w:rsidR="006875A4" w:rsidRPr="0035030C" w:rsidRDefault="00B63449" w:rsidP="006875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B0A1638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D034D58" w14:textId="6A212812" w:rsidR="006875A4" w:rsidRPr="0035030C" w:rsidRDefault="00AD0D61" w:rsidP="006875A4">
            <w:pPr>
              <w:tabs>
                <w:tab w:val="decimal" w:pos="8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(87,97</w:t>
            </w:r>
            <w:r w:rsidR="00A61C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6875A4" w:rsidRPr="0035030C" w14:paraId="59E4A419" w14:textId="77777777" w:rsidTr="00153C01">
        <w:tc>
          <w:tcPr>
            <w:tcW w:w="4032" w:type="dxa"/>
            <w:tcBorders>
              <w:bottom w:val="nil"/>
            </w:tcBorders>
            <w:vAlign w:val="bottom"/>
          </w:tcPr>
          <w:p w14:paraId="07DB39BE" w14:textId="00DEFA2E" w:rsidR="006875A4" w:rsidRPr="0035030C" w:rsidRDefault="006875A4" w:rsidP="006875A4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42DF1B" w14:textId="5D18FB06" w:rsidR="006875A4" w:rsidRPr="0035030C" w:rsidRDefault="00E80888" w:rsidP="006875A4">
            <w:pPr>
              <w:tabs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3,223,805</w:t>
            </w:r>
          </w:p>
        </w:tc>
        <w:tc>
          <w:tcPr>
            <w:tcW w:w="7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075C150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85DDDF" w14:textId="710A7838" w:rsidR="006875A4" w:rsidRPr="0035030C" w:rsidRDefault="00F97784" w:rsidP="006875A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16,320,13</w:t>
            </w:r>
            <w:r w:rsidR="007666C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7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A9DAB00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B5E38F" w14:textId="10496F4A" w:rsidR="006875A4" w:rsidRPr="0035030C" w:rsidRDefault="00097921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63,089,80</w:t>
            </w:r>
            <w:r w:rsidR="007666C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5E7C682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B72FBC" w14:textId="108B32C1" w:rsidR="006875A4" w:rsidRPr="0035030C" w:rsidRDefault="003E22BF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10,252,309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9AF1636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F40A6F" w14:textId="653AD1C8" w:rsidR="006875A4" w:rsidRPr="0035030C" w:rsidRDefault="00D34F5F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651,</w:t>
            </w:r>
            <w:r w:rsidR="009026E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930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940FE9F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74D960" w14:textId="17541B60" w:rsidR="006875A4" w:rsidRPr="0035030C" w:rsidRDefault="00621FA5" w:rsidP="006875A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2,377,524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6C419E2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21BD0E" w14:textId="0859D05B" w:rsidR="006875A4" w:rsidRPr="0035030C" w:rsidRDefault="00B63449" w:rsidP="006875A4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391,916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55EA6A3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2BB26C" w14:textId="349D0819" w:rsidR="006875A4" w:rsidRPr="0035030C" w:rsidRDefault="00851D05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6,425,427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668D910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5C1029" w14:textId="13DFE66C" w:rsidR="006875A4" w:rsidRPr="0035030C" w:rsidRDefault="00AD0D61" w:rsidP="006875A4">
            <w:pPr>
              <w:tabs>
                <w:tab w:val="decimal" w:pos="8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102,732,8</w:t>
            </w:r>
            <w:r w:rsidR="009B0F8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50</w:t>
            </w:r>
          </w:p>
        </w:tc>
      </w:tr>
      <w:tr w:rsidR="006875A4" w:rsidRPr="0035030C" w14:paraId="28E426CB" w14:textId="77777777" w:rsidTr="0008748A">
        <w:tc>
          <w:tcPr>
            <w:tcW w:w="4032" w:type="dxa"/>
            <w:tcBorders>
              <w:bottom w:val="nil"/>
            </w:tcBorders>
            <w:vAlign w:val="bottom"/>
          </w:tcPr>
          <w:p w14:paraId="33783D8E" w14:textId="77777777" w:rsidR="006875A4" w:rsidRPr="0035030C" w:rsidRDefault="006875A4" w:rsidP="006875A4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6DE4EB3" w14:textId="77777777" w:rsidR="006875A4" w:rsidRPr="0035030C" w:rsidRDefault="006875A4" w:rsidP="006875A4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97DE1E6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D50093A" w14:textId="77777777" w:rsidR="006875A4" w:rsidRPr="0035030C" w:rsidRDefault="006875A4" w:rsidP="006875A4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27EB349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1B0E0B9" w14:textId="77777777" w:rsidR="006875A4" w:rsidRPr="0035030C" w:rsidRDefault="006875A4" w:rsidP="006875A4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9A9CD94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240A5B3" w14:textId="77777777" w:rsidR="006875A4" w:rsidRPr="0035030C" w:rsidRDefault="006875A4" w:rsidP="006875A4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521830C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1AD0D9E" w14:textId="77777777" w:rsidR="006875A4" w:rsidRPr="0035030C" w:rsidRDefault="006875A4" w:rsidP="006875A4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6F06851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FDEB4C8" w14:textId="77777777" w:rsidR="006875A4" w:rsidRPr="0035030C" w:rsidRDefault="006875A4" w:rsidP="006875A4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DCA2FD4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099A352" w14:textId="77777777" w:rsidR="006875A4" w:rsidRPr="0035030C" w:rsidRDefault="006875A4" w:rsidP="006875A4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11B4951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ED8A209" w14:textId="77777777" w:rsidR="006875A4" w:rsidRPr="0035030C" w:rsidRDefault="006875A4" w:rsidP="006875A4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7CD059E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F5D49C7" w14:textId="77777777" w:rsidR="006875A4" w:rsidRPr="0035030C" w:rsidRDefault="006875A4" w:rsidP="006875A4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</w:tr>
      <w:tr w:rsidR="006875A4" w:rsidRPr="0035030C" w14:paraId="0DE76ED6" w14:textId="77777777" w:rsidTr="0008748A">
        <w:tc>
          <w:tcPr>
            <w:tcW w:w="4032" w:type="dxa"/>
            <w:tcBorders>
              <w:bottom w:val="nil"/>
            </w:tcBorders>
            <w:vAlign w:val="bottom"/>
          </w:tcPr>
          <w:p w14:paraId="53B108DF" w14:textId="77777777" w:rsidR="006875A4" w:rsidRPr="0035030C" w:rsidRDefault="006875A4" w:rsidP="006875A4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9AE25A8" w14:textId="77777777" w:rsidR="006875A4" w:rsidRPr="0035030C" w:rsidRDefault="006875A4" w:rsidP="006875A4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8E78548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24F10089" w14:textId="77777777" w:rsidR="006875A4" w:rsidRPr="0035030C" w:rsidRDefault="006875A4" w:rsidP="006875A4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CAE5864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5781DF40" w14:textId="77777777" w:rsidR="006875A4" w:rsidRPr="0035030C" w:rsidRDefault="006875A4" w:rsidP="006875A4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C5E7BCF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3FC07AB5" w14:textId="77777777" w:rsidR="006875A4" w:rsidRPr="0035030C" w:rsidRDefault="006875A4" w:rsidP="006875A4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63048AB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1560BCF0" w14:textId="77777777" w:rsidR="006875A4" w:rsidRPr="0035030C" w:rsidRDefault="006875A4" w:rsidP="006875A4">
            <w:pPr>
              <w:tabs>
                <w:tab w:val="decimal" w:pos="671"/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B3CFD7B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2DD53DAA" w14:textId="77777777" w:rsidR="006875A4" w:rsidRPr="0035030C" w:rsidRDefault="006875A4" w:rsidP="006875A4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8AB5E66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11515F60" w14:textId="77777777" w:rsidR="006875A4" w:rsidRPr="0035030C" w:rsidRDefault="006875A4" w:rsidP="006875A4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9C4A410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07D6F0E1" w14:textId="77777777" w:rsidR="006875A4" w:rsidRPr="0035030C" w:rsidRDefault="006875A4" w:rsidP="006875A4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BE38CFA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43A43739" w14:textId="77777777" w:rsidR="006875A4" w:rsidRPr="0035030C" w:rsidRDefault="006875A4" w:rsidP="006875A4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</w:tr>
    </w:tbl>
    <w:p w14:paraId="6108C8EC" w14:textId="77777777" w:rsidR="008315C1" w:rsidRPr="0035030C" w:rsidRDefault="008315C1">
      <w:pPr>
        <w:rPr>
          <w:rFonts w:asciiTheme="majorBidi" w:hAnsiTheme="majorBidi" w:cstheme="majorBidi"/>
          <w:highlight w:val="yellow"/>
        </w:rPr>
      </w:pPr>
      <w:r w:rsidRPr="0035030C">
        <w:rPr>
          <w:rFonts w:asciiTheme="majorBidi" w:hAnsiTheme="majorBidi" w:cstheme="majorBidi"/>
          <w:highlight w:val="yellow"/>
        </w:rPr>
        <w:br w:type="page"/>
      </w:r>
    </w:p>
    <w:tbl>
      <w:tblPr>
        <w:tblW w:w="14582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2"/>
        <w:gridCol w:w="1170"/>
        <w:gridCol w:w="74"/>
        <w:gridCol w:w="1097"/>
        <w:gridCol w:w="74"/>
        <w:gridCol w:w="1097"/>
        <w:gridCol w:w="75"/>
        <w:gridCol w:w="1098"/>
        <w:gridCol w:w="75"/>
        <w:gridCol w:w="1098"/>
        <w:gridCol w:w="75"/>
        <w:gridCol w:w="1098"/>
        <w:gridCol w:w="75"/>
        <w:gridCol w:w="1098"/>
        <w:gridCol w:w="75"/>
        <w:gridCol w:w="1098"/>
        <w:gridCol w:w="75"/>
        <w:gridCol w:w="1098"/>
      </w:tblGrid>
      <w:tr w:rsidR="008315C1" w:rsidRPr="0035030C" w14:paraId="5377185B" w14:textId="77777777" w:rsidTr="00042D4C">
        <w:trPr>
          <w:tblHeader/>
        </w:trPr>
        <w:tc>
          <w:tcPr>
            <w:tcW w:w="4032" w:type="dxa"/>
            <w:vAlign w:val="bottom"/>
          </w:tcPr>
          <w:p w14:paraId="2911032B" w14:textId="77777777" w:rsidR="008315C1" w:rsidRPr="0035030C" w:rsidRDefault="008315C1" w:rsidP="0035407D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0550" w:type="dxa"/>
            <w:gridSpan w:val="17"/>
            <w:vAlign w:val="bottom"/>
          </w:tcPr>
          <w:p w14:paraId="0CB33EA6" w14:textId="77777777" w:rsidR="008315C1" w:rsidRPr="0035030C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8315C1" w:rsidRPr="0035030C" w14:paraId="76172C38" w14:textId="77777777" w:rsidTr="00042D4C">
        <w:trPr>
          <w:tblHeader/>
        </w:trPr>
        <w:tc>
          <w:tcPr>
            <w:tcW w:w="4032" w:type="dxa"/>
            <w:vAlign w:val="bottom"/>
          </w:tcPr>
          <w:p w14:paraId="1AEE41CA" w14:textId="77777777" w:rsidR="008315C1" w:rsidRPr="0035030C" w:rsidRDefault="008315C1" w:rsidP="0035407D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415E96FC" w14:textId="77777777" w:rsidR="008315C1" w:rsidRPr="0035030C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ส่วนปรับปรุง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ที่ดิน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64D308A7" w14:textId="77777777" w:rsidR="008315C1" w:rsidRPr="0035030C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0EFFD6F9" w14:textId="77777777" w:rsidR="008315C1" w:rsidRPr="0035030C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อาคารและส่วนประกอบ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07E6BBF1" w14:textId="77777777" w:rsidR="008315C1" w:rsidRPr="0035030C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39C4C9D8" w14:textId="77777777" w:rsidR="008315C1" w:rsidRPr="0035030C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อุปกรณ์ในการผลิต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4D802D46" w14:textId="77777777" w:rsidR="008315C1" w:rsidRPr="0035030C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4955AD0C" w14:textId="77777777" w:rsidR="008315C1" w:rsidRPr="0035030C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เครื่องมือเครื่องใช้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และอุปกรณ์โรงงาน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76DC7E4C" w14:textId="77777777" w:rsidR="008315C1" w:rsidRPr="0035030C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03E61AC1" w14:textId="77777777" w:rsidR="008315C1" w:rsidRPr="0035030C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2D9D1C61" w14:textId="77777777" w:rsidR="008315C1" w:rsidRPr="0035030C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7F568CE7" w14:textId="77777777" w:rsidR="008315C1" w:rsidRPr="0035030C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66867B0" w14:textId="77777777" w:rsidR="008315C1" w:rsidRPr="0035030C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5E5EA8D2" w14:textId="77777777" w:rsidR="008315C1" w:rsidRPr="0035030C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อะไหล่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ที่สำคัญ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707F70FB" w14:textId="77777777" w:rsidR="008315C1" w:rsidRPr="0035030C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641E2E37" w14:textId="77777777" w:rsidR="008315C1" w:rsidRPr="0035030C" w:rsidRDefault="008315C1" w:rsidP="0035407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74DFD682" w14:textId="77777777" w:rsidR="008315C1" w:rsidRPr="0035030C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4A3533F5" w14:textId="77777777" w:rsidR="008315C1" w:rsidRPr="0035030C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8315C1" w:rsidRPr="0035030C" w14:paraId="776469C9" w14:textId="77777777" w:rsidTr="00042D4C">
        <w:trPr>
          <w:tblHeader/>
        </w:trPr>
        <w:tc>
          <w:tcPr>
            <w:tcW w:w="4032" w:type="dxa"/>
            <w:vAlign w:val="bottom"/>
          </w:tcPr>
          <w:p w14:paraId="720867F6" w14:textId="77777777" w:rsidR="008315C1" w:rsidRPr="0035030C" w:rsidRDefault="008315C1" w:rsidP="0035407D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550" w:type="dxa"/>
            <w:gridSpan w:val="17"/>
            <w:vAlign w:val="bottom"/>
          </w:tcPr>
          <w:p w14:paraId="47893FE1" w14:textId="77777777" w:rsidR="008315C1" w:rsidRPr="0035030C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)</w:t>
            </w:r>
          </w:p>
        </w:tc>
      </w:tr>
      <w:tr w:rsidR="001D3A96" w:rsidRPr="0035030C" w14:paraId="2BE03343" w14:textId="77777777" w:rsidTr="00042D4C">
        <w:tc>
          <w:tcPr>
            <w:tcW w:w="4032" w:type="dxa"/>
            <w:vAlign w:val="bottom"/>
          </w:tcPr>
          <w:p w14:paraId="623B360F" w14:textId="77777777" w:rsidR="001D3A96" w:rsidRPr="0035030C" w:rsidRDefault="001D3A96" w:rsidP="001D3A96">
            <w:pPr>
              <w:spacing w:line="240" w:lineRule="atLeast"/>
              <w:ind w:left="162" w:right="-115" w:hanging="18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495C8F9" w14:textId="77777777" w:rsidR="001D3A96" w:rsidRPr="0035030C" w:rsidRDefault="001D3A96" w:rsidP="001D3A96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14BC508" w14:textId="77777777" w:rsidR="001D3A96" w:rsidRPr="0035030C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62D2B62C" w14:textId="77777777" w:rsidR="001D3A96" w:rsidRPr="0035030C" w:rsidRDefault="001D3A96" w:rsidP="001D3A96">
            <w:pPr>
              <w:tabs>
                <w:tab w:val="decimal" w:pos="80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8A38FE6" w14:textId="77777777" w:rsidR="001D3A96" w:rsidRPr="0035030C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45D44332" w14:textId="77777777" w:rsidR="001D3A96" w:rsidRPr="0035030C" w:rsidRDefault="001D3A96" w:rsidP="001D3A96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B22AA6E" w14:textId="77777777" w:rsidR="001D3A96" w:rsidRPr="0035030C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7BF132EC" w14:textId="77777777" w:rsidR="001D3A96" w:rsidRPr="0035030C" w:rsidRDefault="001D3A96" w:rsidP="001D3A96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F3B7667" w14:textId="77777777" w:rsidR="001D3A96" w:rsidRPr="0035030C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573A3232" w14:textId="77777777" w:rsidR="001D3A96" w:rsidRPr="0035030C" w:rsidRDefault="001D3A96" w:rsidP="001D3A96">
            <w:pPr>
              <w:tabs>
                <w:tab w:val="decimal" w:pos="7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EA48DD7" w14:textId="77777777" w:rsidR="001D3A96" w:rsidRPr="0035030C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39E25D9A" w14:textId="77777777" w:rsidR="001D3A96" w:rsidRPr="0035030C" w:rsidRDefault="001D3A96" w:rsidP="001D3A96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C2DB762" w14:textId="77777777" w:rsidR="001D3A96" w:rsidRPr="0035030C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40E10DA8" w14:textId="77777777" w:rsidR="001D3A96" w:rsidRPr="0035030C" w:rsidRDefault="001D3A96" w:rsidP="001D3A96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4D5C4D2" w14:textId="77777777" w:rsidR="001D3A96" w:rsidRPr="0035030C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67EC5725" w14:textId="77777777" w:rsidR="001D3A96" w:rsidRPr="0035030C" w:rsidRDefault="001D3A96" w:rsidP="001D3A96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0D822BF" w14:textId="77777777" w:rsidR="001D3A96" w:rsidRPr="0035030C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2EB9E057" w14:textId="77777777" w:rsidR="001D3A96" w:rsidRPr="0035030C" w:rsidRDefault="001D3A96" w:rsidP="001D3A96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875A4" w:rsidRPr="0035030C" w14:paraId="46DECEF6" w14:textId="77777777" w:rsidTr="00042D4C">
        <w:tc>
          <w:tcPr>
            <w:tcW w:w="4032" w:type="dxa"/>
            <w:vAlign w:val="bottom"/>
          </w:tcPr>
          <w:p w14:paraId="531B5A05" w14:textId="3C9A0F2C" w:rsidR="006875A4" w:rsidRPr="0035030C" w:rsidRDefault="006875A4" w:rsidP="006875A4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มกราคม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B5952FF" w14:textId="6A889E5B" w:rsidR="006875A4" w:rsidRPr="006875A4" w:rsidRDefault="006875A4" w:rsidP="006D5D6A">
            <w:pPr>
              <w:spacing w:line="240" w:lineRule="atLeast"/>
              <w:ind w:left="-86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875A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CD1F108" w14:textId="77777777" w:rsidR="006875A4" w:rsidRPr="006875A4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6D188510" w14:textId="495C3DFB" w:rsidR="006875A4" w:rsidRPr="006875A4" w:rsidRDefault="006875A4" w:rsidP="006875A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875A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7,136,080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0B5A9C0" w14:textId="77777777" w:rsidR="006875A4" w:rsidRPr="006875A4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343E1D2B" w14:textId="2FCC947E" w:rsidR="006875A4" w:rsidRPr="006875A4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875A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23,241,720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DF1BC1C" w14:textId="77777777" w:rsidR="006875A4" w:rsidRPr="006875A4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4DCA4E92" w14:textId="23B130FE" w:rsidR="006875A4" w:rsidRPr="006875A4" w:rsidRDefault="006875A4" w:rsidP="006875A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875A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6,516,180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5350D0E" w14:textId="77777777" w:rsidR="006875A4" w:rsidRPr="006875A4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3F42C002" w14:textId="2D854E21" w:rsidR="006875A4" w:rsidRPr="006875A4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875A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497,416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ECCD21B" w14:textId="77777777" w:rsidR="006875A4" w:rsidRPr="006875A4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12A55DA8" w14:textId="6BE0B7E5" w:rsidR="006875A4" w:rsidRPr="006875A4" w:rsidRDefault="006875A4" w:rsidP="006875A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875A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1,900,077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D06B5A5" w14:textId="77777777" w:rsidR="006875A4" w:rsidRPr="006875A4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35735CF3" w14:textId="25448BC9" w:rsidR="006875A4" w:rsidRPr="006875A4" w:rsidRDefault="006875A4" w:rsidP="0084485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875A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5C1A03C" w14:textId="77777777" w:rsidR="006875A4" w:rsidRPr="006875A4" w:rsidRDefault="006875A4" w:rsidP="006875A4">
            <w:pPr>
              <w:tabs>
                <w:tab w:val="decimal" w:pos="671"/>
                <w:tab w:val="decimal" w:pos="73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102CDBFE" w14:textId="6907D2C3" w:rsidR="006875A4" w:rsidRPr="006875A4" w:rsidRDefault="006875A4" w:rsidP="0084485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875A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400499C" w14:textId="77777777" w:rsidR="006875A4" w:rsidRPr="006875A4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3A14B133" w14:textId="253A9A83" w:rsidR="006875A4" w:rsidRPr="006875A4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875A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39,291,473</w:t>
            </w:r>
          </w:p>
        </w:tc>
      </w:tr>
      <w:tr w:rsidR="006875A4" w:rsidRPr="0035030C" w14:paraId="5574FBEC" w14:textId="77777777" w:rsidTr="00042D4C">
        <w:tc>
          <w:tcPr>
            <w:tcW w:w="4032" w:type="dxa"/>
            <w:vAlign w:val="bottom"/>
          </w:tcPr>
          <w:p w14:paraId="6CB6A09C" w14:textId="078257E2" w:rsidR="006875A4" w:rsidRPr="0035030C" w:rsidRDefault="006875A4" w:rsidP="006875A4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53C7A6E" w14:textId="29770DF3" w:rsidR="006875A4" w:rsidRPr="0035030C" w:rsidRDefault="006875A4" w:rsidP="006D5D6A">
            <w:pPr>
              <w:spacing w:line="240" w:lineRule="atLeast"/>
              <w:ind w:left="-86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C31AE3E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48F66A06" w14:textId="7016111B" w:rsidR="006875A4" w:rsidRPr="0035030C" w:rsidRDefault="006875A4" w:rsidP="006875A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808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04E386E" w14:textId="77777777" w:rsidR="006875A4" w:rsidRPr="0035030C" w:rsidRDefault="006875A4" w:rsidP="006875A4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43D79C0B" w14:textId="47EB96B7" w:rsidR="006875A4" w:rsidRPr="0035030C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EC3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18A21CC" w14:textId="77777777" w:rsidR="006875A4" w:rsidRPr="0035030C" w:rsidRDefault="006875A4" w:rsidP="006875A4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6B3F53BE" w14:textId="20252AD9" w:rsidR="006875A4" w:rsidRPr="0035030C" w:rsidRDefault="006875A4" w:rsidP="006875A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406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77C888C" w14:textId="77777777" w:rsidR="006875A4" w:rsidRPr="0035030C" w:rsidRDefault="006875A4" w:rsidP="006875A4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7F8F4BAE" w14:textId="37E2CDE2" w:rsidR="006875A4" w:rsidRPr="0035030C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393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75756E9" w14:textId="77777777" w:rsidR="006875A4" w:rsidRPr="0035030C" w:rsidRDefault="006875A4" w:rsidP="006875A4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2CADF67F" w14:textId="2FF31CE5" w:rsidR="006875A4" w:rsidRPr="0035030C" w:rsidRDefault="006875A4" w:rsidP="006875A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357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8D6356A" w14:textId="77777777" w:rsidR="006875A4" w:rsidRPr="0035030C" w:rsidRDefault="006875A4" w:rsidP="006875A4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3CCBDDBA" w14:textId="01701BF6" w:rsidR="006875A4" w:rsidRPr="0035030C" w:rsidRDefault="006875A4" w:rsidP="0084485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4060794" w14:textId="77777777" w:rsidR="006875A4" w:rsidRPr="0035030C" w:rsidRDefault="006875A4" w:rsidP="006875A4">
            <w:pPr>
              <w:tabs>
                <w:tab w:val="decimal" w:pos="671"/>
                <w:tab w:val="decimal" w:pos="73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265D9EE5" w14:textId="6165F46F" w:rsidR="006875A4" w:rsidRPr="0035030C" w:rsidRDefault="006875A4" w:rsidP="0084485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0A580D8" w14:textId="77777777" w:rsidR="006875A4" w:rsidRPr="0035030C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184CCD84" w14:textId="21758502" w:rsidR="006875A4" w:rsidRPr="0035030C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743</w:t>
            </w:r>
          </w:p>
        </w:tc>
      </w:tr>
      <w:tr w:rsidR="006875A4" w:rsidRPr="0035030C" w14:paraId="703E740D" w14:textId="77777777" w:rsidTr="00042D4C">
        <w:tc>
          <w:tcPr>
            <w:tcW w:w="4032" w:type="dxa"/>
            <w:vAlign w:val="bottom"/>
          </w:tcPr>
          <w:p w14:paraId="03F164B4" w14:textId="3AC2CEBC" w:rsidR="006875A4" w:rsidRPr="0035030C" w:rsidRDefault="006875A4" w:rsidP="006875A4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5EB10A4E" w14:textId="20EDA1EF" w:rsidR="006875A4" w:rsidRPr="0035030C" w:rsidRDefault="006875A4" w:rsidP="006D5D6A">
            <w:pPr>
              <w:spacing w:line="240" w:lineRule="atLeast"/>
              <w:ind w:left="-86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8E54606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vAlign w:val="bottom"/>
          </w:tcPr>
          <w:p w14:paraId="1EBC3F68" w14:textId="1C7DED95" w:rsidR="006875A4" w:rsidRPr="0035030C" w:rsidRDefault="006875A4" w:rsidP="00BE0E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6D9297C" w14:textId="77777777" w:rsidR="006875A4" w:rsidRPr="0035030C" w:rsidRDefault="006875A4" w:rsidP="006875A4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vAlign w:val="bottom"/>
          </w:tcPr>
          <w:p w14:paraId="4419566F" w14:textId="54FEBDA0" w:rsidR="006875A4" w:rsidRPr="0035030C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B15B8BE" w14:textId="77777777" w:rsidR="006875A4" w:rsidRPr="0035030C" w:rsidRDefault="006875A4" w:rsidP="006875A4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2B5D1163" w14:textId="3FCEBD23" w:rsidR="006875A4" w:rsidRPr="0035030C" w:rsidRDefault="006875A4" w:rsidP="006875A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737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C70DDEE" w14:textId="77777777" w:rsidR="006875A4" w:rsidRPr="0035030C" w:rsidRDefault="006875A4" w:rsidP="006875A4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00FEBA92" w14:textId="5AECFB1D" w:rsidR="006875A4" w:rsidRPr="0035030C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577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74834FA" w14:textId="77777777" w:rsidR="006875A4" w:rsidRPr="0035030C" w:rsidRDefault="006875A4" w:rsidP="006875A4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38252EAB" w14:textId="1FA18975" w:rsidR="006875A4" w:rsidRPr="0035030C" w:rsidRDefault="006875A4" w:rsidP="006875A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57C1EE1" w14:textId="77777777" w:rsidR="006875A4" w:rsidRPr="0035030C" w:rsidRDefault="006875A4" w:rsidP="006875A4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05B95F87" w14:textId="44DD4155" w:rsidR="006875A4" w:rsidRPr="0035030C" w:rsidRDefault="006875A4" w:rsidP="0084485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39283F4" w14:textId="77777777" w:rsidR="006875A4" w:rsidRPr="0035030C" w:rsidRDefault="006875A4" w:rsidP="006875A4">
            <w:pPr>
              <w:tabs>
                <w:tab w:val="decimal" w:pos="73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16DCED2D" w14:textId="2A6F9FE1" w:rsidR="006875A4" w:rsidRPr="0035030C" w:rsidRDefault="006875A4" w:rsidP="0084485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483A067" w14:textId="77777777" w:rsidR="006875A4" w:rsidRPr="0035030C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38AD6D14" w14:textId="3BB23072" w:rsidR="006875A4" w:rsidRPr="0035030C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6875A4" w:rsidRPr="0035030C" w14:paraId="16B45B37" w14:textId="77777777" w:rsidTr="00042D4C">
        <w:tc>
          <w:tcPr>
            <w:tcW w:w="4032" w:type="dxa"/>
            <w:vAlign w:val="bottom"/>
          </w:tcPr>
          <w:p w14:paraId="26F7041F" w14:textId="08E4133F" w:rsidR="006875A4" w:rsidRPr="0035030C" w:rsidRDefault="006875A4" w:rsidP="006875A4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และ 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D65D43A" w14:textId="1F2A7BEE" w:rsidR="006875A4" w:rsidRPr="0084485A" w:rsidRDefault="006875A4" w:rsidP="006D5D6A">
            <w:pPr>
              <w:spacing w:line="240" w:lineRule="atLeast"/>
              <w:ind w:left="-86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4485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68BB365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86E337B" w14:textId="470CFE94" w:rsidR="006875A4" w:rsidRPr="0035030C" w:rsidRDefault="006875A4" w:rsidP="006875A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440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888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6B9F762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754548E" w14:textId="0DBAB84F" w:rsidR="006875A4" w:rsidRPr="0035030C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24,224,167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93C78EB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FF7A517" w14:textId="03928B81" w:rsidR="006875A4" w:rsidRPr="0035030C" w:rsidRDefault="006875A4" w:rsidP="006875A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908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849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A853567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35E8648" w14:textId="68843E54" w:rsidR="006875A4" w:rsidRPr="0035030C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524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232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C527E82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3CBE890" w14:textId="33249296" w:rsidR="006875A4" w:rsidRPr="0035030C" w:rsidRDefault="006875A4" w:rsidP="006875A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944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555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0A5C403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25D8FEB" w14:textId="493887F3" w:rsidR="006875A4" w:rsidRPr="0084485A" w:rsidRDefault="006875A4" w:rsidP="0084485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4485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A66E244" w14:textId="77777777" w:rsidR="006875A4" w:rsidRPr="006875A4" w:rsidRDefault="006875A4" w:rsidP="006875A4">
            <w:pPr>
              <w:tabs>
                <w:tab w:val="decimal" w:pos="671"/>
                <w:tab w:val="decimal" w:pos="73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80337E0" w14:textId="3EB17CD9" w:rsidR="006875A4" w:rsidRPr="0084485A" w:rsidRDefault="006875A4" w:rsidP="0084485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4485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E836FCD" w14:textId="77777777" w:rsidR="006875A4" w:rsidRPr="0035030C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3650D19" w14:textId="790C81BA" w:rsidR="006875A4" w:rsidRPr="0035030C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41,042,691</w:t>
            </w:r>
          </w:p>
        </w:tc>
      </w:tr>
      <w:tr w:rsidR="006875A4" w:rsidRPr="0035030C" w14:paraId="22697911" w14:textId="77777777" w:rsidTr="008125DA">
        <w:tc>
          <w:tcPr>
            <w:tcW w:w="4032" w:type="dxa"/>
            <w:vAlign w:val="bottom"/>
          </w:tcPr>
          <w:p w14:paraId="201C0C5F" w14:textId="77777777" w:rsidR="006875A4" w:rsidRPr="0035030C" w:rsidRDefault="006875A4" w:rsidP="006875A4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13659C" w14:textId="43BC0F7E" w:rsidR="006875A4" w:rsidRPr="006D5D6A" w:rsidRDefault="00272205" w:rsidP="006D5D6A">
            <w:pPr>
              <w:spacing w:line="240" w:lineRule="atLeast"/>
              <w:ind w:left="-86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D5D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62E0E5A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E97620" w14:textId="5737ECE8" w:rsidR="006875A4" w:rsidRPr="0035030C" w:rsidRDefault="00BD2CB8" w:rsidP="006875A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307,875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A6584E2" w14:textId="77777777" w:rsidR="006875A4" w:rsidRPr="0035030C" w:rsidRDefault="006875A4" w:rsidP="006875A4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A7DB72" w14:textId="17244A31" w:rsidR="006875A4" w:rsidRPr="0035030C" w:rsidRDefault="00B04C86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903,69</w:t>
            </w:r>
            <w:r w:rsidR="00DA43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99A7C4D" w14:textId="77777777" w:rsidR="006875A4" w:rsidRPr="0035030C" w:rsidRDefault="006875A4" w:rsidP="006875A4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9F98A6" w14:textId="1AF200F5" w:rsidR="006875A4" w:rsidRPr="0035030C" w:rsidRDefault="00211564" w:rsidP="006875A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365,31</w:t>
            </w:r>
            <w:r w:rsidR="00DA43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3AFE9C1" w14:textId="77777777" w:rsidR="006875A4" w:rsidRPr="0035030C" w:rsidRDefault="006875A4" w:rsidP="006875A4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A75599" w14:textId="69309B42" w:rsidR="006875A4" w:rsidRPr="0035030C" w:rsidRDefault="00736987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31,613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48BA92B" w14:textId="77777777" w:rsidR="006875A4" w:rsidRPr="0035030C" w:rsidRDefault="006875A4" w:rsidP="006875A4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E5C79D" w14:textId="7512E0EC" w:rsidR="006875A4" w:rsidRPr="0035030C" w:rsidRDefault="00E47A9E" w:rsidP="006875A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57,742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627A893" w14:textId="77777777" w:rsidR="006875A4" w:rsidRPr="0035030C" w:rsidRDefault="006875A4" w:rsidP="006875A4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7B07BC" w14:textId="6DA6A3DA" w:rsidR="006875A4" w:rsidRPr="0035030C" w:rsidRDefault="00E47A9E" w:rsidP="006875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CE4ACB7" w14:textId="77777777" w:rsidR="006875A4" w:rsidRPr="0035030C" w:rsidRDefault="006875A4" w:rsidP="006875A4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C28DCC" w14:textId="60B95C51" w:rsidR="006875A4" w:rsidRPr="0035030C" w:rsidRDefault="00E47A9E" w:rsidP="006875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1C6901F" w14:textId="77777777" w:rsidR="006875A4" w:rsidRPr="0035030C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93B3E7" w14:textId="542C3513" w:rsidR="006875A4" w:rsidRPr="0035030C" w:rsidRDefault="00E47A9E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1,666,</w:t>
            </w:r>
            <w:r w:rsidR="00C1370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241</w:t>
            </w:r>
          </w:p>
        </w:tc>
      </w:tr>
      <w:tr w:rsidR="006875A4" w:rsidRPr="0035030C" w14:paraId="0EEA20B3" w14:textId="77777777" w:rsidTr="008125DA">
        <w:tc>
          <w:tcPr>
            <w:tcW w:w="4032" w:type="dxa"/>
            <w:vAlign w:val="bottom"/>
          </w:tcPr>
          <w:p w14:paraId="435633FA" w14:textId="77777777" w:rsidR="006875A4" w:rsidRPr="0035030C" w:rsidRDefault="006875A4" w:rsidP="006875A4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D14DD81" w14:textId="20AB3ECD" w:rsidR="006875A4" w:rsidRPr="006D5D6A" w:rsidRDefault="00272205" w:rsidP="006D5D6A">
            <w:pPr>
              <w:spacing w:line="240" w:lineRule="atLeast"/>
              <w:ind w:left="-86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D5D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48275FC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BF4E90A" w14:textId="41AEB210" w:rsidR="006875A4" w:rsidRPr="0035030C" w:rsidRDefault="00BD2CB8" w:rsidP="00BD2CB8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(19</w:t>
            </w:r>
            <w:r w:rsidR="009B0F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D9CE9B8" w14:textId="77777777" w:rsidR="006875A4" w:rsidRPr="0035030C" w:rsidRDefault="006875A4" w:rsidP="006875A4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7BEFD74" w14:textId="763EE995" w:rsidR="006875A4" w:rsidRPr="0035030C" w:rsidRDefault="00B04C86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(29,423)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50E1B29" w14:textId="77777777" w:rsidR="006875A4" w:rsidRPr="0035030C" w:rsidRDefault="006875A4" w:rsidP="006875A4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934F3CC" w14:textId="6E023246" w:rsidR="006875A4" w:rsidRPr="0035030C" w:rsidRDefault="00211564" w:rsidP="006875A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(33,97</w:t>
            </w:r>
            <w:r w:rsidR="008D46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F79B546" w14:textId="77777777" w:rsidR="006875A4" w:rsidRPr="0035030C" w:rsidRDefault="006875A4" w:rsidP="006875A4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B2C01F0" w14:textId="56E886D6" w:rsidR="006875A4" w:rsidRPr="0035030C" w:rsidRDefault="00736987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(2,694)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2534748" w14:textId="77777777" w:rsidR="006875A4" w:rsidRPr="0035030C" w:rsidRDefault="006875A4" w:rsidP="006875A4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FE248A2" w14:textId="5EBF7CBD" w:rsidR="006875A4" w:rsidRPr="0035030C" w:rsidRDefault="00E47A9E" w:rsidP="006875A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(3,333)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7094086" w14:textId="77777777" w:rsidR="006875A4" w:rsidRPr="0035030C" w:rsidRDefault="006875A4" w:rsidP="006875A4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8FD2E12" w14:textId="2CE8CCD2" w:rsidR="006875A4" w:rsidRPr="0035030C" w:rsidRDefault="00E47A9E" w:rsidP="006875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3DD36C4" w14:textId="77777777" w:rsidR="006875A4" w:rsidRPr="0035030C" w:rsidRDefault="006875A4" w:rsidP="006875A4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88AC8F5" w14:textId="4217873C" w:rsidR="006875A4" w:rsidRPr="0035030C" w:rsidRDefault="00E47A9E" w:rsidP="006875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F4C2AFC" w14:textId="77777777" w:rsidR="006875A4" w:rsidRPr="0035030C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819C010" w14:textId="630171A7" w:rsidR="006875A4" w:rsidRPr="0035030C" w:rsidRDefault="00C13708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(69,62</w:t>
            </w:r>
            <w:r w:rsidR="008D46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6875A4" w:rsidRPr="0035030C" w14:paraId="2A668505" w14:textId="77777777" w:rsidTr="008125DA">
        <w:tc>
          <w:tcPr>
            <w:tcW w:w="4032" w:type="dxa"/>
            <w:tcBorders>
              <w:bottom w:val="nil"/>
            </w:tcBorders>
            <w:vAlign w:val="bottom"/>
          </w:tcPr>
          <w:p w14:paraId="46F5224F" w14:textId="44670E2A" w:rsidR="006875A4" w:rsidRPr="0035030C" w:rsidRDefault="006875A4" w:rsidP="006875A4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31FBC7" w14:textId="6494F2C5" w:rsidR="006875A4" w:rsidRPr="0035030C" w:rsidRDefault="00272205" w:rsidP="00272205">
            <w:pPr>
              <w:spacing w:line="240" w:lineRule="atLeast"/>
              <w:ind w:left="-86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994DB49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AD38C4" w14:textId="3B555FD4" w:rsidR="006875A4" w:rsidRPr="0035030C" w:rsidRDefault="00BD2CB8" w:rsidP="006875A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7,7</w:t>
            </w:r>
            <w:r w:rsidR="00B04C8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48,56</w:t>
            </w:r>
            <w:r w:rsidR="00DA437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6678859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E6B3AC" w14:textId="189FDD44" w:rsidR="006875A4" w:rsidRPr="0035030C" w:rsidRDefault="00B04C86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25,098,</w:t>
            </w:r>
            <w:r w:rsidR="0021156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43</w:t>
            </w:r>
            <w:r w:rsidR="00DA437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9879232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00514B" w14:textId="079EA918" w:rsidR="006875A4" w:rsidRPr="0035030C" w:rsidRDefault="00736987" w:rsidP="006875A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7,240,190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43B8EE1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E4FF0A" w14:textId="2F682918" w:rsidR="006875A4" w:rsidRPr="0035030C" w:rsidRDefault="00736987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553,151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B191068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971D3A" w14:textId="13C452BC" w:rsidR="006875A4" w:rsidRPr="0035030C" w:rsidRDefault="00E47A9E" w:rsidP="006875A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1,998,964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F4923CB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EF07F9" w14:textId="7A065A0B" w:rsidR="006875A4" w:rsidRPr="0035030C" w:rsidRDefault="00E47A9E" w:rsidP="006875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411C494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AF5BE7" w14:textId="1BABF3A6" w:rsidR="006875A4" w:rsidRPr="0035030C" w:rsidRDefault="00E47A9E" w:rsidP="006875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A65633E" w14:textId="77777777" w:rsidR="006875A4" w:rsidRPr="0035030C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9D0F73" w14:textId="16615976" w:rsidR="006875A4" w:rsidRPr="0035030C" w:rsidRDefault="00C13708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42,639,3</w:t>
            </w:r>
            <w:r w:rsidR="002657C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11</w:t>
            </w:r>
          </w:p>
        </w:tc>
      </w:tr>
      <w:tr w:rsidR="006875A4" w:rsidRPr="0035030C" w14:paraId="1FF6D4E9" w14:textId="77777777" w:rsidTr="00106DCF">
        <w:tc>
          <w:tcPr>
            <w:tcW w:w="4032" w:type="dxa"/>
            <w:vAlign w:val="bottom"/>
          </w:tcPr>
          <w:p w14:paraId="3A09ED47" w14:textId="77777777" w:rsidR="006875A4" w:rsidRPr="0035030C" w:rsidRDefault="006875A4" w:rsidP="006875A4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29E09C2E" w14:textId="77777777" w:rsidR="006875A4" w:rsidRPr="0035030C" w:rsidRDefault="006875A4" w:rsidP="006875A4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8D44CF4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vAlign w:val="bottom"/>
          </w:tcPr>
          <w:p w14:paraId="739907FA" w14:textId="77777777" w:rsidR="006875A4" w:rsidRPr="0035030C" w:rsidRDefault="006875A4" w:rsidP="006875A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0D3EBC5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vAlign w:val="bottom"/>
          </w:tcPr>
          <w:p w14:paraId="6D08B869" w14:textId="77777777" w:rsidR="006875A4" w:rsidRPr="0035030C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29777CE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07DBBD6E" w14:textId="77777777" w:rsidR="006875A4" w:rsidRPr="0035030C" w:rsidRDefault="006875A4" w:rsidP="006875A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3FEE328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345D36DC" w14:textId="77777777" w:rsidR="006875A4" w:rsidRPr="0035030C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70E6F7F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7FD84DF6" w14:textId="77777777" w:rsidR="006875A4" w:rsidRPr="0035030C" w:rsidRDefault="006875A4" w:rsidP="006875A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833D17A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66F7F994" w14:textId="77777777" w:rsidR="006875A4" w:rsidRPr="0035030C" w:rsidRDefault="006875A4" w:rsidP="006875A4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22E8ED0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5F29988D" w14:textId="77777777" w:rsidR="006875A4" w:rsidRPr="0035030C" w:rsidRDefault="006875A4" w:rsidP="006875A4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9CE5501" w14:textId="77777777" w:rsidR="006875A4" w:rsidRPr="0035030C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5B9FE3E6" w14:textId="77777777" w:rsidR="006875A4" w:rsidRPr="0035030C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6875A4" w:rsidRPr="0035030C" w14:paraId="62DC5FFE" w14:textId="77777777" w:rsidTr="00106DCF">
        <w:tc>
          <w:tcPr>
            <w:tcW w:w="4032" w:type="dxa"/>
            <w:tcBorders>
              <w:bottom w:val="nil"/>
            </w:tcBorders>
            <w:vAlign w:val="bottom"/>
          </w:tcPr>
          <w:p w14:paraId="6F2B327D" w14:textId="4B382BBF" w:rsidR="006875A4" w:rsidRPr="0035030C" w:rsidRDefault="006875A4" w:rsidP="006875A4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73CE5E9" w14:textId="77777777" w:rsidR="006875A4" w:rsidRPr="0035030C" w:rsidRDefault="006875A4" w:rsidP="006875A4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64D0944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74694593" w14:textId="77777777" w:rsidR="006875A4" w:rsidRPr="0035030C" w:rsidRDefault="006875A4" w:rsidP="006875A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59F0A5F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415D9CA1" w14:textId="77777777" w:rsidR="006875A4" w:rsidRPr="0035030C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F4E9638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44E5B1FE" w14:textId="77777777" w:rsidR="006875A4" w:rsidRPr="0035030C" w:rsidRDefault="006875A4" w:rsidP="006875A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AEA3A56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46CCBFA5" w14:textId="77777777" w:rsidR="006875A4" w:rsidRPr="0035030C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7E104F1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4E876FE3" w14:textId="77777777" w:rsidR="006875A4" w:rsidRPr="0035030C" w:rsidRDefault="006875A4" w:rsidP="006875A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CDC253E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648D83D4" w14:textId="77777777" w:rsidR="006875A4" w:rsidRPr="0035030C" w:rsidRDefault="006875A4" w:rsidP="006875A4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40740B9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454AB17A" w14:textId="77777777" w:rsidR="006875A4" w:rsidRPr="0035030C" w:rsidRDefault="006875A4" w:rsidP="006875A4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D877EF8" w14:textId="77777777" w:rsidR="006875A4" w:rsidRPr="0035030C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321ECE48" w14:textId="77777777" w:rsidR="006875A4" w:rsidRPr="0035030C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875A4" w:rsidRPr="0035030C" w14:paraId="4B6B5442" w14:textId="77777777" w:rsidTr="00106DCF">
        <w:tc>
          <w:tcPr>
            <w:tcW w:w="4032" w:type="dxa"/>
            <w:vAlign w:val="bottom"/>
          </w:tcPr>
          <w:p w14:paraId="2605D5A6" w14:textId="06EAE6ED" w:rsidR="006875A4" w:rsidRPr="0035030C" w:rsidRDefault="006875A4" w:rsidP="006875A4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bottom"/>
          </w:tcPr>
          <w:p w14:paraId="48E20005" w14:textId="63B9147E" w:rsidR="006875A4" w:rsidRPr="0035030C" w:rsidRDefault="006875A4" w:rsidP="006875A4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225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285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1279AEE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double" w:sz="4" w:space="0" w:color="auto"/>
            </w:tcBorders>
            <w:vAlign w:val="bottom"/>
          </w:tcPr>
          <w:p w14:paraId="076F7182" w14:textId="0C7B626B" w:rsidR="006875A4" w:rsidRPr="0035030C" w:rsidRDefault="006875A4" w:rsidP="006875A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782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148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96241EC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double" w:sz="4" w:space="0" w:color="auto"/>
            </w:tcBorders>
            <w:vAlign w:val="bottom"/>
          </w:tcPr>
          <w:p w14:paraId="2987CF55" w14:textId="3CF9AB7E" w:rsidR="006875A4" w:rsidRPr="0035030C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37</w:t>
            </w:r>
            <w:r w:rsidRPr="00F740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990</w:t>
            </w:r>
            <w:r w:rsidRPr="00F740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442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A29A620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vAlign w:val="bottom"/>
          </w:tcPr>
          <w:p w14:paraId="0AD706F3" w14:textId="73858CC6" w:rsidR="006875A4" w:rsidRPr="0035030C" w:rsidRDefault="006875A4" w:rsidP="006875A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111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025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6324C46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vAlign w:val="bottom"/>
          </w:tcPr>
          <w:p w14:paraId="02A51BE2" w14:textId="0DA22580" w:rsidR="006875A4" w:rsidRPr="0035030C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105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32B69B9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vAlign w:val="bottom"/>
          </w:tcPr>
          <w:p w14:paraId="03838FAB" w14:textId="376DDFBE" w:rsidR="006875A4" w:rsidRPr="0035030C" w:rsidRDefault="006875A4" w:rsidP="006875A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380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354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92B32BD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vAlign w:val="bottom"/>
          </w:tcPr>
          <w:p w14:paraId="39466F87" w14:textId="1BE297E3" w:rsidR="006875A4" w:rsidRPr="0035030C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379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177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E3152FA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vAlign w:val="bottom"/>
          </w:tcPr>
          <w:p w14:paraId="25491EDB" w14:textId="439143E2" w:rsidR="006875A4" w:rsidRPr="0035030C" w:rsidRDefault="006875A4" w:rsidP="006875A4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864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496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1318FD4" w14:textId="77777777" w:rsidR="006875A4" w:rsidRPr="0035030C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vAlign w:val="bottom"/>
          </w:tcPr>
          <w:p w14:paraId="65676A71" w14:textId="345C13C4" w:rsidR="006875A4" w:rsidRPr="0035030C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841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032</w:t>
            </w:r>
          </w:p>
        </w:tc>
      </w:tr>
      <w:tr w:rsidR="006875A4" w:rsidRPr="0035030C" w14:paraId="4780DA4B" w14:textId="77777777" w:rsidTr="008125DA">
        <w:tc>
          <w:tcPr>
            <w:tcW w:w="4032" w:type="dxa"/>
            <w:tcBorders>
              <w:bottom w:val="nil"/>
            </w:tcBorders>
            <w:vAlign w:val="bottom"/>
          </w:tcPr>
          <w:p w14:paraId="6BCAFBE7" w14:textId="1A241206" w:rsidR="006875A4" w:rsidRPr="0035030C" w:rsidRDefault="006875A4" w:rsidP="006875A4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652EB2D2" w14:textId="207CD9AD" w:rsidR="006875A4" w:rsidRPr="0035030C" w:rsidRDefault="00FE6E64" w:rsidP="006875A4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3,223,805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B8EFD54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7994D97" w14:textId="31E4C8A5" w:rsidR="006875A4" w:rsidRPr="0035030C" w:rsidRDefault="00FE6E64" w:rsidP="006875A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8,571,563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F427E08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4E9F37E" w14:textId="24DE8EFF" w:rsidR="006875A4" w:rsidRPr="00F74014" w:rsidRDefault="00FE6E6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37,991,370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E2EE28A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7B5CA10" w14:textId="5A0D8449" w:rsidR="006875A4" w:rsidRPr="0035030C" w:rsidRDefault="00FE6E64" w:rsidP="006875A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3,012,119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4157A17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6F999A0" w14:textId="62C5D0E3" w:rsidR="006875A4" w:rsidRPr="0035030C" w:rsidRDefault="004B0A69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98,779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0875DBA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42370CE" w14:textId="6FF7B005" w:rsidR="006875A4" w:rsidRPr="0035030C" w:rsidRDefault="004B0A69" w:rsidP="006875A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378,560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EAB4635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6BB14202" w14:textId="7B8ADB50" w:rsidR="006875A4" w:rsidRPr="0035030C" w:rsidRDefault="004B0A69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391,916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A3E3001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EC451C9" w14:textId="31432313" w:rsidR="006875A4" w:rsidRPr="0035030C" w:rsidRDefault="004B0A69" w:rsidP="006875A4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6,425,427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C824112" w14:textId="77777777" w:rsidR="006875A4" w:rsidRPr="0035030C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C071A18" w14:textId="791EB007" w:rsidR="006875A4" w:rsidRPr="0035030C" w:rsidRDefault="004B0A69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60,093,</w:t>
            </w:r>
            <w:r w:rsidR="005139F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539</w:t>
            </w:r>
          </w:p>
        </w:tc>
      </w:tr>
    </w:tbl>
    <w:p w14:paraId="4E98CB3B" w14:textId="77777777" w:rsidR="00106DCF" w:rsidRPr="0035030C" w:rsidRDefault="00106DCF">
      <w:pPr>
        <w:rPr>
          <w:rFonts w:asciiTheme="majorBidi" w:hAnsiTheme="majorBidi" w:cstheme="majorBidi"/>
          <w:sz w:val="20"/>
          <w:szCs w:val="20"/>
          <w:highlight w:val="yellow"/>
        </w:rPr>
      </w:pPr>
    </w:p>
    <w:p w14:paraId="79BE7A97" w14:textId="778A091A" w:rsidR="00F4177C" w:rsidRPr="0035030C" w:rsidRDefault="00D71FDF" w:rsidP="00E73CCC">
      <w:pPr>
        <w:pStyle w:val="Bo-C1Content"/>
        <w:ind w:left="0" w:right="40"/>
        <w:rPr>
          <w:rFonts w:asciiTheme="majorBidi" w:hAnsiTheme="majorBidi" w:cstheme="majorBidi"/>
          <w:i/>
          <w:iCs/>
          <w:highlight w:val="yellow"/>
          <w:cs/>
        </w:rPr>
        <w:sectPr w:rsidR="00F4177C" w:rsidRPr="0035030C" w:rsidSect="00412DB6">
          <w:footerReference w:type="default" r:id="rId20"/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  <w:r w:rsidRPr="0035030C">
        <w:rPr>
          <w:rFonts w:asciiTheme="majorBidi" w:hAnsiTheme="majorBidi" w:cstheme="majorBidi"/>
          <w:highlight w:val="yellow"/>
        </w:rPr>
        <w:br w:type="page"/>
      </w:r>
    </w:p>
    <w:p w14:paraId="1B71DCCF" w14:textId="77777777" w:rsidR="00E7697C" w:rsidRPr="007C2898" w:rsidRDefault="00E7697C" w:rsidP="003A36FF">
      <w:pPr>
        <w:pStyle w:val="Bo-C1Content"/>
        <w:rPr>
          <w:rFonts w:asciiTheme="majorBidi" w:hAnsiTheme="majorBidi" w:cstheme="majorBidi"/>
          <w:i/>
          <w:iCs/>
        </w:rPr>
      </w:pPr>
      <w:r w:rsidRPr="007C2898">
        <w:rPr>
          <w:rFonts w:asciiTheme="majorBidi" w:hAnsiTheme="majorBidi" w:cstheme="majorBidi"/>
          <w:i/>
          <w:iCs/>
          <w:cs/>
        </w:rPr>
        <w:lastRenderedPageBreak/>
        <w:t>การค้ำประกัน</w:t>
      </w:r>
    </w:p>
    <w:p w14:paraId="7A30AA11" w14:textId="77777777" w:rsidR="003A36FF" w:rsidRPr="007C2898" w:rsidRDefault="003A36FF" w:rsidP="00AD4D30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37F94935" w14:textId="5DFE1EE7" w:rsidR="00E7697C" w:rsidRPr="007C2898" w:rsidRDefault="00E7697C" w:rsidP="003A36FF">
      <w:pPr>
        <w:pStyle w:val="Bo-C1Content"/>
        <w:rPr>
          <w:rFonts w:asciiTheme="majorBidi" w:hAnsiTheme="majorBidi" w:cstheme="majorBidi"/>
        </w:rPr>
      </w:pPr>
      <w:r w:rsidRPr="007C2898">
        <w:rPr>
          <w:rFonts w:asciiTheme="majorBidi" w:hAnsiTheme="majorBidi" w:cstheme="majorBidi"/>
          <w:cs/>
        </w:rPr>
        <w:t xml:space="preserve">ณ วันที่ </w:t>
      </w:r>
      <w:r w:rsidR="002810CA" w:rsidRPr="002810CA">
        <w:rPr>
          <w:rFonts w:asciiTheme="majorBidi" w:hAnsiTheme="majorBidi" w:cstheme="majorBidi"/>
          <w:lang w:val="en-US"/>
        </w:rPr>
        <w:t>31</w:t>
      </w:r>
      <w:r w:rsidR="005D28FE" w:rsidRPr="007C2898">
        <w:rPr>
          <w:rFonts w:asciiTheme="majorBidi" w:hAnsiTheme="majorBidi" w:cstheme="majorBidi"/>
        </w:rPr>
        <w:t xml:space="preserve"> </w:t>
      </w:r>
      <w:r w:rsidRPr="007C2898">
        <w:rPr>
          <w:rFonts w:asciiTheme="majorBidi" w:hAnsiTheme="majorBidi" w:cstheme="majorBidi"/>
          <w:cs/>
        </w:rPr>
        <w:t xml:space="preserve">ธันวาคม </w:t>
      </w:r>
      <w:r w:rsidR="002810CA" w:rsidRPr="002810CA">
        <w:rPr>
          <w:rFonts w:asciiTheme="majorBidi" w:hAnsiTheme="majorBidi" w:cstheme="majorBidi"/>
          <w:lang w:val="en-US"/>
        </w:rPr>
        <w:t>256</w:t>
      </w:r>
      <w:r w:rsidR="006875A4">
        <w:rPr>
          <w:rFonts w:asciiTheme="majorBidi" w:hAnsiTheme="majorBidi" w:cstheme="majorBidi"/>
          <w:lang w:val="en-US"/>
        </w:rPr>
        <w:t>7</w:t>
      </w:r>
      <w:r w:rsidR="00AD786F" w:rsidRPr="007C2898">
        <w:rPr>
          <w:rFonts w:asciiTheme="majorBidi" w:hAnsiTheme="majorBidi" w:cstheme="majorBidi"/>
        </w:rPr>
        <w:t xml:space="preserve"> </w:t>
      </w:r>
      <w:r w:rsidR="0081738C" w:rsidRPr="007C2898">
        <w:rPr>
          <w:rFonts w:asciiTheme="majorBidi" w:hAnsiTheme="majorBidi" w:cstheme="majorBidi"/>
          <w:cs/>
        </w:rPr>
        <w:t>ที่ดิน อาคาร เครื่องจักรและอุปกรณ์</w:t>
      </w:r>
      <w:r w:rsidR="00A06B93" w:rsidRPr="007C2898">
        <w:rPr>
          <w:rFonts w:asciiTheme="majorBidi" w:hAnsiTheme="majorBidi" w:cstheme="majorBidi"/>
          <w:cs/>
        </w:rPr>
        <w:t>ของ</w:t>
      </w:r>
      <w:r w:rsidR="003A36FF" w:rsidRPr="007C2898">
        <w:rPr>
          <w:rFonts w:asciiTheme="majorBidi" w:hAnsiTheme="majorBidi" w:cstheme="majorBidi"/>
          <w:cs/>
        </w:rPr>
        <w:t>บริษัท</w:t>
      </w:r>
      <w:r w:rsidR="00161FD7" w:rsidRPr="007C2898">
        <w:rPr>
          <w:rFonts w:asciiTheme="majorBidi" w:hAnsiTheme="majorBidi" w:cstheme="majorBidi"/>
          <w:cs/>
        </w:rPr>
        <w:t>มูลค่าตามบัญชีจำนว</w:t>
      </w:r>
      <w:r w:rsidR="007A44AB" w:rsidRPr="007C2898">
        <w:rPr>
          <w:rFonts w:asciiTheme="majorBidi" w:hAnsiTheme="majorBidi" w:cstheme="majorBidi"/>
          <w:cs/>
          <w:lang w:val="en-US"/>
        </w:rPr>
        <w:t>น</w:t>
      </w:r>
      <w:r w:rsidR="00FA5256">
        <w:rPr>
          <w:rFonts w:asciiTheme="majorBidi" w:hAnsiTheme="majorBidi" w:cstheme="majorBidi"/>
          <w:lang w:val="en-US"/>
        </w:rPr>
        <w:t xml:space="preserve"> </w:t>
      </w:r>
      <w:r w:rsidR="005139F3">
        <w:rPr>
          <w:rFonts w:asciiTheme="majorBidi" w:hAnsiTheme="majorBidi" w:cstheme="majorBidi"/>
          <w:lang w:val="en-US"/>
        </w:rPr>
        <w:t>5,337</w:t>
      </w:r>
      <w:r w:rsidR="00FA5256">
        <w:rPr>
          <w:rFonts w:asciiTheme="majorBidi" w:hAnsiTheme="majorBidi" w:cstheme="majorBidi"/>
          <w:lang w:val="en-US"/>
        </w:rPr>
        <w:t xml:space="preserve"> </w:t>
      </w:r>
      <w:r w:rsidRPr="007C2898">
        <w:rPr>
          <w:rFonts w:asciiTheme="majorBidi" w:hAnsiTheme="majorBidi" w:cstheme="majorBidi"/>
          <w:cs/>
        </w:rPr>
        <w:t>ล้านบาท</w:t>
      </w:r>
      <w:r w:rsidR="00E34678" w:rsidRPr="007C2898">
        <w:rPr>
          <w:rFonts w:asciiTheme="majorBidi" w:hAnsiTheme="majorBidi" w:cstheme="majorBidi"/>
          <w:cs/>
        </w:rPr>
        <w:t xml:space="preserve"> </w:t>
      </w:r>
      <w:r w:rsidR="009C141A" w:rsidRPr="007C2898">
        <w:rPr>
          <w:rFonts w:asciiTheme="majorBidi" w:hAnsiTheme="majorBidi" w:cstheme="majorBidi"/>
          <w:i/>
          <w:iCs/>
        </w:rPr>
        <w:t>(</w:t>
      </w:r>
      <w:r w:rsidR="002810CA" w:rsidRPr="002810CA">
        <w:rPr>
          <w:rFonts w:asciiTheme="majorBidi" w:hAnsiTheme="majorBidi" w:cstheme="majorBidi"/>
          <w:i/>
          <w:iCs/>
          <w:lang w:val="en-US"/>
        </w:rPr>
        <w:t>256</w:t>
      </w:r>
      <w:r w:rsidR="006875A4">
        <w:rPr>
          <w:rFonts w:asciiTheme="majorBidi" w:hAnsiTheme="majorBidi" w:cstheme="majorBidi"/>
          <w:i/>
          <w:iCs/>
          <w:lang w:val="en-US"/>
        </w:rPr>
        <w:t>6</w:t>
      </w:r>
      <w:r w:rsidR="009C141A" w:rsidRPr="007C2898">
        <w:rPr>
          <w:rFonts w:asciiTheme="majorBidi" w:hAnsiTheme="majorBidi" w:cstheme="majorBidi"/>
          <w:i/>
          <w:iCs/>
        </w:rPr>
        <w:t xml:space="preserve">: </w:t>
      </w:r>
      <w:r w:rsidR="006875A4" w:rsidRPr="006875A4">
        <w:rPr>
          <w:rFonts w:asciiTheme="majorBidi" w:hAnsiTheme="majorBidi" w:cstheme="majorBidi"/>
          <w:i/>
          <w:iCs/>
          <w:lang w:val="en-US"/>
        </w:rPr>
        <w:t xml:space="preserve">5,459 </w:t>
      </w:r>
      <w:r w:rsidR="00E34678" w:rsidRPr="007C2898">
        <w:rPr>
          <w:rFonts w:asciiTheme="majorBidi" w:hAnsiTheme="majorBidi" w:cstheme="majorBidi"/>
          <w:i/>
          <w:iCs/>
          <w:cs/>
        </w:rPr>
        <w:t>ล้านบาท</w:t>
      </w:r>
      <w:r w:rsidR="004D69CD" w:rsidRPr="007C2898">
        <w:rPr>
          <w:rFonts w:asciiTheme="majorBidi" w:hAnsiTheme="majorBidi" w:cstheme="majorBidi"/>
          <w:i/>
          <w:iCs/>
          <w:lang w:val="en-US"/>
        </w:rPr>
        <w:t>)</w:t>
      </w:r>
      <w:r w:rsidRPr="007C2898">
        <w:rPr>
          <w:rFonts w:asciiTheme="majorBidi" w:hAnsiTheme="majorBidi" w:cstheme="majorBidi"/>
        </w:rPr>
        <w:t xml:space="preserve"> </w:t>
      </w:r>
      <w:r w:rsidR="00E34678" w:rsidRPr="007C2898">
        <w:rPr>
          <w:rFonts w:asciiTheme="majorBidi" w:hAnsiTheme="majorBidi" w:cstheme="majorBidi"/>
          <w:cs/>
        </w:rPr>
        <w:t>ได้จำนองหรือใช้เป็นหลักประกันสำหรับ</w:t>
      </w:r>
      <w:r w:rsidR="00B03ECC">
        <w:rPr>
          <w:rFonts w:asciiTheme="majorBidi" w:hAnsiTheme="majorBidi" w:cstheme="majorBidi" w:hint="cs"/>
          <w:cs/>
        </w:rPr>
        <w:t>วงเงินสินเชื่อ</w:t>
      </w:r>
      <w:r w:rsidR="00E34678" w:rsidRPr="007C2898">
        <w:rPr>
          <w:rFonts w:asciiTheme="majorBidi" w:hAnsiTheme="majorBidi" w:cstheme="majorBidi"/>
          <w:cs/>
        </w:rPr>
        <w:t xml:space="preserve"> </w:t>
      </w:r>
    </w:p>
    <w:p w14:paraId="717A59FB" w14:textId="77777777" w:rsidR="003739E6" w:rsidRPr="007C2898" w:rsidRDefault="003739E6" w:rsidP="00AD4D30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7DDAE951" w14:textId="22485F68" w:rsidR="00DD44DB" w:rsidRPr="007C2898" w:rsidRDefault="00DD44DB" w:rsidP="003A36FF">
      <w:pPr>
        <w:pStyle w:val="Bo-C1Content"/>
        <w:rPr>
          <w:rFonts w:asciiTheme="majorBidi" w:hAnsiTheme="majorBidi" w:cstheme="majorBidi"/>
        </w:rPr>
      </w:pPr>
      <w:r w:rsidRPr="007C2898">
        <w:rPr>
          <w:rFonts w:asciiTheme="majorBidi" w:hAnsiTheme="majorBidi" w:cstheme="majorBidi"/>
          <w:cs/>
        </w:rPr>
        <w:t>ต้นทุนการกู้ยืมที่เกี่ยวข้องกับการได้มาซึ่งการก่อสร้างโรงงานใหม่ได้บันทึกเป็นส่วนหนึ่งของต้นทุนสินทรัพย์ของ</w:t>
      </w:r>
      <w:r w:rsidRPr="007C2898">
        <w:rPr>
          <w:rFonts w:asciiTheme="majorBidi" w:hAnsiTheme="majorBidi" w:cstheme="majorBidi"/>
          <w:spacing w:val="2"/>
          <w:cs/>
        </w:rPr>
        <w:t xml:space="preserve">กลุ่มบริษัทและบริษัท ณ วันที่ </w:t>
      </w:r>
      <w:r w:rsidR="002810CA" w:rsidRPr="002810CA">
        <w:rPr>
          <w:rFonts w:asciiTheme="majorBidi" w:hAnsiTheme="majorBidi" w:cstheme="majorBidi"/>
          <w:spacing w:val="2"/>
          <w:lang w:val="en-US"/>
        </w:rPr>
        <w:t>31</w:t>
      </w:r>
      <w:r w:rsidRPr="007C2898">
        <w:rPr>
          <w:rFonts w:asciiTheme="majorBidi" w:hAnsiTheme="majorBidi" w:cstheme="majorBidi"/>
          <w:spacing w:val="2"/>
          <w:lang w:val="en-US"/>
        </w:rPr>
        <w:t xml:space="preserve"> </w:t>
      </w:r>
      <w:r w:rsidRPr="007C2898">
        <w:rPr>
          <w:rFonts w:asciiTheme="majorBidi" w:hAnsiTheme="majorBidi" w:cstheme="majorBidi"/>
          <w:spacing w:val="2"/>
          <w:cs/>
          <w:lang w:val="en-US"/>
        </w:rPr>
        <w:t xml:space="preserve">ธันวาคม </w:t>
      </w:r>
      <w:r w:rsidR="002810CA" w:rsidRPr="002810CA">
        <w:rPr>
          <w:rFonts w:asciiTheme="majorBidi" w:hAnsiTheme="majorBidi" w:cstheme="majorBidi"/>
          <w:spacing w:val="2"/>
          <w:lang w:val="en-US"/>
        </w:rPr>
        <w:t>256</w:t>
      </w:r>
      <w:r w:rsidR="002B6FBA">
        <w:rPr>
          <w:rFonts w:asciiTheme="majorBidi" w:hAnsiTheme="majorBidi" w:cstheme="majorBidi"/>
          <w:spacing w:val="2"/>
          <w:lang w:val="en-US"/>
        </w:rPr>
        <w:t>7</w:t>
      </w:r>
      <w:r w:rsidRPr="007C2898">
        <w:rPr>
          <w:rFonts w:asciiTheme="majorBidi" w:hAnsiTheme="majorBidi" w:cstheme="majorBidi"/>
          <w:spacing w:val="2"/>
          <w:lang w:val="en-US"/>
        </w:rPr>
        <w:t xml:space="preserve"> </w:t>
      </w:r>
      <w:r w:rsidRPr="007C2898">
        <w:rPr>
          <w:rFonts w:asciiTheme="majorBidi" w:hAnsiTheme="majorBidi" w:cstheme="majorBidi"/>
          <w:spacing w:val="2"/>
          <w:cs/>
          <w:lang w:val="en-US"/>
        </w:rPr>
        <w:t>จำนวน</w:t>
      </w:r>
      <w:bookmarkStart w:id="2" w:name="_Hlk165303883"/>
      <w:r w:rsidR="002B6FBA">
        <w:rPr>
          <w:rFonts w:asciiTheme="majorBidi" w:hAnsiTheme="majorBidi" w:cstheme="majorBidi"/>
          <w:spacing w:val="2"/>
          <w:lang w:val="en-US"/>
        </w:rPr>
        <w:t xml:space="preserve"> </w:t>
      </w:r>
      <w:r w:rsidR="00A911FE">
        <w:rPr>
          <w:rFonts w:asciiTheme="majorBidi" w:hAnsiTheme="majorBidi" w:cstheme="majorBidi"/>
          <w:spacing w:val="2"/>
          <w:lang w:val="en-US"/>
        </w:rPr>
        <w:t>89</w:t>
      </w:r>
      <w:r w:rsidR="00123AD6">
        <w:rPr>
          <w:rFonts w:asciiTheme="majorBidi" w:hAnsiTheme="majorBidi" w:cstheme="majorBidi"/>
          <w:spacing w:val="2"/>
          <w:lang w:val="en-US"/>
        </w:rPr>
        <w:t>4</w:t>
      </w:r>
      <w:r w:rsidR="003711E0">
        <w:rPr>
          <w:rFonts w:asciiTheme="majorBidi" w:hAnsiTheme="majorBidi" w:cstheme="majorBidi"/>
          <w:spacing w:val="2"/>
          <w:lang w:val="en-US"/>
        </w:rPr>
        <w:t xml:space="preserve"> </w:t>
      </w:r>
      <w:bookmarkEnd w:id="2"/>
      <w:r w:rsidRPr="007C2898">
        <w:rPr>
          <w:rFonts w:asciiTheme="majorBidi" w:hAnsiTheme="majorBidi" w:cstheme="majorBidi"/>
          <w:spacing w:val="2"/>
          <w:cs/>
          <w:lang w:val="en-US"/>
        </w:rPr>
        <w:t>ล้านบาทและ</w:t>
      </w:r>
      <w:r w:rsidR="003711E0">
        <w:rPr>
          <w:rFonts w:asciiTheme="majorBidi" w:hAnsiTheme="majorBidi" w:cstheme="majorBidi"/>
          <w:spacing w:val="2"/>
          <w:lang w:val="en-US"/>
        </w:rPr>
        <w:t xml:space="preserve"> </w:t>
      </w:r>
      <w:r w:rsidR="00A911FE">
        <w:rPr>
          <w:rFonts w:asciiTheme="majorBidi" w:hAnsiTheme="majorBidi" w:cstheme="majorBidi"/>
          <w:spacing w:val="2"/>
          <w:lang w:val="en-US"/>
        </w:rPr>
        <w:t>1</w:t>
      </w:r>
      <w:r w:rsidR="00D70B55">
        <w:rPr>
          <w:rFonts w:asciiTheme="majorBidi" w:hAnsiTheme="majorBidi" w:cstheme="majorBidi"/>
          <w:spacing w:val="2"/>
          <w:lang w:val="en-US"/>
        </w:rPr>
        <w:t>20</w:t>
      </w:r>
      <w:r w:rsidR="003711E0">
        <w:rPr>
          <w:rFonts w:asciiTheme="majorBidi" w:hAnsiTheme="majorBidi" w:cstheme="majorBidi"/>
          <w:spacing w:val="2"/>
          <w:lang w:val="en-US"/>
        </w:rPr>
        <w:t xml:space="preserve"> </w:t>
      </w:r>
      <w:r w:rsidRPr="007C2898">
        <w:rPr>
          <w:rFonts w:asciiTheme="majorBidi" w:hAnsiTheme="majorBidi" w:cstheme="majorBidi"/>
          <w:spacing w:val="2"/>
          <w:cs/>
          <w:lang w:val="en-US"/>
        </w:rPr>
        <w:t>ล้านบาท</w:t>
      </w:r>
      <w:r w:rsidR="002C7489" w:rsidRPr="007C2898">
        <w:rPr>
          <w:rFonts w:asciiTheme="majorBidi" w:hAnsiTheme="majorBidi" w:cstheme="majorBidi"/>
          <w:spacing w:val="2"/>
          <w:lang w:val="en-US"/>
        </w:rPr>
        <w:t xml:space="preserve"> </w:t>
      </w:r>
      <w:r w:rsidRPr="007C2898">
        <w:rPr>
          <w:rFonts w:asciiTheme="majorBidi" w:hAnsiTheme="majorBidi" w:cstheme="majorBidi"/>
          <w:spacing w:val="2"/>
          <w:cs/>
          <w:lang w:val="en-US"/>
        </w:rPr>
        <w:t xml:space="preserve">ตามลำดับ </w:t>
      </w:r>
      <w:r w:rsidRPr="007C2898">
        <w:rPr>
          <w:rFonts w:asciiTheme="majorBidi" w:hAnsiTheme="majorBidi" w:cstheme="majorBidi"/>
          <w:i/>
          <w:iCs/>
          <w:spacing w:val="2"/>
          <w:lang w:val="en-US"/>
        </w:rPr>
        <w:t>(</w:t>
      </w:r>
      <w:r w:rsidR="002810CA" w:rsidRPr="002810CA">
        <w:rPr>
          <w:rFonts w:asciiTheme="majorBidi" w:hAnsiTheme="majorBidi" w:cstheme="majorBidi"/>
          <w:i/>
          <w:iCs/>
          <w:spacing w:val="2"/>
          <w:lang w:val="en-US"/>
        </w:rPr>
        <w:t>2565</w:t>
      </w:r>
      <w:r w:rsidRPr="007C2898">
        <w:rPr>
          <w:rFonts w:asciiTheme="majorBidi" w:hAnsiTheme="majorBidi" w:cstheme="majorBidi"/>
          <w:i/>
          <w:iCs/>
          <w:spacing w:val="2"/>
          <w:lang w:val="en-US"/>
        </w:rPr>
        <w:t>:</w:t>
      </w:r>
      <w:r w:rsidRPr="007C2898">
        <w:rPr>
          <w:rFonts w:asciiTheme="majorBidi" w:hAnsiTheme="majorBidi" w:cstheme="majorBidi"/>
          <w:i/>
          <w:iCs/>
          <w:spacing w:val="2"/>
          <w:cs/>
          <w:lang w:val="en-US"/>
        </w:rPr>
        <w:t xml:space="preserve"> </w:t>
      </w:r>
      <w:r w:rsidR="002B6FBA" w:rsidRPr="002B6FBA">
        <w:rPr>
          <w:rFonts w:asciiTheme="majorBidi" w:hAnsiTheme="majorBidi" w:cstheme="majorBidi"/>
          <w:i/>
          <w:iCs/>
          <w:spacing w:val="2"/>
          <w:lang w:val="en-US"/>
        </w:rPr>
        <w:t xml:space="preserve">823 </w:t>
      </w:r>
      <w:r w:rsidR="0097532F">
        <w:rPr>
          <w:rFonts w:asciiTheme="majorBidi" w:hAnsiTheme="majorBidi" w:cstheme="majorBidi"/>
          <w:i/>
          <w:iCs/>
          <w:spacing w:val="2"/>
          <w:lang w:val="en-US"/>
        </w:rPr>
        <w:t xml:space="preserve"> </w:t>
      </w:r>
      <w:r w:rsidRPr="007C2898">
        <w:rPr>
          <w:rFonts w:asciiTheme="majorBidi" w:hAnsiTheme="majorBidi" w:cstheme="majorBidi"/>
          <w:i/>
          <w:iCs/>
          <w:spacing w:val="2"/>
          <w:cs/>
          <w:lang w:val="en-US"/>
        </w:rPr>
        <w:t>ล้านบาทและ</w:t>
      </w:r>
      <w:r w:rsidR="002B6FBA" w:rsidRPr="002B6FBA">
        <w:rPr>
          <w:rFonts w:asciiTheme="majorBidi" w:hAnsiTheme="majorBidi" w:cstheme="majorBidi"/>
          <w:i/>
          <w:iCs/>
          <w:spacing w:val="2"/>
          <w:lang w:val="en-US"/>
        </w:rPr>
        <w:t xml:space="preserve"> 92</w:t>
      </w:r>
      <w:r w:rsidRPr="007C2898">
        <w:rPr>
          <w:rFonts w:asciiTheme="majorBidi" w:hAnsiTheme="majorBidi" w:cstheme="majorBidi"/>
          <w:i/>
          <w:iCs/>
          <w:spacing w:val="2"/>
          <w:cs/>
          <w:lang w:val="en-US"/>
        </w:rPr>
        <w:t xml:space="preserve"> ล้านบาท</w:t>
      </w:r>
      <w:r w:rsidR="008208F3" w:rsidRPr="007C2898">
        <w:rPr>
          <w:rFonts w:asciiTheme="majorBidi" w:hAnsiTheme="majorBidi" w:cstheme="majorBidi"/>
          <w:i/>
          <w:iCs/>
          <w:spacing w:val="2"/>
          <w:cs/>
          <w:lang w:val="en-US"/>
        </w:rPr>
        <w:t xml:space="preserve"> </w:t>
      </w:r>
      <w:r w:rsidRPr="007C2898">
        <w:rPr>
          <w:rFonts w:asciiTheme="majorBidi" w:hAnsiTheme="majorBidi" w:cstheme="majorBidi"/>
          <w:i/>
          <w:iCs/>
          <w:spacing w:val="2"/>
          <w:cs/>
          <w:lang w:val="en-US"/>
        </w:rPr>
        <w:t>ตามลำดับ</w:t>
      </w:r>
      <w:r w:rsidRPr="007C2898">
        <w:rPr>
          <w:rFonts w:asciiTheme="majorBidi" w:hAnsiTheme="majorBidi" w:cstheme="majorBidi"/>
          <w:i/>
          <w:iCs/>
          <w:spacing w:val="2"/>
          <w:lang w:val="en-US"/>
        </w:rPr>
        <w:t>)</w:t>
      </w:r>
      <w:r w:rsidRPr="007C2898">
        <w:rPr>
          <w:rFonts w:asciiTheme="majorBidi" w:hAnsiTheme="majorBidi" w:cstheme="majorBidi"/>
          <w:spacing w:val="2"/>
          <w:lang w:val="en-US"/>
        </w:rPr>
        <w:t xml:space="preserve"> </w:t>
      </w:r>
      <w:r w:rsidRPr="007C2898">
        <w:rPr>
          <w:rFonts w:asciiTheme="majorBidi" w:hAnsiTheme="majorBidi" w:cstheme="majorBidi"/>
          <w:spacing w:val="2"/>
          <w:cs/>
          <w:lang w:val="en-US"/>
        </w:rPr>
        <w:t>มีอัตราดอกเบี้ยที่รับรู้ในงบการเงินรวมและงบการเงินเฉพาะกิจการร้อยละ</w:t>
      </w:r>
      <w:r w:rsidR="007A44AB" w:rsidRPr="007C2898">
        <w:rPr>
          <w:rFonts w:asciiTheme="majorBidi" w:hAnsiTheme="majorBidi" w:cstheme="majorBidi"/>
          <w:lang w:val="en-US"/>
        </w:rPr>
        <w:t xml:space="preserve"> </w:t>
      </w:r>
      <w:r w:rsidR="00A37DD3">
        <w:rPr>
          <w:rFonts w:asciiTheme="majorBidi" w:hAnsiTheme="majorBidi" w:cstheme="majorBidi"/>
          <w:lang w:val="en-US"/>
        </w:rPr>
        <w:t>2.41 - 4.90</w:t>
      </w:r>
      <w:r w:rsidR="000259C0">
        <w:rPr>
          <w:rFonts w:asciiTheme="majorBidi" w:hAnsiTheme="majorBidi" w:cstheme="majorBidi"/>
          <w:lang w:val="en-US"/>
        </w:rPr>
        <w:t xml:space="preserve"> </w:t>
      </w:r>
      <w:r w:rsidRPr="007C2898">
        <w:rPr>
          <w:rFonts w:asciiTheme="majorBidi" w:hAnsiTheme="majorBidi" w:cstheme="majorBidi"/>
          <w:i/>
          <w:iCs/>
          <w:lang w:val="en-US"/>
        </w:rPr>
        <w:t>(</w:t>
      </w:r>
      <w:r w:rsidR="002810CA" w:rsidRPr="002810CA">
        <w:rPr>
          <w:rFonts w:asciiTheme="majorBidi" w:hAnsiTheme="majorBidi" w:cstheme="majorBidi"/>
          <w:i/>
          <w:iCs/>
          <w:lang w:val="en-US"/>
        </w:rPr>
        <w:t>256</w:t>
      </w:r>
      <w:r w:rsidR="002B6FBA">
        <w:rPr>
          <w:rFonts w:asciiTheme="majorBidi" w:hAnsiTheme="majorBidi" w:cstheme="majorBidi"/>
          <w:i/>
          <w:iCs/>
          <w:lang w:val="en-US"/>
        </w:rPr>
        <w:t>6</w:t>
      </w:r>
      <w:r w:rsidRPr="007C2898">
        <w:rPr>
          <w:rFonts w:asciiTheme="majorBidi" w:hAnsiTheme="majorBidi" w:cstheme="majorBidi"/>
          <w:i/>
          <w:iCs/>
          <w:lang w:val="en-US"/>
        </w:rPr>
        <w:t xml:space="preserve">: </w:t>
      </w:r>
      <w:r w:rsidR="00DD4C87" w:rsidRPr="007C2898">
        <w:rPr>
          <w:rFonts w:asciiTheme="majorBidi" w:hAnsiTheme="majorBidi" w:cstheme="majorBidi"/>
          <w:i/>
          <w:iCs/>
          <w:cs/>
          <w:lang w:val="en-US"/>
        </w:rPr>
        <w:t xml:space="preserve">ร้อยละ </w:t>
      </w:r>
      <w:r w:rsidR="002810CA" w:rsidRPr="002810CA">
        <w:rPr>
          <w:rFonts w:asciiTheme="majorBidi" w:hAnsiTheme="majorBidi" w:cstheme="majorBidi"/>
          <w:i/>
          <w:iCs/>
          <w:lang w:val="en-US"/>
        </w:rPr>
        <w:t>1</w:t>
      </w:r>
      <w:r w:rsidR="00D0530B" w:rsidRPr="007C2898">
        <w:rPr>
          <w:rFonts w:asciiTheme="majorBidi" w:hAnsiTheme="majorBidi" w:cstheme="majorBidi"/>
          <w:i/>
          <w:iCs/>
          <w:lang w:val="en-US"/>
        </w:rPr>
        <w:t>.</w:t>
      </w:r>
      <w:r w:rsidR="002810CA" w:rsidRPr="002810CA">
        <w:rPr>
          <w:rFonts w:asciiTheme="majorBidi" w:hAnsiTheme="majorBidi" w:cstheme="majorBidi"/>
          <w:i/>
          <w:iCs/>
          <w:lang w:val="en-US"/>
        </w:rPr>
        <w:t>59</w:t>
      </w:r>
      <w:r w:rsidR="00D0530B" w:rsidRPr="007C2898">
        <w:rPr>
          <w:rFonts w:asciiTheme="majorBidi" w:hAnsiTheme="majorBidi" w:cstheme="majorBidi"/>
          <w:i/>
          <w:iCs/>
          <w:lang w:val="en-US"/>
        </w:rPr>
        <w:t xml:space="preserve"> - </w:t>
      </w:r>
      <w:r w:rsidR="002810CA" w:rsidRPr="002810CA">
        <w:rPr>
          <w:rFonts w:asciiTheme="majorBidi" w:hAnsiTheme="majorBidi" w:cstheme="majorBidi"/>
          <w:i/>
          <w:iCs/>
          <w:lang w:val="en-US"/>
        </w:rPr>
        <w:t>4</w:t>
      </w:r>
      <w:r w:rsidR="00D0530B" w:rsidRPr="007C2898">
        <w:rPr>
          <w:rFonts w:asciiTheme="majorBidi" w:hAnsiTheme="majorBidi" w:cstheme="majorBidi"/>
          <w:i/>
          <w:iCs/>
          <w:lang w:val="en-US"/>
        </w:rPr>
        <w:t>.</w:t>
      </w:r>
      <w:r w:rsidR="002810CA" w:rsidRPr="002810CA">
        <w:rPr>
          <w:rFonts w:asciiTheme="majorBidi" w:hAnsiTheme="majorBidi" w:cstheme="majorBidi"/>
          <w:i/>
          <w:iCs/>
          <w:lang w:val="en-US"/>
        </w:rPr>
        <w:t>90</w:t>
      </w:r>
      <w:r w:rsidR="001D0B3D" w:rsidRPr="007C2898">
        <w:rPr>
          <w:rFonts w:asciiTheme="majorBidi" w:hAnsiTheme="majorBidi" w:cstheme="majorBidi"/>
          <w:i/>
          <w:iCs/>
          <w:lang w:val="en-US"/>
        </w:rPr>
        <w:t>)</w:t>
      </w:r>
    </w:p>
    <w:p w14:paraId="5235C16F" w14:textId="77777777" w:rsidR="00533425" w:rsidRPr="007C2898" w:rsidRDefault="00533425" w:rsidP="00AD4D30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1485C401" w14:textId="2CCFC52A" w:rsidR="005E3206" w:rsidRPr="007C2898" w:rsidRDefault="005E3206" w:rsidP="003C6BBF">
      <w:pPr>
        <w:pStyle w:val="Caption"/>
        <w:ind w:hanging="900"/>
        <w:rPr>
          <w:rFonts w:asciiTheme="majorBidi" w:hAnsiTheme="majorBidi" w:cstheme="majorBidi"/>
          <w:lang w:val="en-GB" w:eastAsia="x-none"/>
        </w:rPr>
      </w:pPr>
      <w:r w:rsidRPr="007C2898">
        <w:rPr>
          <w:rFonts w:asciiTheme="majorBidi" w:hAnsiTheme="majorBidi" w:cstheme="majorBidi"/>
          <w:cs/>
          <w:lang w:val="en-GB" w:eastAsia="x-none"/>
        </w:rPr>
        <w:t>สัญญาเช่า</w:t>
      </w:r>
    </w:p>
    <w:p w14:paraId="028DF624" w14:textId="77777777" w:rsidR="003C7228" w:rsidRPr="007C2898" w:rsidRDefault="003C7228" w:rsidP="003C7228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tbl>
      <w:tblPr>
        <w:tblW w:w="9175" w:type="dxa"/>
        <w:tblInd w:w="450" w:type="dxa"/>
        <w:tblLook w:val="04A0" w:firstRow="1" w:lastRow="0" w:firstColumn="1" w:lastColumn="0" w:noHBand="0" w:noVBand="1"/>
      </w:tblPr>
      <w:tblGrid>
        <w:gridCol w:w="3573"/>
        <w:gridCol w:w="242"/>
        <w:gridCol w:w="1111"/>
        <w:gridCol w:w="236"/>
        <w:gridCol w:w="1206"/>
        <w:gridCol w:w="236"/>
        <w:gridCol w:w="1136"/>
        <w:gridCol w:w="236"/>
        <w:gridCol w:w="1199"/>
      </w:tblGrid>
      <w:tr w:rsidR="00CC3984" w:rsidRPr="0035030C" w14:paraId="2A5FE39E" w14:textId="77777777" w:rsidTr="002B6FBA">
        <w:tc>
          <w:tcPr>
            <w:tcW w:w="3573" w:type="dxa"/>
          </w:tcPr>
          <w:p w14:paraId="29787C1B" w14:textId="64051FB1" w:rsidR="00CC3984" w:rsidRPr="0035030C" w:rsidRDefault="00CC3984" w:rsidP="00CC398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42" w:type="dxa"/>
          </w:tcPr>
          <w:p w14:paraId="0E3DF15A" w14:textId="77777777" w:rsidR="00CC3984" w:rsidRPr="0035030C" w:rsidRDefault="00CC3984" w:rsidP="00CC3984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53" w:type="dxa"/>
            <w:gridSpan w:val="3"/>
          </w:tcPr>
          <w:p w14:paraId="7960BF7E" w14:textId="77777777" w:rsidR="00CC3984" w:rsidRPr="0035030C" w:rsidRDefault="00CC3984" w:rsidP="00CC39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F9F2EA7" w14:textId="77777777" w:rsidR="00CC3984" w:rsidRPr="0035030C" w:rsidRDefault="00CC3984" w:rsidP="00CC398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1" w:type="dxa"/>
            <w:gridSpan w:val="3"/>
          </w:tcPr>
          <w:p w14:paraId="68CD631B" w14:textId="77777777" w:rsidR="00CC3984" w:rsidRPr="0035030C" w:rsidRDefault="00CC3984" w:rsidP="00CC39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6FBA" w:rsidRPr="0035030C" w14:paraId="269DB27F" w14:textId="77777777" w:rsidTr="002B6FBA">
        <w:tc>
          <w:tcPr>
            <w:tcW w:w="3573" w:type="dxa"/>
          </w:tcPr>
          <w:p w14:paraId="3BABF1F3" w14:textId="4A70AB5B" w:rsidR="002B6FBA" w:rsidRPr="0035030C" w:rsidRDefault="002B6FBA" w:rsidP="002B6F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810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42" w:type="dxa"/>
          </w:tcPr>
          <w:p w14:paraId="4E6DD10A" w14:textId="77777777" w:rsidR="002B6FBA" w:rsidRPr="0035030C" w:rsidRDefault="002B6FBA" w:rsidP="002B6FBA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1" w:type="dxa"/>
          </w:tcPr>
          <w:p w14:paraId="65F95DB3" w14:textId="7C083733" w:rsidR="002B6FBA" w:rsidRPr="0035030C" w:rsidRDefault="002B6FBA" w:rsidP="002B6F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2A8C798A" w14:textId="77777777" w:rsidR="002B6FBA" w:rsidRPr="0035030C" w:rsidRDefault="002B6FBA" w:rsidP="002B6FBA">
            <w:pPr>
              <w:tabs>
                <w:tab w:val="left" w:pos="5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</w:tcPr>
          <w:p w14:paraId="6A1F70FB" w14:textId="0B155D67" w:rsidR="002B6FBA" w:rsidRPr="0035030C" w:rsidRDefault="002B6FBA" w:rsidP="002B6F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14:paraId="533E42D2" w14:textId="77777777" w:rsidR="002B6FBA" w:rsidRPr="0035030C" w:rsidRDefault="002B6FBA" w:rsidP="002B6F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6" w:type="dxa"/>
          </w:tcPr>
          <w:p w14:paraId="169652E0" w14:textId="19BEB73F" w:rsidR="002B6FBA" w:rsidRPr="0035030C" w:rsidRDefault="002B6FBA" w:rsidP="002B6F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1FF61406" w14:textId="77777777" w:rsidR="002B6FBA" w:rsidRPr="0035030C" w:rsidRDefault="002B6FBA" w:rsidP="002B6FBA">
            <w:pPr>
              <w:tabs>
                <w:tab w:val="left" w:pos="5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14:paraId="3E6AE9F2" w14:textId="47930D40" w:rsidR="002B6FBA" w:rsidRPr="0035030C" w:rsidRDefault="002B6FBA" w:rsidP="002B6F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2B6FBA" w:rsidRPr="0035030C" w14:paraId="52C56631" w14:textId="77777777" w:rsidTr="002B6FBA">
        <w:tc>
          <w:tcPr>
            <w:tcW w:w="3573" w:type="dxa"/>
          </w:tcPr>
          <w:p w14:paraId="0AD573DA" w14:textId="0DB244DC" w:rsidR="002B6FBA" w:rsidRPr="0035030C" w:rsidRDefault="002B6FBA" w:rsidP="002B6F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2" w:type="dxa"/>
          </w:tcPr>
          <w:p w14:paraId="39CA3123" w14:textId="77777777" w:rsidR="002B6FBA" w:rsidRPr="0035030C" w:rsidRDefault="002B6FBA" w:rsidP="002B6FBA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60" w:type="dxa"/>
            <w:gridSpan w:val="7"/>
          </w:tcPr>
          <w:p w14:paraId="1CCBD55F" w14:textId="77777777" w:rsidR="002B6FBA" w:rsidRPr="0035030C" w:rsidRDefault="002B6FBA" w:rsidP="002B6F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B6FBA" w:rsidRPr="0035030C" w14:paraId="3B9F34A4" w14:textId="77777777" w:rsidTr="002B6FBA">
        <w:tc>
          <w:tcPr>
            <w:tcW w:w="3573" w:type="dxa"/>
          </w:tcPr>
          <w:p w14:paraId="0CCC23B5" w14:textId="4BB1C236" w:rsidR="002B6FBA" w:rsidRPr="0035030C" w:rsidRDefault="002B6FBA" w:rsidP="002B6FBA">
            <w:pPr>
              <w:spacing w:line="240" w:lineRule="atLeast"/>
              <w:ind w:right="-14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42" w:type="dxa"/>
            <w:vAlign w:val="center"/>
          </w:tcPr>
          <w:p w14:paraId="0E829326" w14:textId="77777777" w:rsidR="002B6FBA" w:rsidRPr="0035030C" w:rsidRDefault="002B6FBA" w:rsidP="002B6FBA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4253DBB7" w14:textId="6C4C3923" w:rsidR="002B6FBA" w:rsidRPr="0035030C" w:rsidRDefault="004810A7" w:rsidP="002B6FBA">
            <w:pPr>
              <w:tabs>
                <w:tab w:val="decimal" w:pos="88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156,585</w:t>
            </w:r>
          </w:p>
        </w:tc>
        <w:tc>
          <w:tcPr>
            <w:tcW w:w="236" w:type="dxa"/>
            <w:vAlign w:val="center"/>
          </w:tcPr>
          <w:p w14:paraId="2620DD30" w14:textId="77777777" w:rsidR="002B6FBA" w:rsidRPr="0035030C" w:rsidRDefault="002B6FBA" w:rsidP="002B6FB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55D24EE1" w14:textId="6280D05E" w:rsidR="002B6FBA" w:rsidRPr="0035030C" w:rsidRDefault="002B6FBA" w:rsidP="002B6FBA">
            <w:pPr>
              <w:tabs>
                <w:tab w:val="decimal" w:pos="9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497</w:t>
            </w:r>
          </w:p>
        </w:tc>
        <w:tc>
          <w:tcPr>
            <w:tcW w:w="236" w:type="dxa"/>
            <w:vAlign w:val="center"/>
          </w:tcPr>
          <w:p w14:paraId="002902C8" w14:textId="77777777" w:rsidR="002B6FBA" w:rsidRPr="0035030C" w:rsidRDefault="002B6FBA" w:rsidP="002B6FB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405C5B7E" w14:textId="69B52196" w:rsidR="002B6FBA" w:rsidRPr="00E922FF" w:rsidRDefault="004810A7" w:rsidP="002B6FBA">
            <w:pPr>
              <w:tabs>
                <w:tab w:val="decimal" w:pos="913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41,921</w:t>
            </w:r>
          </w:p>
        </w:tc>
        <w:tc>
          <w:tcPr>
            <w:tcW w:w="236" w:type="dxa"/>
            <w:vAlign w:val="center"/>
          </w:tcPr>
          <w:p w14:paraId="322ECA64" w14:textId="77777777" w:rsidR="002B6FBA" w:rsidRPr="0035030C" w:rsidRDefault="002B6FBA" w:rsidP="002B6FB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4817297B" w14:textId="094B4F62" w:rsidR="002B6FBA" w:rsidRPr="00E922FF" w:rsidRDefault="002B6FBA" w:rsidP="002B6FBA">
            <w:pPr>
              <w:tabs>
                <w:tab w:val="decimal" w:pos="9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333</w:t>
            </w:r>
          </w:p>
        </w:tc>
      </w:tr>
      <w:tr w:rsidR="002B6FBA" w:rsidRPr="0035030C" w14:paraId="350A7A25" w14:textId="77777777" w:rsidTr="002B6FBA">
        <w:tc>
          <w:tcPr>
            <w:tcW w:w="3573" w:type="dxa"/>
          </w:tcPr>
          <w:p w14:paraId="65B35310" w14:textId="74FAE84E" w:rsidR="002B6FBA" w:rsidRPr="0035030C" w:rsidRDefault="002B6FBA" w:rsidP="002B6FBA">
            <w:pPr>
              <w:spacing w:line="240" w:lineRule="atLeast"/>
              <w:ind w:right="-14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42" w:type="dxa"/>
            <w:vAlign w:val="center"/>
          </w:tcPr>
          <w:p w14:paraId="2B8684B3" w14:textId="77777777" w:rsidR="002B6FBA" w:rsidRPr="0035030C" w:rsidRDefault="002B6FBA" w:rsidP="002B6FBA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629D927A" w14:textId="5D3C0CD3" w:rsidR="002B6FBA" w:rsidRPr="0035030C" w:rsidRDefault="004810A7" w:rsidP="002B6FBA">
            <w:pPr>
              <w:tabs>
                <w:tab w:val="decimal" w:pos="88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227,49</w:t>
            </w:r>
            <w:r w:rsidR="0074220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center"/>
          </w:tcPr>
          <w:p w14:paraId="52094F26" w14:textId="77777777" w:rsidR="002B6FBA" w:rsidRPr="0035030C" w:rsidRDefault="002B6FBA" w:rsidP="002B6FB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4A2E562C" w14:textId="18396FC5" w:rsidR="002B6FBA" w:rsidRPr="0035030C" w:rsidRDefault="002B6FBA" w:rsidP="002B6FBA">
            <w:pPr>
              <w:tabs>
                <w:tab w:val="decimal" w:pos="9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383</w:t>
            </w:r>
          </w:p>
        </w:tc>
        <w:tc>
          <w:tcPr>
            <w:tcW w:w="236" w:type="dxa"/>
            <w:vAlign w:val="center"/>
          </w:tcPr>
          <w:p w14:paraId="6EACA901" w14:textId="77777777" w:rsidR="002B6FBA" w:rsidRPr="0035030C" w:rsidRDefault="002B6FBA" w:rsidP="002B6FB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70DC6F17" w14:textId="5C36079F" w:rsidR="002B6FBA" w:rsidRPr="00E922FF" w:rsidRDefault="004810A7" w:rsidP="002B6FBA">
            <w:pPr>
              <w:tabs>
                <w:tab w:val="decimal" w:pos="913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173,</w:t>
            </w:r>
            <w:r w:rsidR="004E31E7">
              <w:rPr>
                <w:rFonts w:asciiTheme="majorBidi" w:hAnsiTheme="majorBidi" w:cstheme="majorBidi"/>
                <w:sz w:val="30"/>
                <w:szCs w:val="30"/>
              </w:rPr>
              <w:t>81</w:t>
            </w:r>
            <w:r w:rsidR="00FE64F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center"/>
          </w:tcPr>
          <w:p w14:paraId="539EBC91" w14:textId="77777777" w:rsidR="002B6FBA" w:rsidRPr="0035030C" w:rsidRDefault="002B6FBA" w:rsidP="002B6FB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0BB4E038" w14:textId="5C736010" w:rsidR="002B6FBA" w:rsidRPr="0035030C" w:rsidRDefault="002B6FBA" w:rsidP="002B6FBA">
            <w:pPr>
              <w:tabs>
                <w:tab w:val="decimal" w:pos="9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246</w:t>
            </w:r>
          </w:p>
        </w:tc>
      </w:tr>
      <w:tr w:rsidR="002B6FBA" w:rsidRPr="0035030C" w14:paraId="0F928D2A" w14:textId="77777777" w:rsidTr="002B6FBA">
        <w:tc>
          <w:tcPr>
            <w:tcW w:w="3573" w:type="dxa"/>
          </w:tcPr>
          <w:p w14:paraId="6DFCA0F3" w14:textId="48F7F51B" w:rsidR="002B6FBA" w:rsidRPr="0035030C" w:rsidRDefault="002B6FBA" w:rsidP="002B6FBA">
            <w:pPr>
              <w:spacing w:line="240" w:lineRule="atLeast"/>
              <w:ind w:right="-14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42" w:type="dxa"/>
            <w:vAlign w:val="center"/>
          </w:tcPr>
          <w:p w14:paraId="0FB77D5F" w14:textId="77777777" w:rsidR="002B6FBA" w:rsidRPr="0035030C" w:rsidRDefault="002B6FBA" w:rsidP="002B6FBA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0D5158FE" w14:textId="527279A1" w:rsidR="002B6FBA" w:rsidRPr="0035030C" w:rsidRDefault="00B6391D" w:rsidP="002B6FBA">
            <w:pPr>
              <w:tabs>
                <w:tab w:val="decimal" w:pos="88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42201">
              <w:rPr>
                <w:rFonts w:asciiTheme="majorBidi" w:hAnsiTheme="majorBidi" w:cstheme="majorBidi"/>
                <w:sz w:val="30"/>
                <w:szCs w:val="30"/>
              </w:rPr>
              <w:t>,927</w:t>
            </w:r>
          </w:p>
        </w:tc>
        <w:tc>
          <w:tcPr>
            <w:tcW w:w="236" w:type="dxa"/>
            <w:vAlign w:val="center"/>
          </w:tcPr>
          <w:p w14:paraId="04CFB396" w14:textId="77777777" w:rsidR="002B6FBA" w:rsidRPr="0035030C" w:rsidRDefault="002B6FBA" w:rsidP="002B6FB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2F293485" w14:textId="7B7BE3F1" w:rsidR="002B6FBA" w:rsidRPr="0035030C" w:rsidRDefault="002B6FBA" w:rsidP="002B6FBA">
            <w:pPr>
              <w:tabs>
                <w:tab w:val="decimal" w:pos="9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897</w:t>
            </w:r>
          </w:p>
        </w:tc>
        <w:tc>
          <w:tcPr>
            <w:tcW w:w="236" w:type="dxa"/>
            <w:vAlign w:val="center"/>
          </w:tcPr>
          <w:p w14:paraId="5AD0A08A" w14:textId="77777777" w:rsidR="002B6FBA" w:rsidRPr="0035030C" w:rsidRDefault="002B6FBA" w:rsidP="002B6FB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10ABC040" w14:textId="256B730C" w:rsidR="002B6FBA" w:rsidRPr="00E922FF" w:rsidRDefault="00742201" w:rsidP="002B6FBA">
            <w:pPr>
              <w:tabs>
                <w:tab w:val="decimal" w:pos="913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2,927</w:t>
            </w:r>
          </w:p>
        </w:tc>
        <w:tc>
          <w:tcPr>
            <w:tcW w:w="236" w:type="dxa"/>
            <w:vAlign w:val="center"/>
          </w:tcPr>
          <w:p w14:paraId="27FB233B" w14:textId="77777777" w:rsidR="002B6FBA" w:rsidRPr="0035030C" w:rsidRDefault="002B6FBA" w:rsidP="002B6FB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688348F3" w14:textId="1B265150" w:rsidR="002B6FBA" w:rsidRPr="0035030C" w:rsidRDefault="002B6FBA" w:rsidP="002B6FBA">
            <w:pPr>
              <w:tabs>
                <w:tab w:val="decimal" w:pos="9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897</w:t>
            </w:r>
          </w:p>
        </w:tc>
      </w:tr>
      <w:tr w:rsidR="002B6FBA" w:rsidRPr="0035030C" w14:paraId="58F62ED3" w14:textId="77777777" w:rsidTr="002B6FBA">
        <w:tc>
          <w:tcPr>
            <w:tcW w:w="3573" w:type="dxa"/>
          </w:tcPr>
          <w:p w14:paraId="4A07122D" w14:textId="6B82F7CE" w:rsidR="002B6FBA" w:rsidRPr="0035030C" w:rsidRDefault="002B6FBA" w:rsidP="002B6FBA">
            <w:pPr>
              <w:spacing w:line="240" w:lineRule="atLeast"/>
              <w:ind w:right="-14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2" w:type="dxa"/>
            <w:vAlign w:val="center"/>
          </w:tcPr>
          <w:p w14:paraId="0C512BB5" w14:textId="77777777" w:rsidR="002B6FBA" w:rsidRPr="0035030C" w:rsidRDefault="002B6FBA" w:rsidP="002B6FBA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21066CB0" w14:textId="25FE1AE8" w:rsidR="002B6FBA" w:rsidRPr="0035030C" w:rsidRDefault="00742201" w:rsidP="002B6FBA">
            <w:pPr>
              <w:tabs>
                <w:tab w:val="decimal" w:pos="88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66,411</w:t>
            </w:r>
          </w:p>
        </w:tc>
        <w:tc>
          <w:tcPr>
            <w:tcW w:w="236" w:type="dxa"/>
            <w:vAlign w:val="center"/>
          </w:tcPr>
          <w:p w14:paraId="0E845CAE" w14:textId="77777777" w:rsidR="002B6FBA" w:rsidRPr="0035030C" w:rsidRDefault="002B6FBA" w:rsidP="002B6FB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06E4304B" w14:textId="0F22B6BE" w:rsidR="002B6FBA" w:rsidRPr="0035030C" w:rsidRDefault="002B6FBA" w:rsidP="002B6FBA">
            <w:pPr>
              <w:tabs>
                <w:tab w:val="decimal" w:pos="9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323</w:t>
            </w:r>
          </w:p>
        </w:tc>
        <w:tc>
          <w:tcPr>
            <w:tcW w:w="236" w:type="dxa"/>
            <w:vAlign w:val="center"/>
          </w:tcPr>
          <w:p w14:paraId="7B1D5FBF" w14:textId="77777777" w:rsidR="002B6FBA" w:rsidRPr="0035030C" w:rsidRDefault="002B6FBA" w:rsidP="002B6FB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14:paraId="30EF0C90" w14:textId="70FB0824" w:rsidR="002B6FBA" w:rsidRPr="00E922FF" w:rsidRDefault="00742201" w:rsidP="002B6FBA">
            <w:pPr>
              <w:tabs>
                <w:tab w:val="decimal" w:pos="913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47,015</w:t>
            </w:r>
          </w:p>
        </w:tc>
        <w:tc>
          <w:tcPr>
            <w:tcW w:w="236" w:type="dxa"/>
            <w:vAlign w:val="center"/>
          </w:tcPr>
          <w:p w14:paraId="5DC1B29F" w14:textId="77777777" w:rsidR="002B6FBA" w:rsidRPr="0035030C" w:rsidRDefault="002B6FBA" w:rsidP="002B6FB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6AEE7472" w14:textId="278C23C3" w:rsidR="002B6FBA" w:rsidRPr="0035030C" w:rsidRDefault="002B6FBA" w:rsidP="002B6FBA">
            <w:pPr>
              <w:tabs>
                <w:tab w:val="decimal" w:pos="9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833</w:t>
            </w:r>
          </w:p>
        </w:tc>
      </w:tr>
      <w:tr w:rsidR="002B6FBA" w:rsidRPr="0035030C" w14:paraId="679670EC" w14:textId="77777777" w:rsidTr="002B6FBA">
        <w:tc>
          <w:tcPr>
            <w:tcW w:w="3573" w:type="dxa"/>
          </w:tcPr>
          <w:p w14:paraId="043E338B" w14:textId="5CBAEC3F" w:rsidR="002B6FBA" w:rsidRPr="0035030C" w:rsidRDefault="002B6FBA" w:rsidP="002B6FBA">
            <w:pPr>
              <w:spacing w:line="240" w:lineRule="atLeast"/>
              <w:ind w:right="-14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2" w:type="dxa"/>
          </w:tcPr>
          <w:p w14:paraId="614C0036" w14:textId="77777777" w:rsidR="002B6FBA" w:rsidRPr="0035030C" w:rsidRDefault="002B6FBA" w:rsidP="002B6FBA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B0F19B" w14:textId="5D9131B9" w:rsidR="002B6FBA" w:rsidRPr="0044535F" w:rsidRDefault="004810A7" w:rsidP="002B6FBA">
            <w:pPr>
              <w:tabs>
                <w:tab w:val="decimal" w:pos="88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453,420</w:t>
            </w:r>
          </w:p>
        </w:tc>
        <w:tc>
          <w:tcPr>
            <w:tcW w:w="236" w:type="dxa"/>
          </w:tcPr>
          <w:p w14:paraId="0E31A6EC" w14:textId="77777777" w:rsidR="002B6FBA" w:rsidRPr="0044535F" w:rsidRDefault="002B6FBA" w:rsidP="002B6FB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21DD5685" w14:textId="61D746B2" w:rsidR="002B6FBA" w:rsidRPr="0044535F" w:rsidRDefault="002B6FBA" w:rsidP="002B6FBA">
            <w:pPr>
              <w:tabs>
                <w:tab w:val="decimal" w:pos="9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488</w:t>
            </w:r>
            <w:r w:rsidRPr="004453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100</w:t>
            </w:r>
          </w:p>
        </w:tc>
        <w:tc>
          <w:tcPr>
            <w:tcW w:w="236" w:type="dxa"/>
          </w:tcPr>
          <w:p w14:paraId="434CFB4A" w14:textId="77777777" w:rsidR="002B6FBA" w:rsidRPr="0044535F" w:rsidRDefault="002B6FBA" w:rsidP="002B6FB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5130F4" w14:textId="6B792097" w:rsidR="002B6FBA" w:rsidRPr="0044535F" w:rsidRDefault="004E31E7" w:rsidP="002B6FBA">
            <w:pPr>
              <w:tabs>
                <w:tab w:val="decimal" w:pos="913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265,67</w:t>
            </w:r>
            <w:r w:rsidR="00FE64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74CFF022" w14:textId="77777777" w:rsidR="002B6FBA" w:rsidRPr="0044535F" w:rsidRDefault="002B6FBA" w:rsidP="002B6FB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683C2CFA" w14:textId="56D1D734" w:rsidR="002B6FBA" w:rsidRPr="0044535F" w:rsidRDefault="002B6FBA" w:rsidP="002B6FBA">
            <w:pPr>
              <w:tabs>
                <w:tab w:val="decimal" w:pos="9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293</w:t>
            </w:r>
            <w:r w:rsidRPr="004453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309</w:t>
            </w:r>
          </w:p>
        </w:tc>
      </w:tr>
    </w:tbl>
    <w:p w14:paraId="108E0E07" w14:textId="34BCE7A1" w:rsidR="00CC3984" w:rsidRPr="007C2898" w:rsidRDefault="00CC3984" w:rsidP="003C7228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</w:p>
    <w:p w14:paraId="3BA56E50" w14:textId="49BCA846" w:rsidR="003C7228" w:rsidRPr="007C2898" w:rsidRDefault="003C7228" w:rsidP="002A2AE6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C2898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2B6FBA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7C2898">
        <w:rPr>
          <w:rFonts w:asciiTheme="majorBidi" w:hAnsiTheme="majorBidi" w:cstheme="majorBidi"/>
          <w:sz w:val="30"/>
          <w:szCs w:val="30"/>
        </w:rPr>
        <w:t xml:space="preserve"> </w:t>
      </w:r>
      <w:r w:rsidRPr="007C2898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สินทรัพย์สิทธิการใช้ของกลุ่มบริษัท</w:t>
      </w:r>
      <w:r w:rsidR="0049252F" w:rsidRPr="007C2898">
        <w:rPr>
          <w:rFonts w:asciiTheme="majorBidi" w:hAnsiTheme="majorBidi" w:cstheme="majorBidi"/>
          <w:sz w:val="30"/>
          <w:szCs w:val="30"/>
          <w:cs/>
        </w:rPr>
        <w:t>และบริษัท</w:t>
      </w:r>
      <w:r w:rsidRPr="007C2898">
        <w:rPr>
          <w:rFonts w:asciiTheme="majorBidi" w:hAnsiTheme="majorBidi" w:cstheme="majorBidi"/>
          <w:sz w:val="30"/>
          <w:szCs w:val="30"/>
          <w:cs/>
        </w:rPr>
        <w:t xml:space="preserve">เพิ่มขึ้นเป็นจำนวน </w:t>
      </w:r>
      <w:r w:rsidR="00EE50F2" w:rsidRPr="001D38E4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1D38E4" w:rsidRPr="001D38E4">
        <w:rPr>
          <w:rFonts w:asciiTheme="majorBidi" w:hAnsiTheme="majorBidi" w:cstheme="majorBidi"/>
          <w:sz w:val="30"/>
          <w:szCs w:val="30"/>
          <w:lang w:val="en-US"/>
        </w:rPr>
        <w:t>75</w:t>
      </w:r>
      <w:r w:rsidR="00E922FF">
        <w:rPr>
          <w:rFonts w:asciiTheme="majorBidi" w:hAnsiTheme="majorBidi" w:cstheme="majorBidi"/>
          <w:sz w:val="30"/>
          <w:szCs w:val="30"/>
        </w:rPr>
        <w:t xml:space="preserve"> </w:t>
      </w:r>
      <w:r w:rsidRPr="007C2898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="001D38E4" w:rsidRPr="001D38E4">
        <w:rPr>
          <w:rFonts w:asciiTheme="majorBidi" w:hAnsiTheme="majorBidi" w:cstheme="majorBidi"/>
          <w:sz w:val="30"/>
          <w:szCs w:val="30"/>
          <w:lang w:val="en-US"/>
        </w:rPr>
        <w:t>70</w:t>
      </w:r>
      <w:r w:rsidR="000E02B9">
        <w:rPr>
          <w:rFonts w:asciiTheme="majorBidi" w:hAnsiTheme="majorBidi" w:cstheme="majorBidi"/>
          <w:sz w:val="30"/>
          <w:szCs w:val="30"/>
        </w:rPr>
        <w:t xml:space="preserve"> </w:t>
      </w:r>
      <w:r w:rsidRPr="007C2898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7C2898">
        <w:rPr>
          <w:rFonts w:asciiTheme="majorBidi" w:hAnsiTheme="majorBidi" w:cstheme="majorBidi"/>
          <w:sz w:val="30"/>
          <w:szCs w:val="30"/>
        </w:rPr>
        <w:t xml:space="preserve"> </w:t>
      </w:r>
      <w:r w:rsidRPr="007C2898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="00BD7F61" w:rsidRPr="007C289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D7F61" w:rsidRPr="007C2898">
        <w:rPr>
          <w:rFonts w:asciiTheme="majorBidi" w:hAnsiTheme="majorBidi" w:cstheme="majorBidi"/>
          <w:i/>
          <w:iCs/>
          <w:sz w:val="30"/>
          <w:szCs w:val="30"/>
          <w:lang w:val="en-US"/>
        </w:rPr>
        <w:t>(</w:t>
      </w:r>
      <w:r w:rsidR="002810CA" w:rsidRPr="002810CA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2B6FBA">
        <w:rPr>
          <w:rFonts w:asciiTheme="majorBidi" w:hAnsiTheme="majorBidi" w:cstheme="majorBidi"/>
          <w:i/>
          <w:iCs/>
          <w:sz w:val="30"/>
          <w:szCs w:val="30"/>
          <w:lang w:val="en-US"/>
        </w:rPr>
        <w:t>6</w:t>
      </w:r>
      <w:r w:rsidR="00BD7F61" w:rsidRPr="007C2898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: </w:t>
      </w:r>
      <w:r w:rsidR="002810CA" w:rsidRPr="002810CA">
        <w:rPr>
          <w:rFonts w:asciiTheme="majorBidi" w:hAnsiTheme="majorBidi" w:cstheme="majorBidi"/>
          <w:i/>
          <w:iCs/>
          <w:sz w:val="30"/>
          <w:szCs w:val="30"/>
          <w:lang w:val="en-US"/>
        </w:rPr>
        <w:t>10</w:t>
      </w:r>
      <w:r w:rsidR="002B6FBA">
        <w:rPr>
          <w:rFonts w:asciiTheme="majorBidi" w:hAnsiTheme="majorBidi" w:cstheme="majorBidi"/>
          <w:i/>
          <w:iCs/>
          <w:sz w:val="30"/>
          <w:szCs w:val="30"/>
          <w:lang w:val="en-US"/>
        </w:rPr>
        <w:t>5</w:t>
      </w:r>
      <w:r w:rsidR="00BD7F61" w:rsidRPr="007C2898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BD7F61" w:rsidRPr="007C2898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 xml:space="preserve">ล้านบาท และ </w:t>
      </w:r>
      <w:r w:rsidR="002810CA" w:rsidRPr="002810CA">
        <w:rPr>
          <w:rFonts w:asciiTheme="majorBidi" w:hAnsiTheme="majorBidi" w:cstheme="majorBidi"/>
          <w:i/>
          <w:iCs/>
          <w:sz w:val="30"/>
          <w:szCs w:val="30"/>
          <w:lang w:val="en-US"/>
        </w:rPr>
        <w:t>7</w:t>
      </w:r>
      <w:r w:rsidR="002B6FBA">
        <w:rPr>
          <w:rFonts w:asciiTheme="majorBidi" w:hAnsiTheme="majorBidi" w:cstheme="majorBidi"/>
          <w:i/>
          <w:iCs/>
          <w:sz w:val="30"/>
          <w:szCs w:val="30"/>
          <w:lang w:val="en-US"/>
        </w:rPr>
        <w:t>4</w:t>
      </w:r>
      <w:r w:rsidR="007C2898" w:rsidRPr="007C2898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BD7F61" w:rsidRPr="007C2898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ล้านบาท</w:t>
      </w:r>
      <w:r w:rsidR="00BD7F61" w:rsidRPr="007C2898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BD7F61" w:rsidRPr="007C2898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ตามลำดับ</w:t>
      </w:r>
      <w:r w:rsidR="00BD7F61" w:rsidRPr="007C2898">
        <w:rPr>
          <w:rFonts w:asciiTheme="majorBidi" w:hAnsiTheme="majorBidi" w:cstheme="majorBidi"/>
          <w:i/>
          <w:iCs/>
          <w:sz w:val="30"/>
          <w:szCs w:val="30"/>
          <w:lang w:val="en-US"/>
        </w:rPr>
        <w:t>)</w:t>
      </w:r>
    </w:p>
    <w:p w14:paraId="64692AAE" w14:textId="31974D9F" w:rsidR="00D35E73" w:rsidRPr="007C2898" w:rsidRDefault="00D35E73" w:rsidP="002A2AE6">
      <w:pPr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</w:p>
    <w:p w14:paraId="60727DAC" w14:textId="59667122" w:rsidR="00D35E73" w:rsidRPr="007C2898" w:rsidRDefault="00D35E73" w:rsidP="00D35E7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C2898">
        <w:rPr>
          <w:rFonts w:asciiTheme="majorBidi" w:hAnsiTheme="majorBidi" w:cstheme="majorBidi"/>
          <w:sz w:val="30"/>
          <w:szCs w:val="30"/>
          <w:cs/>
        </w:rPr>
        <w:t xml:space="preserve">กลุ่มบริษัทเช่าที่ดิน อาคาร และยานพาหนะหลายแห่งเป็นระยะเวลา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7C2898">
        <w:rPr>
          <w:rFonts w:asciiTheme="majorBidi" w:hAnsiTheme="majorBidi" w:cstheme="majorBidi"/>
          <w:sz w:val="30"/>
          <w:szCs w:val="30"/>
          <w:lang w:val="en-US"/>
        </w:rPr>
        <w:t xml:space="preserve"> -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7C2898">
        <w:rPr>
          <w:rFonts w:asciiTheme="majorBidi" w:hAnsiTheme="majorBidi" w:cstheme="majorBidi"/>
          <w:sz w:val="30"/>
          <w:szCs w:val="30"/>
          <w:cs/>
        </w:rPr>
        <w:t xml:space="preserve"> 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37D529D4" w14:textId="1AA6B24E" w:rsidR="003E00A1" w:rsidRPr="007C2898" w:rsidRDefault="003E00A1" w:rsidP="00BD7F61">
      <w:pPr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  <w:cs/>
        </w:rPr>
      </w:pPr>
    </w:p>
    <w:p w14:paraId="404FF144" w14:textId="11B59D06" w:rsidR="003C7228" w:rsidRPr="007C2898" w:rsidRDefault="003C7228" w:rsidP="003C7228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C2898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55E7821D" w14:textId="77777777" w:rsidR="003C7228" w:rsidRPr="007C2898" w:rsidRDefault="003C7228" w:rsidP="003C7228">
      <w:pPr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2D776628" w14:textId="45EFA367" w:rsidR="003C7228" w:rsidRPr="0035030C" w:rsidRDefault="003C143C" w:rsidP="003C143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กลุ่มบริษัทมีสิทธิเลือกขยายอายุสัญญาเช่าอสังหาริมทรัพย์ภายในหนึ่งปีก่อนสิ้นสุดระยะเวลาเช่า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</w:t>
      </w:r>
      <w:r w:rsidR="00650154" w:rsidRPr="0035030C">
        <w:rPr>
          <w:rFonts w:asciiTheme="majorBidi" w:hAnsiTheme="majorBidi" w:cstheme="majorBidi"/>
          <w:sz w:val="30"/>
          <w:szCs w:val="30"/>
          <w:cs/>
        </w:rPr>
        <w:t>สม่ำเสมอ</w:t>
      </w:r>
    </w:p>
    <w:p w14:paraId="5896DB48" w14:textId="155C7EB0" w:rsidR="00650154" w:rsidRPr="0035030C" w:rsidRDefault="00650154">
      <w:pPr>
        <w:spacing w:line="240" w:lineRule="auto"/>
        <w:rPr>
          <w:rFonts w:asciiTheme="majorBidi" w:hAnsiTheme="majorBidi" w:cstheme="majorBidi"/>
          <w:sz w:val="20"/>
          <w:szCs w:val="20"/>
          <w:highlight w:val="yellow"/>
          <w:cs/>
          <w:lang w:val="en-US"/>
        </w:rPr>
      </w:pPr>
      <w:r w:rsidRPr="0035030C">
        <w:rPr>
          <w:rFonts w:asciiTheme="majorBidi" w:hAnsiTheme="majorBidi" w:cstheme="majorBidi"/>
          <w:sz w:val="20"/>
          <w:szCs w:val="20"/>
          <w:highlight w:val="yellow"/>
          <w:cs/>
          <w:lang w:val="en-US"/>
        </w:rP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1260"/>
        <w:gridCol w:w="184"/>
        <w:gridCol w:w="1256"/>
        <w:gridCol w:w="180"/>
        <w:gridCol w:w="1260"/>
        <w:gridCol w:w="180"/>
        <w:gridCol w:w="1260"/>
      </w:tblGrid>
      <w:tr w:rsidR="003C7228" w:rsidRPr="0035030C" w14:paraId="0AB050CE" w14:textId="77777777" w:rsidTr="00FC333F">
        <w:trPr>
          <w:cantSplit/>
          <w:tblHeader/>
        </w:trPr>
        <w:tc>
          <w:tcPr>
            <w:tcW w:w="3600" w:type="dxa"/>
            <w:shd w:val="clear" w:color="auto" w:fill="auto"/>
            <w:vAlign w:val="bottom"/>
          </w:tcPr>
          <w:p w14:paraId="2E672F53" w14:textId="77777777" w:rsidR="003C7228" w:rsidRPr="0035030C" w:rsidRDefault="003C7228" w:rsidP="002A2AE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700" w:type="dxa"/>
            <w:gridSpan w:val="3"/>
          </w:tcPr>
          <w:p w14:paraId="478F58A5" w14:textId="0ECE5667" w:rsidR="003C7228" w:rsidRPr="0035030C" w:rsidRDefault="003C7228" w:rsidP="002A2AE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61489572" w14:textId="77777777" w:rsidR="003C7228" w:rsidRPr="0035030C" w:rsidRDefault="003C7228" w:rsidP="002A2AE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0" w:type="dxa"/>
            <w:gridSpan w:val="3"/>
          </w:tcPr>
          <w:p w14:paraId="389A18A5" w14:textId="3472C337" w:rsidR="003C7228" w:rsidRPr="0035030C" w:rsidRDefault="003C7228" w:rsidP="002A2AE6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6FBA" w:rsidRPr="0035030C" w14:paraId="7F1F1BB3" w14:textId="77777777" w:rsidTr="00FC333F">
        <w:trPr>
          <w:cantSplit/>
          <w:tblHeader/>
        </w:trPr>
        <w:tc>
          <w:tcPr>
            <w:tcW w:w="3600" w:type="dxa"/>
          </w:tcPr>
          <w:p w14:paraId="2918A0AA" w14:textId="40F2B7D6" w:rsidR="002B6FBA" w:rsidRPr="0035030C" w:rsidRDefault="002B6FBA" w:rsidP="002B6FB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2810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60" w:type="dxa"/>
          </w:tcPr>
          <w:p w14:paraId="30D86B95" w14:textId="4E32A041" w:rsidR="002B6FBA" w:rsidRPr="002B6FBA" w:rsidRDefault="002B6FBA" w:rsidP="002B6FB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2B6FB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4" w:type="dxa"/>
          </w:tcPr>
          <w:p w14:paraId="79A3F417" w14:textId="77777777" w:rsidR="002B6FBA" w:rsidRPr="002B6FBA" w:rsidRDefault="002B6FBA" w:rsidP="002B6FB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56" w:type="dxa"/>
          </w:tcPr>
          <w:p w14:paraId="21D802B4" w14:textId="7268F123" w:rsidR="002B6FBA" w:rsidRPr="002B6FBA" w:rsidRDefault="002B6FBA" w:rsidP="002B6FB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B6FB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" w:type="dxa"/>
          </w:tcPr>
          <w:p w14:paraId="76EC800A" w14:textId="77777777" w:rsidR="002B6FBA" w:rsidRPr="002B6FBA" w:rsidRDefault="002B6FBA" w:rsidP="002B6FB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69F8F8DD" w14:textId="1F94FD61" w:rsidR="002B6FBA" w:rsidRPr="002B6FBA" w:rsidRDefault="002B6FBA" w:rsidP="002B6FB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B6FB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</w:tcPr>
          <w:p w14:paraId="0F703298" w14:textId="77777777" w:rsidR="002B6FBA" w:rsidRPr="002B6FBA" w:rsidRDefault="002B6FBA" w:rsidP="002B6FB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51B1CE" w14:textId="0E7089C1" w:rsidR="002B6FBA" w:rsidRPr="002B6FBA" w:rsidRDefault="002B6FBA" w:rsidP="002B6FB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B6FB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2566</w:t>
            </w:r>
          </w:p>
        </w:tc>
      </w:tr>
      <w:tr w:rsidR="002B6FBA" w:rsidRPr="0035030C" w14:paraId="21729B98" w14:textId="77777777" w:rsidTr="00FC333F">
        <w:trPr>
          <w:cantSplit/>
          <w:tblHeader/>
        </w:trPr>
        <w:tc>
          <w:tcPr>
            <w:tcW w:w="3600" w:type="dxa"/>
          </w:tcPr>
          <w:p w14:paraId="6776A97F" w14:textId="2470C5BA" w:rsidR="002B6FBA" w:rsidRPr="0035030C" w:rsidRDefault="002B6FBA" w:rsidP="002B6FBA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4E51568F" w14:textId="75445DFD" w:rsidR="002B6FBA" w:rsidRPr="0035030C" w:rsidRDefault="002B6FBA" w:rsidP="002B6FB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B6FBA" w:rsidRPr="0035030C" w14:paraId="404F892C" w14:textId="77777777" w:rsidTr="00FC333F">
        <w:trPr>
          <w:cantSplit/>
        </w:trPr>
        <w:tc>
          <w:tcPr>
            <w:tcW w:w="3600" w:type="dxa"/>
          </w:tcPr>
          <w:p w14:paraId="44C7E26C" w14:textId="77777777" w:rsidR="002B6FBA" w:rsidRPr="0035030C" w:rsidRDefault="002B6FBA" w:rsidP="002B6FBA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14:paraId="434618A9" w14:textId="77777777" w:rsidR="002B6FBA" w:rsidRPr="0035030C" w:rsidRDefault="002B6FBA" w:rsidP="002B6FB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732CD38C" w14:textId="77777777" w:rsidR="002B6FBA" w:rsidRPr="0035030C" w:rsidRDefault="002B6FBA" w:rsidP="002B6FB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</w:tcPr>
          <w:p w14:paraId="19BC9EFE" w14:textId="77777777" w:rsidR="002B6FBA" w:rsidRPr="0035030C" w:rsidRDefault="002B6FBA" w:rsidP="002B6FB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42C36EF" w14:textId="77777777" w:rsidR="002B6FBA" w:rsidRPr="0035030C" w:rsidRDefault="002B6FBA" w:rsidP="002B6FB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5F4465A9" w14:textId="77777777" w:rsidR="002B6FBA" w:rsidRPr="0035030C" w:rsidRDefault="002B6FBA" w:rsidP="002B6FB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DFCE187" w14:textId="77777777" w:rsidR="002B6FBA" w:rsidRPr="0035030C" w:rsidRDefault="002B6FBA" w:rsidP="002B6FB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64EFC7" w14:textId="77777777" w:rsidR="002B6FBA" w:rsidRPr="0035030C" w:rsidRDefault="002B6FBA" w:rsidP="002B6FB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6FBA" w:rsidRPr="0035030C" w14:paraId="7532F8CF" w14:textId="77777777" w:rsidTr="000C2C8E">
        <w:trPr>
          <w:cantSplit/>
        </w:trPr>
        <w:tc>
          <w:tcPr>
            <w:tcW w:w="3600" w:type="dxa"/>
          </w:tcPr>
          <w:p w14:paraId="01FF2C7B" w14:textId="77777777" w:rsidR="002B6FBA" w:rsidRPr="0035030C" w:rsidRDefault="002B6FBA" w:rsidP="002B6FB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5A13AC" w14:textId="77777777" w:rsidR="002B6FBA" w:rsidRPr="0035030C" w:rsidRDefault="002B6FBA" w:rsidP="002B6FBA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4" w:firstLine="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BB16EAC" w14:textId="77777777" w:rsidR="002B6FBA" w:rsidRPr="0035030C" w:rsidRDefault="002B6FBA" w:rsidP="002B6FB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</w:tcPr>
          <w:p w14:paraId="40EFAE60" w14:textId="77777777" w:rsidR="002B6FBA" w:rsidRPr="0035030C" w:rsidRDefault="002B6FBA" w:rsidP="002B6FB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601764F" w14:textId="77777777" w:rsidR="002B6FBA" w:rsidRPr="0035030C" w:rsidRDefault="002B6FBA" w:rsidP="002B6FB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124A1F2" w14:textId="77777777" w:rsidR="002B6FBA" w:rsidRPr="0035030C" w:rsidRDefault="002B6FBA" w:rsidP="002B6FB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565944F" w14:textId="77777777" w:rsidR="002B6FBA" w:rsidRPr="0035030C" w:rsidRDefault="002B6FBA" w:rsidP="002B6FB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4F77AE9" w14:textId="77777777" w:rsidR="002B6FBA" w:rsidRPr="0035030C" w:rsidRDefault="002B6FBA" w:rsidP="002B6FB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B6FBA" w:rsidRPr="0035030C" w14:paraId="04FBD725" w14:textId="77777777" w:rsidTr="001E552A">
        <w:trPr>
          <w:cantSplit/>
        </w:trPr>
        <w:tc>
          <w:tcPr>
            <w:tcW w:w="3600" w:type="dxa"/>
          </w:tcPr>
          <w:p w14:paraId="4E298810" w14:textId="63F79621" w:rsidR="002B6FBA" w:rsidRPr="0035030C" w:rsidRDefault="002B6FBA" w:rsidP="002B6FBA">
            <w:pPr>
              <w:pStyle w:val="ListParagraph"/>
              <w:numPr>
                <w:ilvl w:val="0"/>
                <w:numId w:val="18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55A9FA" w14:textId="2F682363" w:rsidR="002B6FBA" w:rsidRPr="0035030C" w:rsidRDefault="00477132" w:rsidP="002B6FBA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4" w:firstLine="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D64B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8,062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366B656" w14:textId="77777777" w:rsidR="002B6FBA" w:rsidRPr="0035030C" w:rsidRDefault="002B6FBA" w:rsidP="002B6FB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066DC4E8" w14:textId="197AC8AF" w:rsidR="002B6FBA" w:rsidRPr="0035030C" w:rsidRDefault="002B6FBA" w:rsidP="002B6FB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27AC95" w14:textId="77777777" w:rsidR="002B6FBA" w:rsidRPr="0035030C" w:rsidRDefault="002B6FBA" w:rsidP="002B6FB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14A1BA" w14:textId="487CDBB3" w:rsidR="002B6FBA" w:rsidRPr="0035030C" w:rsidRDefault="006322B1" w:rsidP="002B6FB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10,933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8D2EFF" w14:textId="77777777" w:rsidR="002B6FBA" w:rsidRPr="0035030C" w:rsidRDefault="002B6FBA" w:rsidP="002B6FB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50989E" w14:textId="241DF863" w:rsidR="002B6FBA" w:rsidRPr="0035030C" w:rsidRDefault="002B6FBA" w:rsidP="002B6FB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233</w:t>
            </w:r>
          </w:p>
        </w:tc>
      </w:tr>
      <w:tr w:rsidR="002B6FBA" w:rsidRPr="0035030C" w14:paraId="4BDCFCCE" w14:textId="77777777" w:rsidTr="001E552A">
        <w:trPr>
          <w:cantSplit/>
        </w:trPr>
        <w:tc>
          <w:tcPr>
            <w:tcW w:w="3600" w:type="dxa"/>
          </w:tcPr>
          <w:p w14:paraId="3F8017EF" w14:textId="77777777" w:rsidR="002B6FBA" w:rsidRPr="0035030C" w:rsidRDefault="002B6FBA" w:rsidP="002B6FBA">
            <w:pPr>
              <w:pStyle w:val="ListParagraph"/>
              <w:numPr>
                <w:ilvl w:val="0"/>
                <w:numId w:val="18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22F3AF" w14:textId="3EE19849" w:rsidR="002B6FBA" w:rsidRPr="0035030C" w:rsidRDefault="006322B1" w:rsidP="002B6FBA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4" w:firstLine="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51,140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7EB3B78" w14:textId="77777777" w:rsidR="002B6FBA" w:rsidRPr="0035030C" w:rsidRDefault="002B6FBA" w:rsidP="002B6FB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26553B98" w14:textId="2152A429" w:rsidR="002B6FBA" w:rsidRPr="0035030C" w:rsidRDefault="002B6FBA" w:rsidP="002B6FB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DBF742" w14:textId="77777777" w:rsidR="002B6FBA" w:rsidRPr="0035030C" w:rsidRDefault="002B6FBA" w:rsidP="002B6FB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7A96BEE" w14:textId="6048ACCF" w:rsidR="002B6FBA" w:rsidRPr="0035030C" w:rsidRDefault="006322B1" w:rsidP="002B6FB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42,</w:t>
            </w:r>
            <w:r w:rsidR="003F73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9E51D7" w14:textId="77777777" w:rsidR="002B6FBA" w:rsidRPr="0035030C" w:rsidRDefault="002B6FBA" w:rsidP="002B6FB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B690C7" w14:textId="11CBB2EB" w:rsidR="002B6FBA" w:rsidRPr="0035030C" w:rsidRDefault="002B6FBA" w:rsidP="002B6FB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156</w:t>
            </w:r>
          </w:p>
        </w:tc>
      </w:tr>
      <w:tr w:rsidR="002B6FBA" w:rsidRPr="0035030C" w14:paraId="392150CE" w14:textId="77777777" w:rsidTr="001E552A">
        <w:trPr>
          <w:cantSplit/>
        </w:trPr>
        <w:tc>
          <w:tcPr>
            <w:tcW w:w="3600" w:type="dxa"/>
          </w:tcPr>
          <w:p w14:paraId="77DB54DB" w14:textId="77777777" w:rsidR="002B6FBA" w:rsidRPr="0035030C" w:rsidRDefault="002B6FBA" w:rsidP="002B6FBA">
            <w:pPr>
              <w:pStyle w:val="ListParagraph"/>
              <w:numPr>
                <w:ilvl w:val="0"/>
                <w:numId w:val="18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535696" w14:textId="3EC1DB7C" w:rsidR="002B6FBA" w:rsidRPr="0035030C" w:rsidRDefault="006322B1" w:rsidP="002B6FBA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4" w:firstLine="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1,970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C2D8A3C" w14:textId="77777777" w:rsidR="002B6FBA" w:rsidRPr="0035030C" w:rsidRDefault="002B6FBA" w:rsidP="002B6FB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7A1D2684" w14:textId="482AD0F7" w:rsidR="002B6FBA" w:rsidRPr="0035030C" w:rsidRDefault="002B6FBA" w:rsidP="002B6FB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7,288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5B8692" w14:textId="77777777" w:rsidR="002B6FBA" w:rsidRPr="0035030C" w:rsidRDefault="002B6FBA" w:rsidP="002B6FB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146692E" w14:textId="62F11E42" w:rsidR="002B6FBA" w:rsidRPr="0035030C" w:rsidRDefault="003F73BC" w:rsidP="002B6FB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1,970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3DD0E4" w14:textId="77777777" w:rsidR="002B6FBA" w:rsidRPr="0035030C" w:rsidRDefault="002B6FBA" w:rsidP="002B6FB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F83AA19" w14:textId="44255DEC" w:rsidR="002B6FBA" w:rsidRPr="0035030C" w:rsidRDefault="002B6FBA" w:rsidP="002B6FB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579</w:t>
            </w:r>
          </w:p>
        </w:tc>
      </w:tr>
      <w:tr w:rsidR="002B6FBA" w:rsidRPr="0035030C" w14:paraId="1D9F05BC" w14:textId="77777777" w:rsidTr="001E552A">
        <w:trPr>
          <w:cantSplit/>
        </w:trPr>
        <w:tc>
          <w:tcPr>
            <w:tcW w:w="3600" w:type="dxa"/>
          </w:tcPr>
          <w:p w14:paraId="4E25D2DD" w14:textId="77777777" w:rsidR="002B6FBA" w:rsidRPr="0035030C" w:rsidRDefault="002B6FBA" w:rsidP="002B6FBA">
            <w:pPr>
              <w:pStyle w:val="ListParagraph"/>
              <w:numPr>
                <w:ilvl w:val="0"/>
                <w:numId w:val="18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1754EF" w14:textId="4A18ED42" w:rsidR="002B6FBA" w:rsidRPr="0035030C" w:rsidRDefault="006322B1" w:rsidP="002B6FBA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4" w:firstLine="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57,336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62216D6" w14:textId="77777777" w:rsidR="002B6FBA" w:rsidRPr="0035030C" w:rsidRDefault="002B6FBA" w:rsidP="002B6FB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24D2EA8F" w14:textId="587A88DD" w:rsidR="002B6FBA" w:rsidRPr="0035030C" w:rsidRDefault="002B6FBA" w:rsidP="002B6FB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7D291F" w14:textId="77777777" w:rsidR="002B6FBA" w:rsidRPr="0035030C" w:rsidRDefault="002B6FBA" w:rsidP="002B6FB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E9F5471" w14:textId="55487ECF" w:rsidR="002B6FBA" w:rsidRPr="0035030C" w:rsidRDefault="003F73BC" w:rsidP="002B6FB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42,856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774627" w14:textId="77777777" w:rsidR="002B6FBA" w:rsidRPr="0035030C" w:rsidRDefault="002B6FBA" w:rsidP="002B6FB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7CAE423" w14:textId="1F3CE8A7" w:rsidR="002B6FBA" w:rsidRPr="0035030C" w:rsidRDefault="002B6FBA" w:rsidP="002B6FB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818</w:t>
            </w:r>
          </w:p>
        </w:tc>
      </w:tr>
      <w:tr w:rsidR="002B6FBA" w:rsidRPr="0035030C" w14:paraId="71131AB0" w14:textId="77777777" w:rsidTr="001E552A">
        <w:trPr>
          <w:cantSplit/>
        </w:trPr>
        <w:tc>
          <w:tcPr>
            <w:tcW w:w="3600" w:type="dxa"/>
          </w:tcPr>
          <w:p w14:paraId="0F097ECA" w14:textId="77777777" w:rsidR="002B6FBA" w:rsidRPr="0035030C" w:rsidRDefault="002B6FBA" w:rsidP="002B6FB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60" w:type="dxa"/>
            <w:shd w:val="clear" w:color="auto" w:fill="auto"/>
          </w:tcPr>
          <w:p w14:paraId="7A51D316" w14:textId="063D42DF" w:rsidR="002B6FBA" w:rsidRPr="0035030C" w:rsidRDefault="00F4188A" w:rsidP="002B6FBA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4" w:firstLine="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13,418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01BECAD" w14:textId="77777777" w:rsidR="002B6FBA" w:rsidRPr="0035030C" w:rsidRDefault="002B6FBA" w:rsidP="002B6FB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</w:tcPr>
          <w:p w14:paraId="3A538217" w14:textId="37C953EA" w:rsidR="002B6FBA" w:rsidRPr="0035030C" w:rsidRDefault="002B6FBA" w:rsidP="002B6FB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B26CA5" w14:textId="77777777" w:rsidR="002B6FBA" w:rsidRPr="0035030C" w:rsidRDefault="002B6FBA" w:rsidP="002B6FB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14:paraId="47FEC9F0" w14:textId="0DD35081" w:rsidR="002B6FBA" w:rsidRPr="0035030C" w:rsidRDefault="003F73BC" w:rsidP="002B6FB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5,370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95C76B" w14:textId="77777777" w:rsidR="002B6FBA" w:rsidRPr="0035030C" w:rsidRDefault="002B6FBA" w:rsidP="002B6FB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110156F" w14:textId="2979E039" w:rsidR="002B6FBA" w:rsidRPr="0035030C" w:rsidRDefault="002B6FBA" w:rsidP="002B6FB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992</w:t>
            </w:r>
          </w:p>
        </w:tc>
      </w:tr>
      <w:tr w:rsidR="002B6FBA" w:rsidRPr="0035030C" w14:paraId="63CCD37E" w14:textId="77777777" w:rsidTr="0097532F">
        <w:trPr>
          <w:cantSplit/>
        </w:trPr>
        <w:tc>
          <w:tcPr>
            <w:tcW w:w="3600" w:type="dxa"/>
          </w:tcPr>
          <w:p w14:paraId="04F3CA34" w14:textId="5EDD9370" w:rsidR="002B6FBA" w:rsidRPr="0035030C" w:rsidRDefault="002B6FBA" w:rsidP="002B6FB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ค่าใช้จ่ายสัญญาเช่าระยะสั้น</w:t>
            </w:r>
          </w:p>
        </w:tc>
        <w:tc>
          <w:tcPr>
            <w:tcW w:w="1260" w:type="dxa"/>
            <w:shd w:val="clear" w:color="auto" w:fill="auto"/>
          </w:tcPr>
          <w:p w14:paraId="17A0CE89" w14:textId="185FA240" w:rsidR="002B6FBA" w:rsidRPr="00E922FF" w:rsidRDefault="006322B1" w:rsidP="002B6FBA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4" w:firstLine="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F4188A">
              <w:rPr>
                <w:rFonts w:asciiTheme="majorBidi" w:hAnsiTheme="majorBidi" w:cstheme="majorBidi"/>
                <w:sz w:val="30"/>
                <w:szCs w:val="30"/>
              </w:rPr>
              <w:t>0,234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F20269A" w14:textId="77777777" w:rsidR="002B6FBA" w:rsidRPr="00E922FF" w:rsidRDefault="002B6FBA" w:rsidP="002B6FB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</w:tcPr>
          <w:p w14:paraId="5F75AAB3" w14:textId="72771CD9" w:rsidR="002B6FBA" w:rsidRPr="0035030C" w:rsidRDefault="002B6FBA" w:rsidP="002B6FB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  <w:r w:rsidRPr="00E922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227D2E" w14:textId="77777777" w:rsidR="002B6FBA" w:rsidRPr="0035030C" w:rsidRDefault="002B6FBA" w:rsidP="002B6FB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14:paraId="0629139F" w14:textId="6FA4D6C6" w:rsidR="002B6FBA" w:rsidRPr="0035030C" w:rsidRDefault="003F73BC" w:rsidP="002B6FB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30,552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E2804B" w14:textId="77777777" w:rsidR="002B6FBA" w:rsidRPr="0035030C" w:rsidRDefault="002B6FBA" w:rsidP="002B6FB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C60ACAA" w14:textId="49AD8215" w:rsidR="002B6FBA" w:rsidRPr="0035030C" w:rsidRDefault="002B6FBA" w:rsidP="002B6FB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348</w:t>
            </w:r>
          </w:p>
        </w:tc>
      </w:tr>
    </w:tbl>
    <w:p w14:paraId="06D897BE" w14:textId="77777777" w:rsidR="003C7228" w:rsidRPr="0035030C" w:rsidRDefault="003C7228" w:rsidP="003C7228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0"/>
          <w:szCs w:val="20"/>
          <w:highlight w:val="yellow"/>
          <w:lang w:val="en-US"/>
        </w:rPr>
      </w:pPr>
    </w:p>
    <w:p w14:paraId="3E4214E9" w14:textId="3193529B" w:rsidR="003C7228" w:rsidRPr="0035030C" w:rsidRDefault="003C7228" w:rsidP="003C7228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2B6FBA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กระแสเงินสดจ่ายทั้งหมดของสัญญาเช่าของกลุ่มบริษัทแล</w:t>
      </w:r>
      <w:r w:rsidR="00670CB0" w:rsidRPr="0035030C">
        <w:rPr>
          <w:rFonts w:asciiTheme="majorBidi" w:hAnsiTheme="majorBidi" w:cstheme="majorBidi"/>
          <w:sz w:val="30"/>
          <w:szCs w:val="30"/>
          <w:cs/>
        </w:rPr>
        <w:t>ะ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บริษัทมีจำนวน </w:t>
      </w:r>
      <w:r w:rsidR="00F4188A">
        <w:rPr>
          <w:rFonts w:asciiTheme="majorBidi" w:hAnsiTheme="majorBidi" w:cstheme="majorBidi"/>
          <w:sz w:val="30"/>
          <w:szCs w:val="30"/>
          <w:lang w:val="en-US"/>
        </w:rPr>
        <w:t>186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และ</w:t>
      </w:r>
      <w:r w:rsidR="000E02B9">
        <w:rPr>
          <w:rFonts w:asciiTheme="majorBidi" w:hAnsiTheme="majorBidi" w:cstheme="majorBidi"/>
          <w:sz w:val="30"/>
          <w:szCs w:val="30"/>
        </w:rPr>
        <w:t xml:space="preserve"> </w:t>
      </w:r>
      <w:r w:rsidR="003F73BC">
        <w:rPr>
          <w:rFonts w:asciiTheme="majorBidi" w:hAnsiTheme="majorBidi" w:cstheme="majorBidi"/>
          <w:sz w:val="30"/>
          <w:szCs w:val="30"/>
          <w:lang w:val="en-US"/>
        </w:rPr>
        <w:t>113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="00A73EF2"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="00A73EF2" w:rsidRPr="0035030C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2810CA" w:rsidRPr="002810CA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2B6FBA">
        <w:rPr>
          <w:rFonts w:asciiTheme="majorBidi" w:hAnsiTheme="majorBidi" w:cstheme="majorBidi"/>
          <w:i/>
          <w:iCs/>
          <w:sz w:val="30"/>
          <w:szCs w:val="30"/>
          <w:lang w:val="en-US"/>
        </w:rPr>
        <w:t>6</w:t>
      </w:r>
      <w:r w:rsidR="00A73EF2" w:rsidRPr="0035030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2B6FBA" w:rsidRPr="002B6FBA">
        <w:rPr>
          <w:rFonts w:asciiTheme="majorBidi" w:hAnsiTheme="majorBidi" w:cstheme="majorBidi"/>
          <w:i/>
          <w:iCs/>
          <w:sz w:val="30"/>
          <w:szCs w:val="30"/>
          <w:lang w:val="en-US"/>
        </w:rPr>
        <w:t>218</w:t>
      </w:r>
      <w:r w:rsidR="002B6FBA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A73EF2" w:rsidRPr="0035030C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และ</w:t>
      </w:r>
      <w:r w:rsidR="00A73EF2" w:rsidRPr="0035030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B6FBA" w:rsidRPr="002B6FBA">
        <w:rPr>
          <w:rFonts w:asciiTheme="majorBidi" w:hAnsiTheme="majorBidi" w:cstheme="majorBidi"/>
          <w:i/>
          <w:iCs/>
          <w:sz w:val="30"/>
          <w:szCs w:val="30"/>
          <w:lang w:val="en-US"/>
        </w:rPr>
        <w:t>143</w:t>
      </w:r>
      <w:r w:rsidR="002B6FBA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A73EF2" w:rsidRPr="0035030C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</w:p>
    <w:p w14:paraId="54A1E85B" w14:textId="15FC89CA" w:rsidR="00AD5BD3" w:rsidRPr="0035030C" w:rsidRDefault="00AD5BD3">
      <w:pPr>
        <w:spacing w:line="240" w:lineRule="auto"/>
        <w:rPr>
          <w:rFonts w:asciiTheme="majorBidi" w:hAnsiTheme="majorBidi" w:cstheme="majorBidi"/>
          <w:sz w:val="20"/>
          <w:szCs w:val="20"/>
          <w:highlight w:val="yellow"/>
        </w:rPr>
      </w:pPr>
    </w:p>
    <w:p w14:paraId="5A8E456E" w14:textId="77777777" w:rsidR="008D192D" w:rsidRPr="0035030C" w:rsidRDefault="00B33CED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  <w:lang w:val="en-US"/>
        </w:rPr>
        <w:sectPr w:rsidR="008D192D" w:rsidRPr="0035030C" w:rsidSect="00412DB6">
          <w:footerReference w:type="default" r:id="rId21"/>
          <w:pgSz w:w="11909" w:h="16834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  <w:r w:rsidRPr="0035030C">
        <w:rPr>
          <w:rFonts w:asciiTheme="majorBidi" w:hAnsiTheme="majorBidi" w:cstheme="majorBidi"/>
          <w:sz w:val="30"/>
          <w:szCs w:val="30"/>
          <w:highlight w:val="yellow"/>
        </w:rPr>
        <w:br w:type="page"/>
      </w:r>
    </w:p>
    <w:p w14:paraId="2D663BA3" w14:textId="6E56D712" w:rsidR="00065E93" w:rsidRPr="0035030C" w:rsidRDefault="00065E93" w:rsidP="002C6331">
      <w:pPr>
        <w:pStyle w:val="Caption"/>
        <w:shd w:val="clear" w:color="auto" w:fill="FFFFFF" w:themeFill="background1"/>
        <w:ind w:hanging="90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lastRenderedPageBreak/>
        <w:t>ส</w:t>
      </w:r>
      <w:r w:rsidR="00046319" w:rsidRPr="0035030C">
        <w:rPr>
          <w:rFonts w:asciiTheme="majorBidi" w:hAnsiTheme="majorBidi" w:cstheme="majorBidi"/>
          <w:cs/>
        </w:rPr>
        <w:t>ินทรัพย์ไม่มีตัวต</w:t>
      </w:r>
      <w:r w:rsidRPr="0035030C">
        <w:rPr>
          <w:rFonts w:asciiTheme="majorBidi" w:hAnsiTheme="majorBidi" w:cstheme="majorBidi"/>
          <w:cs/>
        </w:rPr>
        <w:t>น</w:t>
      </w:r>
    </w:p>
    <w:tbl>
      <w:tblPr>
        <w:tblW w:w="135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1620"/>
        <w:gridCol w:w="270"/>
        <w:gridCol w:w="1440"/>
        <w:gridCol w:w="270"/>
        <w:gridCol w:w="1530"/>
        <w:gridCol w:w="270"/>
        <w:gridCol w:w="1530"/>
        <w:gridCol w:w="270"/>
        <w:gridCol w:w="1440"/>
      </w:tblGrid>
      <w:tr w:rsidR="00A228DE" w:rsidRPr="008059F8" w14:paraId="3DCDCA05" w14:textId="77777777" w:rsidTr="008E757D">
        <w:trPr>
          <w:trHeight w:val="227"/>
        </w:trPr>
        <w:tc>
          <w:tcPr>
            <w:tcW w:w="4950" w:type="dxa"/>
          </w:tcPr>
          <w:p w14:paraId="2150A748" w14:textId="77777777" w:rsidR="00A228DE" w:rsidRPr="00C06E9B" w:rsidRDefault="00A228DE" w:rsidP="002F3F1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0" w:type="dxa"/>
            <w:gridSpan w:val="9"/>
            <w:vAlign w:val="bottom"/>
          </w:tcPr>
          <w:p w14:paraId="2E2E35AC" w14:textId="00816732" w:rsidR="00A228DE" w:rsidRPr="00C06E9B" w:rsidRDefault="00A228DE" w:rsidP="002F3F1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228DE" w:rsidRPr="008059F8" w14:paraId="34868A8E" w14:textId="77777777" w:rsidTr="008E757D">
        <w:trPr>
          <w:trHeight w:val="605"/>
        </w:trPr>
        <w:tc>
          <w:tcPr>
            <w:tcW w:w="4950" w:type="dxa"/>
          </w:tcPr>
          <w:p w14:paraId="1ACC070C" w14:textId="77777777" w:rsidR="00A228DE" w:rsidRPr="00C06E9B" w:rsidRDefault="00A228DE" w:rsidP="002F3F1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20371A0C" w14:textId="4CBB6EC9" w:rsidR="00A228DE" w:rsidRPr="00C06E9B" w:rsidRDefault="00A228DE" w:rsidP="002F3F1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ต้นทุนแหล่งวัตถุดิบและ</w:t>
            </w:r>
            <w:r w:rsidRPr="00C06E9B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C06E9B">
              <w:rPr>
                <w:rFonts w:asciiTheme="majorBidi" w:hAnsiTheme="majorBidi" w:cstheme="majorBidi"/>
                <w:sz w:val="24"/>
                <w:szCs w:val="24"/>
                <w:cs/>
              </w:rPr>
              <w:t>ค่าสัมปทานบัตร</w:t>
            </w:r>
          </w:p>
        </w:tc>
        <w:tc>
          <w:tcPr>
            <w:tcW w:w="270" w:type="dxa"/>
          </w:tcPr>
          <w:p w14:paraId="7CEF0B28" w14:textId="77777777" w:rsidR="00A228DE" w:rsidRPr="00C06E9B" w:rsidRDefault="00A228DE" w:rsidP="002F3F16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98C04B3" w14:textId="77777777" w:rsidR="00A228DE" w:rsidRPr="00C06E9B" w:rsidRDefault="00A228DE" w:rsidP="002F3F1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cs/>
              </w:rPr>
              <w:t>ค่าลิขสิทธิ์</w:t>
            </w:r>
            <w:r w:rsidRPr="00C06E9B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ซอฟต์แวร์</w:t>
            </w:r>
          </w:p>
        </w:tc>
        <w:tc>
          <w:tcPr>
            <w:tcW w:w="270" w:type="dxa"/>
            <w:vAlign w:val="bottom"/>
          </w:tcPr>
          <w:p w14:paraId="0B9D3AF2" w14:textId="77777777" w:rsidR="00A228DE" w:rsidRPr="00C06E9B" w:rsidRDefault="00A228DE" w:rsidP="002F3F1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29EB0964" w14:textId="77777777" w:rsidR="00A228DE" w:rsidRPr="00C06E9B" w:rsidRDefault="00A228DE" w:rsidP="002F3F1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  <w:r w:rsidRPr="00C06E9B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ต้นทุนพัฒนา</w:t>
            </w:r>
          </w:p>
        </w:tc>
        <w:tc>
          <w:tcPr>
            <w:tcW w:w="270" w:type="dxa"/>
          </w:tcPr>
          <w:p w14:paraId="67661E41" w14:textId="77777777" w:rsidR="00A228DE" w:rsidRPr="00C06E9B" w:rsidRDefault="00A228DE" w:rsidP="002F3F1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8D41300" w14:textId="2BEEA417" w:rsidR="00A228DE" w:rsidRPr="00C06E9B" w:rsidRDefault="00F80467" w:rsidP="002F3F1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270" w:type="dxa"/>
          </w:tcPr>
          <w:p w14:paraId="38145C83" w14:textId="77777777" w:rsidR="00A228DE" w:rsidRPr="00C06E9B" w:rsidRDefault="00A228DE" w:rsidP="002F3F1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AE9C064" w14:textId="44F64DD2" w:rsidR="00A228DE" w:rsidRPr="00C06E9B" w:rsidRDefault="00A228DE" w:rsidP="002F3F1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A228DE" w:rsidRPr="008059F8" w14:paraId="4C5C3303" w14:textId="77777777" w:rsidTr="008E757D">
        <w:trPr>
          <w:trHeight w:val="218"/>
        </w:trPr>
        <w:tc>
          <w:tcPr>
            <w:tcW w:w="4950" w:type="dxa"/>
          </w:tcPr>
          <w:p w14:paraId="287E3557" w14:textId="77777777" w:rsidR="00A228DE" w:rsidRPr="00C06E9B" w:rsidRDefault="00A228DE" w:rsidP="002F3F1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0" w:type="dxa"/>
            <w:gridSpan w:val="9"/>
            <w:vAlign w:val="bottom"/>
          </w:tcPr>
          <w:p w14:paraId="0CD11696" w14:textId="36F61799" w:rsidR="00A228DE" w:rsidRPr="00C06E9B" w:rsidRDefault="00A228DE" w:rsidP="002F3F1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</w:t>
            </w:r>
            <w:r w:rsidRPr="00C06E9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พันบาท)</w:t>
            </w:r>
          </w:p>
        </w:tc>
      </w:tr>
      <w:tr w:rsidR="00A228DE" w:rsidRPr="008059F8" w14:paraId="0264A746" w14:textId="77777777" w:rsidTr="008E757D">
        <w:trPr>
          <w:trHeight w:val="182"/>
        </w:trPr>
        <w:tc>
          <w:tcPr>
            <w:tcW w:w="4950" w:type="dxa"/>
          </w:tcPr>
          <w:p w14:paraId="081DCE9D" w14:textId="77777777" w:rsidR="00A228DE" w:rsidRPr="00C06E9B" w:rsidRDefault="00A228DE" w:rsidP="002F3F16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620" w:type="dxa"/>
          </w:tcPr>
          <w:p w14:paraId="7A8C0C50" w14:textId="6ACB2BB9" w:rsidR="00A228DE" w:rsidRPr="00C06E9B" w:rsidRDefault="00A228DE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9C14A80" w14:textId="77777777" w:rsidR="00A228DE" w:rsidRPr="00C06E9B" w:rsidRDefault="00A228DE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7541101" w14:textId="77777777" w:rsidR="00A228DE" w:rsidRPr="00C06E9B" w:rsidRDefault="00A228DE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F1D1A8C" w14:textId="77777777" w:rsidR="00A228DE" w:rsidRPr="00C06E9B" w:rsidRDefault="00A228DE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A9035C5" w14:textId="77777777" w:rsidR="00A228DE" w:rsidRPr="00C06E9B" w:rsidRDefault="00A228DE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4EA06E3" w14:textId="77777777" w:rsidR="00A228DE" w:rsidRPr="00C06E9B" w:rsidRDefault="00A228DE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596B6FED" w14:textId="0D76E2DE" w:rsidR="00A228DE" w:rsidRPr="00C06E9B" w:rsidRDefault="00A228DE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18327A2" w14:textId="77777777" w:rsidR="00A228DE" w:rsidRPr="00C06E9B" w:rsidRDefault="00A228DE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9B1BB21" w14:textId="3EA02A4A" w:rsidR="00A228DE" w:rsidRPr="00C06E9B" w:rsidRDefault="00A228DE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B6FBA" w:rsidRPr="008059F8" w14:paraId="4B9361F6" w14:textId="77777777" w:rsidTr="008E757D">
        <w:tc>
          <w:tcPr>
            <w:tcW w:w="4950" w:type="dxa"/>
          </w:tcPr>
          <w:p w14:paraId="6A71EA70" w14:textId="34BF6271" w:rsidR="002B6FBA" w:rsidRPr="00C06E9B" w:rsidRDefault="002B6FBA" w:rsidP="002B6FB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C06E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C06E9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มกราคม </w:t>
            </w:r>
            <w:r w:rsidRPr="00C06E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620" w:type="dxa"/>
          </w:tcPr>
          <w:p w14:paraId="2F3BCBDE" w14:textId="7E8940B7" w:rsidR="002B6FBA" w:rsidRPr="002B6FBA" w:rsidRDefault="002B6FBA" w:rsidP="002B6FBA">
            <w:pPr>
              <w:tabs>
                <w:tab w:val="decimal" w:pos="142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B6F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1,249,045</w:t>
            </w:r>
          </w:p>
        </w:tc>
        <w:tc>
          <w:tcPr>
            <w:tcW w:w="270" w:type="dxa"/>
          </w:tcPr>
          <w:p w14:paraId="2408D3D3" w14:textId="77777777" w:rsidR="002B6FBA" w:rsidRPr="002B6FBA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1B306C5" w14:textId="68EF8FBA" w:rsidR="002B6FBA" w:rsidRPr="002B6FBA" w:rsidRDefault="002B6FBA" w:rsidP="002B6FBA">
            <w:pPr>
              <w:tabs>
                <w:tab w:val="decimal" w:pos="12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B6F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59,383</w:t>
            </w:r>
          </w:p>
        </w:tc>
        <w:tc>
          <w:tcPr>
            <w:tcW w:w="270" w:type="dxa"/>
          </w:tcPr>
          <w:p w14:paraId="4C17611F" w14:textId="77777777" w:rsidR="002B6FBA" w:rsidRPr="002B6FBA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7F5CCE3" w14:textId="7A075BC6" w:rsidR="002B6FBA" w:rsidRPr="002B6FBA" w:rsidRDefault="002B6FBA" w:rsidP="002B6FBA">
            <w:pPr>
              <w:tabs>
                <w:tab w:val="decimal" w:pos="13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B6F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161,245</w:t>
            </w:r>
          </w:p>
        </w:tc>
        <w:tc>
          <w:tcPr>
            <w:tcW w:w="270" w:type="dxa"/>
          </w:tcPr>
          <w:p w14:paraId="299C5C67" w14:textId="77777777" w:rsidR="002B6FBA" w:rsidRPr="002B6FBA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6BC1FD26" w14:textId="709A29E8" w:rsidR="002B6FBA" w:rsidRPr="002B6FBA" w:rsidRDefault="002B6FBA" w:rsidP="002B6FBA">
            <w:pPr>
              <w:tabs>
                <w:tab w:val="decimal" w:pos="13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B6F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</w:t>
            </w:r>
            <w:r w:rsidRPr="002B6FB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6F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889</w:t>
            </w:r>
          </w:p>
        </w:tc>
        <w:tc>
          <w:tcPr>
            <w:tcW w:w="270" w:type="dxa"/>
          </w:tcPr>
          <w:p w14:paraId="369BBD4F" w14:textId="77777777" w:rsidR="002B6FBA" w:rsidRPr="002B6FBA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C198F19" w14:textId="63A722CB" w:rsidR="002B6FBA" w:rsidRPr="002B6FBA" w:rsidRDefault="002B6FBA" w:rsidP="002B6FBA">
            <w:pPr>
              <w:tabs>
                <w:tab w:val="decimal" w:pos="12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2B6F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2B6FB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6F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508</w:t>
            </w:r>
            <w:r w:rsidRPr="002B6FB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6F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562</w:t>
            </w:r>
          </w:p>
        </w:tc>
      </w:tr>
      <w:tr w:rsidR="002B6FBA" w:rsidRPr="008059F8" w14:paraId="3F1519CE" w14:textId="77777777" w:rsidTr="008E757D">
        <w:tc>
          <w:tcPr>
            <w:tcW w:w="4950" w:type="dxa"/>
          </w:tcPr>
          <w:p w14:paraId="6C9A04F1" w14:textId="30C4348D" w:rsidR="002B6FBA" w:rsidRPr="00C06E9B" w:rsidRDefault="002B6FBA" w:rsidP="002B6FB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06E9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620" w:type="dxa"/>
          </w:tcPr>
          <w:p w14:paraId="6BBC84B7" w14:textId="674DD6A7" w:rsidR="002B6FBA" w:rsidRPr="00C06E9B" w:rsidRDefault="002B6FBA" w:rsidP="002B6FBA">
            <w:pPr>
              <w:tabs>
                <w:tab w:val="decimal" w:pos="142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3,665,3</w:t>
            </w:r>
            <w:r w:rsidR="0079310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</w:t>
            </w:r>
          </w:p>
        </w:tc>
        <w:tc>
          <w:tcPr>
            <w:tcW w:w="270" w:type="dxa"/>
          </w:tcPr>
          <w:p w14:paraId="3A3C415D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4A46161" w14:textId="3615F559" w:rsidR="002B6FBA" w:rsidRPr="00C06E9B" w:rsidRDefault="002B6FBA" w:rsidP="002B6FBA">
            <w:pPr>
              <w:tabs>
                <w:tab w:val="decimal" w:pos="12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C06E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928</w:t>
            </w:r>
          </w:p>
        </w:tc>
        <w:tc>
          <w:tcPr>
            <w:tcW w:w="270" w:type="dxa"/>
          </w:tcPr>
          <w:p w14:paraId="2138A2DA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14CC4C28" w14:textId="4C42F445" w:rsidR="002B6FBA" w:rsidRPr="00C06E9B" w:rsidRDefault="002B6FBA" w:rsidP="002B6FBA">
            <w:pPr>
              <w:tabs>
                <w:tab w:val="decimal" w:pos="13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26,809</w:t>
            </w:r>
          </w:p>
        </w:tc>
        <w:tc>
          <w:tcPr>
            <w:tcW w:w="270" w:type="dxa"/>
          </w:tcPr>
          <w:p w14:paraId="7C924E87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13DB937F" w14:textId="41D2D307" w:rsidR="002B6FBA" w:rsidRPr="00C06E9B" w:rsidRDefault="002B6FBA" w:rsidP="002B6FBA">
            <w:pPr>
              <w:tabs>
                <w:tab w:val="decimal" w:pos="13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</w:p>
        </w:tc>
        <w:tc>
          <w:tcPr>
            <w:tcW w:w="270" w:type="dxa"/>
          </w:tcPr>
          <w:p w14:paraId="69B62BC0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CB962EF" w14:textId="3E9DF12A" w:rsidR="002B6FBA" w:rsidRPr="00C06E9B" w:rsidRDefault="002B6FBA" w:rsidP="002B6FBA">
            <w:pPr>
              <w:tabs>
                <w:tab w:val="decimal" w:pos="12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C06E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695</w:t>
            </w:r>
            <w:r w:rsidRPr="00C06E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596</w:t>
            </w:r>
          </w:p>
        </w:tc>
      </w:tr>
      <w:tr w:rsidR="002B6FBA" w:rsidRPr="008059F8" w14:paraId="7C756418" w14:textId="77777777" w:rsidTr="008E757D">
        <w:tc>
          <w:tcPr>
            <w:tcW w:w="4950" w:type="dxa"/>
          </w:tcPr>
          <w:p w14:paraId="08E831DF" w14:textId="7220E354" w:rsidR="002B6FBA" w:rsidRPr="00C06E9B" w:rsidRDefault="002B6FBA" w:rsidP="002B6FB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06E9B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โอน</w:t>
            </w:r>
          </w:p>
        </w:tc>
        <w:tc>
          <w:tcPr>
            <w:tcW w:w="1620" w:type="dxa"/>
          </w:tcPr>
          <w:p w14:paraId="4ECDF501" w14:textId="5C751AA0" w:rsidR="002B6FBA" w:rsidRPr="00C06E9B" w:rsidRDefault="002B6FBA" w:rsidP="002B6FBA">
            <w:pPr>
              <w:tabs>
                <w:tab w:val="decimal" w:pos="142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26,572</w:t>
            </w:r>
          </w:p>
        </w:tc>
        <w:tc>
          <w:tcPr>
            <w:tcW w:w="270" w:type="dxa"/>
          </w:tcPr>
          <w:p w14:paraId="4E3CFBA8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48F4323" w14:textId="60588E4A" w:rsidR="002B6FBA" w:rsidRPr="00C06E9B" w:rsidRDefault="002B6FBA" w:rsidP="0084485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70F46CB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001BB29E" w14:textId="7BF4750D" w:rsidR="002B6FBA" w:rsidRPr="00C06E9B" w:rsidRDefault="002B6FBA" w:rsidP="0084485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19FF4D8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3080EB12" w14:textId="41312D88" w:rsidR="002B6FBA" w:rsidRPr="00C06E9B" w:rsidRDefault="002B6FBA" w:rsidP="002B6FBA">
            <w:pPr>
              <w:tabs>
                <w:tab w:val="decimal" w:pos="13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(26,572)</w:t>
            </w:r>
          </w:p>
        </w:tc>
        <w:tc>
          <w:tcPr>
            <w:tcW w:w="270" w:type="dxa"/>
          </w:tcPr>
          <w:p w14:paraId="5CC6E947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5F03D88" w14:textId="7347A302" w:rsidR="002B6FBA" w:rsidRPr="00C06E9B" w:rsidRDefault="002B6FBA" w:rsidP="0084485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B6FBA" w:rsidRPr="008059F8" w14:paraId="44ACAE46" w14:textId="77777777" w:rsidTr="008E757D">
        <w:trPr>
          <w:trHeight w:val="289"/>
        </w:trPr>
        <w:tc>
          <w:tcPr>
            <w:tcW w:w="4950" w:type="dxa"/>
          </w:tcPr>
          <w:p w14:paraId="2B1C1602" w14:textId="27C66247" w:rsidR="002B6FBA" w:rsidRPr="00C06E9B" w:rsidRDefault="002B6FBA" w:rsidP="002B6FB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และ 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F8524CA" w14:textId="70A1F001" w:rsidR="002B6FBA" w:rsidRPr="00C06E9B" w:rsidRDefault="002B6FBA" w:rsidP="002B6FBA">
            <w:pPr>
              <w:tabs>
                <w:tab w:val="decimal" w:pos="142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4,940,97</w:t>
            </w:r>
            <w:r w:rsidR="008C37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1E13FF5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5F8D79" w14:textId="103661CE" w:rsidR="002B6FBA" w:rsidRPr="00C06E9B" w:rsidRDefault="002B6FBA" w:rsidP="002B6FBA">
            <w:pPr>
              <w:tabs>
                <w:tab w:val="decimal" w:pos="12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62,311</w:t>
            </w:r>
          </w:p>
        </w:tc>
        <w:tc>
          <w:tcPr>
            <w:tcW w:w="270" w:type="dxa"/>
            <w:shd w:val="clear" w:color="auto" w:fill="auto"/>
          </w:tcPr>
          <w:p w14:paraId="01C30AEA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2867013" w14:textId="3382E3BB" w:rsidR="002B6FBA" w:rsidRPr="00C06E9B" w:rsidRDefault="002B6FBA" w:rsidP="002B6FBA">
            <w:pPr>
              <w:tabs>
                <w:tab w:val="decimal" w:pos="13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188,054</w:t>
            </w:r>
          </w:p>
        </w:tc>
        <w:tc>
          <w:tcPr>
            <w:tcW w:w="270" w:type="dxa"/>
          </w:tcPr>
          <w:p w14:paraId="41E31613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6A86642A" w14:textId="7ADA7734" w:rsidR="002B6FBA" w:rsidRPr="00C06E9B" w:rsidRDefault="002B6FBA" w:rsidP="002B6FBA">
            <w:pPr>
              <w:tabs>
                <w:tab w:val="decimal" w:pos="13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817</w:t>
            </w:r>
          </w:p>
        </w:tc>
        <w:tc>
          <w:tcPr>
            <w:tcW w:w="270" w:type="dxa"/>
          </w:tcPr>
          <w:p w14:paraId="28F7359B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BD993E" w14:textId="26C22697" w:rsidR="002B6FBA" w:rsidRPr="00C06E9B" w:rsidRDefault="002B6FBA" w:rsidP="002B6FBA">
            <w:pPr>
              <w:tabs>
                <w:tab w:val="decimal" w:pos="12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204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15</w:t>
            </w:r>
            <w:r w:rsidR="00791D7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</w:t>
            </w:r>
          </w:p>
        </w:tc>
      </w:tr>
      <w:tr w:rsidR="002B6FBA" w:rsidRPr="008059F8" w14:paraId="41CF38F2" w14:textId="77777777" w:rsidTr="008E757D">
        <w:tc>
          <w:tcPr>
            <w:tcW w:w="4950" w:type="dxa"/>
          </w:tcPr>
          <w:p w14:paraId="2FA68999" w14:textId="77777777" w:rsidR="002B6FBA" w:rsidRPr="00C06E9B" w:rsidRDefault="002B6FBA" w:rsidP="002B6FB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620" w:type="dxa"/>
            <w:shd w:val="clear" w:color="auto" w:fill="auto"/>
          </w:tcPr>
          <w:p w14:paraId="22F98814" w14:textId="79C28B74" w:rsidR="002B6FBA" w:rsidRPr="00C06E9B" w:rsidRDefault="006F0464" w:rsidP="006F04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E62468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6D0F8C03" w14:textId="1A43BD4C" w:rsidR="002B6FBA" w:rsidRPr="00C06E9B" w:rsidRDefault="006F04B6" w:rsidP="002B6FBA">
            <w:pPr>
              <w:tabs>
                <w:tab w:val="decimal" w:pos="12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507</w:t>
            </w:r>
          </w:p>
        </w:tc>
        <w:tc>
          <w:tcPr>
            <w:tcW w:w="270" w:type="dxa"/>
            <w:shd w:val="clear" w:color="auto" w:fill="auto"/>
          </w:tcPr>
          <w:p w14:paraId="087B2DF4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89E9B9D" w14:textId="275D571A" w:rsidR="002B6FBA" w:rsidRPr="00C06E9B" w:rsidRDefault="006F04B6" w:rsidP="002B6FBA">
            <w:pPr>
              <w:tabs>
                <w:tab w:val="decimal" w:pos="13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BC37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12,11</w:t>
            </w:r>
            <w:r w:rsidR="00791D7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270" w:type="dxa"/>
          </w:tcPr>
          <w:p w14:paraId="0E88D515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77C4DC27" w14:textId="47C91581" w:rsidR="002B6FBA" w:rsidRPr="00C06E9B" w:rsidRDefault="009A2E26" w:rsidP="009A2E2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482BC7B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563EC9C4" w14:textId="34386E31" w:rsidR="002B6FBA" w:rsidRPr="00C06E9B" w:rsidRDefault="009A2E26" w:rsidP="002B6FBA">
            <w:pPr>
              <w:tabs>
                <w:tab w:val="decimal" w:pos="12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02CAC">
              <w:rPr>
                <w:rFonts w:asciiTheme="majorBidi" w:hAnsiTheme="majorBidi" w:cstheme="majorBidi"/>
                <w:sz w:val="24"/>
                <w:szCs w:val="24"/>
              </w:rPr>
              <w:t>12,6</w:t>
            </w:r>
            <w:r w:rsidR="00791D75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</w:tr>
      <w:tr w:rsidR="002B6FBA" w:rsidRPr="008059F8" w14:paraId="02E1A092" w14:textId="77777777" w:rsidTr="008E757D">
        <w:tc>
          <w:tcPr>
            <w:tcW w:w="4950" w:type="dxa"/>
          </w:tcPr>
          <w:p w14:paraId="39C9B992" w14:textId="269699D4" w:rsidR="002B6FBA" w:rsidRPr="00C06E9B" w:rsidRDefault="006F0464" w:rsidP="002B6FB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620" w:type="dxa"/>
            <w:shd w:val="clear" w:color="auto" w:fill="auto"/>
          </w:tcPr>
          <w:p w14:paraId="0AE0D821" w14:textId="376CE192" w:rsidR="002B6FBA" w:rsidRPr="00C06E9B" w:rsidRDefault="006F0464" w:rsidP="006F04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D02567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4237E232" w14:textId="33C1CB07" w:rsidR="002B6FBA" w:rsidRPr="00C06E9B" w:rsidRDefault="006F04B6" w:rsidP="002B6FBA">
            <w:pPr>
              <w:tabs>
                <w:tab w:val="decimal" w:pos="7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ED62B7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1F0FC6B" w14:textId="388C2262" w:rsidR="002B6FBA" w:rsidRPr="00C06E9B" w:rsidRDefault="00BC37A2" w:rsidP="00BC37A2">
            <w:pPr>
              <w:spacing w:line="240" w:lineRule="auto"/>
              <w:ind w:left="-106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5106B1E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01EA1400" w14:textId="414BCEC5" w:rsidR="002B6FBA" w:rsidRPr="00C06E9B" w:rsidRDefault="009A2E26" w:rsidP="002B6FBA">
            <w:pPr>
              <w:tabs>
                <w:tab w:val="decimal" w:pos="13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(500)</w:t>
            </w:r>
          </w:p>
        </w:tc>
        <w:tc>
          <w:tcPr>
            <w:tcW w:w="270" w:type="dxa"/>
          </w:tcPr>
          <w:p w14:paraId="0C0DFD06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0FB08B6D" w14:textId="64BEDF11" w:rsidR="002B6FBA" w:rsidRPr="00C06E9B" w:rsidRDefault="009A2E26" w:rsidP="009A2E26">
            <w:pPr>
              <w:tabs>
                <w:tab w:val="decimal" w:pos="12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02CAC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2B6FBA" w:rsidRPr="008059F8" w14:paraId="7C7CD7B7" w14:textId="77777777" w:rsidTr="008E757D">
        <w:tc>
          <w:tcPr>
            <w:tcW w:w="4950" w:type="dxa"/>
          </w:tcPr>
          <w:p w14:paraId="45C88676" w14:textId="39566D34" w:rsidR="002B6FBA" w:rsidRPr="00C06E9B" w:rsidRDefault="002B6FBA" w:rsidP="002B6FB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DB41F2" w14:textId="083FB401" w:rsidR="002B6FBA" w:rsidRPr="00C06E9B" w:rsidRDefault="006F0464" w:rsidP="002B6FBA">
            <w:pPr>
              <w:tabs>
                <w:tab w:val="decimal" w:pos="142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4,940,</w:t>
            </w:r>
            <w:r w:rsidR="006F04B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97</w:t>
            </w:r>
            <w:r w:rsidR="00791D7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E7DBC07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A32D96" w14:textId="4EE48E95" w:rsidR="002B6FBA" w:rsidRPr="00C06E9B" w:rsidRDefault="006F04B6" w:rsidP="002B6FBA">
            <w:pPr>
              <w:tabs>
                <w:tab w:val="decimal" w:pos="12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62,818</w:t>
            </w:r>
          </w:p>
        </w:tc>
        <w:tc>
          <w:tcPr>
            <w:tcW w:w="270" w:type="dxa"/>
            <w:shd w:val="clear" w:color="auto" w:fill="auto"/>
          </w:tcPr>
          <w:p w14:paraId="3718B38D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ACFCD1" w14:textId="19520707" w:rsidR="002B6FBA" w:rsidRPr="00C06E9B" w:rsidRDefault="009A2E26" w:rsidP="002B6FBA">
            <w:pPr>
              <w:tabs>
                <w:tab w:val="decimal" w:pos="13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400,16</w:t>
            </w:r>
            <w:r w:rsidR="00791D7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270" w:type="dxa"/>
          </w:tcPr>
          <w:p w14:paraId="232935F3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6BBA8A" w14:textId="23C3FDCD" w:rsidR="002B6FBA" w:rsidRPr="00C06E9B" w:rsidRDefault="009A2E26" w:rsidP="002B6FBA">
            <w:pPr>
              <w:tabs>
                <w:tab w:val="decimal" w:pos="13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12,317</w:t>
            </w:r>
          </w:p>
        </w:tc>
        <w:tc>
          <w:tcPr>
            <w:tcW w:w="270" w:type="dxa"/>
          </w:tcPr>
          <w:p w14:paraId="6502ED8B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E00718" w14:textId="3412717F" w:rsidR="002B6FBA" w:rsidRPr="00C06E9B" w:rsidRDefault="009A2E26" w:rsidP="002B6FBA">
            <w:pPr>
              <w:tabs>
                <w:tab w:val="decimal" w:pos="12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5,416</w:t>
            </w:r>
            <w:r w:rsidR="00D02C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,27</w:t>
            </w:r>
            <w:r w:rsidR="00C522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</w:tr>
      <w:tr w:rsidR="002B6FBA" w:rsidRPr="008059F8" w14:paraId="23915C58" w14:textId="77777777" w:rsidTr="008E757D">
        <w:trPr>
          <w:trHeight w:val="50"/>
        </w:trPr>
        <w:tc>
          <w:tcPr>
            <w:tcW w:w="4950" w:type="dxa"/>
          </w:tcPr>
          <w:p w14:paraId="5C6C89EE" w14:textId="77777777" w:rsidR="002B6FBA" w:rsidRPr="00C06E9B" w:rsidRDefault="002B6FBA" w:rsidP="002B6FB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1620" w:type="dxa"/>
            <w:shd w:val="clear" w:color="auto" w:fill="auto"/>
          </w:tcPr>
          <w:p w14:paraId="4AF45271" w14:textId="140F6A26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A0B90DF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</w:tcPr>
          <w:p w14:paraId="48C169FE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F0C0AD8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4C08C494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  <w:lang w:val="en-US"/>
              </w:rPr>
            </w:pPr>
          </w:p>
        </w:tc>
        <w:tc>
          <w:tcPr>
            <w:tcW w:w="270" w:type="dxa"/>
          </w:tcPr>
          <w:p w14:paraId="5ADBCBFD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076A3FE1" w14:textId="7F076C89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70" w:type="dxa"/>
          </w:tcPr>
          <w:p w14:paraId="439F86B2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</w:tcPr>
          <w:p w14:paraId="1221539D" w14:textId="3C5FD5F2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</w:rPr>
            </w:pPr>
          </w:p>
        </w:tc>
      </w:tr>
      <w:tr w:rsidR="002B6FBA" w:rsidRPr="008059F8" w14:paraId="31A39CD7" w14:textId="77777777" w:rsidTr="008E757D">
        <w:trPr>
          <w:trHeight w:val="209"/>
        </w:trPr>
        <w:tc>
          <w:tcPr>
            <w:tcW w:w="4950" w:type="dxa"/>
          </w:tcPr>
          <w:p w14:paraId="1A905930" w14:textId="77777777" w:rsidR="002B6FBA" w:rsidRPr="00C06E9B" w:rsidRDefault="002B6FBA" w:rsidP="002B6FBA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620" w:type="dxa"/>
            <w:shd w:val="clear" w:color="auto" w:fill="auto"/>
          </w:tcPr>
          <w:p w14:paraId="2EBA4946" w14:textId="659EAA1E" w:rsidR="002B6FBA" w:rsidRPr="00C06E9B" w:rsidRDefault="002B6FBA" w:rsidP="002B6FBA">
            <w:pPr>
              <w:tabs>
                <w:tab w:val="decimal" w:pos="16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B99DD2B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18C69330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50966BE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24B73362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74B426C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233AFE76" w14:textId="3D2D8B71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ECA67D2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2940AFC3" w14:textId="59FF3613" w:rsidR="002B6FBA" w:rsidRPr="00C06E9B" w:rsidRDefault="002B6FBA" w:rsidP="002B6FBA">
            <w:pPr>
              <w:tabs>
                <w:tab w:val="decimal" w:pos="12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B6FBA" w:rsidRPr="008059F8" w14:paraId="2826EA91" w14:textId="77777777" w:rsidTr="008E757D">
        <w:trPr>
          <w:trHeight w:val="261"/>
        </w:trPr>
        <w:tc>
          <w:tcPr>
            <w:tcW w:w="4950" w:type="dxa"/>
          </w:tcPr>
          <w:p w14:paraId="6CC4A524" w14:textId="21EA13C3" w:rsidR="002B6FBA" w:rsidRPr="00C06E9B" w:rsidRDefault="002B6FBA" w:rsidP="002B6FB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C06E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C06E9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มกราคม </w:t>
            </w:r>
            <w:r w:rsidRPr="00C06E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4F004964" w14:textId="4EA1F95A" w:rsidR="002B6FBA" w:rsidRPr="002B6FBA" w:rsidRDefault="002B6FBA" w:rsidP="002B6FBA">
            <w:pPr>
              <w:tabs>
                <w:tab w:val="decimal" w:pos="142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B6F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690,323</w:t>
            </w:r>
          </w:p>
        </w:tc>
        <w:tc>
          <w:tcPr>
            <w:tcW w:w="270" w:type="dxa"/>
            <w:shd w:val="clear" w:color="auto" w:fill="auto"/>
          </w:tcPr>
          <w:p w14:paraId="590C7025" w14:textId="77777777" w:rsidR="002B6FBA" w:rsidRPr="002B6FBA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4D372E15" w14:textId="771325F2" w:rsidR="002B6FBA" w:rsidRPr="002B6FBA" w:rsidRDefault="002B6FBA" w:rsidP="002B6FBA">
            <w:pPr>
              <w:tabs>
                <w:tab w:val="decimal" w:pos="12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B6F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52,382</w:t>
            </w:r>
          </w:p>
        </w:tc>
        <w:tc>
          <w:tcPr>
            <w:tcW w:w="270" w:type="dxa"/>
            <w:shd w:val="clear" w:color="auto" w:fill="auto"/>
          </w:tcPr>
          <w:p w14:paraId="58EFB205" w14:textId="77777777" w:rsidR="002B6FBA" w:rsidRPr="002B6FBA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7E8D5436" w14:textId="05430A47" w:rsidR="002B6FBA" w:rsidRPr="002B6FBA" w:rsidRDefault="002B6FBA" w:rsidP="002B6FBA">
            <w:pPr>
              <w:tabs>
                <w:tab w:val="decimal" w:pos="13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B6F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52,293</w:t>
            </w:r>
          </w:p>
        </w:tc>
        <w:tc>
          <w:tcPr>
            <w:tcW w:w="270" w:type="dxa"/>
          </w:tcPr>
          <w:p w14:paraId="590B20DF" w14:textId="77777777" w:rsidR="002B6FBA" w:rsidRPr="002B6FBA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0EE49920" w14:textId="7CA95E74" w:rsidR="002B6FBA" w:rsidRPr="002B6FBA" w:rsidRDefault="002B6FBA" w:rsidP="0084485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6FB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0C39E62" w14:textId="77777777" w:rsidR="002B6FBA" w:rsidRPr="002B6FBA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72D31DB0" w14:textId="06079E99" w:rsidR="002B6FBA" w:rsidRPr="002B6FBA" w:rsidRDefault="002B6FBA" w:rsidP="002B6FBA">
            <w:pPr>
              <w:tabs>
                <w:tab w:val="decimal" w:pos="12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2B6F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794</w:t>
            </w:r>
            <w:r w:rsidRPr="002B6FB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6F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998</w:t>
            </w:r>
          </w:p>
        </w:tc>
      </w:tr>
      <w:tr w:rsidR="002B6FBA" w:rsidRPr="008059F8" w14:paraId="766AC62E" w14:textId="77777777" w:rsidTr="008E757D">
        <w:trPr>
          <w:trHeight w:val="261"/>
        </w:trPr>
        <w:tc>
          <w:tcPr>
            <w:tcW w:w="4950" w:type="dxa"/>
          </w:tcPr>
          <w:p w14:paraId="18B659D9" w14:textId="49C069A2" w:rsidR="002B6FBA" w:rsidRPr="00C06E9B" w:rsidRDefault="002B6FBA" w:rsidP="002B6FB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06E9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620" w:type="dxa"/>
            <w:shd w:val="clear" w:color="auto" w:fill="auto"/>
          </w:tcPr>
          <w:p w14:paraId="26A19CBF" w14:textId="7E2300A5" w:rsidR="002B6FBA" w:rsidRPr="00C06E9B" w:rsidRDefault="002B6FBA" w:rsidP="002B6FBA">
            <w:pPr>
              <w:tabs>
                <w:tab w:val="decimal" w:pos="142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113,928</w:t>
            </w:r>
          </w:p>
        </w:tc>
        <w:tc>
          <w:tcPr>
            <w:tcW w:w="270" w:type="dxa"/>
            <w:shd w:val="clear" w:color="auto" w:fill="auto"/>
          </w:tcPr>
          <w:p w14:paraId="210706BB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259A0861" w14:textId="706DFFBD" w:rsidR="002B6FBA" w:rsidRPr="00C06E9B" w:rsidRDefault="002B6FBA" w:rsidP="002B6FBA">
            <w:pPr>
              <w:tabs>
                <w:tab w:val="decimal" w:pos="12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1,734</w:t>
            </w:r>
          </w:p>
        </w:tc>
        <w:tc>
          <w:tcPr>
            <w:tcW w:w="270" w:type="dxa"/>
            <w:shd w:val="clear" w:color="auto" w:fill="auto"/>
          </w:tcPr>
          <w:p w14:paraId="21403FEA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38E0C335" w14:textId="57871668" w:rsidR="002B6FBA" w:rsidRPr="00C06E9B" w:rsidRDefault="002B6FBA" w:rsidP="002B6FBA">
            <w:pPr>
              <w:tabs>
                <w:tab w:val="decimal" w:pos="13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14,509</w:t>
            </w:r>
          </w:p>
        </w:tc>
        <w:tc>
          <w:tcPr>
            <w:tcW w:w="270" w:type="dxa"/>
          </w:tcPr>
          <w:p w14:paraId="21ADA1DF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1D27A4C8" w14:textId="0F99AC63" w:rsidR="002B6FBA" w:rsidRPr="008E757D" w:rsidRDefault="002B6FBA" w:rsidP="0084485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4E94C0C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55173576" w14:textId="147FB60D" w:rsidR="002B6FBA" w:rsidRPr="00C06E9B" w:rsidRDefault="002B6FBA" w:rsidP="002B6FBA">
            <w:pPr>
              <w:tabs>
                <w:tab w:val="decimal" w:pos="12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130</w:t>
            </w:r>
            <w:r w:rsidRPr="00C06E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171</w:t>
            </w:r>
          </w:p>
        </w:tc>
      </w:tr>
      <w:tr w:rsidR="002B6FBA" w:rsidRPr="008059F8" w14:paraId="14AFA3F3" w14:textId="77777777" w:rsidTr="008E757D">
        <w:tc>
          <w:tcPr>
            <w:tcW w:w="4950" w:type="dxa"/>
          </w:tcPr>
          <w:p w14:paraId="16A025E9" w14:textId="2C5DEF8F" w:rsidR="002B6FBA" w:rsidRPr="00C06E9B" w:rsidRDefault="002B6FBA" w:rsidP="002B6FB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และ 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18DB0C33" w14:textId="47AEAA33" w:rsidR="002B6FBA" w:rsidRPr="00C06E9B" w:rsidRDefault="002B6FBA" w:rsidP="002B6FBA">
            <w:pPr>
              <w:tabs>
                <w:tab w:val="decimal" w:pos="142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804,251</w:t>
            </w:r>
          </w:p>
        </w:tc>
        <w:tc>
          <w:tcPr>
            <w:tcW w:w="270" w:type="dxa"/>
            <w:shd w:val="clear" w:color="auto" w:fill="auto"/>
          </w:tcPr>
          <w:p w14:paraId="266FCEFB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A642D7B" w14:textId="0DD4FF9A" w:rsidR="002B6FBA" w:rsidRPr="00C06E9B" w:rsidRDefault="002B6FBA" w:rsidP="002B6FBA">
            <w:pPr>
              <w:tabs>
                <w:tab w:val="decimal" w:pos="12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54,116</w:t>
            </w:r>
          </w:p>
        </w:tc>
        <w:tc>
          <w:tcPr>
            <w:tcW w:w="270" w:type="dxa"/>
            <w:shd w:val="clear" w:color="auto" w:fill="auto"/>
          </w:tcPr>
          <w:p w14:paraId="6031874C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6720509D" w14:textId="266D08A8" w:rsidR="002B6FBA" w:rsidRPr="00C06E9B" w:rsidRDefault="002B6FBA" w:rsidP="002B6FBA">
            <w:pPr>
              <w:tabs>
                <w:tab w:val="decimal" w:pos="13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66,802</w:t>
            </w:r>
          </w:p>
        </w:tc>
        <w:tc>
          <w:tcPr>
            <w:tcW w:w="270" w:type="dxa"/>
          </w:tcPr>
          <w:p w14:paraId="0D1F823D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5DC1875A" w14:textId="3AB148DF" w:rsidR="002B6FBA" w:rsidRPr="0084485A" w:rsidRDefault="002B6FBA" w:rsidP="0084485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448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EDC7A87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4726C3F" w14:textId="086AD900" w:rsidR="002B6FBA" w:rsidRPr="00C06E9B" w:rsidRDefault="002B6FBA" w:rsidP="002B6FBA">
            <w:pPr>
              <w:tabs>
                <w:tab w:val="decimal" w:pos="12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925,169</w:t>
            </w:r>
          </w:p>
        </w:tc>
      </w:tr>
      <w:tr w:rsidR="002B6FBA" w:rsidRPr="008059F8" w14:paraId="639B2B30" w14:textId="77777777" w:rsidTr="008E757D">
        <w:tc>
          <w:tcPr>
            <w:tcW w:w="4950" w:type="dxa"/>
          </w:tcPr>
          <w:p w14:paraId="31316CCE" w14:textId="77777777" w:rsidR="002B6FBA" w:rsidRPr="00C06E9B" w:rsidRDefault="002B6FBA" w:rsidP="002B6FB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620" w:type="dxa"/>
            <w:shd w:val="clear" w:color="auto" w:fill="auto"/>
          </w:tcPr>
          <w:p w14:paraId="5027F845" w14:textId="54968D9A" w:rsidR="002B6FBA" w:rsidRPr="00C06E9B" w:rsidRDefault="009A2E26" w:rsidP="002B6FBA">
            <w:pPr>
              <w:tabs>
                <w:tab w:val="decimal" w:pos="142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70,910</w:t>
            </w:r>
          </w:p>
        </w:tc>
        <w:tc>
          <w:tcPr>
            <w:tcW w:w="270" w:type="dxa"/>
            <w:shd w:val="clear" w:color="auto" w:fill="auto"/>
          </w:tcPr>
          <w:p w14:paraId="286C5C50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601E3C75" w14:textId="6D3F6162" w:rsidR="002B6FBA" w:rsidRPr="00C06E9B" w:rsidRDefault="005267F6" w:rsidP="002B6FBA">
            <w:pPr>
              <w:tabs>
                <w:tab w:val="decimal" w:pos="12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2,05</w:t>
            </w:r>
            <w:r w:rsidR="00F679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30234B7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06AD0CA7" w14:textId="27BDF830" w:rsidR="002B6FBA" w:rsidRPr="00C06E9B" w:rsidRDefault="005267F6" w:rsidP="002B6FBA">
            <w:pPr>
              <w:tabs>
                <w:tab w:val="decimal" w:pos="13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21,023</w:t>
            </w:r>
          </w:p>
        </w:tc>
        <w:tc>
          <w:tcPr>
            <w:tcW w:w="270" w:type="dxa"/>
          </w:tcPr>
          <w:p w14:paraId="40D1D393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37CB10AD" w14:textId="133A1488" w:rsidR="002B6FBA" w:rsidRPr="00C06E9B" w:rsidRDefault="005267F6" w:rsidP="002B6FBA">
            <w:pPr>
              <w:tabs>
                <w:tab w:val="decimal" w:pos="7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FCA094D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044B9B8D" w14:textId="7EF95EFF" w:rsidR="002B6FBA" w:rsidRPr="00C06E9B" w:rsidRDefault="005267F6" w:rsidP="002B6FBA">
            <w:pPr>
              <w:tabs>
                <w:tab w:val="decimal" w:pos="12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93,98</w:t>
            </w:r>
            <w:r w:rsidR="00F67934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2B6FBA" w:rsidRPr="008059F8" w14:paraId="1B95B6D6" w14:textId="77777777" w:rsidTr="008E757D">
        <w:trPr>
          <w:trHeight w:val="154"/>
        </w:trPr>
        <w:tc>
          <w:tcPr>
            <w:tcW w:w="4950" w:type="dxa"/>
          </w:tcPr>
          <w:p w14:paraId="52D4CEC4" w14:textId="08FE5B5E" w:rsidR="002B6FBA" w:rsidRPr="00C06E9B" w:rsidRDefault="002B6FBA" w:rsidP="002B6FB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0D187C" w14:textId="236801ED" w:rsidR="002B6FBA" w:rsidRPr="00A47C1C" w:rsidRDefault="00A47C1C" w:rsidP="00A47C1C">
            <w:pPr>
              <w:tabs>
                <w:tab w:val="decimal" w:pos="142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47C1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875,161</w:t>
            </w:r>
          </w:p>
        </w:tc>
        <w:tc>
          <w:tcPr>
            <w:tcW w:w="270" w:type="dxa"/>
            <w:shd w:val="clear" w:color="auto" w:fill="auto"/>
          </w:tcPr>
          <w:p w14:paraId="16711A60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0D99BD" w14:textId="5AB87986" w:rsidR="002B6FBA" w:rsidRPr="00C06E9B" w:rsidRDefault="008D5463" w:rsidP="00A47C1C">
            <w:pPr>
              <w:tabs>
                <w:tab w:val="decimal" w:pos="12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56,172</w:t>
            </w:r>
          </w:p>
        </w:tc>
        <w:tc>
          <w:tcPr>
            <w:tcW w:w="270" w:type="dxa"/>
            <w:shd w:val="clear" w:color="auto" w:fill="auto"/>
          </w:tcPr>
          <w:p w14:paraId="00CF985E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15042C" w14:textId="5C839C1D" w:rsidR="002B6FBA" w:rsidRPr="00C06E9B" w:rsidRDefault="008D5463" w:rsidP="00A47C1C">
            <w:pPr>
              <w:tabs>
                <w:tab w:val="decimal" w:pos="13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87,825</w:t>
            </w:r>
          </w:p>
        </w:tc>
        <w:tc>
          <w:tcPr>
            <w:tcW w:w="270" w:type="dxa"/>
          </w:tcPr>
          <w:p w14:paraId="5D7CD1E7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4DE467" w14:textId="363265B2" w:rsidR="002B6FBA" w:rsidRPr="00C06E9B" w:rsidRDefault="005267F6" w:rsidP="008D546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567D79A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400F40" w14:textId="0B11859A" w:rsidR="002B6FBA" w:rsidRPr="00C06E9B" w:rsidRDefault="008D5463" w:rsidP="00A47C1C">
            <w:pPr>
              <w:tabs>
                <w:tab w:val="decimal" w:pos="12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1,019,158</w:t>
            </w:r>
          </w:p>
        </w:tc>
      </w:tr>
      <w:tr w:rsidR="002B6FBA" w:rsidRPr="008059F8" w14:paraId="0862ECC3" w14:textId="77777777" w:rsidTr="008E757D">
        <w:trPr>
          <w:trHeight w:val="50"/>
        </w:trPr>
        <w:tc>
          <w:tcPr>
            <w:tcW w:w="4950" w:type="dxa"/>
          </w:tcPr>
          <w:p w14:paraId="5993E624" w14:textId="77777777" w:rsidR="002B6FBA" w:rsidRPr="00C06E9B" w:rsidRDefault="002B6FBA" w:rsidP="002B6FB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color w:val="000000"/>
                <w:sz w:val="2"/>
                <w:szCs w:val="2"/>
              </w:rPr>
            </w:pPr>
          </w:p>
        </w:tc>
        <w:tc>
          <w:tcPr>
            <w:tcW w:w="1620" w:type="dxa"/>
            <w:shd w:val="clear" w:color="auto" w:fill="auto"/>
          </w:tcPr>
          <w:p w14:paraId="19F0C7F9" w14:textId="19FF9DE2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"/>
                <w:szCs w:val="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5346D94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440" w:type="dxa"/>
            <w:shd w:val="clear" w:color="auto" w:fill="auto"/>
          </w:tcPr>
          <w:p w14:paraId="075CA39B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"/>
                <w:szCs w:val="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7FD26D0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15C6A134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"/>
                <w:szCs w:val="2"/>
                <w:lang w:val="en-US"/>
              </w:rPr>
            </w:pPr>
          </w:p>
        </w:tc>
        <w:tc>
          <w:tcPr>
            <w:tcW w:w="270" w:type="dxa"/>
          </w:tcPr>
          <w:p w14:paraId="05871F52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0022FEBE" w14:textId="188D7325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70" w:type="dxa"/>
          </w:tcPr>
          <w:p w14:paraId="294D8ADF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440" w:type="dxa"/>
            <w:shd w:val="clear" w:color="auto" w:fill="auto"/>
          </w:tcPr>
          <w:p w14:paraId="59937100" w14:textId="4BC6EBB6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"/>
                <w:szCs w:val="2"/>
              </w:rPr>
            </w:pPr>
          </w:p>
        </w:tc>
      </w:tr>
      <w:tr w:rsidR="002B6FBA" w:rsidRPr="008059F8" w14:paraId="41762666" w14:textId="77777777" w:rsidTr="008E757D">
        <w:trPr>
          <w:trHeight w:val="60"/>
        </w:trPr>
        <w:tc>
          <w:tcPr>
            <w:tcW w:w="4950" w:type="dxa"/>
          </w:tcPr>
          <w:p w14:paraId="5621BBF2" w14:textId="50A2AB0F" w:rsidR="002B6FBA" w:rsidRPr="00C06E9B" w:rsidRDefault="002B6FBA" w:rsidP="002B6FB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C06E9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620" w:type="dxa"/>
            <w:shd w:val="clear" w:color="auto" w:fill="auto"/>
          </w:tcPr>
          <w:p w14:paraId="67341B36" w14:textId="28E9E009" w:rsidR="002B6FBA" w:rsidRPr="00C06E9B" w:rsidRDefault="002B6FBA" w:rsidP="002B6FBA">
            <w:pPr>
              <w:tabs>
                <w:tab w:val="decimal" w:pos="142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504E0D3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3731E24F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FC3BA82" w14:textId="77777777" w:rsidR="002B6FBA" w:rsidRPr="00C06E9B" w:rsidRDefault="002B6FBA" w:rsidP="002B6FBA">
            <w:pPr>
              <w:tabs>
                <w:tab w:val="decimal" w:pos="12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62D6BD7B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4C9EA52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632FF09F" w14:textId="2BC94E34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9EEE0D9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412EF4E7" w14:textId="1ED55A1E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B6FBA" w:rsidRPr="008059F8" w14:paraId="77411382" w14:textId="77777777" w:rsidTr="008E757D">
        <w:tc>
          <w:tcPr>
            <w:tcW w:w="4950" w:type="dxa"/>
            <w:shd w:val="clear" w:color="auto" w:fill="auto"/>
          </w:tcPr>
          <w:p w14:paraId="0528DF35" w14:textId="2A4FB2AC" w:rsidR="002B6FBA" w:rsidRPr="00C06E9B" w:rsidRDefault="002B6FBA" w:rsidP="002B6FB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</w:tcPr>
          <w:p w14:paraId="0C079D3E" w14:textId="517C1EE0" w:rsidR="002B6FBA" w:rsidRPr="00C06E9B" w:rsidRDefault="002B6FBA" w:rsidP="002B6FBA">
            <w:pPr>
              <w:tabs>
                <w:tab w:val="decimal" w:pos="142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4,136,725</w:t>
            </w:r>
          </w:p>
        </w:tc>
        <w:tc>
          <w:tcPr>
            <w:tcW w:w="270" w:type="dxa"/>
            <w:shd w:val="clear" w:color="auto" w:fill="auto"/>
          </w:tcPr>
          <w:p w14:paraId="1B2814B7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6BAF6501" w14:textId="61083323" w:rsidR="002B6FBA" w:rsidRPr="00C06E9B" w:rsidRDefault="002B6FBA" w:rsidP="002B6FBA">
            <w:pPr>
              <w:tabs>
                <w:tab w:val="decimal" w:pos="12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8,195</w:t>
            </w:r>
          </w:p>
        </w:tc>
        <w:tc>
          <w:tcPr>
            <w:tcW w:w="270" w:type="dxa"/>
            <w:shd w:val="clear" w:color="auto" w:fill="auto"/>
          </w:tcPr>
          <w:p w14:paraId="42C2BDDE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43FAB3B5" w14:textId="6D445AC3" w:rsidR="002B6FBA" w:rsidRPr="00C06E9B" w:rsidRDefault="002B6FBA" w:rsidP="002B6FBA">
            <w:pPr>
              <w:tabs>
                <w:tab w:val="decimal" w:pos="13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121,252</w:t>
            </w:r>
          </w:p>
        </w:tc>
        <w:tc>
          <w:tcPr>
            <w:tcW w:w="270" w:type="dxa"/>
          </w:tcPr>
          <w:p w14:paraId="78CEE2A4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03CCFA3A" w14:textId="202C6DE4" w:rsidR="002B6FBA" w:rsidRPr="00C06E9B" w:rsidRDefault="002B6FBA" w:rsidP="002B6FBA">
            <w:pPr>
              <w:tabs>
                <w:tab w:val="decimal" w:pos="13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12,817</w:t>
            </w:r>
          </w:p>
        </w:tc>
        <w:tc>
          <w:tcPr>
            <w:tcW w:w="270" w:type="dxa"/>
          </w:tcPr>
          <w:p w14:paraId="75B34B76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69A843E2" w14:textId="575E841A" w:rsidR="002B6FBA" w:rsidRPr="00C06E9B" w:rsidRDefault="002B6FBA" w:rsidP="002B6FBA">
            <w:pPr>
              <w:tabs>
                <w:tab w:val="decimal" w:pos="12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278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989</w:t>
            </w:r>
          </w:p>
        </w:tc>
      </w:tr>
      <w:tr w:rsidR="002B6FBA" w:rsidRPr="008059F8" w14:paraId="624C1E59" w14:textId="77777777" w:rsidTr="008E757D">
        <w:tc>
          <w:tcPr>
            <w:tcW w:w="4950" w:type="dxa"/>
          </w:tcPr>
          <w:p w14:paraId="16965D56" w14:textId="0D156F69" w:rsidR="002B6FBA" w:rsidRPr="00C06E9B" w:rsidRDefault="002B6FBA" w:rsidP="002B6FB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1877081" w14:textId="3D2FCF38" w:rsidR="002B6FBA" w:rsidRPr="00C06E9B" w:rsidRDefault="005267F6" w:rsidP="002B6FBA">
            <w:pPr>
              <w:tabs>
                <w:tab w:val="decimal" w:pos="142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4,0</w:t>
            </w:r>
            <w:r w:rsidR="004D7C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65,81</w:t>
            </w:r>
            <w:r w:rsidR="006763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3F3CA8B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AAE33DB" w14:textId="25DD6D77" w:rsidR="002B6FBA" w:rsidRPr="00C06E9B" w:rsidRDefault="004D7C0C" w:rsidP="002B6FBA">
            <w:pPr>
              <w:tabs>
                <w:tab w:val="decimal" w:pos="12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6,64</w:t>
            </w:r>
            <w:r w:rsidR="008B72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808079E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718EE92" w14:textId="1C706F64" w:rsidR="002B6FBA" w:rsidRPr="00C06E9B" w:rsidRDefault="004D7C0C" w:rsidP="002B6FBA">
            <w:pPr>
              <w:tabs>
                <w:tab w:val="decimal" w:pos="13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312,34</w:t>
            </w:r>
            <w:r w:rsidR="00B8081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270" w:type="dxa"/>
          </w:tcPr>
          <w:p w14:paraId="3E6300A2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2853D63" w14:textId="3992B121" w:rsidR="002B6FBA" w:rsidRPr="00C06E9B" w:rsidRDefault="004D7C0C" w:rsidP="002B6FBA">
            <w:pPr>
              <w:tabs>
                <w:tab w:val="decimal" w:pos="13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12,317</w:t>
            </w:r>
          </w:p>
        </w:tc>
        <w:tc>
          <w:tcPr>
            <w:tcW w:w="270" w:type="dxa"/>
          </w:tcPr>
          <w:p w14:paraId="3CFE40C5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C9103CF" w14:textId="15E91A80" w:rsidR="002B6FBA" w:rsidRPr="00C06E9B" w:rsidRDefault="004D7C0C" w:rsidP="002B6FBA">
            <w:pPr>
              <w:tabs>
                <w:tab w:val="decimal" w:pos="12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4,397,</w:t>
            </w:r>
            <w:r w:rsidR="00F9467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03581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</w:t>
            </w:r>
          </w:p>
        </w:tc>
      </w:tr>
    </w:tbl>
    <w:p w14:paraId="6DAC116B" w14:textId="735B1124" w:rsidR="0064777C" w:rsidRPr="0064777C" w:rsidRDefault="0064777C" w:rsidP="0064777C">
      <w:pPr>
        <w:rPr>
          <w:rFonts w:asciiTheme="majorBidi" w:hAnsiTheme="majorBidi" w:cstheme="majorBidi"/>
          <w:highlight w:val="yellow"/>
          <w:cs/>
        </w:rPr>
        <w:sectPr w:rsidR="0064777C" w:rsidRPr="0064777C" w:rsidSect="00412DB6">
          <w:footerReference w:type="default" r:id="rId22"/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</w:p>
    <w:tbl>
      <w:tblPr>
        <w:tblW w:w="135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1620"/>
        <w:gridCol w:w="270"/>
        <w:gridCol w:w="1440"/>
        <w:gridCol w:w="270"/>
        <w:gridCol w:w="1530"/>
        <w:gridCol w:w="270"/>
        <w:gridCol w:w="1530"/>
        <w:gridCol w:w="270"/>
        <w:gridCol w:w="1440"/>
      </w:tblGrid>
      <w:tr w:rsidR="00A228DE" w:rsidRPr="0035030C" w14:paraId="28EAE76C" w14:textId="77777777" w:rsidTr="008E757D">
        <w:tc>
          <w:tcPr>
            <w:tcW w:w="4950" w:type="dxa"/>
          </w:tcPr>
          <w:p w14:paraId="2E48B205" w14:textId="77777777" w:rsidR="00A228DE" w:rsidRPr="00C06E9B" w:rsidRDefault="00A228DE" w:rsidP="00A228D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0" w:type="dxa"/>
            <w:gridSpan w:val="9"/>
            <w:vAlign w:val="bottom"/>
          </w:tcPr>
          <w:p w14:paraId="02203702" w14:textId="180E1267" w:rsidR="00A228DE" w:rsidRPr="00C06E9B" w:rsidRDefault="00A228DE" w:rsidP="00A228D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151A4" w:rsidRPr="0035030C" w14:paraId="2D113418" w14:textId="77777777" w:rsidTr="008E757D">
        <w:tc>
          <w:tcPr>
            <w:tcW w:w="4950" w:type="dxa"/>
          </w:tcPr>
          <w:p w14:paraId="1D3CA340" w14:textId="77777777" w:rsidR="00D151A4" w:rsidRPr="00C06E9B" w:rsidRDefault="00D151A4" w:rsidP="00D151A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3A4F8D57" w14:textId="77777777" w:rsidR="00D151A4" w:rsidRPr="00C06E9B" w:rsidRDefault="00D151A4" w:rsidP="00D151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ต้นทุนแหล่งวัตถุดิบและ</w:t>
            </w:r>
            <w:r w:rsidRPr="00C06E9B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ค่าสัมปทานบัตร</w:t>
            </w:r>
          </w:p>
        </w:tc>
        <w:tc>
          <w:tcPr>
            <w:tcW w:w="270" w:type="dxa"/>
          </w:tcPr>
          <w:p w14:paraId="18EE1A33" w14:textId="77777777" w:rsidR="00D151A4" w:rsidRPr="00C06E9B" w:rsidRDefault="00D151A4" w:rsidP="00D151A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16FD6F8" w14:textId="77777777" w:rsidR="00D151A4" w:rsidRPr="00C06E9B" w:rsidRDefault="00D151A4" w:rsidP="00D151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cs/>
              </w:rPr>
              <w:t>ค่าลิขสิทธิ์</w:t>
            </w:r>
            <w:r w:rsidRPr="00C06E9B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ซอฟต์แวร์</w:t>
            </w:r>
          </w:p>
        </w:tc>
        <w:tc>
          <w:tcPr>
            <w:tcW w:w="270" w:type="dxa"/>
            <w:vAlign w:val="bottom"/>
          </w:tcPr>
          <w:p w14:paraId="3A96A3AA" w14:textId="77777777" w:rsidR="00D151A4" w:rsidRPr="00C06E9B" w:rsidRDefault="00D151A4" w:rsidP="00D151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401173BF" w14:textId="77777777" w:rsidR="00D151A4" w:rsidRPr="00C06E9B" w:rsidRDefault="00D151A4" w:rsidP="00D151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  <w:r w:rsidRPr="00C06E9B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ต้นทุนพัฒนา</w:t>
            </w:r>
          </w:p>
        </w:tc>
        <w:tc>
          <w:tcPr>
            <w:tcW w:w="270" w:type="dxa"/>
          </w:tcPr>
          <w:p w14:paraId="78923429" w14:textId="77777777" w:rsidR="00D151A4" w:rsidRPr="00C06E9B" w:rsidRDefault="00D151A4" w:rsidP="00D151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70EA3D8" w14:textId="0006F2CF" w:rsidR="00D151A4" w:rsidRPr="00C06E9B" w:rsidRDefault="0075449F" w:rsidP="0075449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270" w:type="dxa"/>
          </w:tcPr>
          <w:p w14:paraId="427F8FE7" w14:textId="579AC1EE" w:rsidR="00D151A4" w:rsidRPr="00C06E9B" w:rsidRDefault="00D151A4" w:rsidP="00EA079E">
            <w:pPr>
              <w:spacing w:line="240" w:lineRule="atLeast"/>
              <w:ind w:left="-110" w:right="-115" w:hanging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BE7F791" w14:textId="260C5758" w:rsidR="00D151A4" w:rsidRPr="00C06E9B" w:rsidRDefault="00D151A4" w:rsidP="00D151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D151A4" w:rsidRPr="0035030C" w14:paraId="5684737E" w14:textId="77777777" w:rsidTr="008E757D">
        <w:tc>
          <w:tcPr>
            <w:tcW w:w="4950" w:type="dxa"/>
          </w:tcPr>
          <w:p w14:paraId="104C07C7" w14:textId="77777777" w:rsidR="00D151A4" w:rsidRPr="00C06E9B" w:rsidRDefault="00D151A4" w:rsidP="00D151A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0" w:type="dxa"/>
            <w:gridSpan w:val="9"/>
            <w:vAlign w:val="bottom"/>
          </w:tcPr>
          <w:p w14:paraId="4B53522D" w14:textId="7A7504FC" w:rsidR="00D151A4" w:rsidRPr="00C06E9B" w:rsidRDefault="00D151A4" w:rsidP="00D151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E9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</w:t>
            </w:r>
            <w:r w:rsidRPr="00C06E9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พันบาท)</w:t>
            </w:r>
          </w:p>
        </w:tc>
      </w:tr>
      <w:tr w:rsidR="00D151A4" w:rsidRPr="0035030C" w14:paraId="272CCF98" w14:textId="77777777" w:rsidTr="008E757D">
        <w:tc>
          <w:tcPr>
            <w:tcW w:w="4950" w:type="dxa"/>
          </w:tcPr>
          <w:p w14:paraId="7B006C68" w14:textId="77777777" w:rsidR="00D151A4" w:rsidRPr="00C06E9B" w:rsidRDefault="00D151A4" w:rsidP="00D151A4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620" w:type="dxa"/>
          </w:tcPr>
          <w:p w14:paraId="5A4BDA73" w14:textId="77777777" w:rsidR="00D151A4" w:rsidRPr="00C06E9B" w:rsidRDefault="00D151A4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B08539B" w14:textId="77777777" w:rsidR="00D151A4" w:rsidRPr="00C06E9B" w:rsidRDefault="00D151A4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97C3560" w14:textId="77777777" w:rsidR="00D151A4" w:rsidRPr="00C06E9B" w:rsidRDefault="00D151A4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D189C70" w14:textId="77777777" w:rsidR="00D151A4" w:rsidRPr="00C06E9B" w:rsidRDefault="00D151A4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4363235" w14:textId="77777777" w:rsidR="00D151A4" w:rsidRPr="00C06E9B" w:rsidRDefault="00D151A4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E30D399" w14:textId="77777777" w:rsidR="00D151A4" w:rsidRPr="00C06E9B" w:rsidRDefault="00D151A4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0C341B9E" w14:textId="77777777" w:rsidR="00D151A4" w:rsidRPr="00C06E9B" w:rsidRDefault="00D151A4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B6D5EE9" w14:textId="37B09440" w:rsidR="00D151A4" w:rsidRPr="00C06E9B" w:rsidRDefault="00D151A4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2328533" w14:textId="32C06EF4" w:rsidR="00D151A4" w:rsidRPr="00C06E9B" w:rsidRDefault="00D151A4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5A56" w:rsidRPr="0035030C" w14:paraId="4081599C" w14:textId="77777777" w:rsidTr="008E757D">
        <w:tc>
          <w:tcPr>
            <w:tcW w:w="4950" w:type="dxa"/>
          </w:tcPr>
          <w:p w14:paraId="7D24BA6E" w14:textId="4855DC7D" w:rsidR="00715A56" w:rsidRPr="00C06E9B" w:rsidRDefault="00715A56" w:rsidP="00715A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C06E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C06E9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มกราคม </w:t>
            </w:r>
            <w:r w:rsidRPr="00C06E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620" w:type="dxa"/>
          </w:tcPr>
          <w:p w14:paraId="0511015B" w14:textId="52A94FB2" w:rsidR="00715A56" w:rsidRPr="00715A56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15A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1,249,045</w:t>
            </w:r>
          </w:p>
        </w:tc>
        <w:tc>
          <w:tcPr>
            <w:tcW w:w="270" w:type="dxa"/>
          </w:tcPr>
          <w:p w14:paraId="786DA90B" w14:textId="77777777" w:rsidR="00715A56" w:rsidRPr="00715A56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1FAF28D" w14:textId="2F5C9316" w:rsidR="00715A56" w:rsidRPr="00715A56" w:rsidRDefault="00715A56" w:rsidP="00715A56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715A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</w:t>
            </w:r>
            <w:r w:rsidRPr="00715A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15A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383</w:t>
            </w:r>
          </w:p>
        </w:tc>
        <w:tc>
          <w:tcPr>
            <w:tcW w:w="270" w:type="dxa"/>
          </w:tcPr>
          <w:p w14:paraId="3337BFE6" w14:textId="77777777" w:rsidR="00715A56" w:rsidRPr="00715A56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CC9A8A0" w14:textId="065AAB9F" w:rsidR="00715A56" w:rsidRPr="00715A56" w:rsidRDefault="00715A56" w:rsidP="00715A56">
            <w:pPr>
              <w:tabs>
                <w:tab w:val="decimal" w:pos="13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715A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157,770</w:t>
            </w:r>
          </w:p>
        </w:tc>
        <w:tc>
          <w:tcPr>
            <w:tcW w:w="270" w:type="dxa"/>
          </w:tcPr>
          <w:p w14:paraId="5F570CAA" w14:textId="77777777" w:rsidR="00715A56" w:rsidRPr="00715A56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0FA8941C" w14:textId="65C5E47A" w:rsidR="00715A56" w:rsidRPr="00715A56" w:rsidRDefault="00715A56" w:rsidP="00715A56">
            <w:pPr>
              <w:tabs>
                <w:tab w:val="decimal" w:pos="13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15A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</w:t>
            </w:r>
            <w:r w:rsidRPr="00715A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15A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889</w:t>
            </w:r>
          </w:p>
        </w:tc>
        <w:tc>
          <w:tcPr>
            <w:tcW w:w="270" w:type="dxa"/>
          </w:tcPr>
          <w:p w14:paraId="75EE6CBE" w14:textId="46143100" w:rsidR="00715A56" w:rsidRPr="00715A56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98DD06B" w14:textId="352791C7" w:rsidR="00715A56" w:rsidRPr="00715A56" w:rsidRDefault="00715A56" w:rsidP="00715A56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715A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715A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15A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505</w:t>
            </w:r>
            <w:r w:rsidRPr="00715A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15A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087</w:t>
            </w:r>
          </w:p>
        </w:tc>
      </w:tr>
      <w:tr w:rsidR="00715A56" w:rsidRPr="0035030C" w14:paraId="319B5C9D" w14:textId="77777777" w:rsidTr="008E757D">
        <w:tc>
          <w:tcPr>
            <w:tcW w:w="4950" w:type="dxa"/>
          </w:tcPr>
          <w:p w14:paraId="4196B8DC" w14:textId="7C65E3C9" w:rsidR="00715A56" w:rsidRPr="00C06E9B" w:rsidRDefault="00715A56" w:rsidP="00715A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06E9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620" w:type="dxa"/>
          </w:tcPr>
          <w:p w14:paraId="4E3EAD5B" w14:textId="70C238D0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3,665,359</w:t>
            </w:r>
          </w:p>
        </w:tc>
        <w:tc>
          <w:tcPr>
            <w:tcW w:w="270" w:type="dxa"/>
          </w:tcPr>
          <w:p w14:paraId="558D694E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D0DA8BC" w14:textId="3B769313" w:rsidR="00715A56" w:rsidRPr="00C06E9B" w:rsidRDefault="00715A56" w:rsidP="00715A56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C06E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15A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928</w:t>
            </w:r>
          </w:p>
        </w:tc>
        <w:tc>
          <w:tcPr>
            <w:tcW w:w="270" w:type="dxa"/>
          </w:tcPr>
          <w:p w14:paraId="000EEE25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57D2BD9C" w14:textId="288266E2" w:rsidR="00715A56" w:rsidRPr="00C06E9B" w:rsidRDefault="00715A56" w:rsidP="00715A56">
            <w:pPr>
              <w:tabs>
                <w:tab w:val="decimal" w:pos="13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26,809</w:t>
            </w:r>
          </w:p>
        </w:tc>
        <w:tc>
          <w:tcPr>
            <w:tcW w:w="270" w:type="dxa"/>
          </w:tcPr>
          <w:p w14:paraId="4AC0DE0B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64132156" w14:textId="155A3EE0" w:rsidR="00715A56" w:rsidRPr="00C06E9B" w:rsidRDefault="00715A56" w:rsidP="00F9531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CF2DC2C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BF56E76" w14:textId="01472141" w:rsidR="00715A56" w:rsidRPr="00C06E9B" w:rsidRDefault="00715A56" w:rsidP="00715A56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C06E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695</w:t>
            </w:r>
            <w:r w:rsidRPr="00C06E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096</w:t>
            </w:r>
          </w:p>
        </w:tc>
      </w:tr>
      <w:tr w:rsidR="00715A56" w:rsidRPr="0035030C" w14:paraId="4723F647" w14:textId="77777777" w:rsidTr="008E757D">
        <w:tc>
          <w:tcPr>
            <w:tcW w:w="4950" w:type="dxa"/>
          </w:tcPr>
          <w:p w14:paraId="4A558789" w14:textId="6BE09D6A" w:rsidR="00715A56" w:rsidRPr="00C06E9B" w:rsidRDefault="00715A56" w:rsidP="00715A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06E9B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โอน</w:t>
            </w:r>
          </w:p>
        </w:tc>
        <w:tc>
          <w:tcPr>
            <w:tcW w:w="1620" w:type="dxa"/>
          </w:tcPr>
          <w:p w14:paraId="4E3D7287" w14:textId="6C6F404A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26,572</w:t>
            </w:r>
          </w:p>
        </w:tc>
        <w:tc>
          <w:tcPr>
            <w:tcW w:w="270" w:type="dxa"/>
          </w:tcPr>
          <w:p w14:paraId="265F8421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95CACB9" w14:textId="0B50EE97" w:rsidR="00715A56" w:rsidRPr="00715A56" w:rsidRDefault="00715A56" w:rsidP="00F9531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15A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35AFAAB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444F3435" w14:textId="697729BE" w:rsidR="00715A56" w:rsidRPr="00C06E9B" w:rsidRDefault="00715A56" w:rsidP="00F9531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D92B709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7084AFAE" w14:textId="7B395F0E" w:rsidR="00715A56" w:rsidRPr="00C06E9B" w:rsidRDefault="00715A56" w:rsidP="00715A56">
            <w:pPr>
              <w:tabs>
                <w:tab w:val="decimal" w:pos="13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Pr="00C06E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572</w:t>
            </w:r>
            <w:r w:rsidRPr="00C06E9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2D549721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1369CA4" w14:textId="2A13CDA6" w:rsidR="00715A56" w:rsidRPr="00C06E9B" w:rsidRDefault="00715A56" w:rsidP="00F9531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15A56" w:rsidRPr="0035030C" w14:paraId="1C6D247C" w14:textId="77777777" w:rsidTr="008E757D">
        <w:tc>
          <w:tcPr>
            <w:tcW w:w="4950" w:type="dxa"/>
          </w:tcPr>
          <w:p w14:paraId="3D578D1D" w14:textId="64042A13" w:rsidR="00715A56" w:rsidRPr="00C06E9B" w:rsidRDefault="00715A56" w:rsidP="00715A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2CD6A66" w14:textId="28A76DE3" w:rsidR="00715A56" w:rsidRPr="00C06E9B" w:rsidRDefault="00715A56" w:rsidP="00F9531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D77B53A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705AAB" w14:textId="4831F1D4" w:rsidR="00715A56" w:rsidRPr="00715A56" w:rsidRDefault="00715A56" w:rsidP="00F9531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15A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55341D8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611A85A" w14:textId="789B0F7A" w:rsidR="00715A56" w:rsidRPr="00C06E9B" w:rsidRDefault="00715A56" w:rsidP="00715A56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(4,728)</w:t>
            </w:r>
          </w:p>
        </w:tc>
        <w:tc>
          <w:tcPr>
            <w:tcW w:w="270" w:type="dxa"/>
          </w:tcPr>
          <w:p w14:paraId="5E7456F7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111DE05" w14:textId="739E9C6D" w:rsidR="00715A56" w:rsidRPr="00C06E9B" w:rsidRDefault="00715A56" w:rsidP="00F9531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01FE571" w14:textId="5146B81C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392C81" w14:textId="1259FBEA" w:rsidR="00715A56" w:rsidRPr="00C06E9B" w:rsidRDefault="00715A56" w:rsidP="00715A56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C06E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728</w:t>
            </w:r>
            <w:r w:rsidRPr="00C06E9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715A56" w:rsidRPr="0035030C" w14:paraId="313FC31C" w14:textId="77777777" w:rsidTr="008E757D">
        <w:tc>
          <w:tcPr>
            <w:tcW w:w="4950" w:type="dxa"/>
          </w:tcPr>
          <w:p w14:paraId="221D77CC" w14:textId="223E58AD" w:rsidR="00715A56" w:rsidRPr="00C06E9B" w:rsidRDefault="00715A56" w:rsidP="00715A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และ 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F89A346" w14:textId="3094B60E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4,940,976</w:t>
            </w:r>
          </w:p>
        </w:tc>
        <w:tc>
          <w:tcPr>
            <w:tcW w:w="270" w:type="dxa"/>
          </w:tcPr>
          <w:p w14:paraId="3E49B049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BFCC407" w14:textId="5CD13220" w:rsidR="00715A56" w:rsidRPr="00C06E9B" w:rsidRDefault="00715A56" w:rsidP="00715A56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62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311</w:t>
            </w:r>
          </w:p>
        </w:tc>
        <w:tc>
          <w:tcPr>
            <w:tcW w:w="270" w:type="dxa"/>
          </w:tcPr>
          <w:p w14:paraId="1AF8FC6A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CF82701" w14:textId="33FB42AE" w:rsidR="00715A56" w:rsidRPr="00C06E9B" w:rsidRDefault="00715A56" w:rsidP="00715A56">
            <w:pPr>
              <w:tabs>
                <w:tab w:val="decimal" w:pos="13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179,851</w:t>
            </w:r>
          </w:p>
        </w:tc>
        <w:tc>
          <w:tcPr>
            <w:tcW w:w="270" w:type="dxa"/>
          </w:tcPr>
          <w:p w14:paraId="36FD298E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3972B2FA" w14:textId="4E110781" w:rsidR="00715A56" w:rsidRPr="00C06E9B" w:rsidRDefault="00715A56" w:rsidP="00715A56">
            <w:pPr>
              <w:tabs>
                <w:tab w:val="decimal" w:pos="13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317</w:t>
            </w:r>
          </w:p>
        </w:tc>
        <w:tc>
          <w:tcPr>
            <w:tcW w:w="270" w:type="dxa"/>
          </w:tcPr>
          <w:p w14:paraId="315F0AE8" w14:textId="457F231C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2FFE69" w14:textId="55B70339" w:rsidR="00715A56" w:rsidRPr="00C06E9B" w:rsidRDefault="00715A56" w:rsidP="00715A56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195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455</w:t>
            </w:r>
          </w:p>
        </w:tc>
      </w:tr>
      <w:tr w:rsidR="00715A56" w:rsidRPr="0035030C" w14:paraId="2BC5F10B" w14:textId="77777777" w:rsidTr="008E757D">
        <w:tc>
          <w:tcPr>
            <w:tcW w:w="4950" w:type="dxa"/>
          </w:tcPr>
          <w:p w14:paraId="762CCF27" w14:textId="77777777" w:rsidR="00715A56" w:rsidRPr="00C06E9B" w:rsidRDefault="00715A56" w:rsidP="00715A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620" w:type="dxa"/>
            <w:shd w:val="clear" w:color="auto" w:fill="auto"/>
          </w:tcPr>
          <w:p w14:paraId="3013FE09" w14:textId="3184F154" w:rsidR="00715A56" w:rsidRPr="00C06E9B" w:rsidRDefault="004F54BA" w:rsidP="004F54B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056448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0BE4DCCD" w14:textId="3E07CFE0" w:rsidR="00715A56" w:rsidRPr="00C06E9B" w:rsidRDefault="004F54BA" w:rsidP="00715A56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507</w:t>
            </w:r>
          </w:p>
        </w:tc>
        <w:tc>
          <w:tcPr>
            <w:tcW w:w="270" w:type="dxa"/>
            <w:shd w:val="clear" w:color="auto" w:fill="auto"/>
          </w:tcPr>
          <w:p w14:paraId="65F75240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C1B60C7" w14:textId="460E2239" w:rsidR="00715A56" w:rsidRPr="00C06E9B" w:rsidRDefault="00F7384B" w:rsidP="00715A56">
            <w:pPr>
              <w:tabs>
                <w:tab w:val="decimal" w:pos="13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E04A4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78,00</w:t>
            </w:r>
            <w:r w:rsidR="003701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15C91FB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0A495CA2" w14:textId="32602E2D" w:rsidR="00715A56" w:rsidRPr="00C06E9B" w:rsidRDefault="00F7384B" w:rsidP="00715A56">
            <w:pPr>
              <w:tabs>
                <w:tab w:val="decimal" w:pos="7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E041743" w14:textId="0048F771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7758FBEF" w14:textId="233D2312" w:rsidR="00715A56" w:rsidRPr="00C06E9B" w:rsidRDefault="00F04E49" w:rsidP="00715A56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04A4C">
              <w:rPr>
                <w:rFonts w:asciiTheme="majorBidi" w:hAnsiTheme="majorBidi" w:cstheme="majorBidi"/>
                <w:sz w:val="24"/>
                <w:szCs w:val="24"/>
              </w:rPr>
              <w:t>78,50</w:t>
            </w:r>
            <w:r w:rsidR="001F38C9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715A56" w:rsidRPr="0035030C" w14:paraId="4702A6CF" w14:textId="77777777" w:rsidTr="008E757D">
        <w:tc>
          <w:tcPr>
            <w:tcW w:w="4950" w:type="dxa"/>
          </w:tcPr>
          <w:p w14:paraId="63BCF827" w14:textId="45F797E2" w:rsidR="00715A56" w:rsidRPr="00C06E9B" w:rsidRDefault="00715A56" w:rsidP="00715A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88E31B" w14:textId="7D4512D1" w:rsidR="00715A56" w:rsidRPr="00C06E9B" w:rsidRDefault="004F54BA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4,940,976</w:t>
            </w:r>
          </w:p>
        </w:tc>
        <w:tc>
          <w:tcPr>
            <w:tcW w:w="270" w:type="dxa"/>
            <w:shd w:val="clear" w:color="auto" w:fill="auto"/>
          </w:tcPr>
          <w:p w14:paraId="157D7514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0133D2" w14:textId="3195334E" w:rsidR="00715A56" w:rsidRPr="00C06E9B" w:rsidRDefault="004F54BA" w:rsidP="00715A56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62,</w:t>
            </w:r>
            <w:r w:rsidR="00F7384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818</w:t>
            </w:r>
          </w:p>
        </w:tc>
        <w:tc>
          <w:tcPr>
            <w:tcW w:w="270" w:type="dxa"/>
            <w:shd w:val="clear" w:color="auto" w:fill="auto"/>
          </w:tcPr>
          <w:p w14:paraId="0E2DB192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01DCF3" w14:textId="424C43D7" w:rsidR="00715A56" w:rsidRPr="00C06E9B" w:rsidRDefault="00F7384B" w:rsidP="00715A56">
            <w:pPr>
              <w:tabs>
                <w:tab w:val="decimal" w:pos="13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357,85</w:t>
            </w:r>
            <w:r w:rsidR="00F7008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485FE85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E7BE8F" w14:textId="26564891" w:rsidR="00715A56" w:rsidRPr="00C06E9B" w:rsidRDefault="00F7384B" w:rsidP="00715A56">
            <w:pPr>
              <w:tabs>
                <w:tab w:val="decimal" w:pos="13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12,317</w:t>
            </w:r>
          </w:p>
        </w:tc>
        <w:tc>
          <w:tcPr>
            <w:tcW w:w="270" w:type="dxa"/>
          </w:tcPr>
          <w:p w14:paraId="6C476196" w14:textId="3B735745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81D630" w14:textId="28555DF0" w:rsidR="00715A56" w:rsidRPr="00C06E9B" w:rsidRDefault="00F04E49" w:rsidP="00715A56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5,373,96</w:t>
            </w:r>
            <w:r w:rsidR="001F38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</w:tr>
      <w:tr w:rsidR="00715A56" w:rsidRPr="008059F8" w14:paraId="7D5659A7" w14:textId="77777777" w:rsidTr="008E757D">
        <w:tc>
          <w:tcPr>
            <w:tcW w:w="4950" w:type="dxa"/>
          </w:tcPr>
          <w:p w14:paraId="4BC635F4" w14:textId="77777777" w:rsidR="00715A56" w:rsidRPr="00C06E9B" w:rsidRDefault="00715A56" w:rsidP="00715A5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color w:val="000000"/>
                <w:sz w:val="4"/>
                <w:szCs w:val="4"/>
              </w:rPr>
            </w:pPr>
          </w:p>
        </w:tc>
        <w:tc>
          <w:tcPr>
            <w:tcW w:w="1620" w:type="dxa"/>
            <w:shd w:val="clear" w:color="auto" w:fill="auto"/>
          </w:tcPr>
          <w:p w14:paraId="0E10BAEB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4"/>
                <w:szCs w:val="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2DF84B7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440" w:type="dxa"/>
            <w:shd w:val="clear" w:color="auto" w:fill="auto"/>
          </w:tcPr>
          <w:p w14:paraId="43F334ED" w14:textId="59219460" w:rsidR="00715A56" w:rsidRPr="00C06E9B" w:rsidRDefault="00715A56" w:rsidP="00715A56">
            <w:pPr>
              <w:tabs>
                <w:tab w:val="decimal" w:pos="1422"/>
              </w:tabs>
              <w:spacing w:line="240" w:lineRule="auto"/>
              <w:ind w:right="-115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270" w:type="dxa"/>
            <w:shd w:val="clear" w:color="auto" w:fill="auto"/>
          </w:tcPr>
          <w:p w14:paraId="644236C5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5B3C1921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4"/>
                <w:szCs w:val="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B9CE09B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7EB66C4D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270" w:type="dxa"/>
          </w:tcPr>
          <w:p w14:paraId="4F732922" w14:textId="1F864FF7" w:rsidR="00715A56" w:rsidRPr="00C06E9B" w:rsidRDefault="00715A56" w:rsidP="00715A5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440" w:type="dxa"/>
            <w:shd w:val="clear" w:color="auto" w:fill="auto"/>
          </w:tcPr>
          <w:p w14:paraId="3C615713" w14:textId="0977AEA2" w:rsidR="00715A56" w:rsidRPr="00C06E9B" w:rsidRDefault="00715A56" w:rsidP="00715A5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4"/>
                <w:szCs w:val="4"/>
              </w:rPr>
            </w:pPr>
          </w:p>
        </w:tc>
      </w:tr>
      <w:tr w:rsidR="00715A56" w:rsidRPr="0035030C" w14:paraId="1EBD871F" w14:textId="77777777" w:rsidTr="008E757D">
        <w:tc>
          <w:tcPr>
            <w:tcW w:w="4950" w:type="dxa"/>
          </w:tcPr>
          <w:p w14:paraId="74BA4F21" w14:textId="77777777" w:rsidR="00715A56" w:rsidRPr="00C06E9B" w:rsidRDefault="00715A56" w:rsidP="00715A56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620" w:type="dxa"/>
            <w:shd w:val="clear" w:color="auto" w:fill="auto"/>
          </w:tcPr>
          <w:p w14:paraId="2A7AA1BF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D9BE07F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20004640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593BE1F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4FF17FEE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EC5B10A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55B5A693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A37CD53" w14:textId="3765C14E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0125B5D6" w14:textId="0FFDE49B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5A56" w:rsidRPr="0035030C" w14:paraId="4C80437F" w14:textId="77777777" w:rsidTr="008E757D">
        <w:tc>
          <w:tcPr>
            <w:tcW w:w="4950" w:type="dxa"/>
          </w:tcPr>
          <w:p w14:paraId="67F56276" w14:textId="3D6373CC" w:rsidR="00715A56" w:rsidRPr="00C06E9B" w:rsidRDefault="00715A56" w:rsidP="00715A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C06E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C06E9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มกราคม </w:t>
            </w:r>
            <w:r w:rsidRPr="00C06E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4BCF4908" w14:textId="27F7CCDD" w:rsidR="00715A56" w:rsidRPr="00715A56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15A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690,323</w:t>
            </w:r>
          </w:p>
        </w:tc>
        <w:tc>
          <w:tcPr>
            <w:tcW w:w="270" w:type="dxa"/>
            <w:shd w:val="clear" w:color="auto" w:fill="auto"/>
          </w:tcPr>
          <w:p w14:paraId="6A319950" w14:textId="77777777" w:rsidR="00715A56" w:rsidRPr="00715A56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0BD37100" w14:textId="51D762CB" w:rsidR="00715A56" w:rsidRPr="00715A56" w:rsidRDefault="00715A56" w:rsidP="00715A56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715A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</w:t>
            </w:r>
            <w:r w:rsidRPr="00715A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15A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382</w:t>
            </w:r>
          </w:p>
        </w:tc>
        <w:tc>
          <w:tcPr>
            <w:tcW w:w="270" w:type="dxa"/>
            <w:shd w:val="clear" w:color="auto" w:fill="auto"/>
          </w:tcPr>
          <w:p w14:paraId="49A2C5CC" w14:textId="77777777" w:rsidR="00715A56" w:rsidRPr="00715A56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048AF0D0" w14:textId="48787BB5" w:rsidR="00715A56" w:rsidRPr="00715A56" w:rsidRDefault="00715A56" w:rsidP="00715A56">
            <w:pPr>
              <w:tabs>
                <w:tab w:val="decimal" w:pos="13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15A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51,747</w:t>
            </w:r>
          </w:p>
        </w:tc>
        <w:tc>
          <w:tcPr>
            <w:tcW w:w="270" w:type="dxa"/>
            <w:shd w:val="clear" w:color="auto" w:fill="auto"/>
          </w:tcPr>
          <w:p w14:paraId="61451CE6" w14:textId="77777777" w:rsidR="00715A56" w:rsidRPr="00715A56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6740B914" w14:textId="085F65DD" w:rsidR="00715A56" w:rsidRPr="007F56AB" w:rsidRDefault="00715A56" w:rsidP="00F9531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56A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DFFCBDA" w14:textId="34C43C0E" w:rsidR="00715A56" w:rsidRPr="00715A56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33728C61" w14:textId="2662C0F3" w:rsidR="00715A56" w:rsidRPr="00715A56" w:rsidRDefault="00715A56" w:rsidP="00715A56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715A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794</w:t>
            </w:r>
            <w:r w:rsidRPr="00715A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15A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452</w:t>
            </w:r>
          </w:p>
        </w:tc>
      </w:tr>
      <w:tr w:rsidR="00715A56" w:rsidRPr="0035030C" w14:paraId="316D5785" w14:textId="77777777" w:rsidTr="008E757D">
        <w:tc>
          <w:tcPr>
            <w:tcW w:w="4950" w:type="dxa"/>
          </w:tcPr>
          <w:p w14:paraId="568756CA" w14:textId="5CE5A4B3" w:rsidR="00715A56" w:rsidRPr="00C06E9B" w:rsidRDefault="00715A56" w:rsidP="00715A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06E9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620" w:type="dxa"/>
            <w:shd w:val="clear" w:color="auto" w:fill="auto"/>
          </w:tcPr>
          <w:p w14:paraId="21195A60" w14:textId="142A492C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113,928</w:t>
            </w:r>
          </w:p>
        </w:tc>
        <w:tc>
          <w:tcPr>
            <w:tcW w:w="270" w:type="dxa"/>
            <w:shd w:val="clear" w:color="auto" w:fill="auto"/>
          </w:tcPr>
          <w:p w14:paraId="64ACEA4B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58A51BC8" w14:textId="549716CD" w:rsidR="00715A56" w:rsidRPr="00C06E9B" w:rsidRDefault="00715A56" w:rsidP="00715A56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C06E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757D">
              <w:rPr>
                <w:rFonts w:asciiTheme="majorBidi" w:hAnsiTheme="majorBidi" w:cstheme="majorBidi"/>
                <w:sz w:val="24"/>
                <w:szCs w:val="24"/>
              </w:rPr>
              <w:t>734</w:t>
            </w:r>
          </w:p>
        </w:tc>
        <w:tc>
          <w:tcPr>
            <w:tcW w:w="270" w:type="dxa"/>
            <w:shd w:val="clear" w:color="auto" w:fill="auto"/>
          </w:tcPr>
          <w:p w14:paraId="5127AE02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7A4B6135" w14:textId="54FAD641" w:rsidR="00715A56" w:rsidRPr="00C06E9B" w:rsidRDefault="00715A56" w:rsidP="00715A56">
            <w:pPr>
              <w:tabs>
                <w:tab w:val="decimal" w:pos="13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13,686</w:t>
            </w:r>
          </w:p>
        </w:tc>
        <w:tc>
          <w:tcPr>
            <w:tcW w:w="270" w:type="dxa"/>
            <w:shd w:val="clear" w:color="auto" w:fill="auto"/>
          </w:tcPr>
          <w:p w14:paraId="38DD3055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1893ECF2" w14:textId="61C69CA0" w:rsidR="00715A56" w:rsidRPr="007F56AB" w:rsidRDefault="00715A56" w:rsidP="00F9531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56A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DF5BF00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57AD60F4" w14:textId="3E2E1CC9" w:rsidR="00715A56" w:rsidRPr="00C06E9B" w:rsidRDefault="00715A56" w:rsidP="00715A56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129</w:t>
            </w:r>
            <w:r w:rsidRPr="00C06E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348</w:t>
            </w:r>
          </w:p>
        </w:tc>
      </w:tr>
      <w:tr w:rsidR="00715A56" w:rsidRPr="0035030C" w14:paraId="0754C160" w14:textId="77777777" w:rsidTr="008E757D">
        <w:tc>
          <w:tcPr>
            <w:tcW w:w="4950" w:type="dxa"/>
          </w:tcPr>
          <w:p w14:paraId="4C7455AB" w14:textId="077FB86A" w:rsidR="00715A56" w:rsidRPr="00C06E9B" w:rsidRDefault="00715A56" w:rsidP="00715A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และ 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260752A5" w14:textId="186920E7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804,251</w:t>
            </w:r>
          </w:p>
        </w:tc>
        <w:tc>
          <w:tcPr>
            <w:tcW w:w="270" w:type="dxa"/>
            <w:shd w:val="clear" w:color="auto" w:fill="auto"/>
          </w:tcPr>
          <w:p w14:paraId="01FA4F66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AC4AC28" w14:textId="2A4B4C8B" w:rsidR="00715A56" w:rsidRPr="00C06E9B" w:rsidRDefault="00715A56" w:rsidP="00715A56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54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116</w:t>
            </w:r>
          </w:p>
        </w:tc>
        <w:tc>
          <w:tcPr>
            <w:tcW w:w="270" w:type="dxa"/>
            <w:shd w:val="clear" w:color="auto" w:fill="auto"/>
          </w:tcPr>
          <w:p w14:paraId="660D6BE6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2BF14094" w14:textId="74A14B37" w:rsidR="00715A56" w:rsidRPr="00C06E9B" w:rsidRDefault="00715A56" w:rsidP="00715A56">
            <w:pPr>
              <w:tabs>
                <w:tab w:val="decimal" w:pos="13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65,433</w:t>
            </w:r>
          </w:p>
        </w:tc>
        <w:tc>
          <w:tcPr>
            <w:tcW w:w="270" w:type="dxa"/>
            <w:shd w:val="clear" w:color="auto" w:fill="auto"/>
          </w:tcPr>
          <w:p w14:paraId="6147486D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001FEA69" w14:textId="342AAF72" w:rsidR="00715A56" w:rsidRPr="00F95311" w:rsidRDefault="00715A56" w:rsidP="00F9531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53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92DB071" w14:textId="67B0AE69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6B27590" w14:textId="706BC62E" w:rsidR="00715A56" w:rsidRPr="00C06E9B" w:rsidRDefault="00715A56" w:rsidP="00715A56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923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800</w:t>
            </w:r>
          </w:p>
        </w:tc>
      </w:tr>
      <w:tr w:rsidR="00715A56" w:rsidRPr="0035030C" w14:paraId="6DED1C1C" w14:textId="77777777" w:rsidTr="008E757D">
        <w:tc>
          <w:tcPr>
            <w:tcW w:w="4950" w:type="dxa"/>
          </w:tcPr>
          <w:p w14:paraId="598B2BDB" w14:textId="77777777" w:rsidR="00715A56" w:rsidRPr="00C06E9B" w:rsidRDefault="00715A56" w:rsidP="00715A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620" w:type="dxa"/>
            <w:shd w:val="clear" w:color="auto" w:fill="auto"/>
          </w:tcPr>
          <w:p w14:paraId="4B1E624D" w14:textId="22357563" w:rsidR="00715A56" w:rsidRPr="00C06E9B" w:rsidRDefault="00662935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70,910</w:t>
            </w:r>
          </w:p>
        </w:tc>
        <w:tc>
          <w:tcPr>
            <w:tcW w:w="270" w:type="dxa"/>
            <w:shd w:val="clear" w:color="auto" w:fill="auto"/>
          </w:tcPr>
          <w:p w14:paraId="67ADF378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17623816" w14:textId="6C93E80E" w:rsidR="00715A56" w:rsidRPr="00C06E9B" w:rsidRDefault="00662935" w:rsidP="00715A56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2,05</w:t>
            </w:r>
            <w:r w:rsidR="00E26370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E0E5047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762A74AE" w14:textId="203B6FB8" w:rsidR="00715A56" w:rsidRPr="00C06E9B" w:rsidRDefault="00662935" w:rsidP="00715A56">
            <w:pPr>
              <w:tabs>
                <w:tab w:val="decimal" w:pos="13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20,200</w:t>
            </w:r>
          </w:p>
        </w:tc>
        <w:tc>
          <w:tcPr>
            <w:tcW w:w="270" w:type="dxa"/>
            <w:shd w:val="clear" w:color="auto" w:fill="auto"/>
          </w:tcPr>
          <w:p w14:paraId="55CB1C97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6914B157" w14:textId="3D6F7863" w:rsidR="00715A56" w:rsidRPr="00C06E9B" w:rsidRDefault="00662935" w:rsidP="007F56A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1A22770" w14:textId="63705FB6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6C149D8D" w14:textId="293FCF5B" w:rsidR="00715A56" w:rsidRPr="00C06E9B" w:rsidRDefault="000617C5" w:rsidP="00715A56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93,16</w:t>
            </w:r>
            <w:r w:rsidR="0057094E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715A56" w:rsidRPr="0035030C" w14:paraId="1F9DE206" w14:textId="77777777" w:rsidTr="008E757D">
        <w:tc>
          <w:tcPr>
            <w:tcW w:w="4950" w:type="dxa"/>
          </w:tcPr>
          <w:p w14:paraId="3C5C61F9" w14:textId="2992C58E" w:rsidR="00715A56" w:rsidRPr="00C06E9B" w:rsidRDefault="00715A56" w:rsidP="00715A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27546A" w14:textId="2F3C9FB3" w:rsidR="00715A56" w:rsidRPr="00C06E9B" w:rsidRDefault="00662935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875,161</w:t>
            </w:r>
          </w:p>
        </w:tc>
        <w:tc>
          <w:tcPr>
            <w:tcW w:w="270" w:type="dxa"/>
            <w:shd w:val="clear" w:color="auto" w:fill="auto"/>
          </w:tcPr>
          <w:p w14:paraId="62DE40DF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6B871A" w14:textId="3803A202" w:rsidR="00715A56" w:rsidRPr="00C06E9B" w:rsidRDefault="00662935" w:rsidP="00715A56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56,17</w:t>
            </w:r>
            <w:r w:rsidR="00E263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F2AACFD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3B36C2" w14:textId="67658A17" w:rsidR="00715A56" w:rsidRPr="00C06E9B" w:rsidRDefault="00662935" w:rsidP="00715A56">
            <w:pPr>
              <w:tabs>
                <w:tab w:val="decimal" w:pos="13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85,633</w:t>
            </w:r>
          </w:p>
        </w:tc>
        <w:tc>
          <w:tcPr>
            <w:tcW w:w="270" w:type="dxa"/>
            <w:shd w:val="clear" w:color="auto" w:fill="auto"/>
          </w:tcPr>
          <w:p w14:paraId="01B089F2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19B26A" w14:textId="786A343F" w:rsidR="00715A56" w:rsidRPr="008E757D" w:rsidRDefault="00662935" w:rsidP="007F56A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3DB7C67" w14:textId="59E4583B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A8B7BE" w14:textId="52621961" w:rsidR="00715A56" w:rsidRPr="00C06E9B" w:rsidRDefault="000617C5" w:rsidP="00715A56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1,016,</w:t>
            </w:r>
            <w:r w:rsidR="00913A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96</w:t>
            </w:r>
            <w:r w:rsidR="005709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</w:tr>
      <w:tr w:rsidR="00715A56" w:rsidRPr="008059F8" w14:paraId="09C6AA30" w14:textId="77777777" w:rsidTr="008E757D">
        <w:trPr>
          <w:trHeight w:val="118"/>
        </w:trPr>
        <w:tc>
          <w:tcPr>
            <w:tcW w:w="4950" w:type="dxa"/>
          </w:tcPr>
          <w:p w14:paraId="06F4BD40" w14:textId="77777777" w:rsidR="00715A56" w:rsidRPr="00C06E9B" w:rsidRDefault="00715A56" w:rsidP="00715A5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1620" w:type="dxa"/>
            <w:shd w:val="clear" w:color="auto" w:fill="auto"/>
          </w:tcPr>
          <w:p w14:paraId="760CF525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A2595C8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</w:tcPr>
          <w:p w14:paraId="3EF017E9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70" w:type="dxa"/>
            <w:shd w:val="clear" w:color="auto" w:fill="auto"/>
          </w:tcPr>
          <w:p w14:paraId="1BD221F5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676D8573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FA5779F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7ABB997E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70" w:type="dxa"/>
          </w:tcPr>
          <w:p w14:paraId="0E8945D7" w14:textId="7CDE6452" w:rsidR="00715A56" w:rsidRPr="00C06E9B" w:rsidRDefault="00715A56" w:rsidP="00715A5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</w:tcPr>
          <w:p w14:paraId="39EB0FB7" w14:textId="26405F00" w:rsidR="00715A56" w:rsidRPr="00C06E9B" w:rsidRDefault="00715A56" w:rsidP="00715A5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</w:rPr>
            </w:pPr>
          </w:p>
        </w:tc>
      </w:tr>
      <w:tr w:rsidR="00715A56" w:rsidRPr="0035030C" w14:paraId="5E7F65D4" w14:textId="77777777" w:rsidTr="008E757D">
        <w:tc>
          <w:tcPr>
            <w:tcW w:w="4950" w:type="dxa"/>
          </w:tcPr>
          <w:p w14:paraId="257BAA96" w14:textId="2D3387EB" w:rsidR="00715A56" w:rsidRPr="00C06E9B" w:rsidRDefault="00715A56" w:rsidP="00715A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C06E9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620" w:type="dxa"/>
            <w:shd w:val="clear" w:color="auto" w:fill="auto"/>
          </w:tcPr>
          <w:p w14:paraId="144C0A58" w14:textId="657E9BEB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435A13E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5877A81B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178F2D2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1808220E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B0F3CAC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34CC2DCF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231303F" w14:textId="09FC72C9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62973955" w14:textId="4348FD7B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5A56" w:rsidRPr="0035030C" w14:paraId="777042CD" w14:textId="77777777" w:rsidTr="008E757D">
        <w:tc>
          <w:tcPr>
            <w:tcW w:w="4950" w:type="dxa"/>
          </w:tcPr>
          <w:p w14:paraId="7C71C5B4" w14:textId="00E33F1D" w:rsidR="00715A56" w:rsidRPr="00C06E9B" w:rsidRDefault="00715A56" w:rsidP="00715A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</w:tcPr>
          <w:p w14:paraId="33BA9396" w14:textId="06015EB9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4,136,725</w:t>
            </w:r>
          </w:p>
        </w:tc>
        <w:tc>
          <w:tcPr>
            <w:tcW w:w="270" w:type="dxa"/>
            <w:shd w:val="clear" w:color="auto" w:fill="auto"/>
          </w:tcPr>
          <w:p w14:paraId="17BCAB73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3C0A18F8" w14:textId="56F1F73E" w:rsidR="00715A56" w:rsidRPr="00C06E9B" w:rsidRDefault="00715A56" w:rsidP="00715A56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195</w:t>
            </w:r>
          </w:p>
        </w:tc>
        <w:tc>
          <w:tcPr>
            <w:tcW w:w="270" w:type="dxa"/>
            <w:shd w:val="clear" w:color="auto" w:fill="auto"/>
          </w:tcPr>
          <w:p w14:paraId="6A6CB2CA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6713E146" w14:textId="6C3B3FCD" w:rsidR="00715A56" w:rsidRPr="00C06E9B" w:rsidRDefault="00715A56" w:rsidP="00715A56">
            <w:pPr>
              <w:tabs>
                <w:tab w:val="decimal" w:pos="13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114,418</w:t>
            </w:r>
          </w:p>
        </w:tc>
        <w:tc>
          <w:tcPr>
            <w:tcW w:w="270" w:type="dxa"/>
            <w:shd w:val="clear" w:color="auto" w:fill="auto"/>
          </w:tcPr>
          <w:p w14:paraId="00B617DF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42B1BD05" w14:textId="2B5287CB" w:rsidR="00715A56" w:rsidRPr="00C06E9B" w:rsidRDefault="00715A56" w:rsidP="00715A56">
            <w:pPr>
              <w:tabs>
                <w:tab w:val="decimal" w:pos="13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317</w:t>
            </w:r>
          </w:p>
        </w:tc>
        <w:tc>
          <w:tcPr>
            <w:tcW w:w="270" w:type="dxa"/>
          </w:tcPr>
          <w:p w14:paraId="7E5154F1" w14:textId="18063F29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64BE6687" w14:textId="0DBEDCA1" w:rsidR="00715A56" w:rsidRPr="00C06E9B" w:rsidRDefault="00715A56" w:rsidP="00715A56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271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655</w:t>
            </w:r>
          </w:p>
        </w:tc>
      </w:tr>
      <w:tr w:rsidR="00715A56" w:rsidRPr="0035030C" w14:paraId="1622D38C" w14:textId="77777777" w:rsidTr="008E757D">
        <w:tc>
          <w:tcPr>
            <w:tcW w:w="4950" w:type="dxa"/>
          </w:tcPr>
          <w:p w14:paraId="28BF9E25" w14:textId="6DFF39E7" w:rsidR="00715A56" w:rsidRPr="00C06E9B" w:rsidRDefault="00715A56" w:rsidP="00715A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A22CC07" w14:textId="12B61CD7" w:rsidR="00715A56" w:rsidRPr="00C06E9B" w:rsidRDefault="00913A34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4,065,815</w:t>
            </w:r>
          </w:p>
        </w:tc>
        <w:tc>
          <w:tcPr>
            <w:tcW w:w="270" w:type="dxa"/>
            <w:shd w:val="clear" w:color="auto" w:fill="auto"/>
          </w:tcPr>
          <w:p w14:paraId="03FA198A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CB27350" w14:textId="4AC73F8E" w:rsidR="00715A56" w:rsidRPr="00C06E9B" w:rsidRDefault="00913A34" w:rsidP="00715A56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6,64</w:t>
            </w:r>
            <w:r w:rsidR="005709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54FE9608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5CEA62B" w14:textId="3AC97195" w:rsidR="00715A56" w:rsidRPr="00C06E9B" w:rsidRDefault="00913A34" w:rsidP="00715A56">
            <w:pPr>
              <w:tabs>
                <w:tab w:val="decimal" w:pos="13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272,2</w:t>
            </w:r>
            <w:r w:rsidR="0057094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23C9A3BA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BA3E710" w14:textId="25FC734F" w:rsidR="00715A56" w:rsidRPr="00C06E9B" w:rsidRDefault="00913A34" w:rsidP="00715A56">
            <w:pPr>
              <w:tabs>
                <w:tab w:val="decimal" w:pos="13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12,317</w:t>
            </w:r>
          </w:p>
        </w:tc>
        <w:tc>
          <w:tcPr>
            <w:tcW w:w="270" w:type="dxa"/>
          </w:tcPr>
          <w:p w14:paraId="287C59E6" w14:textId="37AD3A57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99AE3D3" w14:textId="017E686E" w:rsidR="00715A56" w:rsidRPr="00C06E9B" w:rsidRDefault="00913A34" w:rsidP="00715A56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</w:t>
            </w:r>
            <w:r w:rsidR="007F56A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356,998</w:t>
            </w:r>
          </w:p>
        </w:tc>
      </w:tr>
    </w:tbl>
    <w:p w14:paraId="1428B03A" w14:textId="484B6DB9" w:rsidR="008D192D" w:rsidRPr="0035030C" w:rsidRDefault="008D192D">
      <w:pPr>
        <w:spacing w:line="240" w:lineRule="auto"/>
        <w:rPr>
          <w:rFonts w:asciiTheme="majorBidi" w:hAnsiTheme="majorBidi" w:cstheme="majorBidi"/>
          <w:highlight w:val="yellow"/>
        </w:rPr>
        <w:sectPr w:rsidR="008D192D" w:rsidRPr="0035030C" w:rsidSect="00412DB6">
          <w:footerReference w:type="default" r:id="rId23"/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</w:p>
    <w:p w14:paraId="38C5D0C6" w14:textId="18A84861" w:rsidR="00CD283E" w:rsidRPr="0035030C" w:rsidRDefault="005E04B9" w:rsidP="001B4B94">
      <w:pPr>
        <w:pStyle w:val="Caption"/>
        <w:ind w:hanging="900"/>
        <w:rPr>
          <w:rFonts w:asciiTheme="majorBidi" w:hAnsiTheme="majorBidi" w:cstheme="majorBidi"/>
        </w:rPr>
      </w:pPr>
      <w:r w:rsidRPr="005E04B9">
        <w:rPr>
          <w:rFonts w:asciiTheme="majorBidi" w:hAnsiTheme="majorBidi"/>
          <w:cs/>
        </w:rPr>
        <w:lastRenderedPageBreak/>
        <w:t>หนี้สินที่มีภาระดอกเบี้ย</w:t>
      </w:r>
    </w:p>
    <w:p w14:paraId="17E71F96" w14:textId="62F05D63" w:rsidR="006D4087" w:rsidRPr="0035030C" w:rsidRDefault="006D4087" w:rsidP="00AD4D30">
      <w:pPr>
        <w:pStyle w:val="Bo-Blankline"/>
        <w:rPr>
          <w:rFonts w:asciiTheme="majorBidi" w:hAnsiTheme="majorBidi" w:cstheme="majorBidi"/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992"/>
        <w:gridCol w:w="238"/>
        <w:gridCol w:w="936"/>
        <w:gridCol w:w="236"/>
        <w:gridCol w:w="1018"/>
        <w:gridCol w:w="238"/>
        <w:gridCol w:w="989"/>
        <w:gridCol w:w="236"/>
        <w:gridCol w:w="934"/>
        <w:gridCol w:w="236"/>
        <w:gridCol w:w="1057"/>
      </w:tblGrid>
      <w:tr w:rsidR="008B5E0A" w:rsidRPr="0035030C" w14:paraId="0A0B8CB9" w14:textId="77777777" w:rsidTr="00EE7246">
        <w:tc>
          <w:tcPr>
            <w:tcW w:w="2070" w:type="dxa"/>
          </w:tcPr>
          <w:p w14:paraId="18B3874D" w14:textId="77777777" w:rsidR="008B5E0A" w:rsidRPr="0035030C" w:rsidRDefault="008B5E0A" w:rsidP="003F48D9">
            <w:pPr>
              <w:spacing w:line="380" w:lineRule="exact"/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10" w:type="dxa"/>
            <w:gridSpan w:val="11"/>
          </w:tcPr>
          <w:p w14:paraId="0F820521" w14:textId="78FF5649" w:rsidR="008B5E0A" w:rsidRPr="0035030C" w:rsidRDefault="008B5E0A" w:rsidP="003F48D9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A0C2C" w:rsidRPr="0035030C" w14:paraId="55237350" w14:textId="77777777" w:rsidTr="000B05D8">
        <w:tc>
          <w:tcPr>
            <w:tcW w:w="2070" w:type="dxa"/>
          </w:tcPr>
          <w:p w14:paraId="78223E7D" w14:textId="77777777" w:rsidR="00FA0C2C" w:rsidRPr="0035030C" w:rsidRDefault="00FA0C2C" w:rsidP="003F48D9">
            <w:pPr>
              <w:spacing w:line="380" w:lineRule="exact"/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0" w:type="dxa"/>
            <w:gridSpan w:val="5"/>
          </w:tcPr>
          <w:p w14:paraId="0891904D" w14:textId="3EDDBC22" w:rsidR="00FA0C2C" w:rsidRPr="0035030C" w:rsidRDefault="002810CA" w:rsidP="003F48D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715A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238" w:type="dxa"/>
          </w:tcPr>
          <w:p w14:paraId="5359832F" w14:textId="77777777" w:rsidR="00FA0C2C" w:rsidRPr="0035030C" w:rsidRDefault="00FA0C2C" w:rsidP="003F48D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52" w:type="dxa"/>
            <w:gridSpan w:val="5"/>
          </w:tcPr>
          <w:p w14:paraId="63948E49" w14:textId="2DD42A9A" w:rsidR="00FA0C2C" w:rsidRPr="0035030C" w:rsidRDefault="00715A56" w:rsidP="003F48D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FA0C2C" w:rsidRPr="0035030C" w14:paraId="69391BDB" w14:textId="77777777" w:rsidTr="000B05D8">
        <w:tc>
          <w:tcPr>
            <w:tcW w:w="2070" w:type="dxa"/>
          </w:tcPr>
          <w:p w14:paraId="24DA13BD" w14:textId="77777777" w:rsidR="00FA0C2C" w:rsidRPr="0035030C" w:rsidRDefault="00FA0C2C" w:rsidP="003F48D9">
            <w:pPr>
              <w:spacing w:line="380" w:lineRule="exact"/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D340BB5" w14:textId="76BFD354" w:rsidR="00FA0C2C" w:rsidRPr="0035030C" w:rsidRDefault="00720ACC" w:rsidP="0046750C">
            <w:pPr>
              <w:spacing w:line="380" w:lineRule="exact"/>
              <w:ind w:left="-115" w:right="-112" w:firstLine="2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238" w:type="dxa"/>
          </w:tcPr>
          <w:p w14:paraId="30B1F49F" w14:textId="77777777" w:rsidR="00FA0C2C" w:rsidRPr="0035030C" w:rsidRDefault="00FA0C2C" w:rsidP="003F48D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36" w:type="dxa"/>
            <w:vAlign w:val="bottom"/>
          </w:tcPr>
          <w:p w14:paraId="360257BF" w14:textId="6441B4FB" w:rsidR="00FA0C2C" w:rsidRPr="0035030C" w:rsidRDefault="00720ACC" w:rsidP="00720ACC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ส่วนที่ไม่มีหลักประกัน</w:t>
            </w:r>
          </w:p>
        </w:tc>
        <w:tc>
          <w:tcPr>
            <w:tcW w:w="236" w:type="dxa"/>
          </w:tcPr>
          <w:p w14:paraId="12ED0804" w14:textId="77777777" w:rsidR="00FA0C2C" w:rsidRPr="0035030C" w:rsidRDefault="00FA0C2C" w:rsidP="003F48D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8" w:type="dxa"/>
            <w:vAlign w:val="bottom"/>
          </w:tcPr>
          <w:p w14:paraId="2A593BD3" w14:textId="46520E77" w:rsidR="00FA0C2C" w:rsidRPr="0035030C" w:rsidRDefault="00720ACC" w:rsidP="000B05D8">
            <w:pPr>
              <w:spacing w:line="380" w:lineRule="exact"/>
              <w:ind w:left="-258" w:right="-115" w:firstLine="1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238" w:type="dxa"/>
          </w:tcPr>
          <w:p w14:paraId="3C58D43C" w14:textId="77777777" w:rsidR="00FA0C2C" w:rsidRPr="0035030C" w:rsidRDefault="00FA0C2C" w:rsidP="003F48D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36D2DFAF" w14:textId="03DE58D6" w:rsidR="00FA0C2C" w:rsidRPr="0035030C" w:rsidRDefault="00720ACC" w:rsidP="00720ACC">
            <w:pPr>
              <w:spacing w:line="380" w:lineRule="exact"/>
              <w:ind w:left="-115" w:right="-115" w:firstLine="2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236" w:type="dxa"/>
          </w:tcPr>
          <w:p w14:paraId="52DC06E7" w14:textId="77777777" w:rsidR="00FA0C2C" w:rsidRPr="0035030C" w:rsidRDefault="00FA0C2C" w:rsidP="003F48D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5E01ACF3" w14:textId="75FF9A32" w:rsidR="00FA0C2C" w:rsidRPr="0035030C" w:rsidRDefault="00720ACC" w:rsidP="003F48D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ส่วนที่ไม่มีหลักประกัน</w:t>
            </w:r>
          </w:p>
        </w:tc>
        <w:tc>
          <w:tcPr>
            <w:tcW w:w="236" w:type="dxa"/>
          </w:tcPr>
          <w:p w14:paraId="0154C8BD" w14:textId="77777777" w:rsidR="00FA0C2C" w:rsidRPr="0035030C" w:rsidRDefault="00FA0C2C" w:rsidP="003F48D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2CA5A1B3" w14:textId="34088DBD" w:rsidR="00FA0C2C" w:rsidRPr="0035030C" w:rsidRDefault="00720ACC" w:rsidP="00720ACC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FA0C2C" w:rsidRPr="0035030C" w14:paraId="446FD63D" w14:textId="77777777" w:rsidTr="00EE7246">
        <w:tc>
          <w:tcPr>
            <w:tcW w:w="2070" w:type="dxa"/>
          </w:tcPr>
          <w:p w14:paraId="4C0BBA60" w14:textId="77777777" w:rsidR="00FA0C2C" w:rsidRPr="0035030C" w:rsidRDefault="00FA0C2C" w:rsidP="003F48D9">
            <w:pPr>
              <w:spacing w:line="380" w:lineRule="exact"/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10" w:type="dxa"/>
            <w:gridSpan w:val="11"/>
          </w:tcPr>
          <w:p w14:paraId="216540B3" w14:textId="6C35EAA6" w:rsidR="00FA0C2C" w:rsidRPr="0035030C" w:rsidRDefault="00FA0C2C" w:rsidP="003F48D9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FA0C2C" w:rsidRPr="0035030C" w14:paraId="014E7DFF" w14:textId="77777777" w:rsidTr="000B05D8">
        <w:tc>
          <w:tcPr>
            <w:tcW w:w="2070" w:type="dxa"/>
            <w:vAlign w:val="bottom"/>
          </w:tcPr>
          <w:p w14:paraId="3AAFA584" w14:textId="6168563D" w:rsidR="00FA0C2C" w:rsidRPr="0035030C" w:rsidRDefault="00BE4E01" w:rsidP="0077693A">
            <w:pPr>
              <w:spacing w:line="380" w:lineRule="exact"/>
              <w:ind w:left="151" w:right="-115" w:hanging="15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992" w:type="dxa"/>
          </w:tcPr>
          <w:p w14:paraId="2AFE85FE" w14:textId="77777777" w:rsidR="00FA0C2C" w:rsidRPr="0035030C" w:rsidRDefault="00FA0C2C" w:rsidP="00585E0A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2B08F2A0" w14:textId="0C837A7B" w:rsidR="00FA0C2C" w:rsidRPr="0035030C" w:rsidRDefault="00FA0C2C" w:rsidP="00585E0A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04B89385" w14:textId="5D29E37C" w:rsidR="00FA0C2C" w:rsidRPr="0035030C" w:rsidRDefault="00FA0C2C" w:rsidP="00585E0A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6577CD" w14:textId="77777777" w:rsidR="00FA0C2C" w:rsidRPr="0035030C" w:rsidRDefault="00FA0C2C" w:rsidP="00585E0A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28189944" w14:textId="3ADF30F2" w:rsidR="00FA0C2C" w:rsidRPr="0035030C" w:rsidRDefault="00FA0C2C" w:rsidP="00585E0A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52BC9859" w14:textId="77777777" w:rsidR="00FA0C2C" w:rsidRPr="0035030C" w:rsidRDefault="00FA0C2C" w:rsidP="00585E0A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282D7596" w14:textId="77777777" w:rsidR="00FA0C2C" w:rsidRPr="0035030C" w:rsidRDefault="00FA0C2C" w:rsidP="00585E0A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304BA81" w14:textId="77777777" w:rsidR="00FA0C2C" w:rsidRPr="0035030C" w:rsidRDefault="00FA0C2C" w:rsidP="00585E0A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1773DDDA" w14:textId="77777777" w:rsidR="00FA0C2C" w:rsidRPr="0035030C" w:rsidRDefault="00FA0C2C" w:rsidP="00585E0A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312B8C1" w14:textId="77777777" w:rsidR="00FA0C2C" w:rsidRPr="0035030C" w:rsidRDefault="00FA0C2C" w:rsidP="00585E0A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1046A5AC" w14:textId="77777777" w:rsidR="00FA0C2C" w:rsidRPr="0035030C" w:rsidRDefault="00FA0C2C" w:rsidP="00585E0A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15A56" w:rsidRPr="0035030C" w14:paraId="3FFE1CDB" w14:textId="77777777" w:rsidTr="00C165BC">
        <w:tc>
          <w:tcPr>
            <w:tcW w:w="2070" w:type="dxa"/>
            <w:vAlign w:val="bottom"/>
          </w:tcPr>
          <w:p w14:paraId="0D29AD01" w14:textId="681D46B9" w:rsidR="00715A56" w:rsidRPr="0035030C" w:rsidRDefault="00715A56" w:rsidP="00715A56">
            <w:pPr>
              <w:spacing w:line="380" w:lineRule="exact"/>
              <w:ind w:left="151" w:right="-115" w:hanging="151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  <w:vAlign w:val="bottom"/>
          </w:tcPr>
          <w:p w14:paraId="12DEB816" w14:textId="365119ED" w:rsidR="00715A56" w:rsidRPr="0035030C" w:rsidRDefault="00E2628E" w:rsidP="00E2628E">
            <w:pPr>
              <w:spacing w:line="380" w:lineRule="exact"/>
              <w:ind w:left="-110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0548EABA" w14:textId="77777777" w:rsidR="00715A56" w:rsidRPr="0035030C" w:rsidRDefault="00715A56" w:rsidP="00715A56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5961A707" w14:textId="38BD2518" w:rsidR="00715A56" w:rsidRPr="0035030C" w:rsidRDefault="00E2628E" w:rsidP="003A23B5">
            <w:pPr>
              <w:tabs>
                <w:tab w:val="decimal" w:pos="738"/>
              </w:tabs>
              <w:spacing w:line="380" w:lineRule="exact"/>
              <w:ind w:left="-119" w:right="-28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4,501,</w:t>
            </w:r>
            <w:r w:rsidR="001D02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9D65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12519FFF" w14:textId="77777777" w:rsidR="00715A56" w:rsidRPr="004C67A7" w:rsidRDefault="00715A56" w:rsidP="00715A56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8" w:type="dxa"/>
            <w:vAlign w:val="bottom"/>
          </w:tcPr>
          <w:p w14:paraId="6073B50E" w14:textId="572A8172" w:rsidR="00715A56" w:rsidRPr="0035030C" w:rsidRDefault="00C84578" w:rsidP="00DA4A74">
            <w:pPr>
              <w:tabs>
                <w:tab w:val="decimal" w:pos="820"/>
              </w:tabs>
              <w:spacing w:line="380" w:lineRule="exact"/>
              <w:ind w:left="-119" w:right="-10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4,501,201</w:t>
            </w:r>
          </w:p>
        </w:tc>
        <w:tc>
          <w:tcPr>
            <w:tcW w:w="238" w:type="dxa"/>
            <w:vAlign w:val="bottom"/>
          </w:tcPr>
          <w:p w14:paraId="51F5B57F" w14:textId="77777777" w:rsidR="00715A56" w:rsidRPr="0035030C" w:rsidRDefault="00715A56" w:rsidP="00715A56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5A40BA0D" w14:textId="69BC562A" w:rsidR="00715A56" w:rsidRPr="0035030C" w:rsidRDefault="00715A56" w:rsidP="00715A56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02E7AAA" w14:textId="77777777" w:rsidR="00715A56" w:rsidRPr="0035030C" w:rsidRDefault="00715A56" w:rsidP="00715A56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12247B7E" w14:textId="13B312F6" w:rsidR="00715A56" w:rsidRPr="0035030C" w:rsidRDefault="00715A56" w:rsidP="00715A56">
            <w:pPr>
              <w:tabs>
                <w:tab w:val="left" w:pos="680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407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680</w:t>
            </w:r>
          </w:p>
        </w:tc>
        <w:tc>
          <w:tcPr>
            <w:tcW w:w="236" w:type="dxa"/>
          </w:tcPr>
          <w:p w14:paraId="1CA238F0" w14:textId="77777777" w:rsidR="00715A56" w:rsidRPr="0035030C" w:rsidRDefault="00715A56" w:rsidP="00715A56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166F1ED2" w14:textId="1FF165F2" w:rsidR="00715A56" w:rsidRPr="0035030C" w:rsidRDefault="00715A56" w:rsidP="00DA4A74">
            <w:pPr>
              <w:tabs>
                <w:tab w:val="left" w:pos="860"/>
              </w:tabs>
              <w:spacing w:line="380" w:lineRule="exact"/>
              <w:ind w:left="-115" w:right="-1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407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680</w:t>
            </w:r>
          </w:p>
        </w:tc>
      </w:tr>
      <w:tr w:rsidR="00715A56" w:rsidRPr="0035030C" w14:paraId="204714A0" w14:textId="77777777" w:rsidTr="00C165BC">
        <w:tc>
          <w:tcPr>
            <w:tcW w:w="2070" w:type="dxa"/>
            <w:vAlign w:val="bottom"/>
          </w:tcPr>
          <w:p w14:paraId="02B77245" w14:textId="15DD2310" w:rsidR="00715A56" w:rsidRPr="0035030C" w:rsidRDefault="00715A56" w:rsidP="00715A56">
            <w:pPr>
              <w:spacing w:line="380" w:lineRule="exact"/>
              <w:ind w:left="164" w:right="-115" w:hanging="164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ส่วนของ</w:t>
            </w: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หนี้สินตามสัญญาเช่าที่ถึงกำหนดชำระภายในหนึ่งปี</w:t>
            </w:r>
            <w:r w:rsidRPr="0035030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52A77285" w14:textId="61A1F8E8" w:rsidR="00715A56" w:rsidRPr="0035030C" w:rsidRDefault="00E2628E" w:rsidP="00E2628E">
            <w:pPr>
              <w:spacing w:line="380" w:lineRule="exact"/>
              <w:ind w:left="-110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7CE12DA9" w14:textId="77777777" w:rsidR="00715A56" w:rsidRPr="0035030C" w:rsidRDefault="00715A56" w:rsidP="00715A56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65A198F7" w14:textId="5FD16E83" w:rsidR="00715A56" w:rsidRPr="0035030C" w:rsidRDefault="001D0218" w:rsidP="003A23B5">
            <w:pPr>
              <w:tabs>
                <w:tab w:val="decimal" w:pos="738"/>
              </w:tabs>
              <w:spacing w:line="380" w:lineRule="exact"/>
              <w:ind w:left="-119" w:right="-28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115,353</w:t>
            </w:r>
          </w:p>
        </w:tc>
        <w:tc>
          <w:tcPr>
            <w:tcW w:w="236" w:type="dxa"/>
          </w:tcPr>
          <w:p w14:paraId="03761D37" w14:textId="77777777" w:rsidR="00715A56" w:rsidRPr="0035030C" w:rsidRDefault="00715A56" w:rsidP="00715A56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654B8685" w14:textId="1CC3415C" w:rsidR="00715A56" w:rsidRPr="0035030C" w:rsidRDefault="00C84578" w:rsidP="00DA4A74">
            <w:pPr>
              <w:tabs>
                <w:tab w:val="decimal" w:pos="820"/>
              </w:tabs>
              <w:spacing w:line="380" w:lineRule="exact"/>
              <w:ind w:left="-119" w:right="-10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115</w:t>
            </w:r>
            <w:r w:rsidR="001341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,353</w:t>
            </w:r>
          </w:p>
        </w:tc>
        <w:tc>
          <w:tcPr>
            <w:tcW w:w="238" w:type="dxa"/>
            <w:vAlign w:val="bottom"/>
          </w:tcPr>
          <w:p w14:paraId="1D74775B" w14:textId="77777777" w:rsidR="00715A56" w:rsidRPr="0035030C" w:rsidRDefault="00715A56" w:rsidP="00715A56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1813AC23" w14:textId="0654AE77" w:rsidR="00715A56" w:rsidRPr="0035030C" w:rsidRDefault="00715A56" w:rsidP="00715A56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5BF7888" w14:textId="77777777" w:rsidR="00715A56" w:rsidRPr="0035030C" w:rsidRDefault="00715A56" w:rsidP="00715A56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D7FCDA0" w14:textId="7531B6F1" w:rsidR="00715A56" w:rsidRPr="0035030C" w:rsidRDefault="00715A56" w:rsidP="00715A56">
            <w:pPr>
              <w:spacing w:line="380" w:lineRule="exact"/>
              <w:ind w:left="-115" w:right="-146" w:firstLine="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134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989</w:t>
            </w:r>
          </w:p>
        </w:tc>
        <w:tc>
          <w:tcPr>
            <w:tcW w:w="236" w:type="dxa"/>
          </w:tcPr>
          <w:p w14:paraId="0B005343" w14:textId="77777777" w:rsidR="00715A56" w:rsidRPr="0035030C" w:rsidRDefault="00715A56" w:rsidP="00715A56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2686E68A" w14:textId="6B1B4E4B" w:rsidR="00715A56" w:rsidRPr="0035030C" w:rsidRDefault="00715A56" w:rsidP="00DA4A74">
            <w:pPr>
              <w:tabs>
                <w:tab w:val="left" w:pos="860"/>
              </w:tabs>
              <w:spacing w:line="380" w:lineRule="exact"/>
              <w:ind w:left="-115" w:right="-195" w:firstLine="16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134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989</w:t>
            </w:r>
          </w:p>
        </w:tc>
      </w:tr>
      <w:tr w:rsidR="00715A56" w:rsidRPr="0035030C" w14:paraId="13357354" w14:textId="77777777" w:rsidTr="00C165BC">
        <w:tc>
          <w:tcPr>
            <w:tcW w:w="2070" w:type="dxa"/>
            <w:vAlign w:val="bottom"/>
          </w:tcPr>
          <w:p w14:paraId="1FE720DB" w14:textId="77777777" w:rsidR="00715A56" w:rsidRPr="0035030C" w:rsidRDefault="00715A56" w:rsidP="00715A56">
            <w:pPr>
              <w:spacing w:line="380" w:lineRule="exact"/>
              <w:ind w:left="270" w:right="-115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992" w:type="dxa"/>
            <w:vAlign w:val="bottom"/>
          </w:tcPr>
          <w:p w14:paraId="4AD431E7" w14:textId="0E595084" w:rsidR="00715A56" w:rsidRPr="0035030C" w:rsidRDefault="00E2628E" w:rsidP="00E2628E">
            <w:pPr>
              <w:spacing w:line="380" w:lineRule="exact"/>
              <w:ind w:left="-110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09C76BE5" w14:textId="62B4BD6F" w:rsidR="00715A56" w:rsidRPr="0035030C" w:rsidRDefault="00715A56" w:rsidP="00715A56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36" w:type="dxa"/>
            <w:vAlign w:val="bottom"/>
          </w:tcPr>
          <w:p w14:paraId="1810F4F0" w14:textId="652960EE" w:rsidR="00715A56" w:rsidRPr="0035030C" w:rsidRDefault="009E5AE2" w:rsidP="003A23B5">
            <w:pPr>
              <w:tabs>
                <w:tab w:val="decimal" w:pos="738"/>
              </w:tabs>
              <w:spacing w:line="380" w:lineRule="exact"/>
              <w:ind w:left="-119" w:right="-28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10,298,700</w:t>
            </w:r>
          </w:p>
        </w:tc>
        <w:tc>
          <w:tcPr>
            <w:tcW w:w="236" w:type="dxa"/>
          </w:tcPr>
          <w:p w14:paraId="66ABC332" w14:textId="77777777" w:rsidR="00715A56" w:rsidRPr="0035030C" w:rsidRDefault="00715A56" w:rsidP="00715A56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4C874F44" w14:textId="58706B99" w:rsidR="00715A56" w:rsidRPr="0035030C" w:rsidRDefault="001341F2" w:rsidP="00DA4A74">
            <w:pPr>
              <w:tabs>
                <w:tab w:val="decimal" w:pos="820"/>
              </w:tabs>
              <w:spacing w:line="380" w:lineRule="exact"/>
              <w:ind w:left="-119" w:right="-10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10,298</w:t>
            </w:r>
            <w:r w:rsidR="009669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,700</w:t>
            </w:r>
          </w:p>
        </w:tc>
        <w:tc>
          <w:tcPr>
            <w:tcW w:w="238" w:type="dxa"/>
            <w:vAlign w:val="bottom"/>
          </w:tcPr>
          <w:p w14:paraId="7DF8CF39" w14:textId="77777777" w:rsidR="00715A56" w:rsidRPr="0035030C" w:rsidRDefault="00715A56" w:rsidP="00715A56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4D32BC1C" w14:textId="4D92530F" w:rsidR="00715A56" w:rsidRPr="0035030C" w:rsidRDefault="00715A56" w:rsidP="00715A56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E67687F" w14:textId="77777777" w:rsidR="00715A56" w:rsidRPr="0035030C" w:rsidRDefault="00715A56" w:rsidP="00715A56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020A04F" w14:textId="4856259E" w:rsidR="00715A56" w:rsidRPr="0035030C" w:rsidRDefault="00715A56" w:rsidP="00715A56">
            <w:pPr>
              <w:spacing w:line="380" w:lineRule="exact"/>
              <w:ind w:left="-115" w:right="-146" w:hanging="10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900</w:t>
            </w:r>
          </w:p>
        </w:tc>
        <w:tc>
          <w:tcPr>
            <w:tcW w:w="236" w:type="dxa"/>
          </w:tcPr>
          <w:p w14:paraId="0EB2DE2E" w14:textId="77777777" w:rsidR="00715A56" w:rsidRPr="0035030C" w:rsidRDefault="00715A56" w:rsidP="00715A56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7F023844" w14:textId="7F0ED3CD" w:rsidR="00715A56" w:rsidRPr="0035030C" w:rsidRDefault="00715A56" w:rsidP="00DA4A74">
            <w:pPr>
              <w:tabs>
                <w:tab w:val="left" w:pos="860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900</w:t>
            </w:r>
          </w:p>
        </w:tc>
      </w:tr>
      <w:tr w:rsidR="00715A56" w:rsidRPr="0035030C" w14:paraId="4E50F8CA" w14:textId="77777777" w:rsidTr="00C165BC">
        <w:tc>
          <w:tcPr>
            <w:tcW w:w="2070" w:type="dxa"/>
            <w:vAlign w:val="bottom"/>
          </w:tcPr>
          <w:p w14:paraId="37CD8611" w14:textId="42370A79" w:rsidR="00715A56" w:rsidRPr="0035030C" w:rsidRDefault="00715A56" w:rsidP="00715A56">
            <w:pPr>
              <w:spacing w:line="380" w:lineRule="exact"/>
              <w:ind w:left="164" w:right="-115" w:hanging="16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992" w:type="dxa"/>
          </w:tcPr>
          <w:p w14:paraId="629D1EBA" w14:textId="69B5EC1A" w:rsidR="00715A56" w:rsidRPr="0035030C" w:rsidRDefault="00715A56" w:rsidP="00715A56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40B0BCA2" w14:textId="77777777" w:rsidR="00715A56" w:rsidRPr="0035030C" w:rsidRDefault="00715A56" w:rsidP="00715A56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57415E61" w14:textId="64CC0457" w:rsidR="00715A56" w:rsidRPr="0035030C" w:rsidRDefault="00715A56" w:rsidP="003A23B5">
            <w:pPr>
              <w:tabs>
                <w:tab w:val="decimal" w:pos="738"/>
              </w:tabs>
              <w:spacing w:line="380" w:lineRule="exact"/>
              <w:ind w:left="-119" w:right="-28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1CE8CAE" w14:textId="77777777" w:rsidR="00715A56" w:rsidRPr="0035030C" w:rsidRDefault="00715A56" w:rsidP="00715A56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</w:tcPr>
          <w:p w14:paraId="6BF78FBA" w14:textId="52463040" w:rsidR="00715A56" w:rsidRPr="004C67A7" w:rsidRDefault="00715A56" w:rsidP="00DA4A74">
            <w:pPr>
              <w:tabs>
                <w:tab w:val="decimal" w:pos="820"/>
              </w:tabs>
              <w:spacing w:line="380" w:lineRule="exact"/>
              <w:ind w:left="-119" w:right="-10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1351CC56" w14:textId="77777777" w:rsidR="00715A56" w:rsidRPr="0035030C" w:rsidRDefault="00715A56" w:rsidP="00715A56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4418A9BA" w14:textId="00B24679" w:rsidR="00715A56" w:rsidRPr="0035030C" w:rsidRDefault="00715A56" w:rsidP="00715A56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341E0A" w14:textId="77777777" w:rsidR="00715A56" w:rsidRPr="0035030C" w:rsidRDefault="00715A56" w:rsidP="00715A56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47711476" w14:textId="118399DC" w:rsidR="00715A56" w:rsidRPr="0035030C" w:rsidRDefault="00715A56" w:rsidP="00715A5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82AE0DD" w14:textId="77777777" w:rsidR="00715A56" w:rsidRPr="0035030C" w:rsidRDefault="00715A56" w:rsidP="00715A56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</w:tcPr>
          <w:p w14:paraId="0001561B" w14:textId="0C0E0933" w:rsidR="00715A56" w:rsidRPr="0035030C" w:rsidRDefault="00715A56" w:rsidP="00DA4A74">
            <w:pPr>
              <w:tabs>
                <w:tab w:val="left" w:pos="860"/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15A56" w:rsidRPr="0035030C" w14:paraId="4658B888" w14:textId="77777777" w:rsidTr="00C165BC">
        <w:tc>
          <w:tcPr>
            <w:tcW w:w="2070" w:type="dxa"/>
            <w:vAlign w:val="bottom"/>
          </w:tcPr>
          <w:p w14:paraId="38E21E6D" w14:textId="65B734A3" w:rsidR="00715A56" w:rsidRPr="0035030C" w:rsidRDefault="00715A56" w:rsidP="00715A56">
            <w:pPr>
              <w:spacing w:line="380" w:lineRule="exact"/>
              <w:ind w:left="156" w:right="-115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2" w:type="dxa"/>
          </w:tcPr>
          <w:p w14:paraId="55B61390" w14:textId="4031843C" w:rsidR="00715A56" w:rsidRPr="0035030C" w:rsidRDefault="00E2628E" w:rsidP="00E2628E">
            <w:pPr>
              <w:spacing w:line="380" w:lineRule="exact"/>
              <w:ind w:left="-110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45195E98" w14:textId="77777777" w:rsidR="00715A56" w:rsidRPr="0035030C" w:rsidRDefault="00715A56" w:rsidP="00715A56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794EBA8B" w14:textId="5A735D40" w:rsidR="00715A56" w:rsidRPr="0035030C" w:rsidRDefault="009E5AE2" w:rsidP="003A23B5">
            <w:pPr>
              <w:tabs>
                <w:tab w:val="decimal" w:pos="738"/>
              </w:tabs>
              <w:spacing w:line="380" w:lineRule="exact"/>
              <w:ind w:left="-119" w:right="-28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191,</w:t>
            </w:r>
            <w:r w:rsidR="000F768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525</w:t>
            </w:r>
          </w:p>
        </w:tc>
        <w:tc>
          <w:tcPr>
            <w:tcW w:w="236" w:type="dxa"/>
          </w:tcPr>
          <w:p w14:paraId="5C5751B8" w14:textId="77777777" w:rsidR="00715A56" w:rsidRPr="0035030C" w:rsidRDefault="00715A56" w:rsidP="00715A56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</w:tcPr>
          <w:p w14:paraId="1CE6D6FD" w14:textId="1122E25B" w:rsidR="00715A56" w:rsidRPr="004C67A7" w:rsidRDefault="0096691E" w:rsidP="00DA4A74">
            <w:pPr>
              <w:tabs>
                <w:tab w:val="decimal" w:pos="820"/>
              </w:tabs>
              <w:spacing w:line="380" w:lineRule="exact"/>
              <w:ind w:left="-119" w:right="-10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191,</w:t>
            </w:r>
            <w:r w:rsidR="00BF5E6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525</w:t>
            </w:r>
          </w:p>
        </w:tc>
        <w:tc>
          <w:tcPr>
            <w:tcW w:w="238" w:type="dxa"/>
            <w:vAlign w:val="bottom"/>
          </w:tcPr>
          <w:p w14:paraId="5ED264E6" w14:textId="77777777" w:rsidR="00715A56" w:rsidRPr="0035030C" w:rsidRDefault="00715A56" w:rsidP="00715A56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4875C636" w14:textId="531FC905" w:rsidR="00715A56" w:rsidRPr="0035030C" w:rsidRDefault="00715A56" w:rsidP="00715A56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941ECB7" w14:textId="77777777" w:rsidR="00715A56" w:rsidRPr="0035030C" w:rsidRDefault="00715A56" w:rsidP="00715A56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2123264A" w14:textId="643C239D" w:rsidR="00715A56" w:rsidRPr="0035030C" w:rsidRDefault="00715A56" w:rsidP="00715A56">
            <w:pPr>
              <w:spacing w:line="380" w:lineRule="exact"/>
              <w:ind w:left="-115" w:right="-146" w:firstLine="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204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015</w:t>
            </w:r>
          </w:p>
        </w:tc>
        <w:tc>
          <w:tcPr>
            <w:tcW w:w="236" w:type="dxa"/>
          </w:tcPr>
          <w:p w14:paraId="5C809762" w14:textId="77777777" w:rsidR="00715A56" w:rsidRPr="0035030C" w:rsidRDefault="00715A56" w:rsidP="00715A56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</w:tcPr>
          <w:p w14:paraId="4C3C74C6" w14:textId="159B8603" w:rsidR="00715A56" w:rsidRPr="0035030C" w:rsidRDefault="00715A56" w:rsidP="00DA4A74">
            <w:pPr>
              <w:tabs>
                <w:tab w:val="left" w:pos="860"/>
              </w:tabs>
              <w:spacing w:line="380" w:lineRule="exact"/>
              <w:ind w:left="134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204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015</w:t>
            </w:r>
          </w:p>
        </w:tc>
      </w:tr>
      <w:tr w:rsidR="00715A56" w:rsidRPr="0035030C" w14:paraId="157C2A3D" w14:textId="77777777" w:rsidTr="00C165BC">
        <w:tc>
          <w:tcPr>
            <w:tcW w:w="2070" w:type="dxa"/>
            <w:vAlign w:val="bottom"/>
          </w:tcPr>
          <w:p w14:paraId="11D12B7C" w14:textId="77777777" w:rsidR="00715A56" w:rsidRPr="0035030C" w:rsidRDefault="00715A56" w:rsidP="00715A56">
            <w:pPr>
              <w:spacing w:line="380" w:lineRule="exact"/>
              <w:ind w:left="270" w:right="-115" w:hanging="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92" w:type="dxa"/>
          </w:tcPr>
          <w:p w14:paraId="0542AFD4" w14:textId="7DDEFBA1" w:rsidR="00715A56" w:rsidRPr="0035030C" w:rsidRDefault="00E2628E" w:rsidP="00E2628E">
            <w:pPr>
              <w:spacing w:line="380" w:lineRule="exact"/>
              <w:ind w:left="-110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3B448074" w14:textId="2C279317" w:rsidR="00715A56" w:rsidRPr="0035030C" w:rsidRDefault="00715A56" w:rsidP="00715A56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4E4CC83D" w14:textId="73752ACC" w:rsidR="00715A56" w:rsidRPr="0035030C" w:rsidRDefault="000F768B" w:rsidP="003A23B5">
            <w:pPr>
              <w:tabs>
                <w:tab w:val="decimal" w:pos="738"/>
              </w:tabs>
              <w:spacing w:line="380" w:lineRule="exact"/>
              <w:ind w:left="-119" w:right="-28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65,491,200</w:t>
            </w:r>
          </w:p>
        </w:tc>
        <w:tc>
          <w:tcPr>
            <w:tcW w:w="236" w:type="dxa"/>
          </w:tcPr>
          <w:p w14:paraId="1DD98D18" w14:textId="77777777" w:rsidR="00715A56" w:rsidRPr="0035030C" w:rsidRDefault="00715A56" w:rsidP="00715A56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14:paraId="1CDF520C" w14:textId="0752FBE6" w:rsidR="00715A56" w:rsidRPr="0035030C" w:rsidRDefault="00BF5E69" w:rsidP="00DA4A74">
            <w:pPr>
              <w:tabs>
                <w:tab w:val="decimal" w:pos="820"/>
              </w:tabs>
              <w:spacing w:line="380" w:lineRule="exact"/>
              <w:ind w:left="-119" w:right="-10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65,491,200</w:t>
            </w:r>
          </w:p>
        </w:tc>
        <w:tc>
          <w:tcPr>
            <w:tcW w:w="238" w:type="dxa"/>
            <w:vAlign w:val="bottom"/>
          </w:tcPr>
          <w:p w14:paraId="3E5B690B" w14:textId="77777777" w:rsidR="00715A56" w:rsidRPr="0035030C" w:rsidRDefault="00715A56" w:rsidP="00715A56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53D9A28D" w14:textId="74998FC2" w:rsidR="00715A56" w:rsidRPr="0035030C" w:rsidRDefault="00715A56" w:rsidP="00715A56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F3DCB65" w14:textId="77777777" w:rsidR="00715A56" w:rsidRPr="0035030C" w:rsidRDefault="00715A56" w:rsidP="00715A56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60B0C92A" w14:textId="16967CD0" w:rsidR="00715A56" w:rsidRPr="0035030C" w:rsidRDefault="00715A56" w:rsidP="00715A56">
            <w:pPr>
              <w:spacing w:line="380" w:lineRule="exact"/>
              <w:ind w:left="-115" w:right="-56" w:hanging="1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</w:t>
            </w:r>
          </w:p>
        </w:tc>
        <w:tc>
          <w:tcPr>
            <w:tcW w:w="236" w:type="dxa"/>
          </w:tcPr>
          <w:p w14:paraId="79224A8A" w14:textId="77777777" w:rsidR="00715A56" w:rsidRPr="0035030C" w:rsidRDefault="00715A56" w:rsidP="00715A56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33927AC2" w14:textId="28B0ECA8" w:rsidR="00715A56" w:rsidRPr="0035030C" w:rsidRDefault="00715A56" w:rsidP="00DA4A74">
            <w:pPr>
              <w:tabs>
                <w:tab w:val="left" w:pos="860"/>
              </w:tabs>
              <w:spacing w:line="380" w:lineRule="exact"/>
              <w:ind w:left="-115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</w:t>
            </w:r>
          </w:p>
        </w:tc>
      </w:tr>
      <w:tr w:rsidR="00715A56" w:rsidRPr="0035030C" w14:paraId="6DFBBE64" w14:textId="77777777" w:rsidTr="00C165BC">
        <w:tc>
          <w:tcPr>
            <w:tcW w:w="2070" w:type="dxa"/>
            <w:vAlign w:val="bottom"/>
          </w:tcPr>
          <w:p w14:paraId="7340733D" w14:textId="7F1D23D6" w:rsidR="00715A56" w:rsidRPr="0035030C" w:rsidRDefault="00715A56" w:rsidP="00715A56">
            <w:pPr>
              <w:spacing w:line="380" w:lineRule="exac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รวมหนี้สินที่มีดอกเบี้ย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1D89E213" w14:textId="6DD2F0A0" w:rsidR="00715A56" w:rsidRPr="0035030C" w:rsidRDefault="00E2628E" w:rsidP="00E2628E">
            <w:pPr>
              <w:spacing w:line="380" w:lineRule="exact"/>
              <w:ind w:left="-110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2DC0F39B" w14:textId="7BB9AF60" w:rsidR="00715A56" w:rsidRPr="0035030C" w:rsidRDefault="00715A56" w:rsidP="00715A56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352089A2" w14:textId="07F20AFE" w:rsidR="00715A56" w:rsidRPr="003A23B5" w:rsidRDefault="000F768B" w:rsidP="003A23B5">
            <w:pPr>
              <w:tabs>
                <w:tab w:val="decimal" w:pos="738"/>
              </w:tabs>
              <w:spacing w:line="380" w:lineRule="exact"/>
              <w:ind w:left="-119" w:right="-28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A23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80,</w:t>
            </w:r>
            <w:r w:rsidR="00F81DA1" w:rsidRPr="003A23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597,979</w:t>
            </w:r>
          </w:p>
        </w:tc>
        <w:tc>
          <w:tcPr>
            <w:tcW w:w="236" w:type="dxa"/>
          </w:tcPr>
          <w:p w14:paraId="21EC7C05" w14:textId="77777777" w:rsidR="00715A56" w:rsidRPr="0044535F" w:rsidRDefault="00715A56" w:rsidP="00715A56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18D3DC" w14:textId="4A271DE6" w:rsidR="00715A56" w:rsidRPr="00C76883" w:rsidRDefault="00BF5E69" w:rsidP="00DA4A74">
            <w:pPr>
              <w:tabs>
                <w:tab w:val="decimal" w:pos="820"/>
              </w:tabs>
              <w:spacing w:line="380" w:lineRule="exact"/>
              <w:ind w:left="-119" w:right="-1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7688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80,597,979</w:t>
            </w:r>
          </w:p>
        </w:tc>
        <w:tc>
          <w:tcPr>
            <w:tcW w:w="238" w:type="dxa"/>
            <w:vAlign w:val="bottom"/>
          </w:tcPr>
          <w:p w14:paraId="7F846B0C" w14:textId="77777777" w:rsidR="00715A56" w:rsidRPr="0035030C" w:rsidRDefault="00715A56" w:rsidP="00715A56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160B9A2E" w14:textId="59FC53E7" w:rsidR="00715A56" w:rsidRPr="0035030C" w:rsidRDefault="00715A56" w:rsidP="00715A56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626A310" w14:textId="77777777" w:rsidR="00715A56" w:rsidRPr="0035030C" w:rsidRDefault="00715A56" w:rsidP="00715A56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4A7A2D" w14:textId="58FF16F5" w:rsidR="00715A56" w:rsidRPr="0035030C" w:rsidRDefault="00715A56" w:rsidP="00715A56">
            <w:pPr>
              <w:spacing w:line="380" w:lineRule="exact"/>
              <w:ind w:left="-115" w:right="-56" w:hanging="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284</w:t>
            </w:r>
          </w:p>
        </w:tc>
        <w:tc>
          <w:tcPr>
            <w:tcW w:w="236" w:type="dxa"/>
          </w:tcPr>
          <w:p w14:paraId="7B3DD042" w14:textId="77777777" w:rsidR="00715A56" w:rsidRPr="0035030C" w:rsidRDefault="00715A56" w:rsidP="00715A56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</w:tcPr>
          <w:p w14:paraId="0D6B71DC" w14:textId="3E3C2265" w:rsidR="00715A56" w:rsidRPr="0035030C" w:rsidRDefault="00715A56" w:rsidP="00DA4A74">
            <w:pPr>
              <w:tabs>
                <w:tab w:val="left" w:pos="860"/>
              </w:tabs>
              <w:spacing w:line="380" w:lineRule="exact"/>
              <w:ind w:left="-115" w:right="-15" w:firstLine="7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284</w:t>
            </w:r>
          </w:p>
        </w:tc>
      </w:tr>
    </w:tbl>
    <w:p w14:paraId="6DC3E861" w14:textId="77777777" w:rsidR="006A575E" w:rsidRPr="0035030C" w:rsidRDefault="006A575E" w:rsidP="004C480B">
      <w:pPr>
        <w:pStyle w:val="Bo-Blankline"/>
        <w:rPr>
          <w:rFonts w:asciiTheme="majorBidi" w:hAnsiTheme="majorBidi" w:cstheme="majorBidi"/>
        </w:rPr>
      </w:pPr>
    </w:p>
    <w:p w14:paraId="0FB6BA5E" w14:textId="6DD50943" w:rsidR="00576AC7" w:rsidRPr="0035030C" w:rsidRDefault="00576AC7" w:rsidP="00613329">
      <w:pPr>
        <w:spacing w:line="380" w:lineRule="exact"/>
        <w:ind w:left="-115" w:right="-112" w:firstLine="211"/>
        <w:rPr>
          <w:rFonts w:asciiTheme="majorBidi" w:hAnsiTheme="majorBidi" w:cstheme="majorBidi"/>
          <w:highlight w:val="yellow"/>
        </w:rPr>
      </w:pPr>
      <w:r w:rsidRPr="0035030C">
        <w:rPr>
          <w:rFonts w:asciiTheme="majorBidi" w:hAnsiTheme="majorBidi" w:cstheme="majorBidi"/>
          <w:highlight w:val="yellow"/>
          <w:cs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57"/>
        <w:gridCol w:w="992"/>
        <w:gridCol w:w="238"/>
        <w:gridCol w:w="936"/>
        <w:gridCol w:w="236"/>
        <w:gridCol w:w="931"/>
        <w:gridCol w:w="238"/>
        <w:gridCol w:w="989"/>
        <w:gridCol w:w="236"/>
        <w:gridCol w:w="934"/>
        <w:gridCol w:w="236"/>
        <w:gridCol w:w="1057"/>
      </w:tblGrid>
      <w:tr w:rsidR="008B5E0A" w:rsidRPr="0035030C" w14:paraId="06872F5E" w14:textId="77777777" w:rsidTr="00B40794">
        <w:tc>
          <w:tcPr>
            <w:tcW w:w="2157" w:type="dxa"/>
          </w:tcPr>
          <w:p w14:paraId="15EB9B98" w14:textId="77777777" w:rsidR="008B5E0A" w:rsidRPr="0035030C" w:rsidRDefault="008B5E0A" w:rsidP="00B40794">
            <w:pPr>
              <w:spacing w:line="380" w:lineRule="exact"/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3" w:type="dxa"/>
            <w:gridSpan w:val="11"/>
          </w:tcPr>
          <w:p w14:paraId="0ABCC2BB" w14:textId="1F40F28A" w:rsidR="008B5E0A" w:rsidRPr="0035030C" w:rsidRDefault="008B5E0A" w:rsidP="00B40794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5A56" w:rsidRPr="0035030C" w14:paraId="07194C02" w14:textId="77777777" w:rsidTr="00AE181D">
        <w:tc>
          <w:tcPr>
            <w:tcW w:w="2157" w:type="dxa"/>
          </w:tcPr>
          <w:p w14:paraId="0B30DBCE" w14:textId="77777777" w:rsidR="00715A56" w:rsidRPr="0035030C" w:rsidRDefault="00715A56" w:rsidP="00715A56">
            <w:pPr>
              <w:spacing w:line="380" w:lineRule="exact"/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3" w:type="dxa"/>
            <w:gridSpan w:val="5"/>
          </w:tcPr>
          <w:p w14:paraId="6C6D1938" w14:textId="214F88E7" w:rsidR="00715A56" w:rsidRPr="0035030C" w:rsidRDefault="00715A56" w:rsidP="00715A5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238" w:type="dxa"/>
          </w:tcPr>
          <w:p w14:paraId="306D59B4" w14:textId="77777777" w:rsidR="00715A56" w:rsidRPr="0035030C" w:rsidRDefault="00715A56" w:rsidP="00715A5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52" w:type="dxa"/>
            <w:gridSpan w:val="5"/>
          </w:tcPr>
          <w:p w14:paraId="6E1718A4" w14:textId="5CBB34DB" w:rsidR="00715A56" w:rsidRPr="0035030C" w:rsidRDefault="00715A56" w:rsidP="00715A5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715A56" w:rsidRPr="0035030C" w14:paraId="228C06F2" w14:textId="77777777" w:rsidTr="00AE181D">
        <w:tc>
          <w:tcPr>
            <w:tcW w:w="2157" w:type="dxa"/>
          </w:tcPr>
          <w:p w14:paraId="7085A916" w14:textId="77777777" w:rsidR="00715A56" w:rsidRPr="0035030C" w:rsidRDefault="00715A56" w:rsidP="00715A56">
            <w:pPr>
              <w:spacing w:line="380" w:lineRule="exact"/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2B4B251" w14:textId="77777777" w:rsidR="00715A56" w:rsidRPr="0035030C" w:rsidRDefault="00715A56" w:rsidP="00715A56">
            <w:pPr>
              <w:spacing w:line="380" w:lineRule="exact"/>
              <w:ind w:left="-115" w:right="-112" w:firstLine="2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238" w:type="dxa"/>
          </w:tcPr>
          <w:p w14:paraId="7929BB0B" w14:textId="77777777" w:rsidR="00715A56" w:rsidRPr="0035030C" w:rsidRDefault="00715A56" w:rsidP="00715A5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36" w:type="dxa"/>
            <w:vAlign w:val="bottom"/>
          </w:tcPr>
          <w:p w14:paraId="50F98B3B" w14:textId="77777777" w:rsidR="00715A56" w:rsidRPr="0035030C" w:rsidRDefault="00715A56" w:rsidP="00715A5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ส่วนที่ไม่มีหลักประกัน</w:t>
            </w:r>
          </w:p>
        </w:tc>
        <w:tc>
          <w:tcPr>
            <w:tcW w:w="236" w:type="dxa"/>
          </w:tcPr>
          <w:p w14:paraId="105F488D" w14:textId="77777777" w:rsidR="00715A56" w:rsidRPr="0035030C" w:rsidRDefault="00715A56" w:rsidP="00715A5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31" w:type="dxa"/>
            <w:vAlign w:val="bottom"/>
          </w:tcPr>
          <w:p w14:paraId="326F1533" w14:textId="77777777" w:rsidR="00715A56" w:rsidRPr="0035030C" w:rsidRDefault="00715A56" w:rsidP="00715A5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238" w:type="dxa"/>
          </w:tcPr>
          <w:p w14:paraId="6A8D2668" w14:textId="77777777" w:rsidR="00715A56" w:rsidRPr="0035030C" w:rsidRDefault="00715A56" w:rsidP="00715A5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44075EAA" w14:textId="77777777" w:rsidR="00715A56" w:rsidRPr="0035030C" w:rsidRDefault="00715A56" w:rsidP="00715A56">
            <w:pPr>
              <w:spacing w:line="380" w:lineRule="exact"/>
              <w:ind w:left="-115" w:right="-115" w:firstLine="2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236" w:type="dxa"/>
          </w:tcPr>
          <w:p w14:paraId="69C77566" w14:textId="77777777" w:rsidR="00715A56" w:rsidRPr="0035030C" w:rsidRDefault="00715A56" w:rsidP="00715A5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23EFBB80" w14:textId="77777777" w:rsidR="00715A56" w:rsidRPr="0035030C" w:rsidRDefault="00715A56" w:rsidP="00715A5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ส่วนที่ไม่มีหลักประกัน</w:t>
            </w:r>
          </w:p>
        </w:tc>
        <w:tc>
          <w:tcPr>
            <w:tcW w:w="236" w:type="dxa"/>
          </w:tcPr>
          <w:p w14:paraId="3EF8D120" w14:textId="77777777" w:rsidR="00715A56" w:rsidRPr="0035030C" w:rsidRDefault="00715A56" w:rsidP="00715A5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6A7B983B" w14:textId="77777777" w:rsidR="00715A56" w:rsidRPr="0035030C" w:rsidRDefault="00715A56" w:rsidP="00715A5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715A56" w:rsidRPr="0035030C" w14:paraId="77E58A56" w14:textId="77777777" w:rsidTr="00B40794">
        <w:tc>
          <w:tcPr>
            <w:tcW w:w="2157" w:type="dxa"/>
          </w:tcPr>
          <w:p w14:paraId="70F340E3" w14:textId="77777777" w:rsidR="00715A56" w:rsidRPr="0035030C" w:rsidRDefault="00715A56" w:rsidP="00715A56">
            <w:pPr>
              <w:spacing w:line="380" w:lineRule="exact"/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3" w:type="dxa"/>
            <w:gridSpan w:val="11"/>
          </w:tcPr>
          <w:p w14:paraId="3F0D2F8A" w14:textId="77777777" w:rsidR="00715A56" w:rsidRPr="0035030C" w:rsidRDefault="00715A56" w:rsidP="00715A56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715A56" w:rsidRPr="0035030C" w14:paraId="42869123" w14:textId="77777777" w:rsidTr="00AE181D">
        <w:tc>
          <w:tcPr>
            <w:tcW w:w="2157" w:type="dxa"/>
            <w:vAlign w:val="bottom"/>
          </w:tcPr>
          <w:p w14:paraId="3BF8F0D7" w14:textId="3AC1B028" w:rsidR="00715A56" w:rsidRPr="0035030C" w:rsidRDefault="00715A56" w:rsidP="00715A56">
            <w:pPr>
              <w:spacing w:line="380" w:lineRule="exact"/>
              <w:ind w:left="151" w:right="-115" w:hanging="15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992" w:type="dxa"/>
          </w:tcPr>
          <w:p w14:paraId="583C3BA6" w14:textId="77777777" w:rsidR="00715A56" w:rsidRPr="0035030C" w:rsidRDefault="00715A56" w:rsidP="00715A56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19C93D74" w14:textId="77777777" w:rsidR="00715A56" w:rsidRPr="0035030C" w:rsidRDefault="00715A56" w:rsidP="00715A56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58473F11" w14:textId="77777777" w:rsidR="00715A56" w:rsidRPr="0035030C" w:rsidRDefault="00715A56" w:rsidP="00715A56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4B444B" w14:textId="77777777" w:rsidR="00715A56" w:rsidRPr="0035030C" w:rsidRDefault="00715A56" w:rsidP="00715A56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2287D846" w14:textId="77777777" w:rsidR="00715A56" w:rsidRPr="0035030C" w:rsidRDefault="00715A56" w:rsidP="00715A56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5080C5E7" w14:textId="77777777" w:rsidR="00715A56" w:rsidRPr="0035030C" w:rsidRDefault="00715A56" w:rsidP="00715A56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77350BE7" w14:textId="77777777" w:rsidR="00715A56" w:rsidRPr="0035030C" w:rsidRDefault="00715A56" w:rsidP="00715A56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91686B7" w14:textId="77777777" w:rsidR="00715A56" w:rsidRPr="0035030C" w:rsidRDefault="00715A56" w:rsidP="00715A56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03B069B" w14:textId="77777777" w:rsidR="00715A56" w:rsidRPr="0035030C" w:rsidRDefault="00715A56" w:rsidP="00715A56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3791FE7" w14:textId="77777777" w:rsidR="00715A56" w:rsidRPr="0035030C" w:rsidRDefault="00715A56" w:rsidP="00715A56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08C9D895" w14:textId="77777777" w:rsidR="00715A56" w:rsidRPr="0035030C" w:rsidRDefault="00715A56" w:rsidP="00715A56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15A56" w:rsidRPr="0035030C" w14:paraId="02310295" w14:textId="77777777" w:rsidTr="0091551F">
        <w:tc>
          <w:tcPr>
            <w:tcW w:w="2157" w:type="dxa"/>
            <w:vAlign w:val="bottom"/>
          </w:tcPr>
          <w:p w14:paraId="2C83BD67" w14:textId="60BA49FD" w:rsidR="00715A56" w:rsidRPr="0035030C" w:rsidRDefault="00715A56" w:rsidP="00715A56">
            <w:pPr>
              <w:spacing w:line="380" w:lineRule="exact"/>
              <w:ind w:left="151" w:right="-115" w:hanging="151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  <w:vAlign w:val="bottom"/>
          </w:tcPr>
          <w:p w14:paraId="5505EA63" w14:textId="60284FBB" w:rsidR="00715A56" w:rsidRPr="005150AA" w:rsidRDefault="005150AA" w:rsidP="005150AA">
            <w:pPr>
              <w:spacing w:line="380" w:lineRule="exact"/>
              <w:ind w:left="-115" w:right="-1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</w:tcPr>
          <w:p w14:paraId="5EFDCD3A" w14:textId="77777777" w:rsidR="00715A56" w:rsidRPr="0035030C" w:rsidRDefault="00715A56" w:rsidP="00715A56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49B70E2D" w14:textId="388DFA61" w:rsidR="00715A56" w:rsidRPr="00D16B65" w:rsidRDefault="005150AA" w:rsidP="00D16B65">
            <w:pPr>
              <w:tabs>
                <w:tab w:val="decimal" w:pos="772"/>
              </w:tabs>
              <w:spacing w:line="380" w:lineRule="exact"/>
              <w:ind w:left="-119" w:right="-3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16B65">
              <w:rPr>
                <w:rFonts w:asciiTheme="majorBidi" w:hAnsiTheme="majorBidi" w:cstheme="majorBidi"/>
                <w:sz w:val="28"/>
                <w:szCs w:val="28"/>
              </w:rPr>
              <w:t>4,082,719</w:t>
            </w:r>
          </w:p>
        </w:tc>
        <w:tc>
          <w:tcPr>
            <w:tcW w:w="236" w:type="dxa"/>
          </w:tcPr>
          <w:p w14:paraId="0EA7A19A" w14:textId="77777777" w:rsidR="00715A56" w:rsidRPr="0035030C" w:rsidRDefault="00715A56" w:rsidP="00715A56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4FEF4ED6" w14:textId="1232D5C8" w:rsidR="00715A56" w:rsidRPr="0035030C" w:rsidRDefault="003C001A" w:rsidP="00D16B65">
            <w:pPr>
              <w:tabs>
                <w:tab w:val="decimal" w:pos="772"/>
              </w:tabs>
              <w:spacing w:line="380" w:lineRule="exact"/>
              <w:ind w:left="-119" w:right="-3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4,082,719</w:t>
            </w:r>
          </w:p>
        </w:tc>
        <w:tc>
          <w:tcPr>
            <w:tcW w:w="238" w:type="dxa"/>
            <w:vAlign w:val="bottom"/>
          </w:tcPr>
          <w:p w14:paraId="2AB042EE" w14:textId="77777777" w:rsidR="00715A56" w:rsidRPr="0035030C" w:rsidRDefault="00715A56" w:rsidP="00715A56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47048079" w14:textId="06D3A8FB" w:rsidR="00715A56" w:rsidRPr="0035030C" w:rsidRDefault="00715A56" w:rsidP="00715A56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2C17DE6" w14:textId="77777777" w:rsidR="00715A56" w:rsidRPr="0035030C" w:rsidRDefault="00715A56" w:rsidP="00715A56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24078F2A" w14:textId="6080BD8D" w:rsidR="00715A56" w:rsidRPr="0035030C" w:rsidRDefault="00715A56" w:rsidP="00D16B65">
            <w:pPr>
              <w:tabs>
                <w:tab w:val="decimal" w:pos="772"/>
              </w:tabs>
              <w:spacing w:line="380" w:lineRule="exact"/>
              <w:ind w:left="-119" w:right="-3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407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680</w:t>
            </w:r>
          </w:p>
        </w:tc>
        <w:tc>
          <w:tcPr>
            <w:tcW w:w="236" w:type="dxa"/>
          </w:tcPr>
          <w:p w14:paraId="510BF0FC" w14:textId="77777777" w:rsidR="00715A56" w:rsidRPr="0035030C" w:rsidRDefault="00715A56" w:rsidP="00715A56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5228CC43" w14:textId="558BC861" w:rsidR="00715A56" w:rsidRPr="00D16B65" w:rsidRDefault="00715A56" w:rsidP="00D16B65">
            <w:pPr>
              <w:tabs>
                <w:tab w:val="decimal" w:pos="862"/>
              </w:tabs>
              <w:spacing w:line="380" w:lineRule="exact"/>
              <w:ind w:left="-119" w:right="-3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D16B6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407</w:t>
            </w:r>
            <w:r w:rsidRPr="00D16B6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680</w:t>
            </w:r>
          </w:p>
        </w:tc>
      </w:tr>
      <w:tr w:rsidR="009C59C2" w:rsidRPr="0035030C" w14:paraId="33E8709D" w14:textId="77777777" w:rsidTr="0091551F">
        <w:tc>
          <w:tcPr>
            <w:tcW w:w="2157" w:type="dxa"/>
            <w:vAlign w:val="bottom"/>
          </w:tcPr>
          <w:p w14:paraId="235F59A6" w14:textId="51D16DC3" w:rsidR="009C59C2" w:rsidRDefault="009C59C2" w:rsidP="00715A56">
            <w:pPr>
              <w:spacing w:line="380" w:lineRule="exact"/>
              <w:ind w:left="151" w:right="-115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59C2">
              <w:rPr>
                <w:rFonts w:asciiTheme="majorBidi" w:hAnsiTheme="majorBidi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2" w:type="dxa"/>
            <w:vAlign w:val="bottom"/>
          </w:tcPr>
          <w:p w14:paraId="1BFEED5B" w14:textId="5ABD1F5D" w:rsidR="009C59C2" w:rsidRPr="005150AA" w:rsidRDefault="00D16B65" w:rsidP="005150AA">
            <w:pPr>
              <w:spacing w:line="380" w:lineRule="exact"/>
              <w:ind w:left="-115" w:right="-1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</w:tcPr>
          <w:p w14:paraId="1DE46A71" w14:textId="77777777" w:rsidR="009C59C2" w:rsidRPr="0035030C" w:rsidRDefault="009C59C2" w:rsidP="00715A56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5ED4353C" w14:textId="4D223536" w:rsidR="009C59C2" w:rsidRPr="00D16B65" w:rsidRDefault="00D16B65" w:rsidP="00D16B65">
            <w:pPr>
              <w:tabs>
                <w:tab w:val="decimal" w:pos="772"/>
              </w:tabs>
              <w:spacing w:line="380" w:lineRule="exact"/>
              <w:ind w:left="-119" w:right="-3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1,61</w:t>
            </w:r>
            <w:r w:rsidR="00047556">
              <w:rPr>
                <w:rFonts w:asciiTheme="majorBidi" w:hAnsiTheme="majorBidi" w:cstheme="majorBidi"/>
                <w:sz w:val="28"/>
                <w:szCs w:val="28"/>
              </w:rPr>
              <w:t>0,000</w:t>
            </w:r>
          </w:p>
        </w:tc>
        <w:tc>
          <w:tcPr>
            <w:tcW w:w="236" w:type="dxa"/>
          </w:tcPr>
          <w:p w14:paraId="0E0B23E1" w14:textId="77777777" w:rsidR="009C59C2" w:rsidRPr="0035030C" w:rsidRDefault="009C59C2" w:rsidP="00715A56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5C6C237D" w14:textId="653569F3" w:rsidR="009C59C2" w:rsidRDefault="00D16B65" w:rsidP="00D16B65">
            <w:pPr>
              <w:tabs>
                <w:tab w:val="decimal" w:pos="772"/>
              </w:tabs>
              <w:spacing w:line="380" w:lineRule="exact"/>
              <w:ind w:left="-119" w:right="-3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</w:t>
            </w:r>
            <w:r w:rsidR="00E17141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238" w:type="dxa"/>
            <w:vAlign w:val="bottom"/>
          </w:tcPr>
          <w:p w14:paraId="3B9A4774" w14:textId="77777777" w:rsidR="009C59C2" w:rsidRPr="0035030C" w:rsidRDefault="009C59C2" w:rsidP="00715A56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28B40D33" w14:textId="4070AA84" w:rsidR="009C59C2" w:rsidRPr="0035030C" w:rsidRDefault="00D16B65" w:rsidP="00715A56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E6B3220" w14:textId="77777777" w:rsidR="009C59C2" w:rsidRPr="0035030C" w:rsidRDefault="009C59C2" w:rsidP="00715A56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16EABE0" w14:textId="1B95BE95" w:rsidR="009C59C2" w:rsidRPr="002810CA" w:rsidRDefault="00D16B65" w:rsidP="00D16B65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DC47755" w14:textId="77777777" w:rsidR="009C59C2" w:rsidRPr="0035030C" w:rsidRDefault="009C59C2" w:rsidP="00715A56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5522D23E" w14:textId="6BF41C9F" w:rsidR="009C59C2" w:rsidRPr="002810CA" w:rsidRDefault="00D16B65" w:rsidP="00D16B65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715A56" w:rsidRPr="0035030C" w14:paraId="2989B2F8" w14:textId="77777777" w:rsidTr="0091551F">
        <w:tc>
          <w:tcPr>
            <w:tcW w:w="2157" w:type="dxa"/>
            <w:vAlign w:val="bottom"/>
          </w:tcPr>
          <w:p w14:paraId="1D1E4775" w14:textId="194A75FB" w:rsidR="00715A56" w:rsidRPr="0035030C" w:rsidRDefault="00715A56" w:rsidP="00715A56">
            <w:pPr>
              <w:spacing w:line="380" w:lineRule="exact"/>
              <w:ind w:left="151" w:right="-115" w:hanging="151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ส่วนของ</w:t>
            </w: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หนี้สินตามสัญญาเช่าที่ถึงกำหนดชำระภายในหนึ่งปี</w:t>
            </w:r>
            <w:r w:rsidRPr="0035030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2DA80350" w14:textId="24DF4512" w:rsidR="00715A56" w:rsidRPr="005150AA" w:rsidRDefault="005150AA" w:rsidP="005150AA">
            <w:pPr>
              <w:spacing w:line="380" w:lineRule="exact"/>
              <w:ind w:left="-115" w:right="-1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50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</w:tcPr>
          <w:p w14:paraId="2193DA33" w14:textId="77777777" w:rsidR="00715A56" w:rsidRPr="0035030C" w:rsidRDefault="00715A56" w:rsidP="00715A56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40268A9A" w14:textId="2B823751" w:rsidR="00715A56" w:rsidRPr="00D16B65" w:rsidRDefault="005150AA" w:rsidP="00D16B65">
            <w:pPr>
              <w:tabs>
                <w:tab w:val="decimal" w:pos="772"/>
              </w:tabs>
              <w:spacing w:line="380" w:lineRule="exact"/>
              <w:ind w:left="-119" w:right="-3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16B65">
              <w:rPr>
                <w:rFonts w:asciiTheme="majorBidi" w:hAnsiTheme="majorBidi" w:cstheme="majorBidi"/>
                <w:sz w:val="28"/>
                <w:szCs w:val="28"/>
              </w:rPr>
              <w:t>64,754</w:t>
            </w:r>
          </w:p>
        </w:tc>
        <w:tc>
          <w:tcPr>
            <w:tcW w:w="236" w:type="dxa"/>
          </w:tcPr>
          <w:p w14:paraId="21A01901" w14:textId="77777777" w:rsidR="00715A56" w:rsidRPr="0035030C" w:rsidRDefault="00715A56" w:rsidP="00715A56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15EBF3CA" w14:textId="48C17B08" w:rsidR="00715A56" w:rsidRPr="0035030C" w:rsidRDefault="003C001A" w:rsidP="00D16B65">
            <w:pPr>
              <w:tabs>
                <w:tab w:val="decimal" w:pos="772"/>
              </w:tabs>
              <w:spacing w:line="380" w:lineRule="exact"/>
              <w:ind w:left="-119" w:right="-3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64,754</w:t>
            </w:r>
          </w:p>
        </w:tc>
        <w:tc>
          <w:tcPr>
            <w:tcW w:w="238" w:type="dxa"/>
            <w:vAlign w:val="bottom"/>
          </w:tcPr>
          <w:p w14:paraId="17F4373F" w14:textId="77777777" w:rsidR="00715A56" w:rsidRPr="0035030C" w:rsidRDefault="00715A56" w:rsidP="00715A56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0EF81B78" w14:textId="1F11097F" w:rsidR="00715A56" w:rsidRPr="0035030C" w:rsidRDefault="00715A56" w:rsidP="00715A56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F428B2E" w14:textId="77777777" w:rsidR="00715A56" w:rsidRPr="0035030C" w:rsidRDefault="00715A56" w:rsidP="00715A56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6E25395" w14:textId="1C7874C8" w:rsidR="00715A56" w:rsidRPr="0035030C" w:rsidRDefault="00715A56" w:rsidP="00D16B65">
            <w:pPr>
              <w:tabs>
                <w:tab w:val="decimal" w:pos="772"/>
              </w:tabs>
              <w:spacing w:line="380" w:lineRule="exact"/>
              <w:ind w:left="-119" w:right="-3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723</w:t>
            </w:r>
          </w:p>
        </w:tc>
        <w:tc>
          <w:tcPr>
            <w:tcW w:w="236" w:type="dxa"/>
          </w:tcPr>
          <w:p w14:paraId="03AD35E0" w14:textId="77777777" w:rsidR="00715A56" w:rsidRPr="0035030C" w:rsidRDefault="00715A56" w:rsidP="00715A56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26F89570" w14:textId="25C9DD93" w:rsidR="00715A56" w:rsidRPr="00D16B65" w:rsidRDefault="00715A56" w:rsidP="00D16B65">
            <w:pPr>
              <w:tabs>
                <w:tab w:val="decimal" w:pos="862"/>
              </w:tabs>
              <w:spacing w:line="380" w:lineRule="exact"/>
              <w:ind w:left="-119" w:right="-3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</w:t>
            </w:r>
            <w:r w:rsidRPr="00D16B6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723</w:t>
            </w:r>
          </w:p>
        </w:tc>
      </w:tr>
      <w:tr w:rsidR="00715A56" w:rsidRPr="0035030C" w14:paraId="6DADD84F" w14:textId="77777777" w:rsidTr="0091551F">
        <w:tc>
          <w:tcPr>
            <w:tcW w:w="2157" w:type="dxa"/>
            <w:vAlign w:val="bottom"/>
          </w:tcPr>
          <w:p w14:paraId="01212FD5" w14:textId="77777777" w:rsidR="00715A56" w:rsidRPr="0035030C" w:rsidRDefault="00715A56" w:rsidP="00715A56">
            <w:pPr>
              <w:spacing w:line="380" w:lineRule="exact"/>
              <w:ind w:left="270" w:right="-115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992" w:type="dxa"/>
            <w:vAlign w:val="bottom"/>
          </w:tcPr>
          <w:p w14:paraId="7134B23B" w14:textId="24699523" w:rsidR="00715A56" w:rsidRPr="005150AA" w:rsidRDefault="005150AA" w:rsidP="005150AA">
            <w:pPr>
              <w:spacing w:line="380" w:lineRule="exact"/>
              <w:ind w:left="-115" w:right="-1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50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</w:tcPr>
          <w:p w14:paraId="0DA66696" w14:textId="77777777" w:rsidR="00715A56" w:rsidRPr="0035030C" w:rsidRDefault="00715A56" w:rsidP="00715A56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43BA312E" w14:textId="08475EEF" w:rsidR="00715A56" w:rsidRPr="00D16B65" w:rsidRDefault="005150AA" w:rsidP="00D16B65">
            <w:pPr>
              <w:tabs>
                <w:tab w:val="decimal" w:pos="772"/>
              </w:tabs>
              <w:spacing w:line="380" w:lineRule="exact"/>
              <w:ind w:left="-119" w:right="-3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16B65">
              <w:rPr>
                <w:rFonts w:asciiTheme="majorBidi" w:hAnsiTheme="majorBidi" w:cstheme="majorBidi"/>
                <w:sz w:val="28"/>
                <w:szCs w:val="28"/>
              </w:rPr>
              <w:t>10,298,700</w:t>
            </w:r>
          </w:p>
        </w:tc>
        <w:tc>
          <w:tcPr>
            <w:tcW w:w="236" w:type="dxa"/>
          </w:tcPr>
          <w:p w14:paraId="58FD7D63" w14:textId="77777777" w:rsidR="00715A56" w:rsidRPr="0035030C" w:rsidRDefault="00715A56" w:rsidP="00715A56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0FC02A57" w14:textId="28C58923" w:rsidR="00715A56" w:rsidRPr="0035030C" w:rsidRDefault="003C001A" w:rsidP="00D16B65">
            <w:pPr>
              <w:tabs>
                <w:tab w:val="decimal" w:pos="772"/>
              </w:tabs>
              <w:spacing w:line="380" w:lineRule="exact"/>
              <w:ind w:left="-119" w:right="-3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10,298,700</w:t>
            </w:r>
          </w:p>
        </w:tc>
        <w:tc>
          <w:tcPr>
            <w:tcW w:w="238" w:type="dxa"/>
            <w:vAlign w:val="bottom"/>
          </w:tcPr>
          <w:p w14:paraId="5A250A3F" w14:textId="77777777" w:rsidR="00715A56" w:rsidRPr="0035030C" w:rsidRDefault="00715A56" w:rsidP="00715A56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5A06E708" w14:textId="27CF6647" w:rsidR="00715A56" w:rsidRPr="0035030C" w:rsidRDefault="00715A56" w:rsidP="00715A56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5D9F712" w14:textId="77777777" w:rsidR="00715A56" w:rsidRPr="0035030C" w:rsidRDefault="00715A56" w:rsidP="00715A56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5E84D39" w14:textId="371AC8E0" w:rsidR="00715A56" w:rsidRPr="0035030C" w:rsidRDefault="00715A56" w:rsidP="00D16B65">
            <w:pPr>
              <w:tabs>
                <w:tab w:val="decimal" w:pos="772"/>
              </w:tabs>
              <w:spacing w:line="380" w:lineRule="exact"/>
              <w:ind w:left="-119" w:right="-3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</w:t>
            </w:r>
          </w:p>
        </w:tc>
        <w:tc>
          <w:tcPr>
            <w:tcW w:w="236" w:type="dxa"/>
          </w:tcPr>
          <w:p w14:paraId="5BE75BD2" w14:textId="77777777" w:rsidR="00715A56" w:rsidRPr="0035030C" w:rsidRDefault="00715A56" w:rsidP="00715A56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55BA7881" w14:textId="1D471BE7" w:rsidR="00715A56" w:rsidRPr="00D16B65" w:rsidRDefault="00715A56" w:rsidP="00D16B65">
            <w:pPr>
              <w:tabs>
                <w:tab w:val="decimal" w:pos="862"/>
              </w:tabs>
              <w:spacing w:line="380" w:lineRule="exact"/>
              <w:ind w:left="-119" w:right="-3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Pr="00D16B6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642</w:t>
            </w:r>
            <w:r w:rsidRPr="00D16B6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</w:t>
            </w:r>
          </w:p>
        </w:tc>
      </w:tr>
      <w:tr w:rsidR="00715A56" w:rsidRPr="0035030C" w14:paraId="0C905942" w14:textId="77777777" w:rsidTr="0091551F">
        <w:tc>
          <w:tcPr>
            <w:tcW w:w="2157" w:type="dxa"/>
            <w:vAlign w:val="bottom"/>
          </w:tcPr>
          <w:p w14:paraId="389C2094" w14:textId="114E27FF" w:rsidR="00715A56" w:rsidRPr="0035030C" w:rsidRDefault="00715A56" w:rsidP="00715A56">
            <w:pPr>
              <w:spacing w:line="380" w:lineRule="exact"/>
              <w:ind w:left="164" w:right="-115" w:hanging="1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992" w:type="dxa"/>
          </w:tcPr>
          <w:p w14:paraId="589AA3B5" w14:textId="77777777" w:rsidR="00715A56" w:rsidRPr="0035030C" w:rsidRDefault="00715A56" w:rsidP="00715A56">
            <w:pPr>
              <w:spacing w:line="380" w:lineRule="exact"/>
              <w:ind w:left="-115" w:right="-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3F873DB5" w14:textId="77777777" w:rsidR="00715A56" w:rsidRPr="0035030C" w:rsidRDefault="00715A56" w:rsidP="00715A56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42571242" w14:textId="77777777" w:rsidR="00715A56" w:rsidRPr="00D16B65" w:rsidRDefault="00715A56" w:rsidP="00D16B65">
            <w:pPr>
              <w:tabs>
                <w:tab w:val="decimal" w:pos="772"/>
              </w:tabs>
              <w:spacing w:line="380" w:lineRule="exact"/>
              <w:ind w:left="-119" w:right="-3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1644F16" w14:textId="77777777" w:rsidR="00715A56" w:rsidRPr="0035030C" w:rsidRDefault="00715A56" w:rsidP="00715A56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</w:tcPr>
          <w:p w14:paraId="203AC20E" w14:textId="77777777" w:rsidR="00715A56" w:rsidRPr="0035030C" w:rsidRDefault="00715A56" w:rsidP="00D16B65">
            <w:pPr>
              <w:tabs>
                <w:tab w:val="decimal" w:pos="772"/>
              </w:tabs>
              <w:spacing w:line="380" w:lineRule="exact"/>
              <w:ind w:left="-119" w:right="-3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09335C5F" w14:textId="77777777" w:rsidR="00715A56" w:rsidRPr="0035030C" w:rsidRDefault="00715A56" w:rsidP="00715A56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126B4E5B" w14:textId="77777777" w:rsidR="00715A56" w:rsidRPr="0035030C" w:rsidRDefault="00715A56" w:rsidP="00715A56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A9A21F" w14:textId="77777777" w:rsidR="00715A56" w:rsidRPr="0035030C" w:rsidRDefault="00715A56" w:rsidP="00715A56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3BBD476B" w14:textId="77777777" w:rsidR="00715A56" w:rsidRPr="0035030C" w:rsidRDefault="00715A56" w:rsidP="00D16B65">
            <w:pPr>
              <w:tabs>
                <w:tab w:val="decimal" w:pos="438"/>
                <w:tab w:val="decimal" w:pos="772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69AAA3" w14:textId="77777777" w:rsidR="00715A56" w:rsidRPr="0035030C" w:rsidRDefault="00715A56" w:rsidP="00715A56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</w:tcPr>
          <w:p w14:paraId="5BC41617" w14:textId="77777777" w:rsidR="00715A56" w:rsidRPr="00D16B65" w:rsidRDefault="00715A56" w:rsidP="00D16B65">
            <w:pPr>
              <w:tabs>
                <w:tab w:val="decimal" w:pos="862"/>
              </w:tabs>
              <w:spacing w:line="380" w:lineRule="exact"/>
              <w:ind w:left="-119" w:right="-3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15A56" w:rsidRPr="0035030C" w14:paraId="03D310B1" w14:textId="77777777" w:rsidTr="0091551F">
        <w:tc>
          <w:tcPr>
            <w:tcW w:w="2157" w:type="dxa"/>
            <w:vAlign w:val="bottom"/>
          </w:tcPr>
          <w:p w14:paraId="683D5241" w14:textId="3CE322FF" w:rsidR="00715A56" w:rsidRPr="0035030C" w:rsidRDefault="00715A56" w:rsidP="00715A56">
            <w:pPr>
              <w:spacing w:line="380" w:lineRule="exact"/>
              <w:ind w:left="163" w:right="-115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2" w:type="dxa"/>
          </w:tcPr>
          <w:p w14:paraId="138963C7" w14:textId="4DD71E0C" w:rsidR="00715A56" w:rsidRPr="005150AA" w:rsidRDefault="005150AA" w:rsidP="005150AA">
            <w:pPr>
              <w:spacing w:line="380" w:lineRule="exact"/>
              <w:ind w:left="-115" w:right="-1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50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</w:tcPr>
          <w:p w14:paraId="18C58CCE" w14:textId="77777777" w:rsidR="00715A56" w:rsidRPr="0035030C" w:rsidRDefault="00715A56" w:rsidP="00715A56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6DB7878F" w14:textId="081841B6" w:rsidR="00715A56" w:rsidRPr="00D16B65" w:rsidRDefault="005150AA" w:rsidP="00D16B65">
            <w:pPr>
              <w:tabs>
                <w:tab w:val="decimal" w:pos="772"/>
              </w:tabs>
              <w:spacing w:line="380" w:lineRule="exact"/>
              <w:ind w:left="-119" w:right="-3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16B65">
              <w:rPr>
                <w:rFonts w:asciiTheme="majorBidi" w:hAnsiTheme="majorBidi" w:cstheme="majorBidi"/>
                <w:sz w:val="28"/>
                <w:szCs w:val="28"/>
              </w:rPr>
              <w:t>90,5</w:t>
            </w:r>
            <w:r w:rsidR="00DE6072" w:rsidRPr="00D16B6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16B6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34D87927" w14:textId="77777777" w:rsidR="00715A56" w:rsidRPr="0035030C" w:rsidRDefault="00715A56" w:rsidP="00715A56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</w:tcPr>
          <w:p w14:paraId="6FAC9EEA" w14:textId="34501BC4" w:rsidR="00715A56" w:rsidRPr="0035030C" w:rsidRDefault="003C001A" w:rsidP="00D16B65">
            <w:pPr>
              <w:tabs>
                <w:tab w:val="decimal" w:pos="772"/>
              </w:tabs>
              <w:spacing w:line="380" w:lineRule="exact"/>
              <w:ind w:left="-119" w:right="-3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90,5</w:t>
            </w:r>
            <w:r w:rsidR="00203BF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8" w:type="dxa"/>
            <w:vAlign w:val="bottom"/>
          </w:tcPr>
          <w:p w14:paraId="4C59575D" w14:textId="77777777" w:rsidR="00715A56" w:rsidRPr="0035030C" w:rsidRDefault="00715A56" w:rsidP="00715A56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1A797B68" w14:textId="33499729" w:rsidR="00715A56" w:rsidRPr="0035030C" w:rsidRDefault="00715A56" w:rsidP="00715A56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17FF87B" w14:textId="77777777" w:rsidR="00715A56" w:rsidRPr="0035030C" w:rsidRDefault="00715A56" w:rsidP="00715A56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656C6D42" w14:textId="21A85948" w:rsidR="00715A56" w:rsidRPr="0035030C" w:rsidRDefault="00715A56" w:rsidP="00D16B65">
            <w:pPr>
              <w:tabs>
                <w:tab w:val="decimal" w:pos="772"/>
              </w:tabs>
              <w:spacing w:line="380" w:lineRule="exact"/>
              <w:ind w:left="-119" w:right="-3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084</w:t>
            </w:r>
          </w:p>
        </w:tc>
        <w:tc>
          <w:tcPr>
            <w:tcW w:w="236" w:type="dxa"/>
          </w:tcPr>
          <w:p w14:paraId="0BA8705F" w14:textId="77777777" w:rsidR="00715A56" w:rsidRPr="0035030C" w:rsidRDefault="00715A56" w:rsidP="00715A56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</w:tcPr>
          <w:p w14:paraId="57EB957F" w14:textId="0D85DDDF" w:rsidR="00715A56" w:rsidRPr="00D16B65" w:rsidRDefault="00715A56" w:rsidP="00D16B65">
            <w:pPr>
              <w:tabs>
                <w:tab w:val="decimal" w:pos="862"/>
              </w:tabs>
              <w:spacing w:line="380" w:lineRule="exact"/>
              <w:ind w:left="-119" w:right="-3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101</w:t>
            </w:r>
            <w:r w:rsidRPr="00D16B6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084</w:t>
            </w:r>
          </w:p>
        </w:tc>
      </w:tr>
      <w:tr w:rsidR="00715A56" w:rsidRPr="0035030C" w14:paraId="475702F4" w14:textId="77777777" w:rsidTr="0091551F">
        <w:tc>
          <w:tcPr>
            <w:tcW w:w="2157" w:type="dxa"/>
            <w:vAlign w:val="bottom"/>
          </w:tcPr>
          <w:p w14:paraId="4DF927DB" w14:textId="77777777" w:rsidR="00715A56" w:rsidRPr="0035030C" w:rsidRDefault="00715A56" w:rsidP="00715A56">
            <w:pPr>
              <w:spacing w:line="380" w:lineRule="exact"/>
              <w:ind w:left="270" w:right="-115" w:hanging="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92" w:type="dxa"/>
          </w:tcPr>
          <w:p w14:paraId="6A7ADF89" w14:textId="50A8A021" w:rsidR="00715A56" w:rsidRPr="005150AA" w:rsidRDefault="005150AA" w:rsidP="005150AA">
            <w:pPr>
              <w:spacing w:line="380" w:lineRule="exact"/>
              <w:ind w:left="-115" w:right="-1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50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</w:tcPr>
          <w:p w14:paraId="06DE88F4" w14:textId="77777777" w:rsidR="00715A56" w:rsidRPr="0035030C" w:rsidRDefault="00715A56" w:rsidP="00715A56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2238A79F" w14:textId="3B79E157" w:rsidR="00715A56" w:rsidRPr="00D16B65" w:rsidRDefault="003C001A" w:rsidP="00D16B65">
            <w:pPr>
              <w:tabs>
                <w:tab w:val="decimal" w:pos="772"/>
              </w:tabs>
              <w:spacing w:line="380" w:lineRule="exact"/>
              <w:ind w:left="-119" w:right="-3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16B65">
              <w:rPr>
                <w:rFonts w:asciiTheme="majorBidi" w:hAnsiTheme="majorBidi" w:cstheme="majorBidi"/>
                <w:sz w:val="28"/>
                <w:szCs w:val="28"/>
              </w:rPr>
              <w:t>40,023,400</w:t>
            </w:r>
          </w:p>
        </w:tc>
        <w:tc>
          <w:tcPr>
            <w:tcW w:w="236" w:type="dxa"/>
          </w:tcPr>
          <w:p w14:paraId="72835454" w14:textId="77777777" w:rsidR="00715A56" w:rsidRPr="0035030C" w:rsidRDefault="00715A56" w:rsidP="00715A56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</w:tcPr>
          <w:p w14:paraId="334704FD" w14:textId="27E03061" w:rsidR="00715A56" w:rsidRPr="0035030C" w:rsidRDefault="00EB438E" w:rsidP="00D16B65">
            <w:pPr>
              <w:tabs>
                <w:tab w:val="decimal" w:pos="772"/>
              </w:tabs>
              <w:spacing w:line="380" w:lineRule="exact"/>
              <w:ind w:left="-119" w:right="-3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40,023,400</w:t>
            </w:r>
          </w:p>
        </w:tc>
        <w:tc>
          <w:tcPr>
            <w:tcW w:w="238" w:type="dxa"/>
            <w:vAlign w:val="bottom"/>
          </w:tcPr>
          <w:p w14:paraId="46973C18" w14:textId="77777777" w:rsidR="00715A56" w:rsidRPr="0035030C" w:rsidRDefault="00715A56" w:rsidP="00715A56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32E94AEC" w14:textId="66A6BDC6" w:rsidR="00715A56" w:rsidRPr="0035030C" w:rsidRDefault="00715A56" w:rsidP="00715A56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AEC1048" w14:textId="77777777" w:rsidR="00715A56" w:rsidRPr="0035030C" w:rsidRDefault="00715A56" w:rsidP="00715A56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0D397E1D" w14:textId="294A3011" w:rsidR="00715A56" w:rsidRPr="0035030C" w:rsidRDefault="00715A56" w:rsidP="00D16B65">
            <w:pPr>
              <w:tabs>
                <w:tab w:val="decimal" w:pos="772"/>
              </w:tabs>
              <w:spacing w:line="380" w:lineRule="exact"/>
              <w:ind w:left="-119" w:right="-3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900</w:t>
            </w:r>
          </w:p>
        </w:tc>
        <w:tc>
          <w:tcPr>
            <w:tcW w:w="236" w:type="dxa"/>
          </w:tcPr>
          <w:p w14:paraId="71A7DDD9" w14:textId="77777777" w:rsidR="00715A56" w:rsidRPr="0035030C" w:rsidRDefault="00715A56" w:rsidP="00715A56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4FF6BA54" w14:textId="359C559D" w:rsidR="00715A56" w:rsidRPr="00D16B65" w:rsidRDefault="00715A56" w:rsidP="00D16B65">
            <w:pPr>
              <w:tabs>
                <w:tab w:val="decimal" w:pos="862"/>
              </w:tabs>
              <w:spacing w:line="380" w:lineRule="exact"/>
              <w:ind w:left="-119" w:right="-3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</w:t>
            </w:r>
            <w:r w:rsidRPr="00D16B6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547</w:t>
            </w:r>
            <w:r w:rsidRPr="00D16B6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900</w:t>
            </w:r>
          </w:p>
        </w:tc>
      </w:tr>
      <w:tr w:rsidR="00715A56" w:rsidRPr="0035030C" w14:paraId="4B42690F" w14:textId="77777777" w:rsidTr="0091551F">
        <w:tc>
          <w:tcPr>
            <w:tcW w:w="2157" w:type="dxa"/>
            <w:vAlign w:val="bottom"/>
          </w:tcPr>
          <w:p w14:paraId="6C617B2C" w14:textId="77777777" w:rsidR="00715A56" w:rsidRPr="0035030C" w:rsidRDefault="00715A56" w:rsidP="00715A56">
            <w:pPr>
              <w:spacing w:line="380" w:lineRule="exac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รวมหนี้สินที่มีดอกเบี้ย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72BF26BD" w14:textId="7013EFCC" w:rsidR="00715A56" w:rsidRPr="0035030C" w:rsidRDefault="005150AA" w:rsidP="005150AA">
            <w:pPr>
              <w:spacing w:line="380" w:lineRule="exact"/>
              <w:ind w:left="-115" w:right="-1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2A3E2642" w14:textId="77777777" w:rsidR="00715A56" w:rsidRPr="0035030C" w:rsidRDefault="00715A56" w:rsidP="00715A56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2D4E86B9" w14:textId="5CFECFF4" w:rsidR="00715A56" w:rsidRPr="00D16B65" w:rsidRDefault="00D16B65" w:rsidP="00D16B65">
            <w:pPr>
              <w:tabs>
                <w:tab w:val="decimal" w:pos="772"/>
              </w:tabs>
              <w:spacing w:line="380" w:lineRule="exact"/>
              <w:ind w:left="-119" w:right="-3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56,17</w:t>
            </w:r>
            <w:r w:rsidR="00E171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0,126</w:t>
            </w:r>
          </w:p>
        </w:tc>
        <w:tc>
          <w:tcPr>
            <w:tcW w:w="236" w:type="dxa"/>
          </w:tcPr>
          <w:p w14:paraId="38932B64" w14:textId="77777777" w:rsidR="00715A56" w:rsidRPr="00D16B65" w:rsidRDefault="00715A56" w:rsidP="00715A56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F48069" w14:textId="6537857D" w:rsidR="00715A56" w:rsidRPr="00D16B65" w:rsidRDefault="00D16B65" w:rsidP="00D16B65">
            <w:pPr>
              <w:tabs>
                <w:tab w:val="decimal" w:pos="772"/>
              </w:tabs>
              <w:spacing w:line="380" w:lineRule="exact"/>
              <w:ind w:left="-119" w:right="-3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56,17</w:t>
            </w:r>
            <w:r w:rsidR="00E171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0,126</w:t>
            </w:r>
          </w:p>
        </w:tc>
        <w:tc>
          <w:tcPr>
            <w:tcW w:w="238" w:type="dxa"/>
            <w:vAlign w:val="bottom"/>
          </w:tcPr>
          <w:p w14:paraId="3EEEF0E5" w14:textId="77777777" w:rsidR="00715A56" w:rsidRPr="0035030C" w:rsidRDefault="00715A56" w:rsidP="00715A56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6F9C563C" w14:textId="1E425DA1" w:rsidR="00715A56" w:rsidRPr="0035030C" w:rsidRDefault="00715A56" w:rsidP="00715A56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BA52751" w14:textId="77777777" w:rsidR="00715A56" w:rsidRPr="0035030C" w:rsidRDefault="00715A56" w:rsidP="00715A56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E24170" w14:textId="4ACEC3ED" w:rsidR="00715A56" w:rsidRPr="0035030C" w:rsidRDefault="00715A56" w:rsidP="00D16B65">
            <w:pPr>
              <w:tabs>
                <w:tab w:val="decimal" w:pos="772"/>
              </w:tabs>
              <w:spacing w:line="380" w:lineRule="exact"/>
              <w:ind w:left="-119" w:right="-3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63</w:t>
            </w:r>
            <w:r w:rsidRPr="004453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788</w:t>
            </w:r>
            <w:r w:rsidRPr="004453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687</w:t>
            </w:r>
          </w:p>
        </w:tc>
        <w:tc>
          <w:tcPr>
            <w:tcW w:w="236" w:type="dxa"/>
          </w:tcPr>
          <w:p w14:paraId="27F55EEC" w14:textId="77777777" w:rsidR="00715A56" w:rsidRPr="0035030C" w:rsidRDefault="00715A56" w:rsidP="00715A56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</w:tcPr>
          <w:p w14:paraId="0B475988" w14:textId="0A151EE5" w:rsidR="00715A56" w:rsidRPr="00D16B65" w:rsidRDefault="00715A56" w:rsidP="00D16B65">
            <w:pPr>
              <w:tabs>
                <w:tab w:val="decimal" w:pos="862"/>
              </w:tabs>
              <w:spacing w:line="380" w:lineRule="exact"/>
              <w:ind w:left="-119" w:right="-3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16B6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63,788,687</w:t>
            </w:r>
          </w:p>
        </w:tc>
      </w:tr>
    </w:tbl>
    <w:p w14:paraId="20D13BB0" w14:textId="2289D866" w:rsidR="00CB2FA5" w:rsidRPr="0035030C" w:rsidRDefault="00CB2FA5" w:rsidP="004C480B">
      <w:pPr>
        <w:pStyle w:val="Bo-Blankline"/>
        <w:rPr>
          <w:rFonts w:asciiTheme="majorBidi" w:hAnsiTheme="majorBidi" w:cstheme="majorBidi"/>
          <w:highlight w:val="yellow"/>
          <w:cs/>
        </w:rPr>
      </w:pPr>
    </w:p>
    <w:p w14:paraId="1D3F7595" w14:textId="77777777" w:rsidR="00CB2FA5" w:rsidRPr="0035030C" w:rsidRDefault="00CB2FA5">
      <w:pPr>
        <w:spacing w:line="240" w:lineRule="auto"/>
        <w:rPr>
          <w:rFonts w:asciiTheme="majorBidi" w:hAnsiTheme="majorBidi" w:cstheme="majorBidi"/>
          <w:sz w:val="20"/>
          <w:szCs w:val="20"/>
          <w:highlight w:val="yellow"/>
          <w:cs/>
          <w:lang w:eastAsia="x-none"/>
        </w:rPr>
      </w:pPr>
      <w:r w:rsidRPr="0035030C">
        <w:rPr>
          <w:rFonts w:asciiTheme="majorBidi" w:hAnsiTheme="majorBidi" w:cstheme="majorBidi"/>
          <w:highlight w:val="yellow"/>
          <w:cs/>
        </w:rPr>
        <w:br w:type="page"/>
      </w:r>
    </w:p>
    <w:p w14:paraId="701855A1" w14:textId="3A4CBB85" w:rsidR="00CD283E" w:rsidRPr="0035030C" w:rsidRDefault="00BF7384" w:rsidP="00CA6D7D">
      <w:pPr>
        <w:pStyle w:val="Bo-C1Content"/>
        <w:jc w:val="left"/>
        <w:rPr>
          <w:rFonts w:asciiTheme="majorBidi" w:hAnsiTheme="majorBidi" w:cstheme="majorBidi"/>
          <w:spacing w:val="6"/>
        </w:rPr>
      </w:pPr>
      <w:r w:rsidRPr="0035030C">
        <w:rPr>
          <w:rFonts w:asciiTheme="majorBidi" w:hAnsiTheme="majorBidi" w:cstheme="majorBidi"/>
          <w:spacing w:val="6"/>
          <w:cs/>
        </w:rPr>
        <w:lastRenderedPageBreak/>
        <w:t>หนี้สินที่มีภาระดอกเบี้ย แสดงตามระยะเวลาครบกำหนดการจ่ายชำระ</w:t>
      </w:r>
      <w:r w:rsidR="007548C4" w:rsidRPr="0035030C">
        <w:rPr>
          <w:rFonts w:asciiTheme="majorBidi" w:hAnsiTheme="majorBidi" w:cstheme="majorBidi"/>
          <w:spacing w:val="6"/>
          <w:cs/>
        </w:rPr>
        <w:t xml:space="preserve"> </w:t>
      </w:r>
      <w:r w:rsidRPr="0035030C">
        <w:rPr>
          <w:rFonts w:asciiTheme="majorBidi" w:hAnsiTheme="majorBidi" w:cstheme="majorBidi"/>
          <w:spacing w:val="6"/>
          <w:cs/>
        </w:rPr>
        <w:t xml:space="preserve">ณ วันที่ </w:t>
      </w:r>
      <w:r w:rsidR="002810CA" w:rsidRPr="002810CA">
        <w:rPr>
          <w:rFonts w:asciiTheme="majorBidi" w:hAnsiTheme="majorBidi" w:cstheme="majorBidi"/>
          <w:spacing w:val="6"/>
          <w:lang w:val="en-US"/>
        </w:rPr>
        <w:t>31</w:t>
      </w:r>
      <w:r w:rsidR="004E53C6" w:rsidRPr="0035030C">
        <w:rPr>
          <w:rFonts w:asciiTheme="majorBidi" w:hAnsiTheme="majorBidi" w:cstheme="majorBidi"/>
          <w:spacing w:val="6"/>
          <w:cs/>
          <w:lang w:val="en-US"/>
        </w:rPr>
        <w:t xml:space="preserve"> </w:t>
      </w:r>
      <w:r w:rsidRPr="0035030C">
        <w:rPr>
          <w:rFonts w:asciiTheme="majorBidi" w:hAnsiTheme="majorBidi" w:cstheme="majorBidi"/>
          <w:spacing w:val="6"/>
          <w:cs/>
        </w:rPr>
        <w:t>ธันวาคม ได้ดังนี้</w:t>
      </w:r>
    </w:p>
    <w:p w14:paraId="7099E524" w14:textId="77777777" w:rsidR="00CD283E" w:rsidRPr="0035030C" w:rsidRDefault="00CD283E" w:rsidP="004C480B">
      <w:pPr>
        <w:pStyle w:val="Bo-Blankline"/>
        <w:rPr>
          <w:rFonts w:asciiTheme="majorBidi" w:hAnsiTheme="majorBidi" w:cstheme="majorBidi"/>
        </w:rPr>
      </w:pPr>
    </w:p>
    <w:tbl>
      <w:tblPr>
        <w:tblW w:w="9175" w:type="dxa"/>
        <w:tblInd w:w="450" w:type="dxa"/>
        <w:tblLook w:val="04A0" w:firstRow="1" w:lastRow="0" w:firstColumn="1" w:lastColumn="0" w:noHBand="0" w:noVBand="1"/>
      </w:tblPr>
      <w:tblGrid>
        <w:gridCol w:w="3398"/>
        <w:gridCol w:w="236"/>
        <w:gridCol w:w="1134"/>
        <w:gridCol w:w="234"/>
        <w:gridCol w:w="1135"/>
        <w:gridCol w:w="234"/>
        <w:gridCol w:w="1285"/>
        <w:gridCol w:w="234"/>
        <w:gridCol w:w="1285"/>
      </w:tblGrid>
      <w:tr w:rsidR="00BF7384" w:rsidRPr="0035030C" w14:paraId="22C044BD" w14:textId="77777777" w:rsidTr="00442709">
        <w:tc>
          <w:tcPr>
            <w:tcW w:w="3398" w:type="dxa"/>
          </w:tcPr>
          <w:p w14:paraId="5AF88665" w14:textId="77777777" w:rsidR="00BF7384" w:rsidRPr="0035030C" w:rsidRDefault="00BF7384" w:rsidP="00B56688">
            <w:pPr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48B553" w14:textId="77777777" w:rsidR="00BF7384" w:rsidRPr="0035030C" w:rsidRDefault="00BF7384" w:rsidP="00B56688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03" w:type="dxa"/>
            <w:gridSpan w:val="3"/>
          </w:tcPr>
          <w:p w14:paraId="7F60E274" w14:textId="77777777" w:rsidR="00BF7384" w:rsidRPr="0035030C" w:rsidRDefault="00BF7384" w:rsidP="00B5668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" w:type="dxa"/>
          </w:tcPr>
          <w:p w14:paraId="42DC69E9" w14:textId="77777777" w:rsidR="00BF7384" w:rsidRPr="0035030C" w:rsidRDefault="00BF7384" w:rsidP="00B5668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4" w:type="dxa"/>
            <w:gridSpan w:val="3"/>
          </w:tcPr>
          <w:p w14:paraId="1CD7ED88" w14:textId="77777777" w:rsidR="00BF7384" w:rsidRPr="0035030C" w:rsidRDefault="00BF7384" w:rsidP="00B5668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5A56" w:rsidRPr="0035030C" w14:paraId="0FF94DD0" w14:textId="77777777" w:rsidTr="00442709">
        <w:tc>
          <w:tcPr>
            <w:tcW w:w="3398" w:type="dxa"/>
          </w:tcPr>
          <w:p w14:paraId="4519C154" w14:textId="77777777" w:rsidR="00715A56" w:rsidRPr="0035030C" w:rsidRDefault="00715A56" w:rsidP="00715A56">
            <w:pPr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1A95FA" w14:textId="77777777" w:rsidR="00715A56" w:rsidRPr="0035030C" w:rsidRDefault="00715A56" w:rsidP="00715A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7EF83EDB" w14:textId="34A89454" w:rsidR="00715A56" w:rsidRPr="0035030C" w:rsidRDefault="00715A56" w:rsidP="00715A5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4" w:type="dxa"/>
          </w:tcPr>
          <w:p w14:paraId="149049C1" w14:textId="77777777" w:rsidR="00715A56" w:rsidRPr="0035030C" w:rsidRDefault="00715A56" w:rsidP="00715A5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E6A1DB1" w14:textId="7411134C" w:rsidR="00715A56" w:rsidRPr="0035030C" w:rsidRDefault="00715A56" w:rsidP="00715A5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34" w:type="dxa"/>
          </w:tcPr>
          <w:p w14:paraId="4802126D" w14:textId="77777777" w:rsidR="00715A56" w:rsidRPr="0035030C" w:rsidRDefault="00715A56" w:rsidP="00715A5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1289B4A5" w14:textId="1A76110A" w:rsidR="00715A56" w:rsidRPr="0035030C" w:rsidRDefault="00715A56" w:rsidP="00715A5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4" w:type="dxa"/>
          </w:tcPr>
          <w:p w14:paraId="47E3D7A3" w14:textId="77777777" w:rsidR="00715A56" w:rsidRPr="0035030C" w:rsidRDefault="00715A56" w:rsidP="00715A5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0AD45CD0" w14:textId="2C22B74D" w:rsidR="00715A56" w:rsidRPr="0035030C" w:rsidRDefault="00715A56" w:rsidP="00715A5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715A56" w:rsidRPr="0035030C" w14:paraId="438AB884" w14:textId="77777777" w:rsidTr="00442709">
        <w:tc>
          <w:tcPr>
            <w:tcW w:w="3398" w:type="dxa"/>
          </w:tcPr>
          <w:p w14:paraId="6A2AEB84" w14:textId="77777777" w:rsidR="00715A56" w:rsidRPr="0035030C" w:rsidRDefault="00715A56" w:rsidP="00715A56">
            <w:pPr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9A27AF" w14:textId="77777777" w:rsidR="00715A56" w:rsidRPr="0035030C" w:rsidRDefault="00715A56" w:rsidP="00715A56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41" w:type="dxa"/>
            <w:gridSpan w:val="7"/>
          </w:tcPr>
          <w:p w14:paraId="33F11A4D" w14:textId="77777777" w:rsidR="00715A56" w:rsidRPr="0035030C" w:rsidRDefault="00715A56" w:rsidP="00715A56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15A56" w:rsidRPr="0035030C" w14:paraId="1D9C7BC0" w14:textId="77777777" w:rsidTr="00FB7960">
        <w:tc>
          <w:tcPr>
            <w:tcW w:w="3398" w:type="dxa"/>
            <w:vAlign w:val="bottom"/>
          </w:tcPr>
          <w:p w14:paraId="3BD570CD" w14:textId="7A5B4E14" w:rsidR="00715A56" w:rsidRPr="0035030C" w:rsidRDefault="00715A56" w:rsidP="00715A56">
            <w:pPr>
              <w:spacing w:line="240" w:lineRule="atLeast"/>
              <w:ind w:left="270" w:right="-115" w:hanging="2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36" w:type="dxa"/>
            <w:vAlign w:val="bottom"/>
          </w:tcPr>
          <w:p w14:paraId="065541F1" w14:textId="77777777" w:rsidR="00715A56" w:rsidRPr="0035030C" w:rsidRDefault="00715A56" w:rsidP="00715A56">
            <w:pPr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FCF6962" w14:textId="7CBE8A3D" w:rsidR="00715A56" w:rsidRPr="0035030C" w:rsidRDefault="00322F29" w:rsidP="00715A56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14,915,</w:t>
            </w:r>
            <w:r w:rsidR="00056FCA">
              <w:rPr>
                <w:rFonts w:asciiTheme="majorBidi" w:hAnsiTheme="majorBidi" w:cstheme="majorBidi"/>
                <w:sz w:val="30"/>
                <w:szCs w:val="30"/>
              </w:rPr>
              <w:t>254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230A9C3C" w14:textId="77777777" w:rsidR="00715A56" w:rsidRPr="0035030C" w:rsidRDefault="00715A56" w:rsidP="00715A56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69187626" w14:textId="6E0B6F60" w:rsidR="00715A56" w:rsidRPr="0035030C" w:rsidRDefault="00715A56" w:rsidP="00715A56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569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6A796D2A" w14:textId="77777777" w:rsidR="00715A56" w:rsidRPr="0035030C" w:rsidRDefault="00715A56" w:rsidP="00715A56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4F5DCA89" w14:textId="082D4272" w:rsidR="00715A56" w:rsidRPr="0035030C" w:rsidRDefault="00C57DA6" w:rsidP="00715A56">
            <w:pPr>
              <w:tabs>
                <w:tab w:val="decimal" w:pos="1069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16,0</w:t>
            </w:r>
            <w:r w:rsidR="00587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56,</w:t>
            </w:r>
            <w:r w:rsidR="00C851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173</w:t>
            </w:r>
          </w:p>
        </w:tc>
        <w:tc>
          <w:tcPr>
            <w:tcW w:w="234" w:type="dxa"/>
            <w:vAlign w:val="bottom"/>
          </w:tcPr>
          <w:p w14:paraId="5C2FC149" w14:textId="77777777" w:rsidR="00715A56" w:rsidRPr="0035030C" w:rsidRDefault="00715A56" w:rsidP="00715A56">
            <w:pPr>
              <w:tabs>
                <w:tab w:val="decimal" w:pos="1069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5" w:type="dxa"/>
            <w:vAlign w:val="bottom"/>
          </w:tcPr>
          <w:p w14:paraId="2F16ED5B" w14:textId="29E9B999" w:rsidR="00715A56" w:rsidRPr="0035030C" w:rsidRDefault="00715A56" w:rsidP="00715A56">
            <w:pPr>
              <w:tabs>
                <w:tab w:val="decimal" w:pos="1069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703</w:t>
            </w:r>
          </w:p>
        </w:tc>
      </w:tr>
      <w:tr w:rsidR="00715A56" w:rsidRPr="0035030C" w14:paraId="1DB5C11B" w14:textId="77777777" w:rsidTr="00FB7960">
        <w:tc>
          <w:tcPr>
            <w:tcW w:w="3398" w:type="dxa"/>
            <w:vAlign w:val="bottom"/>
          </w:tcPr>
          <w:p w14:paraId="1744375D" w14:textId="1773F3A1" w:rsidR="00715A56" w:rsidRPr="0035030C" w:rsidRDefault="00715A56" w:rsidP="00715A56">
            <w:pPr>
              <w:spacing w:line="240" w:lineRule="atLeast"/>
              <w:ind w:left="270" w:right="-115" w:hanging="2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36" w:type="dxa"/>
            <w:vAlign w:val="bottom"/>
          </w:tcPr>
          <w:p w14:paraId="2F0CB09F" w14:textId="77777777" w:rsidR="00715A56" w:rsidRPr="0035030C" w:rsidRDefault="00715A56" w:rsidP="00715A56">
            <w:pPr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4E08254" w14:textId="56E2154B" w:rsidR="00715A56" w:rsidRPr="0035030C" w:rsidRDefault="00056FCA" w:rsidP="00715A56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65,598,228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03F49DB2" w14:textId="77777777" w:rsidR="00715A56" w:rsidRPr="0035030C" w:rsidRDefault="00715A56" w:rsidP="00715A56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A526C96" w14:textId="2A7D133A" w:rsidR="00715A56" w:rsidRPr="0035030C" w:rsidRDefault="00715A56" w:rsidP="00715A56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158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271C95CE" w14:textId="77777777" w:rsidR="00715A56" w:rsidRPr="0035030C" w:rsidRDefault="00715A56" w:rsidP="00715A56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0EABB51D" w14:textId="0045F28B" w:rsidR="00715A56" w:rsidRPr="0035030C" w:rsidRDefault="00892127" w:rsidP="00715A56">
            <w:pPr>
              <w:tabs>
                <w:tab w:val="decimal" w:pos="1069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203B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,083,995</w:t>
            </w:r>
          </w:p>
        </w:tc>
        <w:tc>
          <w:tcPr>
            <w:tcW w:w="234" w:type="dxa"/>
            <w:vAlign w:val="bottom"/>
          </w:tcPr>
          <w:p w14:paraId="6C4FD2A1" w14:textId="77777777" w:rsidR="00715A56" w:rsidRPr="0035030C" w:rsidRDefault="00715A56" w:rsidP="00715A56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4D505410" w14:textId="3F1A6251" w:rsidR="00715A56" w:rsidRPr="0035030C" w:rsidRDefault="00715A56" w:rsidP="00715A56">
            <w:pPr>
              <w:tabs>
                <w:tab w:val="decimal" w:pos="1069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936</w:t>
            </w:r>
          </w:p>
        </w:tc>
      </w:tr>
      <w:tr w:rsidR="00715A56" w:rsidRPr="0035030C" w14:paraId="6267D46D" w14:textId="77777777" w:rsidTr="00FB7960">
        <w:tc>
          <w:tcPr>
            <w:tcW w:w="3398" w:type="dxa"/>
            <w:vAlign w:val="bottom"/>
          </w:tcPr>
          <w:p w14:paraId="60BDF3BC" w14:textId="58F62C03" w:rsidR="00715A56" w:rsidRPr="0035030C" w:rsidRDefault="00715A56" w:rsidP="00715A56">
            <w:pPr>
              <w:spacing w:line="240" w:lineRule="atLeast"/>
              <w:ind w:left="270" w:right="-115" w:hanging="2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เกิน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36" w:type="dxa"/>
            <w:vAlign w:val="bottom"/>
          </w:tcPr>
          <w:p w14:paraId="723C65B6" w14:textId="77777777" w:rsidR="00715A56" w:rsidRPr="0035030C" w:rsidRDefault="00715A56" w:rsidP="00715A56">
            <w:pPr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16DEF9" w14:textId="73790C1A" w:rsidR="00715A56" w:rsidRPr="0035030C" w:rsidRDefault="00056FCA" w:rsidP="00715A56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84,497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1274A0A5" w14:textId="77777777" w:rsidR="00715A56" w:rsidRPr="0035030C" w:rsidRDefault="00715A56" w:rsidP="00715A56">
            <w:pPr>
              <w:spacing w:line="380" w:lineRule="exact"/>
              <w:ind w:left="-115"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439789" w14:textId="00671B1C" w:rsidR="00715A56" w:rsidRPr="0035030C" w:rsidRDefault="00715A56" w:rsidP="00715A56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557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7F192215" w14:textId="77777777" w:rsidR="00715A56" w:rsidRPr="0035030C" w:rsidRDefault="00715A56" w:rsidP="00715A56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D6C21" w14:textId="786957C9" w:rsidR="00715A56" w:rsidRPr="0035030C" w:rsidRDefault="00892127" w:rsidP="00715A56">
            <w:pPr>
              <w:tabs>
                <w:tab w:val="decimal" w:pos="1069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29,958</w:t>
            </w:r>
          </w:p>
        </w:tc>
        <w:tc>
          <w:tcPr>
            <w:tcW w:w="234" w:type="dxa"/>
            <w:vAlign w:val="bottom"/>
          </w:tcPr>
          <w:p w14:paraId="0969E211" w14:textId="77777777" w:rsidR="00715A56" w:rsidRPr="0035030C" w:rsidRDefault="00715A56" w:rsidP="00715A56">
            <w:pPr>
              <w:tabs>
                <w:tab w:val="decimal" w:pos="1069"/>
              </w:tabs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vAlign w:val="bottom"/>
          </w:tcPr>
          <w:p w14:paraId="3E1262DF" w14:textId="4ED225F7" w:rsidR="00715A56" w:rsidRPr="0035030C" w:rsidRDefault="00715A56" w:rsidP="00715A56">
            <w:pPr>
              <w:tabs>
                <w:tab w:val="decimal" w:pos="1069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048</w:t>
            </w:r>
          </w:p>
        </w:tc>
      </w:tr>
      <w:tr w:rsidR="00715A56" w:rsidRPr="0035030C" w14:paraId="34951500" w14:textId="77777777" w:rsidTr="00FB7960">
        <w:tc>
          <w:tcPr>
            <w:tcW w:w="3398" w:type="dxa"/>
            <w:vAlign w:val="bottom"/>
          </w:tcPr>
          <w:p w14:paraId="444D38D5" w14:textId="77777777" w:rsidR="00715A56" w:rsidRPr="0035030C" w:rsidRDefault="00715A56" w:rsidP="00715A56">
            <w:pPr>
              <w:spacing w:line="240" w:lineRule="atLeast"/>
              <w:ind w:left="270" w:right="-115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618A180C" w14:textId="77777777" w:rsidR="00715A56" w:rsidRPr="0035030C" w:rsidRDefault="00715A56" w:rsidP="00715A56">
            <w:pPr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C967F1" w14:textId="4BF521CA" w:rsidR="00715A56" w:rsidRPr="0035030C" w:rsidRDefault="00056FCA" w:rsidP="00715A56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80,597,979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0EA54B64" w14:textId="77777777" w:rsidR="00715A56" w:rsidRPr="0035030C" w:rsidRDefault="00715A56" w:rsidP="00715A56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49EFB3" w14:textId="0926DF17" w:rsidR="00715A56" w:rsidRPr="0035030C" w:rsidRDefault="00715A56" w:rsidP="00715A56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284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0D7DA4F6" w14:textId="77777777" w:rsidR="00715A56" w:rsidRPr="0035030C" w:rsidRDefault="00715A56" w:rsidP="00715A56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2E1975" w14:textId="58D30775" w:rsidR="00715A56" w:rsidRPr="0035030C" w:rsidRDefault="00C57DA6" w:rsidP="00715A56">
            <w:pPr>
              <w:tabs>
                <w:tab w:val="decimal" w:pos="1069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56,1</w:t>
            </w:r>
            <w:r w:rsidR="00C851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70,126</w:t>
            </w:r>
          </w:p>
        </w:tc>
        <w:tc>
          <w:tcPr>
            <w:tcW w:w="234" w:type="dxa"/>
            <w:vAlign w:val="bottom"/>
          </w:tcPr>
          <w:p w14:paraId="0B9357CD" w14:textId="77777777" w:rsidR="00715A56" w:rsidRPr="0035030C" w:rsidRDefault="00715A56" w:rsidP="00715A56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double" w:sz="4" w:space="0" w:color="auto"/>
            </w:tcBorders>
            <w:vAlign w:val="bottom"/>
          </w:tcPr>
          <w:p w14:paraId="2E9C1317" w14:textId="0982E481" w:rsidR="00715A56" w:rsidRPr="0035030C" w:rsidRDefault="00715A56" w:rsidP="00715A56">
            <w:pPr>
              <w:tabs>
                <w:tab w:val="decimal" w:pos="1069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687</w:t>
            </w:r>
          </w:p>
        </w:tc>
      </w:tr>
    </w:tbl>
    <w:p w14:paraId="56536AF4" w14:textId="77777777" w:rsidR="00063824" w:rsidRPr="0035030C" w:rsidRDefault="00063824" w:rsidP="004C480B">
      <w:pPr>
        <w:pStyle w:val="Bo-Blankline"/>
        <w:rPr>
          <w:rFonts w:asciiTheme="majorBidi" w:hAnsiTheme="majorBidi" w:cstheme="majorBidi"/>
          <w:highlight w:val="yellow"/>
        </w:rPr>
      </w:pPr>
    </w:p>
    <w:p w14:paraId="593AF731" w14:textId="7761826A" w:rsidR="001B0684" w:rsidRPr="0035030C" w:rsidRDefault="001B0684" w:rsidP="00673EF2">
      <w:pPr>
        <w:pStyle w:val="Bo-C1Content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 xml:space="preserve">หนี้สินที่มีภาระดอกเบี้ยส่วนที่มีหลักประกัน ณ วันที่ </w:t>
      </w:r>
      <w:r w:rsidR="002810CA" w:rsidRPr="002810CA">
        <w:rPr>
          <w:rFonts w:asciiTheme="majorBidi" w:hAnsiTheme="majorBidi" w:cstheme="majorBidi"/>
          <w:lang w:val="en-US"/>
        </w:rPr>
        <w:t>31</w:t>
      </w:r>
      <w:r w:rsidRPr="0035030C">
        <w:rPr>
          <w:rFonts w:asciiTheme="majorBidi" w:hAnsiTheme="majorBidi" w:cstheme="majorBidi"/>
          <w:cs/>
        </w:rPr>
        <w:t xml:space="preserve"> ธันวาคม มีรายละเอียดของหลักประกันซึ่งเป็นสินทรัพย์มีราคาตามบัญชีดังนี้</w:t>
      </w:r>
    </w:p>
    <w:p w14:paraId="462A09DD" w14:textId="6E69CC9D" w:rsidR="001B0684" w:rsidRPr="0035030C" w:rsidRDefault="001B0684" w:rsidP="004C480B">
      <w:pPr>
        <w:pStyle w:val="Bo-Blankline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810"/>
        <w:gridCol w:w="270"/>
        <w:gridCol w:w="1620"/>
        <w:gridCol w:w="270"/>
        <w:gridCol w:w="1620"/>
      </w:tblGrid>
      <w:tr w:rsidR="00E024E4" w:rsidRPr="0035030C" w14:paraId="42C2057C" w14:textId="77777777" w:rsidTr="008959CB">
        <w:tc>
          <w:tcPr>
            <w:tcW w:w="4590" w:type="dxa"/>
          </w:tcPr>
          <w:p w14:paraId="61ADE887" w14:textId="04145926" w:rsidR="00E024E4" w:rsidRPr="0035030C" w:rsidRDefault="00E024E4" w:rsidP="00865A64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67BE65DF" w14:textId="77777777" w:rsidR="00E024E4" w:rsidRPr="0035030C" w:rsidRDefault="00E024E4" w:rsidP="00435F3F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C7DF733" w14:textId="77777777" w:rsidR="00E024E4" w:rsidRPr="0035030C" w:rsidRDefault="00E024E4" w:rsidP="00435F3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vAlign w:val="bottom"/>
          </w:tcPr>
          <w:p w14:paraId="47813459" w14:textId="0982FA41" w:rsidR="00E024E4" w:rsidRPr="0035030C" w:rsidRDefault="00E024E4" w:rsidP="00E024E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715A56" w:rsidRPr="0035030C" w14:paraId="2A997296" w14:textId="77777777" w:rsidTr="008959CB">
        <w:tc>
          <w:tcPr>
            <w:tcW w:w="4590" w:type="dxa"/>
          </w:tcPr>
          <w:p w14:paraId="28594701" w14:textId="75259F00" w:rsidR="00715A56" w:rsidRPr="0035030C" w:rsidRDefault="00715A56" w:rsidP="00715A56">
            <w:pPr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810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14:paraId="0405CCDB" w14:textId="076D295A" w:rsidR="00715A56" w:rsidRPr="0035030C" w:rsidRDefault="00715A56" w:rsidP="00715A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30268224" w14:textId="77777777" w:rsidR="00715A56" w:rsidRPr="0035030C" w:rsidRDefault="00715A56" w:rsidP="00715A5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05B6DFA" w14:textId="3F2952B9" w:rsidR="00715A56" w:rsidRPr="0035030C" w:rsidRDefault="00715A56" w:rsidP="00715A5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5E96F3EC" w14:textId="77777777" w:rsidR="00715A56" w:rsidRPr="0035030C" w:rsidRDefault="00715A56" w:rsidP="00715A5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0189859" w14:textId="42D0871B" w:rsidR="00715A56" w:rsidRPr="0035030C" w:rsidRDefault="00715A56" w:rsidP="00715A5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715A56" w:rsidRPr="0035030C" w14:paraId="7550FEFB" w14:textId="77777777" w:rsidTr="008959CB">
        <w:tc>
          <w:tcPr>
            <w:tcW w:w="4590" w:type="dxa"/>
          </w:tcPr>
          <w:p w14:paraId="5BCDBFAE" w14:textId="77777777" w:rsidR="00715A56" w:rsidRPr="0035030C" w:rsidRDefault="00715A56" w:rsidP="00715A56">
            <w:pPr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F3F5238" w14:textId="77777777" w:rsidR="00715A56" w:rsidRPr="0035030C" w:rsidRDefault="00715A56" w:rsidP="00715A56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62D7D3" w14:textId="77777777" w:rsidR="00715A56" w:rsidRPr="0035030C" w:rsidRDefault="00715A56" w:rsidP="00715A56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14:paraId="3B4230A5" w14:textId="72B5A8DD" w:rsidR="00715A56" w:rsidRPr="0035030C" w:rsidRDefault="00715A56" w:rsidP="00715A56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15A56" w:rsidRPr="0035030C" w14:paraId="7241BB60" w14:textId="77777777" w:rsidTr="008959CB">
        <w:tc>
          <w:tcPr>
            <w:tcW w:w="4590" w:type="dxa"/>
          </w:tcPr>
          <w:p w14:paraId="3F52E99B" w14:textId="3471CC8C" w:rsidR="00715A56" w:rsidRPr="0035030C" w:rsidRDefault="00715A56" w:rsidP="00715A56">
            <w:pPr>
              <w:spacing w:line="240" w:lineRule="atLeast"/>
              <w:ind w:left="270" w:right="-11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ที่ดินและอาคาร</w:t>
            </w:r>
          </w:p>
        </w:tc>
        <w:tc>
          <w:tcPr>
            <w:tcW w:w="810" w:type="dxa"/>
            <w:vAlign w:val="bottom"/>
          </w:tcPr>
          <w:p w14:paraId="6AD8B40D" w14:textId="77777777" w:rsidR="00715A56" w:rsidRPr="0035030C" w:rsidRDefault="00715A56" w:rsidP="00715A56">
            <w:pPr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F555F69" w14:textId="77777777" w:rsidR="00715A56" w:rsidRPr="0035030C" w:rsidRDefault="00715A56" w:rsidP="00715A56">
            <w:pPr>
              <w:tabs>
                <w:tab w:val="decimal" w:pos="1408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93A1FF4" w14:textId="30E52F08" w:rsidR="00715A56" w:rsidRPr="0035030C" w:rsidRDefault="00892127" w:rsidP="00715A56">
            <w:pPr>
              <w:tabs>
                <w:tab w:val="decimal" w:pos="1408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1,060,104</w:t>
            </w:r>
          </w:p>
        </w:tc>
        <w:tc>
          <w:tcPr>
            <w:tcW w:w="270" w:type="dxa"/>
            <w:vAlign w:val="bottom"/>
          </w:tcPr>
          <w:p w14:paraId="05E8A132" w14:textId="77777777" w:rsidR="00715A56" w:rsidRPr="0035030C" w:rsidRDefault="00715A56" w:rsidP="00715A56">
            <w:pPr>
              <w:tabs>
                <w:tab w:val="decimal" w:pos="1069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487CAE91" w14:textId="36F44FC0" w:rsidR="00715A56" w:rsidRPr="0035030C" w:rsidRDefault="00715A56" w:rsidP="00715A56">
            <w:pPr>
              <w:tabs>
                <w:tab w:val="decimal" w:pos="1408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978</w:t>
            </w:r>
          </w:p>
        </w:tc>
      </w:tr>
      <w:tr w:rsidR="00715A56" w:rsidRPr="0035030C" w14:paraId="211CAEB8" w14:textId="77777777" w:rsidTr="008959CB">
        <w:tc>
          <w:tcPr>
            <w:tcW w:w="4590" w:type="dxa"/>
          </w:tcPr>
          <w:p w14:paraId="5EBE55BF" w14:textId="5FF03F6E" w:rsidR="00715A56" w:rsidRPr="0035030C" w:rsidRDefault="00715A56" w:rsidP="00715A56">
            <w:pPr>
              <w:spacing w:line="240" w:lineRule="atLeast"/>
              <w:ind w:left="270" w:right="-11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810" w:type="dxa"/>
            <w:vAlign w:val="bottom"/>
          </w:tcPr>
          <w:p w14:paraId="46EC749A" w14:textId="77777777" w:rsidR="00715A56" w:rsidRPr="0035030C" w:rsidRDefault="00715A56" w:rsidP="00715A56">
            <w:pPr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1024FCF" w14:textId="77777777" w:rsidR="00715A56" w:rsidRPr="0035030C" w:rsidRDefault="00715A56" w:rsidP="00715A56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BC7DA9" w14:textId="07D0DE90" w:rsidR="00715A56" w:rsidRPr="0035030C" w:rsidRDefault="00800B0B" w:rsidP="00715A56">
            <w:pPr>
              <w:tabs>
                <w:tab w:val="decimal" w:pos="1408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4,276,833</w:t>
            </w:r>
          </w:p>
        </w:tc>
        <w:tc>
          <w:tcPr>
            <w:tcW w:w="270" w:type="dxa"/>
            <w:vAlign w:val="bottom"/>
          </w:tcPr>
          <w:p w14:paraId="7A2D7E7A" w14:textId="77777777" w:rsidR="00715A56" w:rsidRPr="0035030C" w:rsidRDefault="00715A56" w:rsidP="00715A56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E5A1677" w14:textId="1AE78934" w:rsidR="00715A56" w:rsidRPr="0035030C" w:rsidRDefault="00715A56" w:rsidP="00715A56">
            <w:pPr>
              <w:tabs>
                <w:tab w:val="decimal" w:pos="1408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797</w:t>
            </w:r>
          </w:p>
        </w:tc>
      </w:tr>
      <w:tr w:rsidR="00715A56" w:rsidRPr="0035030C" w14:paraId="56BD03B5" w14:textId="77777777" w:rsidTr="008959CB">
        <w:tc>
          <w:tcPr>
            <w:tcW w:w="4590" w:type="dxa"/>
            <w:vAlign w:val="bottom"/>
          </w:tcPr>
          <w:p w14:paraId="2AF3B2AD" w14:textId="77777777" w:rsidR="00715A56" w:rsidRPr="0035030C" w:rsidRDefault="00715A56" w:rsidP="00715A56">
            <w:pPr>
              <w:spacing w:line="240" w:lineRule="atLeast"/>
              <w:ind w:left="270" w:right="-115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  <w:vAlign w:val="bottom"/>
          </w:tcPr>
          <w:p w14:paraId="621A4E5E" w14:textId="5F8BE341" w:rsidR="00715A56" w:rsidRPr="0035030C" w:rsidRDefault="00715A56" w:rsidP="00715A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6D7FCF62" w14:textId="339A177E" w:rsidR="00715A56" w:rsidRPr="0035030C" w:rsidRDefault="00715A56" w:rsidP="00715A56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43D4CA" w14:textId="44D8E7F6" w:rsidR="00715A56" w:rsidRPr="0035030C" w:rsidRDefault="00800B0B" w:rsidP="00715A56">
            <w:pPr>
              <w:tabs>
                <w:tab w:val="decimal" w:pos="1408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5,336,937</w:t>
            </w:r>
          </w:p>
        </w:tc>
        <w:tc>
          <w:tcPr>
            <w:tcW w:w="270" w:type="dxa"/>
            <w:vAlign w:val="bottom"/>
          </w:tcPr>
          <w:p w14:paraId="544742B1" w14:textId="77777777" w:rsidR="00715A56" w:rsidRPr="0035030C" w:rsidRDefault="00715A56" w:rsidP="00715A56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D65D10" w14:textId="46271CAE" w:rsidR="00715A56" w:rsidRPr="0035030C" w:rsidRDefault="00715A56" w:rsidP="00715A56">
            <w:pPr>
              <w:tabs>
                <w:tab w:val="decimal" w:pos="1408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775</w:t>
            </w:r>
          </w:p>
        </w:tc>
      </w:tr>
    </w:tbl>
    <w:p w14:paraId="7BA44756" w14:textId="77777777" w:rsidR="00C049C6" w:rsidRDefault="00C049C6" w:rsidP="00C863C6">
      <w:pPr>
        <w:pStyle w:val="Bo-C1Content"/>
        <w:rPr>
          <w:rFonts w:asciiTheme="majorBidi" w:hAnsiTheme="majorBidi" w:cstheme="majorBidi"/>
        </w:rPr>
      </w:pPr>
    </w:p>
    <w:p w14:paraId="7E09EB9F" w14:textId="18D20E25" w:rsidR="004937B4" w:rsidRPr="0035030C" w:rsidRDefault="004937B4" w:rsidP="00C863C6">
      <w:pPr>
        <w:pStyle w:val="Bo-C1Content"/>
        <w:rPr>
          <w:rFonts w:asciiTheme="majorBidi" w:hAnsiTheme="majorBidi" w:cstheme="majorBidi"/>
          <w:i/>
          <w:iCs/>
          <w:lang w:val="en-US"/>
        </w:rPr>
      </w:pPr>
      <w:r w:rsidRPr="0035030C">
        <w:rPr>
          <w:rFonts w:asciiTheme="majorBidi" w:hAnsiTheme="majorBidi" w:cstheme="majorBidi"/>
          <w:cs/>
        </w:rPr>
        <w:t xml:space="preserve">ณ วันที่ </w:t>
      </w:r>
      <w:r w:rsidR="002810CA" w:rsidRPr="002810CA">
        <w:rPr>
          <w:rFonts w:asciiTheme="majorBidi" w:hAnsiTheme="majorBidi" w:cstheme="majorBidi"/>
          <w:lang w:val="en-US"/>
        </w:rPr>
        <w:t>31</w:t>
      </w:r>
      <w:r w:rsidRPr="0035030C">
        <w:rPr>
          <w:rFonts w:asciiTheme="majorBidi" w:hAnsiTheme="majorBidi" w:cstheme="majorBidi"/>
          <w:cs/>
        </w:rPr>
        <w:t xml:space="preserve"> ธันวาคม </w:t>
      </w:r>
      <w:r w:rsidR="002810CA" w:rsidRPr="002810CA">
        <w:rPr>
          <w:rFonts w:asciiTheme="majorBidi" w:hAnsiTheme="majorBidi" w:cstheme="majorBidi"/>
          <w:lang w:val="en-US"/>
        </w:rPr>
        <w:t>256</w:t>
      </w:r>
      <w:r w:rsidR="00715A56">
        <w:rPr>
          <w:rFonts w:asciiTheme="majorBidi" w:hAnsiTheme="majorBidi" w:cstheme="majorBidi"/>
          <w:lang w:val="en-US"/>
        </w:rPr>
        <w:t>7</w:t>
      </w:r>
      <w:r w:rsidR="00AD786F" w:rsidRPr="0035030C">
        <w:rPr>
          <w:rFonts w:asciiTheme="majorBidi" w:hAnsiTheme="majorBidi" w:cstheme="majorBidi"/>
          <w:cs/>
        </w:rPr>
        <w:t xml:space="preserve"> </w:t>
      </w:r>
      <w:r w:rsidRPr="0035030C">
        <w:rPr>
          <w:rFonts w:asciiTheme="majorBidi" w:hAnsiTheme="majorBidi" w:cstheme="majorBidi"/>
          <w:cs/>
        </w:rPr>
        <w:t>กลุ่มบริษัท</w:t>
      </w:r>
      <w:r w:rsidR="0053066A" w:rsidRPr="0035030C">
        <w:rPr>
          <w:rFonts w:asciiTheme="majorBidi" w:hAnsiTheme="majorBidi" w:cstheme="majorBidi"/>
          <w:cs/>
        </w:rPr>
        <w:t>และบริษัท</w:t>
      </w:r>
      <w:r w:rsidRPr="0035030C">
        <w:rPr>
          <w:rFonts w:asciiTheme="majorBidi" w:hAnsiTheme="majorBidi" w:cstheme="majorBidi"/>
          <w:cs/>
        </w:rPr>
        <w:t>มีวงเงินสินเชื่อซึ่งยังมิได้เบิกใช้เป็นจำนวนเงินรวม</w:t>
      </w:r>
      <w:r w:rsidR="006F690D">
        <w:rPr>
          <w:rFonts w:asciiTheme="majorBidi" w:hAnsiTheme="majorBidi" w:cstheme="majorBidi"/>
        </w:rPr>
        <w:t xml:space="preserve"> </w:t>
      </w:r>
      <w:r w:rsidR="00800B0B">
        <w:rPr>
          <w:rFonts w:asciiTheme="majorBidi" w:hAnsiTheme="majorBidi" w:cstheme="majorBidi"/>
          <w:lang w:val="en-US"/>
        </w:rPr>
        <w:t>153</w:t>
      </w:r>
      <w:r w:rsidR="006F690D">
        <w:rPr>
          <w:rFonts w:asciiTheme="majorBidi" w:hAnsiTheme="majorBidi" w:cstheme="majorBidi"/>
        </w:rPr>
        <w:t xml:space="preserve"> </w:t>
      </w:r>
      <w:r w:rsidR="00F078C2" w:rsidRPr="0035030C">
        <w:rPr>
          <w:rFonts w:asciiTheme="majorBidi" w:hAnsiTheme="majorBidi" w:cstheme="majorBidi"/>
          <w:cs/>
        </w:rPr>
        <w:t>ล้านบาทและ</w:t>
      </w:r>
      <w:r w:rsidR="00F078C2" w:rsidRPr="0035030C">
        <w:rPr>
          <w:rFonts w:asciiTheme="majorBidi" w:hAnsiTheme="majorBidi" w:cstheme="majorBidi"/>
        </w:rPr>
        <w:t xml:space="preserve"> </w:t>
      </w:r>
      <w:r w:rsidR="00800B0B">
        <w:rPr>
          <w:rFonts w:asciiTheme="majorBidi" w:hAnsiTheme="majorBidi" w:cstheme="majorBidi"/>
          <w:lang w:val="en-US"/>
        </w:rPr>
        <w:t>108</w:t>
      </w:r>
      <w:r w:rsidR="00F078C2" w:rsidRPr="0035030C">
        <w:rPr>
          <w:rFonts w:asciiTheme="majorBidi" w:hAnsiTheme="majorBidi" w:cstheme="majorBidi"/>
        </w:rPr>
        <w:t xml:space="preserve"> </w:t>
      </w:r>
      <w:r w:rsidR="002E0337" w:rsidRPr="0035030C">
        <w:rPr>
          <w:rFonts w:asciiTheme="majorBidi" w:hAnsiTheme="majorBidi" w:cstheme="majorBidi"/>
          <w:cs/>
        </w:rPr>
        <w:t>ล้านบาท</w:t>
      </w:r>
      <w:r w:rsidR="00B70C93" w:rsidRPr="0035030C">
        <w:rPr>
          <w:rFonts w:asciiTheme="majorBidi" w:hAnsiTheme="majorBidi" w:cstheme="majorBidi"/>
          <w:cs/>
        </w:rPr>
        <w:t xml:space="preserve"> </w:t>
      </w:r>
      <w:r w:rsidR="002E0337" w:rsidRPr="0035030C">
        <w:rPr>
          <w:rFonts w:asciiTheme="majorBidi" w:hAnsiTheme="majorBidi" w:cstheme="majorBidi"/>
          <w:cs/>
        </w:rPr>
        <w:t xml:space="preserve">ตามลำดับ </w:t>
      </w:r>
      <w:r w:rsidRPr="0035030C">
        <w:rPr>
          <w:rFonts w:asciiTheme="majorBidi" w:hAnsiTheme="majorBidi" w:cstheme="majorBidi"/>
          <w:i/>
          <w:iCs/>
          <w:cs/>
        </w:rPr>
        <w:t>(</w:t>
      </w:r>
      <w:r w:rsidR="002810CA" w:rsidRPr="002810CA">
        <w:rPr>
          <w:rFonts w:asciiTheme="majorBidi" w:hAnsiTheme="majorBidi" w:cstheme="majorBidi"/>
          <w:i/>
          <w:iCs/>
          <w:lang w:val="en-US"/>
        </w:rPr>
        <w:t>256</w:t>
      </w:r>
      <w:r w:rsidR="00715A56">
        <w:rPr>
          <w:rFonts w:asciiTheme="majorBidi" w:hAnsiTheme="majorBidi" w:cstheme="majorBidi"/>
          <w:i/>
          <w:iCs/>
          <w:lang w:val="en-US"/>
        </w:rPr>
        <w:t>6</w:t>
      </w:r>
      <w:r w:rsidRPr="0035030C">
        <w:rPr>
          <w:rFonts w:asciiTheme="majorBidi" w:hAnsiTheme="majorBidi" w:cstheme="majorBidi"/>
          <w:i/>
          <w:iCs/>
          <w:lang w:val="en-US"/>
        </w:rPr>
        <w:t xml:space="preserve">: </w:t>
      </w:r>
      <w:r w:rsidR="002810CA" w:rsidRPr="002810CA">
        <w:rPr>
          <w:rFonts w:asciiTheme="majorBidi" w:hAnsiTheme="majorBidi" w:cstheme="majorBidi"/>
          <w:i/>
          <w:iCs/>
          <w:lang w:val="en-US"/>
        </w:rPr>
        <w:t>153</w:t>
      </w:r>
      <w:r w:rsidR="00AD786F" w:rsidRPr="0035030C">
        <w:rPr>
          <w:rFonts w:asciiTheme="majorBidi" w:hAnsiTheme="majorBidi" w:cstheme="majorBidi"/>
          <w:i/>
          <w:iCs/>
          <w:lang w:val="en-US"/>
        </w:rPr>
        <w:t xml:space="preserve"> </w:t>
      </w:r>
      <w:r w:rsidR="00E40410" w:rsidRPr="0035030C">
        <w:rPr>
          <w:rFonts w:asciiTheme="majorBidi" w:hAnsiTheme="majorBidi" w:cstheme="majorBidi"/>
          <w:i/>
          <w:iCs/>
          <w:cs/>
          <w:lang w:val="en-US"/>
        </w:rPr>
        <w:t>ล้</w:t>
      </w:r>
      <w:r w:rsidRPr="0035030C">
        <w:rPr>
          <w:rFonts w:asciiTheme="majorBidi" w:hAnsiTheme="majorBidi" w:cstheme="majorBidi"/>
          <w:i/>
          <w:iCs/>
          <w:cs/>
          <w:lang w:val="en-US"/>
        </w:rPr>
        <w:t>านบาท</w:t>
      </w:r>
      <w:r w:rsidR="002E0337" w:rsidRPr="0035030C">
        <w:rPr>
          <w:rFonts w:asciiTheme="majorBidi" w:hAnsiTheme="majorBidi" w:cstheme="majorBidi"/>
          <w:i/>
          <w:iCs/>
          <w:cs/>
          <w:lang w:val="en-US"/>
        </w:rPr>
        <w:t xml:space="preserve">และ </w:t>
      </w:r>
      <w:r w:rsidR="002810CA" w:rsidRPr="002810CA">
        <w:rPr>
          <w:rFonts w:asciiTheme="majorBidi" w:hAnsiTheme="majorBidi" w:cstheme="majorBidi"/>
          <w:i/>
          <w:iCs/>
          <w:lang w:val="en-US"/>
        </w:rPr>
        <w:t>108</w:t>
      </w:r>
      <w:r w:rsidR="002E0337" w:rsidRPr="0035030C">
        <w:rPr>
          <w:rFonts w:asciiTheme="majorBidi" w:hAnsiTheme="majorBidi" w:cstheme="majorBidi"/>
          <w:i/>
          <w:iCs/>
          <w:cs/>
          <w:lang w:val="en-US"/>
        </w:rPr>
        <w:t xml:space="preserve"> ล้านบาท</w:t>
      </w:r>
      <w:r w:rsidR="00D540FE" w:rsidRPr="0035030C">
        <w:rPr>
          <w:rFonts w:asciiTheme="majorBidi" w:hAnsiTheme="majorBidi" w:cstheme="majorBidi"/>
          <w:i/>
          <w:iCs/>
          <w:lang w:val="en-US"/>
        </w:rPr>
        <w:t xml:space="preserve"> </w:t>
      </w:r>
      <w:r w:rsidR="002E0337" w:rsidRPr="0035030C">
        <w:rPr>
          <w:rFonts w:asciiTheme="majorBidi" w:hAnsiTheme="majorBidi" w:cstheme="majorBidi"/>
          <w:i/>
          <w:iCs/>
          <w:cs/>
          <w:lang w:val="en-US"/>
        </w:rPr>
        <w:t>ตามลำดับ</w:t>
      </w:r>
      <w:r w:rsidRPr="0035030C">
        <w:rPr>
          <w:rFonts w:asciiTheme="majorBidi" w:hAnsiTheme="majorBidi" w:cstheme="majorBidi"/>
          <w:i/>
          <w:iCs/>
          <w:cs/>
          <w:lang w:val="en-US"/>
        </w:rPr>
        <w:t>)</w:t>
      </w:r>
    </w:p>
    <w:p w14:paraId="35BB2576" w14:textId="0A648B1E" w:rsidR="004E74CF" w:rsidRPr="0035030C" w:rsidRDefault="00C049C6" w:rsidP="007533D7">
      <w:pPr>
        <w:spacing w:line="240" w:lineRule="auto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  <w:cs/>
        </w:rPr>
        <w:br w:type="page"/>
      </w:r>
    </w:p>
    <w:p w14:paraId="6798FCDA" w14:textId="77777777" w:rsidR="00CD1F05" w:rsidRPr="0035030C" w:rsidRDefault="00CD1F05" w:rsidP="00190EE8">
      <w:pPr>
        <w:pStyle w:val="Bo-C1Content"/>
        <w:rPr>
          <w:rFonts w:asciiTheme="majorBidi" w:hAnsiTheme="majorBidi" w:cstheme="majorBidi"/>
          <w:b/>
          <w:bCs/>
          <w:highlight w:val="yellow"/>
          <w:cs/>
        </w:rPr>
        <w:sectPr w:rsidR="00CD1F05" w:rsidRPr="0035030C" w:rsidSect="006C26E5">
          <w:headerReference w:type="default" r:id="rId24"/>
          <w:footerReference w:type="default" r:id="rId25"/>
          <w:pgSz w:w="11909" w:h="16834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</w:p>
    <w:p w14:paraId="732920FE" w14:textId="77777777" w:rsidR="00000AE0" w:rsidRPr="0035030C" w:rsidRDefault="00000AE0" w:rsidP="00190EE8">
      <w:pPr>
        <w:pStyle w:val="Bo-C1Content"/>
        <w:rPr>
          <w:rFonts w:asciiTheme="majorBidi" w:hAnsiTheme="majorBidi" w:cstheme="majorBidi"/>
          <w:b/>
          <w:bCs/>
        </w:rPr>
      </w:pPr>
      <w:r w:rsidRPr="0035030C">
        <w:rPr>
          <w:rFonts w:asciiTheme="majorBidi" w:hAnsiTheme="majorBidi" w:cstheme="majorBidi"/>
          <w:b/>
          <w:bCs/>
          <w:cs/>
        </w:rPr>
        <w:lastRenderedPageBreak/>
        <w:t>หุ้นกู้</w:t>
      </w:r>
    </w:p>
    <w:p w14:paraId="0BE39C66" w14:textId="77777777" w:rsidR="00000AE0" w:rsidRPr="0035030C" w:rsidRDefault="00000AE0" w:rsidP="00283CAF">
      <w:pPr>
        <w:pStyle w:val="Bo-Blankline"/>
        <w:rPr>
          <w:rFonts w:asciiTheme="majorBidi" w:hAnsiTheme="majorBidi" w:cstheme="majorBidi"/>
        </w:rPr>
      </w:pPr>
    </w:p>
    <w:p w14:paraId="35F3ACBA" w14:textId="04741F81" w:rsidR="00CD1F05" w:rsidRPr="0035030C" w:rsidRDefault="00CD1F05" w:rsidP="00304C11">
      <w:pPr>
        <w:pStyle w:val="Bo-C1Content"/>
        <w:ind w:right="684"/>
        <w:rPr>
          <w:rFonts w:asciiTheme="majorBidi" w:hAnsiTheme="majorBidi" w:cstheme="majorBidi"/>
          <w:i/>
          <w:iCs/>
          <w:cs/>
          <w:lang w:val="en-US"/>
        </w:rPr>
      </w:pPr>
      <w:r w:rsidRPr="0035030C">
        <w:rPr>
          <w:rFonts w:asciiTheme="majorBidi" w:hAnsiTheme="majorBidi" w:cstheme="majorBidi"/>
          <w:cs/>
        </w:rPr>
        <w:t xml:space="preserve">ณ วันที่ </w:t>
      </w:r>
      <w:r w:rsidR="002810CA" w:rsidRPr="002810CA">
        <w:rPr>
          <w:rFonts w:asciiTheme="majorBidi" w:hAnsiTheme="majorBidi" w:cstheme="majorBidi"/>
          <w:lang w:val="en-US"/>
        </w:rPr>
        <w:t>31</w:t>
      </w:r>
      <w:r w:rsidRPr="0035030C">
        <w:rPr>
          <w:rFonts w:asciiTheme="majorBidi" w:hAnsiTheme="majorBidi" w:cstheme="majorBidi"/>
          <w:lang w:val="en-US"/>
        </w:rPr>
        <w:t xml:space="preserve"> </w:t>
      </w:r>
      <w:r w:rsidRPr="0035030C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2810CA" w:rsidRPr="002810CA">
        <w:rPr>
          <w:rFonts w:asciiTheme="majorBidi" w:hAnsiTheme="majorBidi" w:cstheme="majorBidi"/>
          <w:lang w:val="en-US"/>
        </w:rPr>
        <w:t>256</w:t>
      </w:r>
      <w:r w:rsidR="00715A56">
        <w:rPr>
          <w:rFonts w:asciiTheme="majorBidi" w:hAnsiTheme="majorBidi" w:cstheme="majorBidi"/>
          <w:lang w:val="en-US"/>
        </w:rPr>
        <w:t>7</w:t>
      </w:r>
      <w:r w:rsidRPr="0035030C">
        <w:rPr>
          <w:rFonts w:asciiTheme="majorBidi" w:hAnsiTheme="majorBidi" w:cstheme="majorBidi"/>
          <w:cs/>
        </w:rPr>
        <w:t xml:space="preserve"> </w:t>
      </w:r>
      <w:r w:rsidR="007C64FB" w:rsidRPr="0035030C">
        <w:rPr>
          <w:rFonts w:asciiTheme="majorBidi" w:hAnsiTheme="majorBidi" w:cstheme="majorBidi"/>
          <w:cs/>
        </w:rPr>
        <w:t>กลุ่ม</w:t>
      </w:r>
      <w:r w:rsidRPr="0035030C">
        <w:rPr>
          <w:rFonts w:asciiTheme="majorBidi" w:hAnsiTheme="majorBidi" w:cstheme="majorBidi"/>
          <w:cs/>
        </w:rPr>
        <w:t>บริษัท</w:t>
      </w:r>
      <w:r w:rsidR="007C64FB" w:rsidRPr="0035030C">
        <w:rPr>
          <w:rFonts w:asciiTheme="majorBidi" w:hAnsiTheme="majorBidi" w:cstheme="majorBidi"/>
          <w:cs/>
        </w:rPr>
        <w:t>และบริษัท</w:t>
      </w:r>
      <w:r w:rsidRPr="0035030C">
        <w:rPr>
          <w:rFonts w:asciiTheme="majorBidi" w:hAnsiTheme="majorBidi" w:cstheme="majorBidi"/>
          <w:cs/>
        </w:rPr>
        <w:t xml:space="preserve">มีหุ้นกู้ไม่มีประกัน ชนิดระบุชื่อผู้ถือ ไม่ด้อยสิทธิ และมีผู้แทนผู้ถือหุ้นกู้ ชำระดอกเบี้ยทุก </w:t>
      </w:r>
      <w:r w:rsidR="002810CA" w:rsidRPr="002810CA">
        <w:rPr>
          <w:rFonts w:asciiTheme="majorBidi" w:hAnsiTheme="majorBidi" w:cstheme="majorBidi"/>
          <w:lang w:val="en-US"/>
        </w:rPr>
        <w:t>3</w:t>
      </w:r>
      <w:r w:rsidRPr="0035030C">
        <w:rPr>
          <w:rFonts w:asciiTheme="majorBidi" w:hAnsiTheme="majorBidi" w:cstheme="majorBidi"/>
          <w:cs/>
        </w:rPr>
        <w:t xml:space="preserve"> เดือน มูลค่ารวม</w:t>
      </w:r>
      <w:r w:rsidR="00B9169E">
        <w:rPr>
          <w:rFonts w:asciiTheme="majorBidi" w:hAnsiTheme="majorBidi" w:cstheme="majorBidi" w:hint="cs"/>
          <w:cs/>
        </w:rPr>
        <w:t xml:space="preserve"> </w:t>
      </w:r>
      <w:r w:rsidR="00D013E2">
        <w:rPr>
          <w:rFonts w:asciiTheme="majorBidi" w:hAnsiTheme="majorBidi" w:cstheme="majorBidi"/>
          <w:lang w:val="en-US"/>
        </w:rPr>
        <w:t>75,</w:t>
      </w:r>
      <w:r w:rsidR="004D5B22">
        <w:rPr>
          <w:rFonts w:asciiTheme="majorBidi" w:hAnsiTheme="majorBidi" w:cstheme="majorBidi"/>
          <w:lang w:val="en-US"/>
        </w:rPr>
        <w:t>790</w:t>
      </w:r>
      <w:r w:rsidR="00715A56">
        <w:rPr>
          <w:rFonts w:asciiTheme="majorBidi" w:hAnsiTheme="majorBidi" w:cstheme="majorBidi"/>
          <w:lang w:val="en-US"/>
        </w:rPr>
        <w:t xml:space="preserve"> </w:t>
      </w:r>
      <w:r w:rsidRPr="0035030C">
        <w:rPr>
          <w:rFonts w:asciiTheme="majorBidi" w:hAnsiTheme="majorBidi" w:cstheme="majorBidi"/>
          <w:cs/>
        </w:rPr>
        <w:t xml:space="preserve">ล้านบาท </w:t>
      </w:r>
      <w:r w:rsidR="007C64FB" w:rsidRPr="0035030C">
        <w:rPr>
          <w:rFonts w:asciiTheme="majorBidi" w:hAnsiTheme="majorBidi" w:cstheme="majorBidi"/>
          <w:cs/>
        </w:rPr>
        <w:t>และ</w:t>
      </w:r>
      <w:r w:rsidR="00B9169E">
        <w:rPr>
          <w:rFonts w:asciiTheme="majorBidi" w:hAnsiTheme="majorBidi" w:cstheme="majorBidi"/>
        </w:rPr>
        <w:t xml:space="preserve"> </w:t>
      </w:r>
      <w:r w:rsidR="00325AE8">
        <w:rPr>
          <w:rFonts w:asciiTheme="majorBidi" w:hAnsiTheme="majorBidi" w:cstheme="majorBidi"/>
          <w:lang w:val="en-US"/>
        </w:rPr>
        <w:t>50,322</w:t>
      </w:r>
      <w:r w:rsidR="003E1CDA">
        <w:rPr>
          <w:rFonts w:asciiTheme="majorBidi" w:hAnsiTheme="majorBidi" w:cstheme="majorBidi"/>
        </w:rPr>
        <w:t xml:space="preserve"> </w:t>
      </w:r>
      <w:r w:rsidR="007C64FB" w:rsidRPr="0035030C">
        <w:rPr>
          <w:rFonts w:asciiTheme="majorBidi" w:hAnsiTheme="majorBidi" w:cstheme="majorBidi"/>
          <w:cs/>
        </w:rPr>
        <w:t>ล้านบาท</w:t>
      </w:r>
      <w:r w:rsidR="007C64FB" w:rsidRPr="0035030C">
        <w:rPr>
          <w:rFonts w:asciiTheme="majorBidi" w:hAnsiTheme="majorBidi" w:cstheme="majorBidi"/>
        </w:rPr>
        <w:t xml:space="preserve"> </w:t>
      </w:r>
      <w:r w:rsidR="007C64FB" w:rsidRPr="0035030C">
        <w:rPr>
          <w:rFonts w:asciiTheme="majorBidi" w:hAnsiTheme="majorBidi" w:cstheme="majorBidi"/>
          <w:cs/>
        </w:rPr>
        <w:t>ตามลำดับ</w:t>
      </w:r>
      <w:r w:rsidR="00A74C27" w:rsidRPr="0035030C">
        <w:rPr>
          <w:rFonts w:asciiTheme="majorBidi" w:hAnsiTheme="majorBidi" w:cstheme="majorBidi"/>
        </w:rPr>
        <w:t xml:space="preserve"> </w:t>
      </w:r>
      <w:r w:rsidRPr="0035030C">
        <w:rPr>
          <w:rFonts w:asciiTheme="majorBidi" w:hAnsiTheme="majorBidi" w:cstheme="majorBidi"/>
          <w:i/>
          <w:iCs/>
          <w:cs/>
        </w:rPr>
        <w:t>(</w:t>
      </w:r>
      <w:r w:rsidR="002810CA" w:rsidRPr="002810CA">
        <w:rPr>
          <w:rFonts w:asciiTheme="majorBidi" w:hAnsiTheme="majorBidi" w:cstheme="majorBidi"/>
          <w:i/>
          <w:iCs/>
          <w:lang w:val="en-US"/>
        </w:rPr>
        <w:t>256</w:t>
      </w:r>
      <w:r w:rsidR="00715A56">
        <w:rPr>
          <w:rFonts w:asciiTheme="majorBidi" w:hAnsiTheme="majorBidi" w:cstheme="majorBidi"/>
          <w:i/>
          <w:iCs/>
          <w:lang w:val="en-US"/>
        </w:rPr>
        <w:t>6</w:t>
      </w:r>
      <w:r w:rsidRPr="0035030C">
        <w:rPr>
          <w:rFonts w:asciiTheme="majorBidi" w:hAnsiTheme="majorBidi" w:cstheme="majorBidi"/>
          <w:i/>
          <w:iCs/>
          <w:lang w:val="en-US"/>
        </w:rPr>
        <w:t xml:space="preserve">: </w:t>
      </w:r>
      <w:r w:rsidR="00715A56" w:rsidRPr="00715A56">
        <w:rPr>
          <w:rFonts w:asciiTheme="majorBidi" w:hAnsiTheme="majorBidi" w:cstheme="majorBidi"/>
          <w:i/>
          <w:iCs/>
          <w:lang w:val="en-US"/>
        </w:rPr>
        <w:t xml:space="preserve">75,398 </w:t>
      </w:r>
      <w:r w:rsidRPr="0035030C">
        <w:rPr>
          <w:rFonts w:asciiTheme="majorBidi" w:hAnsiTheme="majorBidi" w:cstheme="majorBidi"/>
          <w:i/>
          <w:iCs/>
          <w:cs/>
          <w:lang w:val="en-US"/>
        </w:rPr>
        <w:t>ล้านบาท</w:t>
      </w:r>
      <w:r w:rsidR="007C64FB" w:rsidRPr="0035030C">
        <w:rPr>
          <w:rFonts w:asciiTheme="majorBidi" w:hAnsiTheme="majorBidi" w:cstheme="majorBidi"/>
          <w:i/>
          <w:iCs/>
          <w:cs/>
          <w:lang w:val="en-US"/>
        </w:rPr>
        <w:t xml:space="preserve"> </w:t>
      </w:r>
      <w:r w:rsidR="007C64FB" w:rsidRPr="00275182">
        <w:rPr>
          <w:rFonts w:asciiTheme="majorBidi" w:hAnsiTheme="majorBidi" w:cstheme="majorBidi"/>
          <w:i/>
          <w:iCs/>
          <w:cs/>
          <w:lang w:val="en-US"/>
        </w:rPr>
        <w:t>และ</w:t>
      </w:r>
      <w:r w:rsidR="007C64FB" w:rsidRPr="0035030C">
        <w:rPr>
          <w:rFonts w:asciiTheme="majorBidi" w:hAnsiTheme="majorBidi" w:cstheme="majorBidi"/>
          <w:cs/>
          <w:lang w:val="en-US"/>
        </w:rPr>
        <w:t xml:space="preserve"> </w:t>
      </w:r>
      <w:r w:rsidR="00715A56" w:rsidRPr="00715A56">
        <w:rPr>
          <w:rFonts w:asciiTheme="majorBidi" w:hAnsiTheme="majorBidi" w:cstheme="majorBidi"/>
          <w:i/>
          <w:iCs/>
          <w:lang w:val="en-US"/>
        </w:rPr>
        <w:t xml:space="preserve">54,190 </w:t>
      </w:r>
      <w:r w:rsidR="007C64FB" w:rsidRPr="0035030C">
        <w:rPr>
          <w:rFonts w:asciiTheme="majorBidi" w:hAnsiTheme="majorBidi" w:cstheme="majorBidi"/>
          <w:i/>
          <w:iCs/>
          <w:cs/>
          <w:lang w:val="en-US"/>
        </w:rPr>
        <w:t>ล้านบาท ตามลำดับ</w:t>
      </w:r>
      <w:r w:rsidRPr="0035030C">
        <w:rPr>
          <w:rFonts w:asciiTheme="majorBidi" w:hAnsiTheme="majorBidi" w:cstheme="majorBidi"/>
          <w:i/>
          <w:iCs/>
          <w:cs/>
          <w:lang w:val="en-US"/>
        </w:rPr>
        <w:t>)</w:t>
      </w:r>
      <w:r w:rsidRPr="0035030C">
        <w:rPr>
          <w:rFonts w:asciiTheme="majorBidi" w:hAnsiTheme="majorBidi" w:cstheme="majorBidi"/>
          <w:i/>
          <w:iCs/>
          <w:lang w:val="en-US"/>
        </w:rPr>
        <w:t xml:space="preserve"> </w:t>
      </w:r>
      <w:r w:rsidRPr="0035030C">
        <w:rPr>
          <w:rFonts w:asciiTheme="majorBidi" w:hAnsiTheme="majorBidi" w:cstheme="majorBidi"/>
          <w:cs/>
          <w:lang w:val="en-US"/>
        </w:rPr>
        <w:t>ดังนี้</w:t>
      </w:r>
    </w:p>
    <w:tbl>
      <w:tblPr>
        <w:tblW w:w="140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29"/>
        <w:gridCol w:w="236"/>
        <w:gridCol w:w="1171"/>
        <w:gridCol w:w="236"/>
        <w:gridCol w:w="1120"/>
        <w:gridCol w:w="236"/>
        <w:gridCol w:w="1205"/>
        <w:gridCol w:w="253"/>
        <w:gridCol w:w="1187"/>
        <w:gridCol w:w="236"/>
        <w:gridCol w:w="1114"/>
        <w:gridCol w:w="236"/>
        <w:gridCol w:w="1114"/>
        <w:gridCol w:w="236"/>
        <w:gridCol w:w="1024"/>
        <w:gridCol w:w="236"/>
        <w:gridCol w:w="1294"/>
        <w:gridCol w:w="1350"/>
      </w:tblGrid>
      <w:tr w:rsidR="00130F74" w:rsidRPr="0035030C" w14:paraId="3D3EBA65" w14:textId="341E80C0" w:rsidTr="0037281D">
        <w:trPr>
          <w:tblHeader/>
        </w:trPr>
        <w:tc>
          <w:tcPr>
            <w:tcW w:w="1529" w:type="dxa"/>
          </w:tcPr>
          <w:p w14:paraId="603633D6" w14:textId="77777777" w:rsidR="00130F74" w:rsidRPr="0035030C" w:rsidRDefault="00130F74" w:rsidP="00283CA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A6F7189" w14:textId="77777777" w:rsidR="00130F74" w:rsidRPr="0035030C" w:rsidRDefault="00130F74" w:rsidP="00283C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98" w:type="dxa"/>
            <w:gridSpan w:val="15"/>
          </w:tcPr>
          <w:p w14:paraId="4063519D" w14:textId="77777777" w:rsidR="00130F74" w:rsidRPr="0035030C" w:rsidRDefault="00130F74" w:rsidP="00283C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50" w:type="dxa"/>
          </w:tcPr>
          <w:p w14:paraId="113E1973" w14:textId="77777777" w:rsidR="00130F74" w:rsidRPr="0035030C" w:rsidRDefault="00130F74" w:rsidP="00130F74">
            <w:pPr>
              <w:tabs>
                <w:tab w:val="left" w:pos="1878"/>
                <w:tab w:val="left" w:pos="2328"/>
              </w:tabs>
              <w:spacing w:line="240" w:lineRule="atLeast"/>
              <w:ind w:left="-115" w:right="97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130F74" w:rsidRPr="0035030C" w14:paraId="308F7F6F" w14:textId="16630023" w:rsidTr="0037281D">
        <w:trPr>
          <w:tblHeader/>
        </w:trPr>
        <w:tc>
          <w:tcPr>
            <w:tcW w:w="1529" w:type="dxa"/>
          </w:tcPr>
          <w:p w14:paraId="2A817DAC" w14:textId="77777777" w:rsidR="00130F74" w:rsidRPr="0035030C" w:rsidRDefault="00130F74" w:rsidP="00283CAF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36" w:type="dxa"/>
          </w:tcPr>
          <w:p w14:paraId="44BF062D" w14:textId="77777777" w:rsidR="00130F74" w:rsidRPr="0035030C" w:rsidRDefault="00130F74" w:rsidP="00283C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7" w:type="dxa"/>
            <w:gridSpan w:val="3"/>
          </w:tcPr>
          <w:p w14:paraId="6F5CCC41" w14:textId="77777777" w:rsidR="00130F74" w:rsidRPr="0035030C" w:rsidRDefault="00130F74" w:rsidP="00283C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ส่วนที่ครบกำหนดชำระภายในหนึ่ง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236" w:type="dxa"/>
          </w:tcPr>
          <w:p w14:paraId="5614C6A2" w14:textId="77777777" w:rsidR="00130F74" w:rsidRPr="0035030C" w:rsidRDefault="00130F74" w:rsidP="00283CA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5" w:type="dxa"/>
            <w:gridSpan w:val="3"/>
          </w:tcPr>
          <w:p w14:paraId="761519C7" w14:textId="77777777" w:rsidR="00130F74" w:rsidRPr="0035030C" w:rsidRDefault="00130F74" w:rsidP="00283C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ส่วนที่ครบกำหนดชำระเกินกว่าหนึ่ง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236" w:type="dxa"/>
          </w:tcPr>
          <w:p w14:paraId="228ADAD6" w14:textId="77777777" w:rsidR="00130F74" w:rsidRPr="0035030C" w:rsidRDefault="00130F74" w:rsidP="00283C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64" w:type="dxa"/>
            <w:gridSpan w:val="3"/>
          </w:tcPr>
          <w:p w14:paraId="43F9FAD1" w14:textId="77777777" w:rsidR="00130F74" w:rsidRPr="0035030C" w:rsidRDefault="00130F74" w:rsidP="00283C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</w:tcPr>
          <w:p w14:paraId="6817EACE" w14:textId="77777777" w:rsidR="00130F74" w:rsidRPr="0035030C" w:rsidRDefault="00130F74" w:rsidP="00283C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24" w:type="dxa"/>
          </w:tcPr>
          <w:p w14:paraId="7897DA97" w14:textId="77777777" w:rsidR="00130F74" w:rsidRPr="0035030C" w:rsidRDefault="00130F74" w:rsidP="00283C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36" w:type="dxa"/>
          </w:tcPr>
          <w:p w14:paraId="74A9D96C" w14:textId="77777777" w:rsidR="00130F74" w:rsidRPr="0035030C" w:rsidRDefault="00130F74" w:rsidP="00283C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94" w:type="dxa"/>
          </w:tcPr>
          <w:p w14:paraId="33070D21" w14:textId="77777777" w:rsidR="00130F74" w:rsidRPr="0035030C" w:rsidRDefault="00130F74" w:rsidP="00283C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50" w:type="dxa"/>
          </w:tcPr>
          <w:p w14:paraId="6F08EA65" w14:textId="77777777" w:rsidR="00130F74" w:rsidRPr="0035030C" w:rsidRDefault="00130F74" w:rsidP="00283C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</w:tr>
      <w:tr w:rsidR="00715A56" w:rsidRPr="0035030C" w14:paraId="3D94EBF5" w14:textId="441520EC" w:rsidTr="0037281D">
        <w:trPr>
          <w:tblHeader/>
        </w:trPr>
        <w:tc>
          <w:tcPr>
            <w:tcW w:w="1529" w:type="dxa"/>
          </w:tcPr>
          <w:p w14:paraId="0C189401" w14:textId="27D94106" w:rsidR="00715A56" w:rsidRPr="0035030C" w:rsidRDefault="00715A56" w:rsidP="00715A56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หุ้นกู้ครั้งที่</w:t>
            </w:r>
          </w:p>
        </w:tc>
        <w:tc>
          <w:tcPr>
            <w:tcW w:w="236" w:type="dxa"/>
          </w:tcPr>
          <w:p w14:paraId="25F29333" w14:textId="77777777" w:rsidR="00715A56" w:rsidRPr="0035030C" w:rsidRDefault="00715A56" w:rsidP="00715A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6605E524" w14:textId="254CD72A" w:rsidR="00715A56" w:rsidRPr="0035030C" w:rsidRDefault="00715A56" w:rsidP="00715A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236" w:type="dxa"/>
          </w:tcPr>
          <w:p w14:paraId="0B347936" w14:textId="77777777" w:rsidR="00715A56" w:rsidRPr="0035030C" w:rsidRDefault="00715A56" w:rsidP="00715A5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</w:tcPr>
          <w:p w14:paraId="771ACC01" w14:textId="32513642" w:rsidR="00715A56" w:rsidRPr="0035030C" w:rsidRDefault="00715A56" w:rsidP="00715A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236" w:type="dxa"/>
          </w:tcPr>
          <w:p w14:paraId="5A1135D4" w14:textId="77777777" w:rsidR="00715A56" w:rsidRPr="0035030C" w:rsidRDefault="00715A56" w:rsidP="00715A5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</w:tcPr>
          <w:p w14:paraId="614ADC68" w14:textId="18182861" w:rsidR="00715A56" w:rsidRPr="0035030C" w:rsidRDefault="00715A56" w:rsidP="00715A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253" w:type="dxa"/>
          </w:tcPr>
          <w:p w14:paraId="0FF66C2F" w14:textId="77777777" w:rsidR="00715A56" w:rsidRPr="0035030C" w:rsidRDefault="00715A56" w:rsidP="00715A5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7" w:type="dxa"/>
          </w:tcPr>
          <w:p w14:paraId="7BA0F7D9" w14:textId="1AE40A95" w:rsidR="00715A56" w:rsidRPr="0035030C" w:rsidRDefault="00715A56" w:rsidP="00715A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236" w:type="dxa"/>
          </w:tcPr>
          <w:p w14:paraId="6951498C" w14:textId="77777777" w:rsidR="00715A56" w:rsidRPr="0035030C" w:rsidRDefault="00715A56" w:rsidP="00715A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6E7F7AAA" w14:textId="4F167BF6" w:rsidR="00715A56" w:rsidRPr="0035030C" w:rsidRDefault="00715A56" w:rsidP="00715A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236" w:type="dxa"/>
          </w:tcPr>
          <w:p w14:paraId="2B91C0CC" w14:textId="77777777" w:rsidR="00715A56" w:rsidRPr="0035030C" w:rsidRDefault="00715A56" w:rsidP="00715A5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19E2176" w14:textId="5575DD66" w:rsidR="00715A56" w:rsidRPr="0035030C" w:rsidRDefault="00715A56" w:rsidP="00715A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236" w:type="dxa"/>
          </w:tcPr>
          <w:p w14:paraId="7A766D0D" w14:textId="77777777" w:rsidR="00715A56" w:rsidRPr="0035030C" w:rsidRDefault="00715A56" w:rsidP="00715A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24" w:type="dxa"/>
          </w:tcPr>
          <w:p w14:paraId="2C428CFA" w14:textId="77777777" w:rsidR="00715A56" w:rsidRPr="0035030C" w:rsidRDefault="00715A56" w:rsidP="00715A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10271309" w14:textId="77777777" w:rsidR="00715A56" w:rsidRPr="0035030C" w:rsidRDefault="00715A56" w:rsidP="00715A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</w:tcPr>
          <w:p w14:paraId="46120D4C" w14:textId="77777777" w:rsidR="00715A56" w:rsidRPr="0035030C" w:rsidRDefault="00715A56" w:rsidP="00715A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อายุหุ้นกู้</w:t>
            </w:r>
          </w:p>
        </w:tc>
        <w:tc>
          <w:tcPr>
            <w:tcW w:w="1350" w:type="dxa"/>
            <w:shd w:val="clear" w:color="auto" w:fill="auto"/>
          </w:tcPr>
          <w:p w14:paraId="799CDDDD" w14:textId="34E2BF13" w:rsidR="00715A56" w:rsidRPr="0035030C" w:rsidRDefault="00715A56" w:rsidP="00715A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วันครบกำหนดชำระ</w:t>
            </w:r>
          </w:p>
        </w:tc>
      </w:tr>
      <w:tr w:rsidR="00715A56" w:rsidRPr="0035030C" w14:paraId="20D81F0E" w14:textId="11F86937" w:rsidTr="0037281D">
        <w:trPr>
          <w:trHeight w:val="324"/>
          <w:tblHeader/>
        </w:trPr>
        <w:tc>
          <w:tcPr>
            <w:tcW w:w="1529" w:type="dxa"/>
          </w:tcPr>
          <w:p w14:paraId="152CFD8F" w14:textId="77777777" w:rsidR="00715A56" w:rsidRPr="0035030C" w:rsidRDefault="00715A56" w:rsidP="00715A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7A080B79" w14:textId="77777777" w:rsidR="00715A56" w:rsidRPr="0035030C" w:rsidRDefault="00715A56" w:rsidP="00715A56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8" w:type="dxa"/>
            <w:gridSpan w:val="11"/>
          </w:tcPr>
          <w:p w14:paraId="21AD0776" w14:textId="77777777" w:rsidR="00715A56" w:rsidRPr="0035030C" w:rsidRDefault="00715A56" w:rsidP="00715A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236" w:type="dxa"/>
          </w:tcPr>
          <w:p w14:paraId="0603FFEE" w14:textId="77777777" w:rsidR="00715A56" w:rsidRPr="0035030C" w:rsidRDefault="00715A56" w:rsidP="00715A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627DFA91" w14:textId="77777777" w:rsidR="00715A56" w:rsidRPr="0035030C" w:rsidRDefault="00715A56" w:rsidP="00715A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(ร้อยละต่อปี)</w:t>
            </w:r>
          </w:p>
        </w:tc>
        <w:tc>
          <w:tcPr>
            <w:tcW w:w="236" w:type="dxa"/>
          </w:tcPr>
          <w:p w14:paraId="160273DB" w14:textId="77777777" w:rsidR="00715A56" w:rsidRPr="0035030C" w:rsidRDefault="00715A56" w:rsidP="00715A56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14:paraId="7723509A" w14:textId="77777777" w:rsidR="00715A56" w:rsidRPr="0035030C" w:rsidRDefault="00715A56" w:rsidP="00715A56">
            <w:pPr>
              <w:spacing w:line="240" w:lineRule="atLeast"/>
              <w:ind w:left="-163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01E91543" w14:textId="529D879F" w:rsidR="00715A56" w:rsidRPr="009C6189" w:rsidRDefault="00715A56" w:rsidP="00715A56">
            <w:pPr>
              <w:spacing w:line="240" w:lineRule="atLeast"/>
              <w:ind w:left="-163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37281D" w:rsidRPr="0035030C" w14:paraId="7386DB75" w14:textId="7F36793F" w:rsidTr="0037281D">
        <w:tc>
          <w:tcPr>
            <w:tcW w:w="1529" w:type="dxa"/>
          </w:tcPr>
          <w:p w14:paraId="28C0A7A0" w14:textId="43BC687B" w:rsidR="0037281D" w:rsidRPr="0035030C" w:rsidRDefault="0037281D" w:rsidP="0037281D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ชุดที่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01EB6604" w14:textId="77777777" w:rsidR="0037281D" w:rsidRPr="0035030C" w:rsidRDefault="0037281D" w:rsidP="0037281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1" w:type="dxa"/>
          </w:tcPr>
          <w:p w14:paraId="3EB56678" w14:textId="3CF276C3" w:rsidR="0037281D" w:rsidRPr="0035030C" w:rsidRDefault="008D7F49" w:rsidP="008D7F49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2,888,000</w:t>
            </w:r>
          </w:p>
        </w:tc>
        <w:tc>
          <w:tcPr>
            <w:tcW w:w="236" w:type="dxa"/>
          </w:tcPr>
          <w:p w14:paraId="5028DA38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</w:tcPr>
          <w:p w14:paraId="4A4871E8" w14:textId="48ABDB30" w:rsidR="0037281D" w:rsidRPr="0035030C" w:rsidRDefault="0037281D" w:rsidP="00F95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5846A9C5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</w:tcPr>
          <w:p w14:paraId="29EBD843" w14:textId="7638BEC4" w:rsidR="0037281D" w:rsidRPr="0035030C" w:rsidRDefault="007F3034" w:rsidP="007F30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3" w:type="dxa"/>
          </w:tcPr>
          <w:p w14:paraId="57D4592E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7" w:type="dxa"/>
          </w:tcPr>
          <w:p w14:paraId="086E278F" w14:textId="47BB8EC8" w:rsidR="0037281D" w:rsidRPr="0035030C" w:rsidRDefault="0037281D" w:rsidP="0037281D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888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</w:tcPr>
          <w:p w14:paraId="04F0575E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4" w:type="dxa"/>
          </w:tcPr>
          <w:p w14:paraId="13547064" w14:textId="6C94D3A3" w:rsidR="0037281D" w:rsidRPr="0035030C" w:rsidRDefault="00D4227C" w:rsidP="0037281D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2,888,000</w:t>
            </w:r>
          </w:p>
        </w:tc>
        <w:tc>
          <w:tcPr>
            <w:tcW w:w="236" w:type="dxa"/>
          </w:tcPr>
          <w:p w14:paraId="29686B7F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</w:tcPr>
          <w:p w14:paraId="25F09F56" w14:textId="249CBA6B" w:rsidR="0037281D" w:rsidRPr="0035030C" w:rsidRDefault="0037281D" w:rsidP="0037281D">
            <w:pPr>
              <w:tabs>
                <w:tab w:val="decimal" w:pos="91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888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</w:tcPr>
          <w:p w14:paraId="1B1D6290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515AEA41" w14:textId="5117426B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</w:p>
        </w:tc>
        <w:tc>
          <w:tcPr>
            <w:tcW w:w="236" w:type="dxa"/>
          </w:tcPr>
          <w:p w14:paraId="27D9A571" w14:textId="77777777" w:rsidR="0037281D" w:rsidRPr="0035030C" w:rsidRDefault="0037281D" w:rsidP="0037281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14:paraId="63ACB41E" w14:textId="7B5F254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50" w:type="dxa"/>
            <w:shd w:val="clear" w:color="auto" w:fill="auto"/>
          </w:tcPr>
          <w:p w14:paraId="67D67572" w14:textId="6FA20C5C" w:rsidR="0037281D" w:rsidRPr="009C6189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11</w:t>
            </w:r>
            <w:r w:rsidRPr="009C6189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มกราคม </w:t>
            </w: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2568</w:t>
            </w:r>
          </w:p>
        </w:tc>
      </w:tr>
      <w:tr w:rsidR="0037281D" w:rsidRPr="0035030C" w14:paraId="2D9BA455" w14:textId="3A306B9E" w:rsidTr="0037281D">
        <w:tc>
          <w:tcPr>
            <w:tcW w:w="1529" w:type="dxa"/>
          </w:tcPr>
          <w:p w14:paraId="79D38EC0" w14:textId="0A6B3A7B" w:rsidR="0037281D" w:rsidRPr="0035030C" w:rsidRDefault="0037281D" w:rsidP="0037281D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36" w:type="dxa"/>
          </w:tcPr>
          <w:p w14:paraId="44184ACB" w14:textId="77777777" w:rsidR="0037281D" w:rsidRPr="0035030C" w:rsidRDefault="0037281D" w:rsidP="0037281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1" w:type="dxa"/>
          </w:tcPr>
          <w:p w14:paraId="72FA2F13" w14:textId="20BD2C88" w:rsidR="0037281D" w:rsidRPr="0035030C" w:rsidRDefault="004F0771" w:rsidP="004F0771">
            <w:pPr>
              <w:tabs>
                <w:tab w:val="decimal" w:pos="4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02ECEA3C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</w:tcPr>
          <w:p w14:paraId="55E2BCDD" w14:textId="742B568F" w:rsidR="0037281D" w:rsidRPr="0035030C" w:rsidRDefault="0037281D" w:rsidP="0037281D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127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</w:tcPr>
          <w:p w14:paraId="7674458C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</w:tcPr>
          <w:p w14:paraId="659D05D7" w14:textId="59A58B59" w:rsidR="0037281D" w:rsidRPr="0035030C" w:rsidRDefault="004F0771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3" w:type="dxa"/>
          </w:tcPr>
          <w:p w14:paraId="53F5FE38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7" w:type="dxa"/>
          </w:tcPr>
          <w:p w14:paraId="1F268083" w14:textId="67485003" w:rsidR="0037281D" w:rsidRPr="0035030C" w:rsidRDefault="0037281D" w:rsidP="00F95311">
            <w:pPr>
              <w:tabs>
                <w:tab w:val="decimal" w:pos="-115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231CF716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4" w:type="dxa"/>
          </w:tcPr>
          <w:p w14:paraId="293FC423" w14:textId="3EB35B29" w:rsidR="0037281D" w:rsidRPr="0035030C" w:rsidRDefault="002B43EB" w:rsidP="002B43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0E542E96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</w:tcPr>
          <w:p w14:paraId="4E8BE8FD" w14:textId="1ADD3CEE" w:rsidR="0037281D" w:rsidRPr="0035030C" w:rsidRDefault="0037281D" w:rsidP="0037281D">
            <w:pPr>
              <w:tabs>
                <w:tab w:val="decimal" w:pos="91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127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</w:tcPr>
          <w:p w14:paraId="68760A19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136E5945" w14:textId="3EA25CBE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</w:p>
        </w:tc>
        <w:tc>
          <w:tcPr>
            <w:tcW w:w="236" w:type="dxa"/>
          </w:tcPr>
          <w:p w14:paraId="0B636D08" w14:textId="77777777" w:rsidR="0037281D" w:rsidRPr="0035030C" w:rsidRDefault="0037281D" w:rsidP="0037281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14:paraId="005A91E5" w14:textId="5365A155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35030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Pr="0035030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350" w:type="dxa"/>
            <w:shd w:val="clear" w:color="auto" w:fill="auto"/>
          </w:tcPr>
          <w:p w14:paraId="6E9D5F1E" w14:textId="0712FEA2" w:rsidR="0037281D" w:rsidRPr="009C6189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2</w:t>
            </w:r>
            <w:r w:rsidRPr="009C6189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เมษายน </w:t>
            </w: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2567</w:t>
            </w:r>
          </w:p>
        </w:tc>
      </w:tr>
      <w:tr w:rsidR="0037281D" w:rsidRPr="0035030C" w14:paraId="3942CE31" w14:textId="2656F01F" w:rsidTr="0037281D">
        <w:tc>
          <w:tcPr>
            <w:tcW w:w="1529" w:type="dxa"/>
          </w:tcPr>
          <w:p w14:paraId="632E3287" w14:textId="5B9CFB71" w:rsidR="0037281D" w:rsidRPr="0035030C" w:rsidRDefault="0037281D" w:rsidP="0037281D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36" w:type="dxa"/>
          </w:tcPr>
          <w:p w14:paraId="7E555EA6" w14:textId="77777777" w:rsidR="0037281D" w:rsidRPr="0035030C" w:rsidRDefault="0037281D" w:rsidP="0037281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1" w:type="dxa"/>
          </w:tcPr>
          <w:p w14:paraId="2C1CFEF1" w14:textId="6B2612BE" w:rsidR="0037281D" w:rsidRPr="0035030C" w:rsidRDefault="006C1265" w:rsidP="006C1265">
            <w:pPr>
              <w:tabs>
                <w:tab w:val="decimal" w:pos="4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6F6D281C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</w:tcPr>
          <w:p w14:paraId="49A89BBA" w14:textId="71D4A142" w:rsidR="0037281D" w:rsidRPr="0035030C" w:rsidRDefault="0037281D" w:rsidP="0037281D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600</w:t>
            </w:r>
          </w:p>
        </w:tc>
        <w:tc>
          <w:tcPr>
            <w:tcW w:w="236" w:type="dxa"/>
          </w:tcPr>
          <w:p w14:paraId="646B1B97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</w:tcPr>
          <w:p w14:paraId="7C0E54B5" w14:textId="0750D0D5" w:rsidR="0037281D" w:rsidRPr="0035030C" w:rsidRDefault="0036008E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3" w:type="dxa"/>
          </w:tcPr>
          <w:p w14:paraId="4CD49053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7" w:type="dxa"/>
          </w:tcPr>
          <w:p w14:paraId="11B1A1A3" w14:textId="17F230C9" w:rsidR="0037281D" w:rsidRPr="0035030C" w:rsidRDefault="0037281D" w:rsidP="00F95311">
            <w:pPr>
              <w:tabs>
                <w:tab w:val="decimal" w:pos="-115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6692A9C1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4" w:type="dxa"/>
          </w:tcPr>
          <w:p w14:paraId="23872C27" w14:textId="43A54FE0" w:rsidR="0037281D" w:rsidRPr="0035030C" w:rsidRDefault="0036008E" w:rsidP="0036008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13B5A23F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</w:tcPr>
          <w:p w14:paraId="3A1E08B4" w14:textId="5A0F53AE" w:rsidR="0037281D" w:rsidRPr="0035030C" w:rsidRDefault="0037281D" w:rsidP="0037281D">
            <w:pPr>
              <w:tabs>
                <w:tab w:val="decimal" w:pos="91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600</w:t>
            </w:r>
          </w:p>
        </w:tc>
        <w:tc>
          <w:tcPr>
            <w:tcW w:w="236" w:type="dxa"/>
          </w:tcPr>
          <w:p w14:paraId="2D40B59D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268401CF" w14:textId="6852792D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</w:p>
        </w:tc>
        <w:tc>
          <w:tcPr>
            <w:tcW w:w="236" w:type="dxa"/>
          </w:tcPr>
          <w:p w14:paraId="31461766" w14:textId="77777777" w:rsidR="0037281D" w:rsidRPr="0035030C" w:rsidRDefault="0037281D" w:rsidP="0037281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14:paraId="68FC7C8B" w14:textId="1F33E252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35030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Pr="0035030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350" w:type="dxa"/>
            <w:shd w:val="clear" w:color="auto" w:fill="auto"/>
          </w:tcPr>
          <w:p w14:paraId="7046903A" w14:textId="709850E9" w:rsidR="0037281D" w:rsidRPr="009C6189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19</w:t>
            </w:r>
            <w:r w:rsidRPr="009C6189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กรกฎาคม </w:t>
            </w: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2567</w:t>
            </w:r>
          </w:p>
        </w:tc>
      </w:tr>
      <w:tr w:rsidR="0037281D" w:rsidRPr="0035030C" w14:paraId="6DDA60F4" w14:textId="5E17FF66" w:rsidTr="0037281D">
        <w:tc>
          <w:tcPr>
            <w:tcW w:w="1529" w:type="dxa"/>
          </w:tcPr>
          <w:p w14:paraId="7A2C0521" w14:textId="6357302C" w:rsidR="0037281D" w:rsidRPr="0035030C" w:rsidRDefault="0037281D" w:rsidP="0037281D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05CDBF99" w14:textId="77777777" w:rsidR="0037281D" w:rsidRPr="0035030C" w:rsidRDefault="0037281D" w:rsidP="0037281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1" w:type="dxa"/>
          </w:tcPr>
          <w:p w14:paraId="413C06C1" w14:textId="2C18D047" w:rsidR="0037281D" w:rsidRPr="0035030C" w:rsidRDefault="00A30F86" w:rsidP="00A30F86">
            <w:pPr>
              <w:tabs>
                <w:tab w:val="decimal" w:pos="4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36DC0077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</w:tcPr>
          <w:p w14:paraId="310AB3B7" w14:textId="4E09C1B4" w:rsidR="0037281D" w:rsidRPr="0035030C" w:rsidRDefault="0037281D" w:rsidP="0037281D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300</w:t>
            </w:r>
          </w:p>
        </w:tc>
        <w:tc>
          <w:tcPr>
            <w:tcW w:w="236" w:type="dxa"/>
          </w:tcPr>
          <w:p w14:paraId="029D4F32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</w:tcPr>
          <w:p w14:paraId="67F3F13A" w14:textId="261EB4CC" w:rsidR="0037281D" w:rsidRPr="0035030C" w:rsidRDefault="00A30F86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3" w:type="dxa"/>
          </w:tcPr>
          <w:p w14:paraId="147A2387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7" w:type="dxa"/>
          </w:tcPr>
          <w:p w14:paraId="2CB1BA46" w14:textId="3F831308" w:rsidR="0037281D" w:rsidRPr="0035030C" w:rsidRDefault="0037281D" w:rsidP="00F95311">
            <w:pPr>
              <w:tabs>
                <w:tab w:val="decimal" w:pos="-115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3943ED2A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4" w:type="dxa"/>
          </w:tcPr>
          <w:p w14:paraId="7DEE4703" w14:textId="030ABC79" w:rsidR="0037281D" w:rsidRPr="0035030C" w:rsidRDefault="00A30F86" w:rsidP="00A30F8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3927275D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</w:tcPr>
          <w:p w14:paraId="2E1DFC91" w14:textId="31AA742A" w:rsidR="0037281D" w:rsidRPr="0035030C" w:rsidRDefault="0037281D" w:rsidP="0037281D">
            <w:pPr>
              <w:tabs>
                <w:tab w:val="decimal" w:pos="91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300</w:t>
            </w:r>
          </w:p>
        </w:tc>
        <w:tc>
          <w:tcPr>
            <w:tcW w:w="236" w:type="dxa"/>
          </w:tcPr>
          <w:p w14:paraId="4F6F2216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757B96E8" w14:textId="4B2908E1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</w:p>
        </w:tc>
        <w:tc>
          <w:tcPr>
            <w:tcW w:w="236" w:type="dxa"/>
          </w:tcPr>
          <w:p w14:paraId="21593838" w14:textId="77777777" w:rsidR="0037281D" w:rsidRPr="0035030C" w:rsidRDefault="0037281D" w:rsidP="0037281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14:paraId="76CE9295" w14:textId="75B54105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35030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350" w:type="dxa"/>
            <w:shd w:val="clear" w:color="auto" w:fill="auto"/>
          </w:tcPr>
          <w:p w14:paraId="59ADCF7C" w14:textId="6ECFA5D6" w:rsidR="0037281D" w:rsidRPr="009C6189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5</w:t>
            </w:r>
            <w:r w:rsidRPr="009C6189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พฤศจิกายน </w:t>
            </w: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2567</w:t>
            </w:r>
          </w:p>
        </w:tc>
      </w:tr>
      <w:tr w:rsidR="0037281D" w:rsidRPr="0035030C" w14:paraId="69D53BE0" w14:textId="7BFDA34E" w:rsidTr="0037281D">
        <w:tc>
          <w:tcPr>
            <w:tcW w:w="1529" w:type="dxa"/>
          </w:tcPr>
          <w:p w14:paraId="4A8F9D6B" w14:textId="02099C6A" w:rsidR="0037281D" w:rsidRPr="0035030C" w:rsidRDefault="0037281D" w:rsidP="0037281D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0296DCBB" w14:textId="77777777" w:rsidR="0037281D" w:rsidRPr="0035030C" w:rsidRDefault="0037281D" w:rsidP="0037281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1" w:type="dxa"/>
          </w:tcPr>
          <w:p w14:paraId="709E90A7" w14:textId="403F118F" w:rsidR="0037281D" w:rsidRPr="0035030C" w:rsidRDefault="003A633E" w:rsidP="003A633E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3,410,700</w:t>
            </w:r>
          </w:p>
        </w:tc>
        <w:tc>
          <w:tcPr>
            <w:tcW w:w="236" w:type="dxa"/>
          </w:tcPr>
          <w:p w14:paraId="0E2042A5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</w:tcPr>
          <w:p w14:paraId="06A9749C" w14:textId="584D0CE4" w:rsidR="0037281D" w:rsidRPr="0035030C" w:rsidRDefault="0037281D" w:rsidP="00F95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2DEB2EC8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</w:tcPr>
          <w:p w14:paraId="326E8BA5" w14:textId="3052FF1D" w:rsidR="0037281D" w:rsidRPr="0035030C" w:rsidRDefault="00FE1FA5" w:rsidP="00FE1FA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3" w:type="dxa"/>
          </w:tcPr>
          <w:p w14:paraId="55EFFC60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7" w:type="dxa"/>
          </w:tcPr>
          <w:p w14:paraId="72B1DAFE" w14:textId="56F6A14C" w:rsidR="0037281D" w:rsidRPr="0035030C" w:rsidRDefault="0037281D" w:rsidP="0037281D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700</w:t>
            </w:r>
          </w:p>
        </w:tc>
        <w:tc>
          <w:tcPr>
            <w:tcW w:w="236" w:type="dxa"/>
          </w:tcPr>
          <w:p w14:paraId="2C2B4699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4" w:type="dxa"/>
          </w:tcPr>
          <w:p w14:paraId="13402D08" w14:textId="7E4CF931" w:rsidR="0037281D" w:rsidRPr="0035030C" w:rsidRDefault="00FE1FA5" w:rsidP="0037281D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3,410,700</w:t>
            </w:r>
          </w:p>
        </w:tc>
        <w:tc>
          <w:tcPr>
            <w:tcW w:w="236" w:type="dxa"/>
          </w:tcPr>
          <w:p w14:paraId="200C5065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</w:tcPr>
          <w:p w14:paraId="1374E6EB" w14:textId="29A04567" w:rsidR="0037281D" w:rsidRPr="0035030C" w:rsidRDefault="0037281D" w:rsidP="0037281D">
            <w:pPr>
              <w:tabs>
                <w:tab w:val="decimal" w:pos="91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700</w:t>
            </w:r>
          </w:p>
        </w:tc>
        <w:tc>
          <w:tcPr>
            <w:tcW w:w="236" w:type="dxa"/>
          </w:tcPr>
          <w:p w14:paraId="06CB9001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4A60268B" w14:textId="0D9A3480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</w:p>
        </w:tc>
        <w:tc>
          <w:tcPr>
            <w:tcW w:w="236" w:type="dxa"/>
          </w:tcPr>
          <w:p w14:paraId="65B37477" w14:textId="77777777" w:rsidR="0037281D" w:rsidRPr="0035030C" w:rsidRDefault="0037281D" w:rsidP="0037281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14:paraId="3087EE7F" w14:textId="03141FF6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35030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350" w:type="dxa"/>
            <w:shd w:val="clear" w:color="auto" w:fill="auto"/>
          </w:tcPr>
          <w:p w14:paraId="4C6EF0AE" w14:textId="3ADE4ED7" w:rsidR="0037281D" w:rsidRPr="009C6189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5</w:t>
            </w:r>
            <w:r w:rsidRPr="009C6189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พฤศจิกายน </w:t>
            </w: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2568</w:t>
            </w:r>
          </w:p>
        </w:tc>
      </w:tr>
      <w:tr w:rsidR="0037281D" w:rsidRPr="0035030C" w14:paraId="175B1CE4" w14:textId="57141B1A" w:rsidTr="0037281D">
        <w:tc>
          <w:tcPr>
            <w:tcW w:w="1529" w:type="dxa"/>
          </w:tcPr>
          <w:p w14:paraId="3466F3FE" w14:textId="4000BFCB" w:rsidR="0037281D" w:rsidRPr="0035030C" w:rsidRDefault="0037281D" w:rsidP="0037281D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236" w:type="dxa"/>
          </w:tcPr>
          <w:p w14:paraId="6CAB1529" w14:textId="77777777" w:rsidR="0037281D" w:rsidRPr="0035030C" w:rsidRDefault="0037281D" w:rsidP="0037281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1" w:type="dxa"/>
            <w:shd w:val="clear" w:color="auto" w:fill="auto"/>
          </w:tcPr>
          <w:p w14:paraId="7A57C771" w14:textId="4CA45CDB" w:rsidR="0037281D" w:rsidRPr="0035030C" w:rsidRDefault="000C4C71" w:rsidP="000C4C71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36" w:type="dxa"/>
            <w:shd w:val="clear" w:color="auto" w:fill="auto"/>
          </w:tcPr>
          <w:p w14:paraId="148B3C81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shd w:val="clear" w:color="auto" w:fill="auto"/>
          </w:tcPr>
          <w:p w14:paraId="3C9CDD7B" w14:textId="229D15BB" w:rsidR="0037281D" w:rsidRPr="0035030C" w:rsidRDefault="0037281D" w:rsidP="00F95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8E98F7F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6332F6D7" w14:textId="5B65257B" w:rsidR="0037281D" w:rsidRPr="0035030C" w:rsidRDefault="00990181" w:rsidP="0099018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3534920A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7" w:type="dxa"/>
            <w:shd w:val="clear" w:color="auto" w:fill="auto"/>
          </w:tcPr>
          <w:p w14:paraId="3CD34DBE" w14:textId="07F45A05" w:rsidR="0037281D" w:rsidRPr="0035030C" w:rsidRDefault="0037281D" w:rsidP="0037281D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115A5023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50C10796" w14:textId="388E36C1" w:rsidR="0037281D" w:rsidRPr="0035030C" w:rsidRDefault="00990181" w:rsidP="0037281D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36" w:type="dxa"/>
            <w:shd w:val="clear" w:color="auto" w:fill="auto"/>
          </w:tcPr>
          <w:p w14:paraId="184CDA2A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575A3A79" w14:textId="23E9286D" w:rsidR="0037281D" w:rsidRPr="0035030C" w:rsidRDefault="0037281D" w:rsidP="0037281D">
            <w:pPr>
              <w:tabs>
                <w:tab w:val="decimal" w:pos="91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3B821D28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09A56246" w14:textId="37F6902F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</w:p>
        </w:tc>
        <w:tc>
          <w:tcPr>
            <w:tcW w:w="236" w:type="dxa"/>
            <w:shd w:val="clear" w:color="auto" w:fill="auto"/>
          </w:tcPr>
          <w:p w14:paraId="28B7C9A2" w14:textId="77777777" w:rsidR="0037281D" w:rsidRPr="0035030C" w:rsidRDefault="0037281D" w:rsidP="0037281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2DBF1A27" w14:textId="2BA18EB1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ปี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50" w:type="dxa"/>
            <w:shd w:val="clear" w:color="auto" w:fill="auto"/>
          </w:tcPr>
          <w:p w14:paraId="396090C2" w14:textId="3517E202" w:rsidR="0037281D" w:rsidRPr="009C6189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4</w:t>
            </w:r>
            <w:r w:rsidRPr="009C6189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2568</w:t>
            </w:r>
          </w:p>
        </w:tc>
      </w:tr>
      <w:tr w:rsidR="0037281D" w:rsidRPr="0035030C" w14:paraId="5295958C" w14:textId="489E33EC" w:rsidTr="0037281D">
        <w:tc>
          <w:tcPr>
            <w:tcW w:w="1529" w:type="dxa"/>
          </w:tcPr>
          <w:p w14:paraId="1D701EB0" w14:textId="22FE018E" w:rsidR="0037281D" w:rsidRPr="0035030C" w:rsidRDefault="0037281D" w:rsidP="0037281D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236" w:type="dxa"/>
          </w:tcPr>
          <w:p w14:paraId="715600D4" w14:textId="77777777" w:rsidR="0037281D" w:rsidRPr="0035030C" w:rsidRDefault="0037281D" w:rsidP="0037281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1" w:type="dxa"/>
            <w:shd w:val="clear" w:color="auto" w:fill="auto"/>
          </w:tcPr>
          <w:p w14:paraId="0B6ABC61" w14:textId="42D756B1" w:rsidR="0037281D" w:rsidRPr="0035030C" w:rsidRDefault="00990181" w:rsidP="00990181">
            <w:pPr>
              <w:tabs>
                <w:tab w:val="decimal" w:pos="4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C9965B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shd w:val="clear" w:color="auto" w:fill="auto"/>
          </w:tcPr>
          <w:p w14:paraId="0899CE9E" w14:textId="5919B2F0" w:rsidR="0037281D" w:rsidRPr="0035030C" w:rsidRDefault="0037281D" w:rsidP="0037281D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0F9847A9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6001E414" w14:textId="44779D59" w:rsidR="0037281D" w:rsidRPr="0035030C" w:rsidRDefault="00990181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4397AA42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7" w:type="dxa"/>
            <w:shd w:val="clear" w:color="auto" w:fill="auto"/>
          </w:tcPr>
          <w:p w14:paraId="2C6B7B65" w14:textId="3C16E05D" w:rsidR="0037281D" w:rsidRPr="0035030C" w:rsidRDefault="0037281D" w:rsidP="00F95311">
            <w:pPr>
              <w:tabs>
                <w:tab w:val="decimal" w:pos="-115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269AE3B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1B4DCD6D" w14:textId="17E1BE55" w:rsidR="0037281D" w:rsidRPr="0035030C" w:rsidRDefault="006F7C1C" w:rsidP="006F7C1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2CE86B9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18131C8F" w14:textId="742DADAB" w:rsidR="0037281D" w:rsidRPr="0035030C" w:rsidRDefault="0037281D" w:rsidP="0037281D">
            <w:pPr>
              <w:tabs>
                <w:tab w:val="decimal" w:pos="91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303B5A04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6FF90A8A" w14:textId="792D40BD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14:paraId="40164E16" w14:textId="77777777" w:rsidR="0037281D" w:rsidRPr="0035030C" w:rsidRDefault="0037281D" w:rsidP="0037281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32BE88DF" w14:textId="2399215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ปี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50" w:type="dxa"/>
            <w:shd w:val="clear" w:color="auto" w:fill="auto"/>
          </w:tcPr>
          <w:p w14:paraId="783ACF94" w14:textId="1F748749" w:rsidR="0037281D" w:rsidRPr="009C6189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30</w:t>
            </w:r>
            <w:r w:rsidRPr="009C6189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มกราคม </w:t>
            </w: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2567</w:t>
            </w:r>
          </w:p>
        </w:tc>
      </w:tr>
      <w:tr w:rsidR="0037281D" w:rsidRPr="0035030C" w14:paraId="4DC886EC" w14:textId="780CCA5E" w:rsidTr="0037281D">
        <w:tc>
          <w:tcPr>
            <w:tcW w:w="1529" w:type="dxa"/>
          </w:tcPr>
          <w:p w14:paraId="302EFFA0" w14:textId="09929DFD" w:rsidR="0037281D" w:rsidRPr="0035030C" w:rsidRDefault="0037281D" w:rsidP="0037281D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16116B6E" w14:textId="77777777" w:rsidR="0037281D" w:rsidRPr="0035030C" w:rsidRDefault="0037281D" w:rsidP="0037281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1" w:type="dxa"/>
            <w:shd w:val="clear" w:color="auto" w:fill="auto"/>
          </w:tcPr>
          <w:p w14:paraId="35530752" w14:textId="1FA3D984" w:rsidR="0037281D" w:rsidRPr="0035030C" w:rsidRDefault="00410C7D" w:rsidP="0037281D">
            <w:pPr>
              <w:tabs>
                <w:tab w:val="decimal" w:pos="4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D4C9CA5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shd w:val="clear" w:color="auto" w:fill="auto"/>
          </w:tcPr>
          <w:p w14:paraId="0F224734" w14:textId="29E6C507" w:rsidR="0037281D" w:rsidRPr="0035030C" w:rsidRDefault="0037281D" w:rsidP="00F95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1124087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24423C15" w14:textId="6CE393D8" w:rsidR="0037281D" w:rsidRPr="0035030C" w:rsidRDefault="00E17621" w:rsidP="0037281D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3,581,200</w:t>
            </w:r>
          </w:p>
        </w:tc>
        <w:tc>
          <w:tcPr>
            <w:tcW w:w="253" w:type="dxa"/>
            <w:shd w:val="clear" w:color="auto" w:fill="auto"/>
          </w:tcPr>
          <w:p w14:paraId="1C07BE95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7" w:type="dxa"/>
            <w:shd w:val="clear" w:color="auto" w:fill="auto"/>
          </w:tcPr>
          <w:p w14:paraId="70272282" w14:textId="44E9549C" w:rsidR="0037281D" w:rsidRPr="0035030C" w:rsidRDefault="0037281D" w:rsidP="0037281D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  <w:tc>
          <w:tcPr>
            <w:tcW w:w="236" w:type="dxa"/>
            <w:shd w:val="clear" w:color="auto" w:fill="auto"/>
          </w:tcPr>
          <w:p w14:paraId="2863C0E6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15EC1225" w14:textId="0A0874CF" w:rsidR="0037281D" w:rsidRPr="0035030C" w:rsidRDefault="00106392" w:rsidP="0037281D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3,581,200</w:t>
            </w:r>
          </w:p>
        </w:tc>
        <w:tc>
          <w:tcPr>
            <w:tcW w:w="236" w:type="dxa"/>
            <w:shd w:val="clear" w:color="auto" w:fill="auto"/>
          </w:tcPr>
          <w:p w14:paraId="1C80E013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1720E916" w14:textId="11C94F2D" w:rsidR="0037281D" w:rsidRPr="0035030C" w:rsidRDefault="0037281D" w:rsidP="0037281D">
            <w:pPr>
              <w:tabs>
                <w:tab w:val="decimal" w:pos="91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  <w:tc>
          <w:tcPr>
            <w:tcW w:w="236" w:type="dxa"/>
            <w:shd w:val="clear" w:color="auto" w:fill="auto"/>
          </w:tcPr>
          <w:p w14:paraId="649A9C99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1A768ED9" w14:textId="485B16CF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</w:p>
        </w:tc>
        <w:tc>
          <w:tcPr>
            <w:tcW w:w="236" w:type="dxa"/>
            <w:shd w:val="clear" w:color="auto" w:fill="auto"/>
          </w:tcPr>
          <w:p w14:paraId="5152D892" w14:textId="77777777" w:rsidR="0037281D" w:rsidRPr="0035030C" w:rsidRDefault="0037281D" w:rsidP="0037281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724B4CA7" w14:textId="64CD35E5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ปี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50" w:type="dxa"/>
            <w:shd w:val="clear" w:color="auto" w:fill="auto"/>
          </w:tcPr>
          <w:p w14:paraId="1DBC8371" w14:textId="65F29F15" w:rsidR="0037281D" w:rsidRPr="009C6189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8</w:t>
            </w:r>
            <w:r w:rsidRPr="009C6189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เมษายน </w:t>
            </w: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2569</w:t>
            </w:r>
          </w:p>
        </w:tc>
      </w:tr>
      <w:tr w:rsidR="0037281D" w:rsidRPr="0035030C" w14:paraId="79E9E7B1" w14:textId="640B534D" w:rsidTr="0037281D">
        <w:tc>
          <w:tcPr>
            <w:tcW w:w="1529" w:type="dxa"/>
          </w:tcPr>
          <w:p w14:paraId="6623D801" w14:textId="622B2CD8" w:rsidR="0037281D" w:rsidRPr="0035030C" w:rsidRDefault="0037281D" w:rsidP="0037281D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0822979A" w14:textId="77777777" w:rsidR="0037281D" w:rsidRPr="0035030C" w:rsidRDefault="0037281D" w:rsidP="0037281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1" w:type="dxa"/>
            <w:shd w:val="clear" w:color="auto" w:fill="auto"/>
          </w:tcPr>
          <w:p w14:paraId="321E9E60" w14:textId="748BE279" w:rsidR="0037281D" w:rsidRPr="0035030C" w:rsidRDefault="000A54E7" w:rsidP="0037281D">
            <w:pPr>
              <w:tabs>
                <w:tab w:val="decimal" w:pos="4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BAEA1E3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shd w:val="clear" w:color="auto" w:fill="auto"/>
          </w:tcPr>
          <w:p w14:paraId="55857993" w14:textId="3B6FF001" w:rsidR="0037281D" w:rsidRPr="0035030C" w:rsidRDefault="0037281D" w:rsidP="00F95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C95DCC2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1C42EEF2" w14:textId="5A9F796F" w:rsidR="0037281D" w:rsidRPr="0035030C" w:rsidRDefault="000A54E7" w:rsidP="0037281D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53" w:type="dxa"/>
            <w:shd w:val="clear" w:color="auto" w:fill="auto"/>
          </w:tcPr>
          <w:p w14:paraId="4ED5861E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7" w:type="dxa"/>
            <w:shd w:val="clear" w:color="auto" w:fill="auto"/>
          </w:tcPr>
          <w:p w14:paraId="7086FC52" w14:textId="62AC49CC" w:rsidR="0037281D" w:rsidRPr="0035030C" w:rsidRDefault="0037281D" w:rsidP="0037281D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058AC450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3799E18B" w14:textId="795F569D" w:rsidR="0037281D" w:rsidRPr="0035030C" w:rsidRDefault="00106392" w:rsidP="0037281D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36" w:type="dxa"/>
            <w:shd w:val="clear" w:color="auto" w:fill="auto"/>
          </w:tcPr>
          <w:p w14:paraId="256E58FB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1558539A" w14:textId="5B7B834A" w:rsidR="0037281D" w:rsidRPr="0035030C" w:rsidRDefault="0037281D" w:rsidP="0037281D">
            <w:pPr>
              <w:tabs>
                <w:tab w:val="decimal" w:pos="91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788BFA2F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2D09C29B" w14:textId="6A8E4280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</w:t>
            </w:r>
          </w:p>
        </w:tc>
        <w:tc>
          <w:tcPr>
            <w:tcW w:w="236" w:type="dxa"/>
            <w:shd w:val="clear" w:color="auto" w:fill="auto"/>
          </w:tcPr>
          <w:p w14:paraId="6A7B6C94" w14:textId="77777777" w:rsidR="0037281D" w:rsidRPr="0035030C" w:rsidRDefault="0037281D" w:rsidP="0037281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1C01536B" w14:textId="26C87CA1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ปี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50" w:type="dxa"/>
            <w:shd w:val="clear" w:color="auto" w:fill="auto"/>
          </w:tcPr>
          <w:p w14:paraId="2187953B" w14:textId="1E8D0608" w:rsidR="0037281D" w:rsidRPr="009C6189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8</w:t>
            </w:r>
            <w:r w:rsidRPr="009C6189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กันยายน </w:t>
            </w: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2569</w:t>
            </w:r>
          </w:p>
        </w:tc>
      </w:tr>
      <w:tr w:rsidR="0037281D" w:rsidRPr="0035030C" w14:paraId="2378C29C" w14:textId="6974AD41" w:rsidTr="0037281D">
        <w:tc>
          <w:tcPr>
            <w:tcW w:w="1529" w:type="dxa"/>
          </w:tcPr>
          <w:p w14:paraId="3642A1E8" w14:textId="643AC223" w:rsidR="0037281D" w:rsidRPr="0035030C" w:rsidRDefault="0037281D" w:rsidP="0037281D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236" w:type="dxa"/>
          </w:tcPr>
          <w:p w14:paraId="354A1294" w14:textId="77777777" w:rsidR="0037281D" w:rsidRPr="0035030C" w:rsidRDefault="0037281D" w:rsidP="0037281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1" w:type="dxa"/>
            <w:shd w:val="clear" w:color="auto" w:fill="auto"/>
          </w:tcPr>
          <w:p w14:paraId="75B794AC" w14:textId="40D3F10D" w:rsidR="0037281D" w:rsidRPr="0035030C" w:rsidRDefault="000A54E7" w:rsidP="0037281D">
            <w:pPr>
              <w:tabs>
                <w:tab w:val="decimal" w:pos="4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ECF93AE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shd w:val="clear" w:color="auto" w:fill="auto"/>
          </w:tcPr>
          <w:p w14:paraId="1C61442B" w14:textId="3BA1CF69" w:rsidR="0037281D" w:rsidRPr="0035030C" w:rsidRDefault="0037281D" w:rsidP="00F95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A80E3CF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1DB07343" w14:textId="5002932B" w:rsidR="0037281D" w:rsidRPr="0035030C" w:rsidRDefault="000A54E7" w:rsidP="0037281D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4,523,600</w:t>
            </w:r>
          </w:p>
        </w:tc>
        <w:tc>
          <w:tcPr>
            <w:tcW w:w="253" w:type="dxa"/>
            <w:shd w:val="clear" w:color="auto" w:fill="auto"/>
          </w:tcPr>
          <w:p w14:paraId="15429CDF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7" w:type="dxa"/>
            <w:shd w:val="clear" w:color="auto" w:fill="auto"/>
          </w:tcPr>
          <w:p w14:paraId="3788CE16" w14:textId="1033F2BC" w:rsidR="0037281D" w:rsidRPr="0035030C" w:rsidRDefault="0037281D" w:rsidP="0037281D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600</w:t>
            </w:r>
          </w:p>
        </w:tc>
        <w:tc>
          <w:tcPr>
            <w:tcW w:w="236" w:type="dxa"/>
            <w:shd w:val="clear" w:color="auto" w:fill="auto"/>
          </w:tcPr>
          <w:p w14:paraId="1656E8E1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1F30ACC6" w14:textId="753DDCF0" w:rsidR="0037281D" w:rsidRPr="0035030C" w:rsidRDefault="00106392" w:rsidP="0037281D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4,523,600</w:t>
            </w:r>
          </w:p>
        </w:tc>
        <w:tc>
          <w:tcPr>
            <w:tcW w:w="236" w:type="dxa"/>
            <w:shd w:val="clear" w:color="auto" w:fill="auto"/>
          </w:tcPr>
          <w:p w14:paraId="2960E1C7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04C24B77" w14:textId="41EF0D16" w:rsidR="0037281D" w:rsidRPr="0035030C" w:rsidRDefault="0037281D" w:rsidP="0037281D">
            <w:pPr>
              <w:tabs>
                <w:tab w:val="decimal" w:pos="91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600</w:t>
            </w:r>
          </w:p>
        </w:tc>
        <w:tc>
          <w:tcPr>
            <w:tcW w:w="236" w:type="dxa"/>
            <w:shd w:val="clear" w:color="auto" w:fill="auto"/>
          </w:tcPr>
          <w:p w14:paraId="2CD5C23D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1F8965DE" w14:textId="0702E51B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</w:p>
        </w:tc>
        <w:tc>
          <w:tcPr>
            <w:tcW w:w="236" w:type="dxa"/>
            <w:shd w:val="clear" w:color="auto" w:fill="auto"/>
          </w:tcPr>
          <w:p w14:paraId="7515C8F7" w14:textId="77777777" w:rsidR="0037281D" w:rsidRPr="0035030C" w:rsidRDefault="0037281D" w:rsidP="0037281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5FCBAB55" w14:textId="6B99E41B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ปี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50" w:type="dxa"/>
            <w:shd w:val="clear" w:color="auto" w:fill="auto"/>
          </w:tcPr>
          <w:p w14:paraId="3C2798FD" w14:textId="15A44C0F" w:rsidR="0037281D" w:rsidRPr="009C6189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12</w:t>
            </w:r>
            <w:r w:rsidRPr="009C6189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กุมภาพันธ์ </w:t>
            </w: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2569</w:t>
            </w:r>
          </w:p>
        </w:tc>
      </w:tr>
      <w:tr w:rsidR="0037281D" w:rsidRPr="0035030C" w14:paraId="7F4DB1EB" w14:textId="5624FDD9" w:rsidTr="0037281D">
        <w:tc>
          <w:tcPr>
            <w:tcW w:w="1529" w:type="dxa"/>
          </w:tcPr>
          <w:p w14:paraId="2B5F0EE7" w14:textId="4C3351BA" w:rsidR="0037281D" w:rsidRPr="0035030C" w:rsidRDefault="0037281D" w:rsidP="0037281D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236" w:type="dxa"/>
          </w:tcPr>
          <w:p w14:paraId="78CB8A75" w14:textId="77777777" w:rsidR="0037281D" w:rsidRPr="0035030C" w:rsidRDefault="0037281D" w:rsidP="0037281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1" w:type="dxa"/>
            <w:shd w:val="clear" w:color="auto" w:fill="auto"/>
          </w:tcPr>
          <w:p w14:paraId="338BA2D7" w14:textId="1DD36062" w:rsidR="0037281D" w:rsidRPr="0035030C" w:rsidRDefault="000A54E7" w:rsidP="0037281D">
            <w:pPr>
              <w:tabs>
                <w:tab w:val="decimal" w:pos="4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EF2E128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shd w:val="clear" w:color="auto" w:fill="auto"/>
          </w:tcPr>
          <w:p w14:paraId="16B48736" w14:textId="67D6E827" w:rsidR="0037281D" w:rsidRPr="0035030C" w:rsidRDefault="0037281D" w:rsidP="00F95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6B3E7A1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5EC9CA20" w14:textId="56D8DD61" w:rsidR="0037281D" w:rsidRPr="0035030C" w:rsidRDefault="000A54E7" w:rsidP="0037281D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3,7</w:t>
            </w:r>
            <w:r w:rsidR="003F5EA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45,000</w:t>
            </w:r>
          </w:p>
        </w:tc>
        <w:tc>
          <w:tcPr>
            <w:tcW w:w="253" w:type="dxa"/>
            <w:shd w:val="clear" w:color="auto" w:fill="auto"/>
          </w:tcPr>
          <w:p w14:paraId="7E5C2821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7" w:type="dxa"/>
            <w:shd w:val="clear" w:color="auto" w:fill="auto"/>
          </w:tcPr>
          <w:p w14:paraId="307C7984" w14:textId="2ACCDFE3" w:rsidR="0037281D" w:rsidRPr="0035030C" w:rsidRDefault="0037281D" w:rsidP="0037281D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324E9CCA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0CE1B113" w14:textId="712F59BE" w:rsidR="0037281D" w:rsidRPr="0035030C" w:rsidRDefault="00106392" w:rsidP="0037281D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3,745,000</w:t>
            </w:r>
          </w:p>
        </w:tc>
        <w:tc>
          <w:tcPr>
            <w:tcW w:w="236" w:type="dxa"/>
            <w:shd w:val="clear" w:color="auto" w:fill="auto"/>
          </w:tcPr>
          <w:p w14:paraId="4952E883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0CAED5CA" w14:textId="4800B800" w:rsidR="0037281D" w:rsidRPr="0035030C" w:rsidRDefault="0037281D" w:rsidP="0037281D">
            <w:pPr>
              <w:tabs>
                <w:tab w:val="decimal" w:pos="91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2A4C64F3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4FC98B74" w14:textId="12F7AB5A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236" w:type="dxa"/>
            <w:shd w:val="clear" w:color="auto" w:fill="auto"/>
          </w:tcPr>
          <w:p w14:paraId="01F7BE6E" w14:textId="77777777" w:rsidR="0037281D" w:rsidRPr="0035030C" w:rsidRDefault="0037281D" w:rsidP="0037281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18513AE9" w14:textId="317D1E78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350" w:type="dxa"/>
            <w:shd w:val="clear" w:color="auto" w:fill="auto"/>
          </w:tcPr>
          <w:p w14:paraId="642B42CD" w14:textId="2921D358" w:rsidR="0037281D" w:rsidRPr="009C6189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30</w:t>
            </w:r>
            <w:r w:rsidRPr="009C6189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2570</w:t>
            </w:r>
          </w:p>
        </w:tc>
      </w:tr>
      <w:tr w:rsidR="0037281D" w:rsidRPr="0035030C" w14:paraId="40179A3E" w14:textId="6AAE8B8F" w:rsidTr="0037281D">
        <w:tc>
          <w:tcPr>
            <w:tcW w:w="1529" w:type="dxa"/>
          </w:tcPr>
          <w:p w14:paraId="236BF2F7" w14:textId="29C043F7" w:rsidR="0037281D" w:rsidRPr="0035030C" w:rsidRDefault="0037281D" w:rsidP="0037281D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236" w:type="dxa"/>
          </w:tcPr>
          <w:p w14:paraId="7F54BB5A" w14:textId="77777777" w:rsidR="0037281D" w:rsidRPr="0035030C" w:rsidRDefault="0037281D" w:rsidP="0037281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1" w:type="dxa"/>
            <w:shd w:val="clear" w:color="auto" w:fill="auto"/>
          </w:tcPr>
          <w:p w14:paraId="70A472CA" w14:textId="51254F37" w:rsidR="0037281D" w:rsidRPr="0035030C" w:rsidRDefault="000A54E7" w:rsidP="0037281D">
            <w:pPr>
              <w:tabs>
                <w:tab w:val="decimal" w:pos="4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FD49C67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shd w:val="clear" w:color="auto" w:fill="auto"/>
          </w:tcPr>
          <w:p w14:paraId="4A810059" w14:textId="04080535" w:rsidR="0037281D" w:rsidRPr="0035030C" w:rsidRDefault="0037281D" w:rsidP="00F95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1F72395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111CEF63" w14:textId="14AFE75F" w:rsidR="0037281D" w:rsidRPr="0035030C" w:rsidRDefault="003F5EA4" w:rsidP="0037281D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4,593,000</w:t>
            </w:r>
          </w:p>
        </w:tc>
        <w:tc>
          <w:tcPr>
            <w:tcW w:w="253" w:type="dxa"/>
            <w:shd w:val="clear" w:color="auto" w:fill="auto"/>
          </w:tcPr>
          <w:p w14:paraId="1E185DCB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7" w:type="dxa"/>
            <w:shd w:val="clear" w:color="auto" w:fill="auto"/>
          </w:tcPr>
          <w:p w14:paraId="27D2EA66" w14:textId="2B0770BA" w:rsidR="0037281D" w:rsidRPr="0035030C" w:rsidRDefault="0037281D" w:rsidP="0037281D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617700A0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2D5FF575" w14:textId="3FEB5881" w:rsidR="0037281D" w:rsidRPr="0035030C" w:rsidRDefault="00106392" w:rsidP="0037281D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4,593,000</w:t>
            </w:r>
          </w:p>
        </w:tc>
        <w:tc>
          <w:tcPr>
            <w:tcW w:w="236" w:type="dxa"/>
            <w:shd w:val="clear" w:color="auto" w:fill="auto"/>
          </w:tcPr>
          <w:p w14:paraId="55586298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3ACB39EF" w14:textId="31B53CEA" w:rsidR="0037281D" w:rsidRPr="0035030C" w:rsidRDefault="0037281D" w:rsidP="0037281D">
            <w:pPr>
              <w:tabs>
                <w:tab w:val="decimal" w:pos="91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217A6210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6F10CA4A" w14:textId="6C9B950F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236" w:type="dxa"/>
            <w:shd w:val="clear" w:color="auto" w:fill="auto"/>
          </w:tcPr>
          <w:p w14:paraId="722D67D9" w14:textId="77777777" w:rsidR="0037281D" w:rsidRPr="0035030C" w:rsidRDefault="0037281D" w:rsidP="0037281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52F5F07C" w14:textId="53B31193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350" w:type="dxa"/>
            <w:shd w:val="clear" w:color="auto" w:fill="auto"/>
          </w:tcPr>
          <w:p w14:paraId="452CEC07" w14:textId="7FA66563" w:rsidR="0037281D" w:rsidRPr="009C6189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11</w:t>
            </w:r>
            <w:r w:rsidRPr="009C6189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สิงหาคม </w:t>
            </w: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2570</w:t>
            </w:r>
          </w:p>
        </w:tc>
      </w:tr>
      <w:tr w:rsidR="0037281D" w:rsidRPr="0035030C" w14:paraId="52D2FC07" w14:textId="6767A4C7" w:rsidTr="0037281D">
        <w:tc>
          <w:tcPr>
            <w:tcW w:w="1529" w:type="dxa"/>
          </w:tcPr>
          <w:p w14:paraId="6431C308" w14:textId="181246E1" w:rsidR="0037281D" w:rsidRPr="0035030C" w:rsidRDefault="0037281D" w:rsidP="0037281D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ชุดที่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64140802" w14:textId="77777777" w:rsidR="0037281D" w:rsidRPr="0035030C" w:rsidRDefault="0037281D" w:rsidP="0037281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1" w:type="dxa"/>
            <w:shd w:val="clear" w:color="auto" w:fill="auto"/>
          </w:tcPr>
          <w:p w14:paraId="6F842976" w14:textId="1F5CD2FD" w:rsidR="0037281D" w:rsidRPr="0035030C" w:rsidRDefault="000A54E7" w:rsidP="0037281D">
            <w:pPr>
              <w:tabs>
                <w:tab w:val="decimal" w:pos="4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C3793EC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shd w:val="clear" w:color="auto" w:fill="auto"/>
          </w:tcPr>
          <w:p w14:paraId="3B32888C" w14:textId="539E515D" w:rsidR="0037281D" w:rsidRPr="0035030C" w:rsidRDefault="0037281D" w:rsidP="00F95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AD2519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3974F970" w14:textId="78AB98C5" w:rsidR="0037281D" w:rsidRPr="0035030C" w:rsidRDefault="003F5EA4" w:rsidP="0037281D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2,532,800</w:t>
            </w:r>
          </w:p>
        </w:tc>
        <w:tc>
          <w:tcPr>
            <w:tcW w:w="253" w:type="dxa"/>
            <w:shd w:val="clear" w:color="auto" w:fill="auto"/>
          </w:tcPr>
          <w:p w14:paraId="579210DB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7" w:type="dxa"/>
            <w:shd w:val="clear" w:color="auto" w:fill="auto"/>
          </w:tcPr>
          <w:p w14:paraId="199D933A" w14:textId="5932A658" w:rsidR="0037281D" w:rsidRPr="0035030C" w:rsidRDefault="0037281D" w:rsidP="0037281D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</w:t>
            </w:r>
          </w:p>
        </w:tc>
        <w:tc>
          <w:tcPr>
            <w:tcW w:w="236" w:type="dxa"/>
            <w:shd w:val="clear" w:color="auto" w:fill="auto"/>
          </w:tcPr>
          <w:p w14:paraId="4D25E09A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41264731" w14:textId="592F94FE" w:rsidR="0037281D" w:rsidRPr="0035030C" w:rsidRDefault="00577EB6" w:rsidP="0037281D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2,532,800</w:t>
            </w:r>
          </w:p>
        </w:tc>
        <w:tc>
          <w:tcPr>
            <w:tcW w:w="236" w:type="dxa"/>
            <w:shd w:val="clear" w:color="auto" w:fill="auto"/>
          </w:tcPr>
          <w:p w14:paraId="7485F512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52179E50" w14:textId="2E0F555B" w:rsidR="0037281D" w:rsidRPr="0035030C" w:rsidRDefault="0037281D" w:rsidP="0037281D">
            <w:pPr>
              <w:tabs>
                <w:tab w:val="decimal" w:pos="91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</w:t>
            </w:r>
          </w:p>
        </w:tc>
        <w:tc>
          <w:tcPr>
            <w:tcW w:w="236" w:type="dxa"/>
            <w:shd w:val="clear" w:color="auto" w:fill="auto"/>
          </w:tcPr>
          <w:p w14:paraId="6F2136C1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683E8631" w14:textId="5BBD3B34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</w:p>
        </w:tc>
        <w:tc>
          <w:tcPr>
            <w:tcW w:w="236" w:type="dxa"/>
            <w:shd w:val="clear" w:color="auto" w:fill="auto"/>
          </w:tcPr>
          <w:p w14:paraId="41AEFE36" w14:textId="77777777" w:rsidR="0037281D" w:rsidRPr="0035030C" w:rsidRDefault="0037281D" w:rsidP="0037281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715B337B" w14:textId="6442396A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350" w:type="dxa"/>
            <w:shd w:val="clear" w:color="auto" w:fill="auto"/>
          </w:tcPr>
          <w:p w14:paraId="0E295723" w14:textId="602CB6A8" w:rsidR="0037281D" w:rsidRPr="009C6189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15</w:t>
            </w:r>
            <w:r w:rsidRPr="009C6189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พฤศจิกายน </w:t>
            </w: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2569</w:t>
            </w:r>
          </w:p>
        </w:tc>
      </w:tr>
      <w:tr w:rsidR="0037281D" w:rsidRPr="0035030C" w14:paraId="51F53DDA" w14:textId="6300A252" w:rsidTr="0037281D">
        <w:tc>
          <w:tcPr>
            <w:tcW w:w="1529" w:type="dxa"/>
          </w:tcPr>
          <w:p w14:paraId="58408455" w14:textId="13C12D04" w:rsidR="0037281D" w:rsidRPr="0035030C" w:rsidRDefault="0037281D" w:rsidP="0037281D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3E219B81" w14:textId="77777777" w:rsidR="0037281D" w:rsidRPr="0035030C" w:rsidRDefault="0037281D" w:rsidP="0037281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1" w:type="dxa"/>
            <w:shd w:val="clear" w:color="auto" w:fill="auto"/>
          </w:tcPr>
          <w:p w14:paraId="2A57698C" w14:textId="1173BD67" w:rsidR="0037281D" w:rsidRPr="0035030C" w:rsidRDefault="00577EB6" w:rsidP="0037281D">
            <w:pPr>
              <w:tabs>
                <w:tab w:val="decimal" w:pos="4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678F6D9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shd w:val="clear" w:color="auto" w:fill="auto"/>
          </w:tcPr>
          <w:p w14:paraId="19A2DE9E" w14:textId="1B2B136D" w:rsidR="0037281D" w:rsidRPr="0035030C" w:rsidRDefault="0037281D" w:rsidP="00F95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430993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5ED30C64" w14:textId="4C9177C3" w:rsidR="0037281D" w:rsidRPr="0035030C" w:rsidRDefault="00577EB6" w:rsidP="0037281D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2,042,200</w:t>
            </w:r>
          </w:p>
        </w:tc>
        <w:tc>
          <w:tcPr>
            <w:tcW w:w="253" w:type="dxa"/>
            <w:shd w:val="clear" w:color="auto" w:fill="auto"/>
          </w:tcPr>
          <w:p w14:paraId="618F36D0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7" w:type="dxa"/>
            <w:shd w:val="clear" w:color="auto" w:fill="auto"/>
          </w:tcPr>
          <w:p w14:paraId="4E36A546" w14:textId="59D2F8FC" w:rsidR="0037281D" w:rsidRPr="0035030C" w:rsidRDefault="0037281D" w:rsidP="0037281D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  <w:tc>
          <w:tcPr>
            <w:tcW w:w="236" w:type="dxa"/>
            <w:shd w:val="clear" w:color="auto" w:fill="auto"/>
          </w:tcPr>
          <w:p w14:paraId="216F54DC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47173B03" w14:textId="328B597E" w:rsidR="0037281D" w:rsidRPr="0035030C" w:rsidRDefault="002F0FB2" w:rsidP="0037281D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2,042,200</w:t>
            </w:r>
          </w:p>
        </w:tc>
        <w:tc>
          <w:tcPr>
            <w:tcW w:w="236" w:type="dxa"/>
            <w:shd w:val="clear" w:color="auto" w:fill="auto"/>
          </w:tcPr>
          <w:p w14:paraId="613FB9AE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64C32F03" w14:textId="4C7E750C" w:rsidR="0037281D" w:rsidRPr="0035030C" w:rsidRDefault="0037281D" w:rsidP="0037281D">
            <w:pPr>
              <w:tabs>
                <w:tab w:val="decimal" w:pos="91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  <w:tc>
          <w:tcPr>
            <w:tcW w:w="236" w:type="dxa"/>
            <w:shd w:val="clear" w:color="auto" w:fill="auto"/>
          </w:tcPr>
          <w:p w14:paraId="2EEF6806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3176712B" w14:textId="64AD5E05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</w:p>
        </w:tc>
        <w:tc>
          <w:tcPr>
            <w:tcW w:w="236" w:type="dxa"/>
            <w:shd w:val="clear" w:color="auto" w:fill="auto"/>
          </w:tcPr>
          <w:p w14:paraId="27E040EF" w14:textId="77777777" w:rsidR="0037281D" w:rsidRPr="0035030C" w:rsidRDefault="0037281D" w:rsidP="0037281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6127E125" w14:textId="21A49272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ปี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50" w:type="dxa"/>
            <w:shd w:val="clear" w:color="auto" w:fill="auto"/>
          </w:tcPr>
          <w:p w14:paraId="2A5FFE01" w14:textId="051E77DE" w:rsidR="0037281D" w:rsidRPr="009C6189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15</w:t>
            </w:r>
            <w:r w:rsidRPr="009C6189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กุมภาพันธ์ </w:t>
            </w: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2570</w:t>
            </w:r>
          </w:p>
        </w:tc>
      </w:tr>
      <w:tr w:rsidR="0037281D" w:rsidRPr="0035030C" w14:paraId="74211743" w14:textId="3FA03A84" w:rsidTr="0037281D">
        <w:tc>
          <w:tcPr>
            <w:tcW w:w="1529" w:type="dxa"/>
          </w:tcPr>
          <w:p w14:paraId="26399A6D" w14:textId="1EBEEFC7" w:rsidR="0037281D" w:rsidRPr="0035030C" w:rsidRDefault="0037281D" w:rsidP="0037281D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236" w:type="dxa"/>
          </w:tcPr>
          <w:p w14:paraId="0AE619B9" w14:textId="77777777" w:rsidR="0037281D" w:rsidRPr="0035030C" w:rsidRDefault="0037281D" w:rsidP="0037281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1" w:type="dxa"/>
            <w:shd w:val="clear" w:color="auto" w:fill="auto"/>
          </w:tcPr>
          <w:p w14:paraId="387584AE" w14:textId="2035C5D4" w:rsidR="0037281D" w:rsidRPr="0035030C" w:rsidRDefault="00577EB6" w:rsidP="0037281D">
            <w:pPr>
              <w:tabs>
                <w:tab w:val="decimal" w:pos="4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F6FE314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shd w:val="clear" w:color="auto" w:fill="auto"/>
          </w:tcPr>
          <w:p w14:paraId="52671DE7" w14:textId="1C8C5195" w:rsidR="0037281D" w:rsidRPr="0035030C" w:rsidRDefault="0037281D" w:rsidP="00F95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8F30421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7DF23E53" w14:textId="7E32C4C2" w:rsidR="0037281D" w:rsidRPr="0035030C" w:rsidRDefault="00577EB6" w:rsidP="0037281D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2,994,000</w:t>
            </w:r>
          </w:p>
        </w:tc>
        <w:tc>
          <w:tcPr>
            <w:tcW w:w="253" w:type="dxa"/>
            <w:shd w:val="clear" w:color="auto" w:fill="auto"/>
          </w:tcPr>
          <w:p w14:paraId="514DFC46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7" w:type="dxa"/>
            <w:shd w:val="clear" w:color="auto" w:fill="auto"/>
          </w:tcPr>
          <w:p w14:paraId="37D3E8AA" w14:textId="4F6CA9EE" w:rsidR="0037281D" w:rsidRPr="0035030C" w:rsidRDefault="0037281D" w:rsidP="0037281D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5791966D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0744B72E" w14:textId="2324C865" w:rsidR="0037281D" w:rsidRPr="0035030C" w:rsidRDefault="002F0FB2" w:rsidP="0037281D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2,994,000</w:t>
            </w:r>
          </w:p>
        </w:tc>
        <w:tc>
          <w:tcPr>
            <w:tcW w:w="236" w:type="dxa"/>
            <w:shd w:val="clear" w:color="auto" w:fill="auto"/>
          </w:tcPr>
          <w:p w14:paraId="7234228B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551E2F99" w14:textId="52AFE175" w:rsidR="0037281D" w:rsidRPr="0035030C" w:rsidRDefault="0037281D" w:rsidP="0037281D">
            <w:pPr>
              <w:tabs>
                <w:tab w:val="decimal" w:pos="91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0214D93A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74DE34F9" w14:textId="1D2C7E39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14:paraId="0BA3296D" w14:textId="77777777" w:rsidR="0037281D" w:rsidRPr="0035030C" w:rsidRDefault="0037281D" w:rsidP="0037281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0D78F379" w14:textId="5BFA107C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350" w:type="dxa"/>
            <w:shd w:val="clear" w:color="auto" w:fill="auto"/>
          </w:tcPr>
          <w:p w14:paraId="00F19EBE" w14:textId="1C1B649D" w:rsidR="0037281D" w:rsidRPr="009C6189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15</w:t>
            </w:r>
            <w:r w:rsidRPr="009C6189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พฤศจิกายน </w:t>
            </w: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2570</w:t>
            </w:r>
          </w:p>
        </w:tc>
      </w:tr>
      <w:tr w:rsidR="0037281D" w:rsidRPr="0035030C" w14:paraId="6A1D4A37" w14:textId="506388C2" w:rsidTr="0037281D">
        <w:tc>
          <w:tcPr>
            <w:tcW w:w="1529" w:type="dxa"/>
          </w:tcPr>
          <w:p w14:paraId="7B911116" w14:textId="5E55FE4E" w:rsidR="0037281D" w:rsidRPr="0035030C" w:rsidRDefault="0037281D" w:rsidP="0037281D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bookmarkStart w:id="3" w:name="_Hlk126273140"/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07497F58" w14:textId="77777777" w:rsidR="0037281D" w:rsidRPr="0035030C" w:rsidRDefault="0037281D" w:rsidP="0037281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1" w:type="dxa"/>
            <w:shd w:val="clear" w:color="auto" w:fill="auto"/>
          </w:tcPr>
          <w:p w14:paraId="29A6FA4F" w14:textId="49F30C57" w:rsidR="0037281D" w:rsidRPr="0035030C" w:rsidRDefault="00577EB6" w:rsidP="0037281D">
            <w:pPr>
              <w:tabs>
                <w:tab w:val="decimal" w:pos="4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5DD6A0A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shd w:val="clear" w:color="auto" w:fill="auto"/>
          </w:tcPr>
          <w:p w14:paraId="1A39C419" w14:textId="2AF4DE72" w:rsidR="0037281D" w:rsidRPr="0035030C" w:rsidRDefault="0037281D" w:rsidP="00F95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524AAFB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5AC025FD" w14:textId="411C3646" w:rsidR="0037281D" w:rsidRPr="0035030C" w:rsidRDefault="00577EB6" w:rsidP="0037281D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2,910,000</w:t>
            </w:r>
          </w:p>
        </w:tc>
        <w:tc>
          <w:tcPr>
            <w:tcW w:w="253" w:type="dxa"/>
            <w:shd w:val="clear" w:color="auto" w:fill="auto"/>
          </w:tcPr>
          <w:p w14:paraId="187E4DB4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7" w:type="dxa"/>
            <w:shd w:val="clear" w:color="auto" w:fill="auto"/>
          </w:tcPr>
          <w:p w14:paraId="4077B05B" w14:textId="5BC1FC81" w:rsidR="0037281D" w:rsidRPr="0035030C" w:rsidRDefault="0037281D" w:rsidP="0037281D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9A49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860</w:t>
            </w:r>
            <w:r w:rsidRPr="009A49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4AB57537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2E5E96DF" w14:textId="17D7C9AA" w:rsidR="0037281D" w:rsidRPr="0035030C" w:rsidRDefault="002F0FB2" w:rsidP="0037281D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2,910,000</w:t>
            </w:r>
          </w:p>
        </w:tc>
        <w:tc>
          <w:tcPr>
            <w:tcW w:w="236" w:type="dxa"/>
            <w:shd w:val="clear" w:color="auto" w:fill="auto"/>
          </w:tcPr>
          <w:p w14:paraId="7DCEC552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0074D29B" w14:textId="1D0F3731" w:rsidR="0037281D" w:rsidRPr="0035030C" w:rsidRDefault="0037281D" w:rsidP="0037281D">
            <w:pPr>
              <w:tabs>
                <w:tab w:val="decimal" w:pos="91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9A49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860</w:t>
            </w:r>
            <w:r w:rsidRPr="009A49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1CC02282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11F8906D" w14:textId="1545A052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9A49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</w:p>
        </w:tc>
        <w:tc>
          <w:tcPr>
            <w:tcW w:w="236" w:type="dxa"/>
            <w:shd w:val="clear" w:color="auto" w:fill="auto"/>
          </w:tcPr>
          <w:p w14:paraId="07C9513F" w14:textId="77777777" w:rsidR="0037281D" w:rsidRPr="0035030C" w:rsidRDefault="0037281D" w:rsidP="0037281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513E9D17" w14:textId="44FCF7DA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ปี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</w:tcPr>
          <w:p w14:paraId="15825AFD" w14:textId="6FEE362F" w:rsidR="0037281D" w:rsidRPr="009C6189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18</w:t>
            </w:r>
            <w:r w:rsidRPr="009C6189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กรกฎาคม </w:t>
            </w: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2569</w:t>
            </w:r>
          </w:p>
        </w:tc>
      </w:tr>
      <w:bookmarkEnd w:id="3"/>
      <w:tr w:rsidR="0037281D" w:rsidRPr="0035030C" w14:paraId="7893C649" w14:textId="44E9590D" w:rsidTr="0037281D">
        <w:tc>
          <w:tcPr>
            <w:tcW w:w="1529" w:type="dxa"/>
          </w:tcPr>
          <w:p w14:paraId="3BB5ECC7" w14:textId="095F39D0" w:rsidR="0037281D" w:rsidRPr="0035030C" w:rsidRDefault="0037281D" w:rsidP="0037281D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4D495CBE" w14:textId="77777777" w:rsidR="0037281D" w:rsidRPr="0035030C" w:rsidRDefault="0037281D" w:rsidP="0037281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1" w:type="dxa"/>
            <w:shd w:val="clear" w:color="auto" w:fill="auto"/>
          </w:tcPr>
          <w:p w14:paraId="1277C5AF" w14:textId="0C2D3389" w:rsidR="0037281D" w:rsidRPr="0035030C" w:rsidRDefault="00577EB6" w:rsidP="0037281D">
            <w:pPr>
              <w:tabs>
                <w:tab w:val="decimal" w:pos="4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7E78A31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shd w:val="clear" w:color="auto" w:fill="auto"/>
          </w:tcPr>
          <w:p w14:paraId="28AD3572" w14:textId="4E46ED27" w:rsidR="0037281D" w:rsidRPr="0035030C" w:rsidRDefault="0037281D" w:rsidP="00F95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7E8205F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3F2E9AB4" w14:textId="1E8296E3" w:rsidR="0037281D" w:rsidRPr="0035030C" w:rsidRDefault="002F0FB2" w:rsidP="0037281D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2,860,000</w:t>
            </w:r>
          </w:p>
        </w:tc>
        <w:tc>
          <w:tcPr>
            <w:tcW w:w="253" w:type="dxa"/>
            <w:shd w:val="clear" w:color="auto" w:fill="auto"/>
          </w:tcPr>
          <w:p w14:paraId="79F1BC16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7" w:type="dxa"/>
            <w:shd w:val="clear" w:color="auto" w:fill="auto"/>
          </w:tcPr>
          <w:p w14:paraId="49C989E2" w14:textId="0631F899" w:rsidR="0037281D" w:rsidRPr="0035030C" w:rsidRDefault="0037281D" w:rsidP="0037281D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9A49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860</w:t>
            </w:r>
            <w:r w:rsidRPr="009A49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53BB8089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5B3EF503" w14:textId="7A6AFF10" w:rsidR="0037281D" w:rsidRPr="0035030C" w:rsidRDefault="00112971" w:rsidP="0037281D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2,860,000</w:t>
            </w:r>
          </w:p>
        </w:tc>
        <w:tc>
          <w:tcPr>
            <w:tcW w:w="236" w:type="dxa"/>
            <w:shd w:val="clear" w:color="auto" w:fill="auto"/>
          </w:tcPr>
          <w:p w14:paraId="194A6DDA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5764FE0A" w14:textId="05402D69" w:rsidR="0037281D" w:rsidRPr="0035030C" w:rsidRDefault="0037281D" w:rsidP="0037281D">
            <w:pPr>
              <w:tabs>
                <w:tab w:val="decimal" w:pos="91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9A49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860</w:t>
            </w:r>
            <w:r w:rsidRPr="009A49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5872A82A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41AA27A1" w14:textId="55BEB5EB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9A49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</w:p>
        </w:tc>
        <w:tc>
          <w:tcPr>
            <w:tcW w:w="236" w:type="dxa"/>
            <w:shd w:val="clear" w:color="auto" w:fill="auto"/>
          </w:tcPr>
          <w:p w14:paraId="37BF1332" w14:textId="77777777" w:rsidR="0037281D" w:rsidRPr="0035030C" w:rsidRDefault="0037281D" w:rsidP="0037281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3850387C" w14:textId="650C2B3A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  <w:shd w:val="clear" w:color="auto" w:fill="auto"/>
          </w:tcPr>
          <w:p w14:paraId="470A29F4" w14:textId="4C56FC1C" w:rsidR="0037281D" w:rsidRPr="009C6189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18</w:t>
            </w:r>
            <w:r w:rsidRPr="009C6189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มกราคม </w:t>
            </w: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2571</w:t>
            </w:r>
          </w:p>
        </w:tc>
      </w:tr>
      <w:tr w:rsidR="0037281D" w:rsidRPr="0035030C" w14:paraId="2CE5C5E1" w14:textId="6BF8547F" w:rsidTr="0037281D">
        <w:tc>
          <w:tcPr>
            <w:tcW w:w="1529" w:type="dxa"/>
          </w:tcPr>
          <w:p w14:paraId="17567189" w14:textId="49A64ABF" w:rsidR="0037281D" w:rsidRPr="0035030C" w:rsidRDefault="0037281D" w:rsidP="0037281D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lastRenderedPageBreak/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236" w:type="dxa"/>
          </w:tcPr>
          <w:p w14:paraId="6A4E488B" w14:textId="77777777" w:rsidR="0037281D" w:rsidRPr="0035030C" w:rsidRDefault="0037281D" w:rsidP="0037281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1" w:type="dxa"/>
            <w:shd w:val="clear" w:color="auto" w:fill="auto"/>
          </w:tcPr>
          <w:p w14:paraId="5841EA0A" w14:textId="64D372A6" w:rsidR="0037281D" w:rsidRPr="0035030C" w:rsidRDefault="00752306" w:rsidP="0037281D">
            <w:pPr>
              <w:tabs>
                <w:tab w:val="decimal" w:pos="4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BC70E6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shd w:val="clear" w:color="auto" w:fill="auto"/>
          </w:tcPr>
          <w:p w14:paraId="1F441DA5" w14:textId="48EFDEA6" w:rsidR="0037281D" w:rsidRPr="0035030C" w:rsidRDefault="0037281D" w:rsidP="00F95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332009C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004E26F5" w14:textId="5BD507A1" w:rsidR="0037281D" w:rsidRPr="0035030C" w:rsidRDefault="00752306" w:rsidP="0037281D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5,000,000</w:t>
            </w:r>
          </w:p>
        </w:tc>
        <w:tc>
          <w:tcPr>
            <w:tcW w:w="253" w:type="dxa"/>
            <w:shd w:val="clear" w:color="auto" w:fill="auto"/>
          </w:tcPr>
          <w:p w14:paraId="51394704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7" w:type="dxa"/>
            <w:shd w:val="clear" w:color="auto" w:fill="auto"/>
          </w:tcPr>
          <w:p w14:paraId="1D663F45" w14:textId="0879DA4D" w:rsidR="0037281D" w:rsidRPr="0035030C" w:rsidRDefault="0037281D" w:rsidP="0037281D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9A49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9A49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7696019F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73C91C81" w14:textId="76B020D7" w:rsidR="0037281D" w:rsidRPr="0035030C" w:rsidRDefault="00FA0AE9" w:rsidP="0037281D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5,000,000</w:t>
            </w:r>
          </w:p>
        </w:tc>
        <w:tc>
          <w:tcPr>
            <w:tcW w:w="236" w:type="dxa"/>
            <w:shd w:val="clear" w:color="auto" w:fill="auto"/>
          </w:tcPr>
          <w:p w14:paraId="055788DD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0A2A2D7A" w14:textId="410DC7BE" w:rsidR="0037281D" w:rsidRPr="0035030C" w:rsidRDefault="0037281D" w:rsidP="0037281D">
            <w:pPr>
              <w:tabs>
                <w:tab w:val="decimal" w:pos="91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9A49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9A49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0F1F54B9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400207E9" w14:textId="755235AD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9A49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</w:p>
        </w:tc>
        <w:tc>
          <w:tcPr>
            <w:tcW w:w="236" w:type="dxa"/>
            <w:shd w:val="clear" w:color="auto" w:fill="auto"/>
          </w:tcPr>
          <w:p w14:paraId="28F65328" w14:textId="77777777" w:rsidR="0037281D" w:rsidRPr="0035030C" w:rsidRDefault="0037281D" w:rsidP="0037281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0CE0F363" w14:textId="05BC2B2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  <w:shd w:val="clear" w:color="auto" w:fill="auto"/>
          </w:tcPr>
          <w:p w14:paraId="30CE8AB1" w14:textId="6FB621E8" w:rsidR="0037281D" w:rsidRPr="009C6189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30</w:t>
            </w:r>
            <w:r w:rsidRPr="009C6189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มีนาคม </w:t>
            </w: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2571</w:t>
            </w:r>
          </w:p>
        </w:tc>
      </w:tr>
      <w:tr w:rsidR="0037281D" w:rsidRPr="0035030C" w14:paraId="74F4BD83" w14:textId="7EAB7A32" w:rsidTr="0037281D">
        <w:tc>
          <w:tcPr>
            <w:tcW w:w="1529" w:type="dxa"/>
          </w:tcPr>
          <w:p w14:paraId="5D43B982" w14:textId="1EBF523A" w:rsidR="0037281D" w:rsidRPr="0035030C" w:rsidRDefault="0037281D" w:rsidP="0037281D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236" w:type="dxa"/>
          </w:tcPr>
          <w:p w14:paraId="0A30A2CC" w14:textId="77777777" w:rsidR="0037281D" w:rsidRPr="0035030C" w:rsidRDefault="0037281D" w:rsidP="0037281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1" w:type="dxa"/>
            <w:shd w:val="clear" w:color="auto" w:fill="auto"/>
          </w:tcPr>
          <w:p w14:paraId="06E2152D" w14:textId="1EE2409E" w:rsidR="0037281D" w:rsidRPr="0035030C" w:rsidRDefault="00752306" w:rsidP="0037281D">
            <w:pPr>
              <w:tabs>
                <w:tab w:val="decimal" w:pos="4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A530124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shd w:val="clear" w:color="auto" w:fill="auto"/>
          </w:tcPr>
          <w:p w14:paraId="4D5F98D8" w14:textId="71D87DE2" w:rsidR="0037281D" w:rsidRDefault="0037281D" w:rsidP="00F95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7777D58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6E1081DE" w14:textId="521F1189" w:rsidR="0037281D" w:rsidRPr="0035030C" w:rsidRDefault="00752306" w:rsidP="0037281D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3,000,000</w:t>
            </w:r>
          </w:p>
        </w:tc>
        <w:tc>
          <w:tcPr>
            <w:tcW w:w="253" w:type="dxa"/>
            <w:shd w:val="clear" w:color="auto" w:fill="auto"/>
          </w:tcPr>
          <w:p w14:paraId="0A5306E1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7" w:type="dxa"/>
            <w:shd w:val="clear" w:color="auto" w:fill="auto"/>
          </w:tcPr>
          <w:p w14:paraId="2E3BA880" w14:textId="4E22B143" w:rsidR="0037281D" w:rsidRPr="0035030C" w:rsidRDefault="0037281D" w:rsidP="0037281D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9A49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9A49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41BC0A45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65E2D5C0" w14:textId="2F44EC56" w:rsidR="0037281D" w:rsidRPr="0035030C" w:rsidRDefault="00FA0AE9" w:rsidP="0037281D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3,000,000</w:t>
            </w:r>
          </w:p>
        </w:tc>
        <w:tc>
          <w:tcPr>
            <w:tcW w:w="236" w:type="dxa"/>
            <w:shd w:val="clear" w:color="auto" w:fill="auto"/>
          </w:tcPr>
          <w:p w14:paraId="4A2F1B0A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0C2D24E1" w14:textId="559A27A0" w:rsidR="0037281D" w:rsidRPr="0035030C" w:rsidRDefault="0037281D" w:rsidP="0037281D">
            <w:pPr>
              <w:tabs>
                <w:tab w:val="decimal" w:pos="91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9A49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9A49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3AEC81D6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1E3DCE21" w14:textId="3D477F9A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9A49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236" w:type="dxa"/>
            <w:shd w:val="clear" w:color="auto" w:fill="auto"/>
          </w:tcPr>
          <w:p w14:paraId="4419843B" w14:textId="77777777" w:rsidR="0037281D" w:rsidRPr="0035030C" w:rsidRDefault="0037281D" w:rsidP="0037281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21F2A6C6" w14:textId="192199A4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ปี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</w:tcPr>
          <w:p w14:paraId="137BBE76" w14:textId="124F027E" w:rsidR="0037281D" w:rsidRPr="0081030D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/>
                <w:sz w:val="24"/>
                <w:szCs w:val="24"/>
                <w:lang w:val="en-US"/>
              </w:rPr>
              <w:t>3</w:t>
            </w:r>
            <w:r w:rsidRPr="009C6189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สิงหาคม </w:t>
            </w: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2571</w:t>
            </w:r>
          </w:p>
        </w:tc>
      </w:tr>
      <w:tr w:rsidR="0037281D" w:rsidRPr="0035030C" w14:paraId="1F26C8D3" w14:textId="0D4676BC" w:rsidTr="00FA0AE9">
        <w:tc>
          <w:tcPr>
            <w:tcW w:w="1529" w:type="dxa"/>
          </w:tcPr>
          <w:p w14:paraId="453E7ABE" w14:textId="2394B900" w:rsidR="0037281D" w:rsidRPr="0035030C" w:rsidRDefault="0037281D" w:rsidP="0037281D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08F79A27" w14:textId="77777777" w:rsidR="0037281D" w:rsidRPr="0035030C" w:rsidRDefault="0037281D" w:rsidP="0037281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1" w:type="dxa"/>
            <w:shd w:val="clear" w:color="auto" w:fill="auto"/>
          </w:tcPr>
          <w:p w14:paraId="1DE17674" w14:textId="68D5BFF8" w:rsidR="0037281D" w:rsidRPr="0035030C" w:rsidRDefault="00752306" w:rsidP="0037281D">
            <w:pPr>
              <w:tabs>
                <w:tab w:val="decimal" w:pos="4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D8A0107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shd w:val="clear" w:color="auto" w:fill="auto"/>
          </w:tcPr>
          <w:p w14:paraId="62564EEB" w14:textId="141200A6" w:rsidR="0037281D" w:rsidRDefault="0037281D" w:rsidP="00F95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41E846F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41CB61DA" w14:textId="08F3031F" w:rsidR="0037281D" w:rsidRPr="0035030C" w:rsidRDefault="00752306" w:rsidP="0037281D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3,215,800</w:t>
            </w:r>
          </w:p>
        </w:tc>
        <w:tc>
          <w:tcPr>
            <w:tcW w:w="253" w:type="dxa"/>
            <w:shd w:val="clear" w:color="auto" w:fill="auto"/>
          </w:tcPr>
          <w:p w14:paraId="3275C5A2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7" w:type="dxa"/>
            <w:shd w:val="clear" w:color="auto" w:fill="auto"/>
          </w:tcPr>
          <w:p w14:paraId="6B2B9EBB" w14:textId="5CE1867C" w:rsidR="0037281D" w:rsidRPr="0035030C" w:rsidRDefault="0037281D" w:rsidP="0037281D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9A49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215</w:t>
            </w:r>
            <w:r w:rsidRPr="009A49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</w:t>
            </w:r>
          </w:p>
        </w:tc>
        <w:tc>
          <w:tcPr>
            <w:tcW w:w="236" w:type="dxa"/>
            <w:shd w:val="clear" w:color="auto" w:fill="auto"/>
          </w:tcPr>
          <w:p w14:paraId="037565B2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49CB1795" w14:textId="0838EAF5" w:rsidR="0037281D" w:rsidRPr="0035030C" w:rsidRDefault="00FA0AE9" w:rsidP="0037281D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3,215,800</w:t>
            </w:r>
          </w:p>
        </w:tc>
        <w:tc>
          <w:tcPr>
            <w:tcW w:w="236" w:type="dxa"/>
            <w:shd w:val="clear" w:color="auto" w:fill="auto"/>
          </w:tcPr>
          <w:p w14:paraId="0F5498A2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3B7028BD" w14:textId="1021F417" w:rsidR="0037281D" w:rsidRPr="0035030C" w:rsidRDefault="0037281D" w:rsidP="0037281D">
            <w:pPr>
              <w:tabs>
                <w:tab w:val="decimal" w:pos="91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9A49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215</w:t>
            </w:r>
            <w:r w:rsidRPr="009A49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</w:t>
            </w:r>
          </w:p>
        </w:tc>
        <w:tc>
          <w:tcPr>
            <w:tcW w:w="236" w:type="dxa"/>
            <w:shd w:val="clear" w:color="auto" w:fill="auto"/>
          </w:tcPr>
          <w:p w14:paraId="58D7A2BD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638B22D2" w14:textId="55CD2D2A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9A49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236" w:type="dxa"/>
            <w:shd w:val="clear" w:color="auto" w:fill="auto"/>
          </w:tcPr>
          <w:p w14:paraId="6BC3BD49" w14:textId="77777777" w:rsidR="0037281D" w:rsidRPr="0035030C" w:rsidRDefault="0037281D" w:rsidP="0037281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4F41820B" w14:textId="37D0C8D8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ปี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50" w:type="dxa"/>
            <w:shd w:val="clear" w:color="auto" w:fill="auto"/>
          </w:tcPr>
          <w:p w14:paraId="6345B0CF" w14:textId="106F1039" w:rsidR="0037281D" w:rsidRPr="0081030D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/>
                <w:sz w:val="24"/>
                <w:szCs w:val="24"/>
                <w:lang w:val="en-US"/>
              </w:rPr>
              <w:t>5</w:t>
            </w:r>
            <w:r w:rsidRPr="009C6189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เมษายน </w:t>
            </w: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2570</w:t>
            </w:r>
          </w:p>
        </w:tc>
      </w:tr>
      <w:tr w:rsidR="0037281D" w:rsidRPr="0035030C" w14:paraId="06A8F136" w14:textId="039CDCFB" w:rsidTr="00FA0AE9">
        <w:tc>
          <w:tcPr>
            <w:tcW w:w="1529" w:type="dxa"/>
          </w:tcPr>
          <w:p w14:paraId="17385D9D" w14:textId="62A3BC1F" w:rsidR="0037281D" w:rsidRPr="0035030C" w:rsidRDefault="0037281D" w:rsidP="0037281D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686BFDD0" w14:textId="77777777" w:rsidR="0037281D" w:rsidRPr="0035030C" w:rsidRDefault="0037281D" w:rsidP="0037281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1" w:type="dxa"/>
          </w:tcPr>
          <w:p w14:paraId="11F51418" w14:textId="6B326D60" w:rsidR="0037281D" w:rsidRPr="00752306" w:rsidRDefault="00752306" w:rsidP="0037281D">
            <w:pPr>
              <w:tabs>
                <w:tab w:val="decimal" w:pos="4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523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0210960B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</w:tcPr>
          <w:p w14:paraId="5158D5BF" w14:textId="2BADA0E4" w:rsidR="0037281D" w:rsidRDefault="0037281D" w:rsidP="00F95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580CF19B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</w:tcPr>
          <w:p w14:paraId="039DA366" w14:textId="5387A547" w:rsidR="0037281D" w:rsidRPr="00752306" w:rsidRDefault="00752306" w:rsidP="0037281D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523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4,719,400</w:t>
            </w:r>
          </w:p>
        </w:tc>
        <w:tc>
          <w:tcPr>
            <w:tcW w:w="253" w:type="dxa"/>
          </w:tcPr>
          <w:p w14:paraId="51923C99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7" w:type="dxa"/>
          </w:tcPr>
          <w:p w14:paraId="722B8A6D" w14:textId="0A2F9CA3" w:rsidR="0037281D" w:rsidRPr="0035030C" w:rsidRDefault="0037281D" w:rsidP="0037281D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9A49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719</w:t>
            </w:r>
            <w:r w:rsidRPr="009A49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400</w:t>
            </w:r>
          </w:p>
        </w:tc>
        <w:tc>
          <w:tcPr>
            <w:tcW w:w="236" w:type="dxa"/>
          </w:tcPr>
          <w:p w14:paraId="0B6A776E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4" w:type="dxa"/>
          </w:tcPr>
          <w:p w14:paraId="0E7465F2" w14:textId="2DA8F9F5" w:rsidR="0037281D" w:rsidRPr="00130F74" w:rsidRDefault="00FA0AE9" w:rsidP="0037281D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4,719,400</w:t>
            </w:r>
          </w:p>
        </w:tc>
        <w:tc>
          <w:tcPr>
            <w:tcW w:w="236" w:type="dxa"/>
          </w:tcPr>
          <w:p w14:paraId="2277A41F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</w:tcPr>
          <w:p w14:paraId="62DFFD5F" w14:textId="1F3D6C11" w:rsidR="0037281D" w:rsidRPr="0035030C" w:rsidRDefault="0037281D" w:rsidP="0037281D">
            <w:pPr>
              <w:tabs>
                <w:tab w:val="decimal" w:pos="91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9A49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719</w:t>
            </w:r>
            <w:r w:rsidRPr="009A49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400</w:t>
            </w:r>
          </w:p>
        </w:tc>
        <w:tc>
          <w:tcPr>
            <w:tcW w:w="236" w:type="dxa"/>
          </w:tcPr>
          <w:p w14:paraId="4608039F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3C7FC9FF" w14:textId="6544B09C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</w:p>
        </w:tc>
        <w:tc>
          <w:tcPr>
            <w:tcW w:w="236" w:type="dxa"/>
          </w:tcPr>
          <w:p w14:paraId="0D75104F" w14:textId="77777777" w:rsidR="0037281D" w:rsidRPr="0035030C" w:rsidRDefault="0037281D" w:rsidP="0037281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14:paraId="5EFF63EA" w14:textId="22558DF9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ปี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</w:tcPr>
          <w:p w14:paraId="33D62C40" w14:textId="6E8FF7EB" w:rsidR="0037281D" w:rsidRPr="0081030D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/>
                <w:sz w:val="24"/>
                <w:szCs w:val="24"/>
                <w:lang w:val="en-US"/>
              </w:rPr>
              <w:t>5</w:t>
            </w:r>
            <w:r w:rsidRPr="009C6189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2571</w:t>
            </w:r>
          </w:p>
        </w:tc>
      </w:tr>
      <w:tr w:rsidR="00FA0AE9" w:rsidRPr="0035030C" w14:paraId="5C80D132" w14:textId="77777777" w:rsidTr="00FA0AE9">
        <w:tc>
          <w:tcPr>
            <w:tcW w:w="1529" w:type="dxa"/>
          </w:tcPr>
          <w:p w14:paraId="42D5AFE1" w14:textId="53556AE1" w:rsidR="00FA0AE9" w:rsidRPr="002810CA" w:rsidRDefault="00FA0AE9" w:rsidP="0037281D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1/2567</w:t>
            </w:r>
          </w:p>
        </w:tc>
        <w:tc>
          <w:tcPr>
            <w:tcW w:w="236" w:type="dxa"/>
          </w:tcPr>
          <w:p w14:paraId="1AC9215C" w14:textId="77777777" w:rsidR="00FA0AE9" w:rsidRPr="0035030C" w:rsidRDefault="00FA0AE9" w:rsidP="0037281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1" w:type="dxa"/>
          </w:tcPr>
          <w:p w14:paraId="31117900" w14:textId="45996AE4" w:rsidR="00FA0AE9" w:rsidRPr="00752306" w:rsidRDefault="00084F6C" w:rsidP="0037281D">
            <w:pPr>
              <w:tabs>
                <w:tab w:val="decimal" w:pos="4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065BBFC8" w14:textId="77777777" w:rsidR="00FA0AE9" w:rsidRPr="0035030C" w:rsidRDefault="00FA0AE9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</w:tcPr>
          <w:p w14:paraId="08D919C7" w14:textId="7D51E0AE" w:rsidR="00FA0AE9" w:rsidRDefault="00084F6C" w:rsidP="00F95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0BBE8AAA" w14:textId="77777777" w:rsidR="00FA0AE9" w:rsidRPr="0035030C" w:rsidRDefault="00FA0AE9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</w:tcPr>
          <w:p w14:paraId="27DA450C" w14:textId="168684BB" w:rsidR="00FA0AE9" w:rsidRPr="00752306" w:rsidRDefault="00CB7DE7" w:rsidP="0037281D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53" w:type="dxa"/>
          </w:tcPr>
          <w:p w14:paraId="7B97940E" w14:textId="77777777" w:rsidR="00FA0AE9" w:rsidRPr="0035030C" w:rsidRDefault="00FA0AE9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7" w:type="dxa"/>
          </w:tcPr>
          <w:p w14:paraId="0117CDDB" w14:textId="38EF2E2B" w:rsidR="00FA0AE9" w:rsidRPr="002810CA" w:rsidRDefault="00B977FB" w:rsidP="00B977FB">
            <w:pPr>
              <w:tabs>
                <w:tab w:val="decimal" w:pos="-115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09410C46" w14:textId="77777777" w:rsidR="00FA0AE9" w:rsidRPr="0035030C" w:rsidRDefault="00FA0AE9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4" w:type="dxa"/>
          </w:tcPr>
          <w:p w14:paraId="1F80985F" w14:textId="3142E8EF" w:rsidR="00FA0AE9" w:rsidRDefault="004958F6" w:rsidP="0037281D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36" w:type="dxa"/>
          </w:tcPr>
          <w:p w14:paraId="236249AB" w14:textId="77777777" w:rsidR="00FA0AE9" w:rsidRPr="0035030C" w:rsidRDefault="00FA0AE9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</w:tcPr>
          <w:p w14:paraId="0CB0FC74" w14:textId="3EB74F69" w:rsidR="00FA0AE9" w:rsidRPr="002810CA" w:rsidRDefault="004958F6" w:rsidP="007037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7CD1A95E" w14:textId="77777777" w:rsidR="00FA0AE9" w:rsidRPr="0035030C" w:rsidRDefault="00FA0AE9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125B7EB0" w14:textId="6B7FC4AB" w:rsidR="00FA0AE9" w:rsidRPr="002810CA" w:rsidRDefault="0070377A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4.00</w:t>
            </w:r>
          </w:p>
        </w:tc>
        <w:tc>
          <w:tcPr>
            <w:tcW w:w="236" w:type="dxa"/>
          </w:tcPr>
          <w:p w14:paraId="5B17E7A6" w14:textId="77777777" w:rsidR="00FA0AE9" w:rsidRPr="0035030C" w:rsidRDefault="00FA0AE9" w:rsidP="0037281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14:paraId="3F1EB09C" w14:textId="29EC07AC" w:rsidR="00FA0AE9" w:rsidRPr="002810CA" w:rsidRDefault="00216635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4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ปี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9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50" w:type="dxa"/>
            <w:shd w:val="clear" w:color="auto" w:fill="auto"/>
          </w:tcPr>
          <w:p w14:paraId="176A1A54" w14:textId="54BE21A4" w:rsidR="00FA0AE9" w:rsidRPr="002810CA" w:rsidRDefault="00216635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5</w:t>
            </w:r>
            <w:r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 มกราคม </w:t>
            </w:r>
            <w:r>
              <w:rPr>
                <w:rFonts w:asciiTheme="majorBidi" w:hAnsiTheme="majorBidi"/>
                <w:sz w:val="24"/>
                <w:szCs w:val="24"/>
                <w:lang w:val="en-US"/>
              </w:rPr>
              <w:t>2572</w:t>
            </w:r>
          </w:p>
        </w:tc>
      </w:tr>
      <w:tr w:rsidR="00FA0AE9" w:rsidRPr="0035030C" w14:paraId="7CABDF89" w14:textId="77777777" w:rsidTr="00FA0AE9">
        <w:tc>
          <w:tcPr>
            <w:tcW w:w="1529" w:type="dxa"/>
          </w:tcPr>
          <w:p w14:paraId="07D00360" w14:textId="03995CA9" w:rsidR="00FA0AE9" w:rsidRPr="002810CA" w:rsidRDefault="00FA0AE9" w:rsidP="0037281D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2/2567</w:t>
            </w:r>
          </w:p>
        </w:tc>
        <w:tc>
          <w:tcPr>
            <w:tcW w:w="236" w:type="dxa"/>
          </w:tcPr>
          <w:p w14:paraId="521E3332" w14:textId="77777777" w:rsidR="00FA0AE9" w:rsidRPr="0035030C" w:rsidRDefault="00FA0AE9" w:rsidP="0037281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1" w:type="dxa"/>
          </w:tcPr>
          <w:p w14:paraId="6B9EDD47" w14:textId="29A68518" w:rsidR="00FA0AE9" w:rsidRPr="00752306" w:rsidRDefault="00084F6C" w:rsidP="0037281D">
            <w:pPr>
              <w:tabs>
                <w:tab w:val="decimal" w:pos="4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489BDE02" w14:textId="77777777" w:rsidR="00FA0AE9" w:rsidRPr="0035030C" w:rsidRDefault="00FA0AE9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</w:tcPr>
          <w:p w14:paraId="1EA0DE40" w14:textId="4925628E" w:rsidR="00FA0AE9" w:rsidRDefault="00084F6C" w:rsidP="00F95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1C7B09D4" w14:textId="77777777" w:rsidR="00FA0AE9" w:rsidRPr="0035030C" w:rsidRDefault="00FA0AE9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</w:tcPr>
          <w:p w14:paraId="3734D5EB" w14:textId="54E22A3C" w:rsidR="00FA0AE9" w:rsidRPr="00752306" w:rsidRDefault="00CB7DE7" w:rsidP="0037281D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53" w:type="dxa"/>
          </w:tcPr>
          <w:p w14:paraId="00FF724A" w14:textId="77777777" w:rsidR="00FA0AE9" w:rsidRPr="0035030C" w:rsidRDefault="00FA0AE9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7" w:type="dxa"/>
          </w:tcPr>
          <w:p w14:paraId="62D03328" w14:textId="24DB6883" w:rsidR="00FA0AE9" w:rsidRPr="002810CA" w:rsidRDefault="00B977FB" w:rsidP="00B977FB">
            <w:pPr>
              <w:tabs>
                <w:tab w:val="decimal" w:pos="-115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68478129" w14:textId="77777777" w:rsidR="00FA0AE9" w:rsidRPr="0035030C" w:rsidRDefault="00FA0AE9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4" w:type="dxa"/>
          </w:tcPr>
          <w:p w14:paraId="1A330253" w14:textId="1F585619" w:rsidR="00FA0AE9" w:rsidRDefault="004958F6" w:rsidP="0037281D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36" w:type="dxa"/>
          </w:tcPr>
          <w:p w14:paraId="31ECEA5E" w14:textId="77777777" w:rsidR="00FA0AE9" w:rsidRPr="0035030C" w:rsidRDefault="00FA0AE9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</w:tcPr>
          <w:p w14:paraId="68E7E52C" w14:textId="196E4FBB" w:rsidR="00FA0AE9" w:rsidRPr="002810CA" w:rsidRDefault="004958F6" w:rsidP="007037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234FBEB3" w14:textId="77777777" w:rsidR="00FA0AE9" w:rsidRPr="0035030C" w:rsidRDefault="00FA0AE9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45539A37" w14:textId="44EFAFD3" w:rsidR="00FA0AE9" w:rsidRPr="002810CA" w:rsidRDefault="0070377A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4.00</w:t>
            </w:r>
          </w:p>
        </w:tc>
        <w:tc>
          <w:tcPr>
            <w:tcW w:w="236" w:type="dxa"/>
          </w:tcPr>
          <w:p w14:paraId="33500ADF" w14:textId="77777777" w:rsidR="00FA0AE9" w:rsidRPr="0035030C" w:rsidRDefault="00FA0AE9" w:rsidP="0037281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14:paraId="20BDCD27" w14:textId="46A971B9" w:rsidR="00FA0AE9" w:rsidRPr="002810CA" w:rsidRDefault="00216635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  <w:shd w:val="clear" w:color="auto" w:fill="auto"/>
          </w:tcPr>
          <w:p w14:paraId="2C74173A" w14:textId="4DF2B275" w:rsidR="00FA0AE9" w:rsidRPr="002810CA" w:rsidRDefault="00216635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 xml:space="preserve">26 </w:t>
            </w:r>
            <w:r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กรกฎาคม </w:t>
            </w:r>
            <w:r>
              <w:rPr>
                <w:rFonts w:asciiTheme="majorBidi" w:hAnsiTheme="majorBidi"/>
                <w:sz w:val="24"/>
                <w:szCs w:val="24"/>
                <w:lang w:val="en-US"/>
              </w:rPr>
              <w:t>2572</w:t>
            </w:r>
          </w:p>
        </w:tc>
      </w:tr>
      <w:tr w:rsidR="00FA0AE9" w:rsidRPr="0035030C" w14:paraId="627EB208" w14:textId="77777777" w:rsidTr="00FA0AE9">
        <w:tc>
          <w:tcPr>
            <w:tcW w:w="1529" w:type="dxa"/>
          </w:tcPr>
          <w:p w14:paraId="2FB28AE7" w14:textId="6B31EB96" w:rsidR="00FA0AE9" w:rsidRPr="002810CA" w:rsidRDefault="00084F6C" w:rsidP="0037281D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1/2567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6F878C6B" w14:textId="77777777" w:rsidR="00FA0AE9" w:rsidRPr="0035030C" w:rsidRDefault="00FA0AE9" w:rsidP="0037281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1" w:type="dxa"/>
          </w:tcPr>
          <w:p w14:paraId="3E22D02B" w14:textId="744CC282" w:rsidR="00FA0AE9" w:rsidRPr="00752306" w:rsidRDefault="00084F6C" w:rsidP="0037281D">
            <w:pPr>
              <w:tabs>
                <w:tab w:val="decimal" w:pos="4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5898DFA8" w14:textId="77777777" w:rsidR="00FA0AE9" w:rsidRPr="0035030C" w:rsidRDefault="00FA0AE9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</w:tcPr>
          <w:p w14:paraId="7BC9084B" w14:textId="3A42B86E" w:rsidR="00FA0AE9" w:rsidRDefault="00084F6C" w:rsidP="00F95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6A502466" w14:textId="77777777" w:rsidR="00FA0AE9" w:rsidRPr="0035030C" w:rsidRDefault="00FA0AE9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</w:tcPr>
          <w:p w14:paraId="1F914056" w14:textId="7714B09D" w:rsidR="00FA0AE9" w:rsidRPr="00752306" w:rsidRDefault="00CB7DE7" w:rsidP="0037281D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1,766,500</w:t>
            </w:r>
          </w:p>
        </w:tc>
        <w:tc>
          <w:tcPr>
            <w:tcW w:w="253" w:type="dxa"/>
          </w:tcPr>
          <w:p w14:paraId="225DF092" w14:textId="77777777" w:rsidR="00FA0AE9" w:rsidRPr="0035030C" w:rsidRDefault="00FA0AE9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7" w:type="dxa"/>
          </w:tcPr>
          <w:p w14:paraId="08E2D5E7" w14:textId="533615B9" w:rsidR="00FA0AE9" w:rsidRPr="002810CA" w:rsidRDefault="00B977FB" w:rsidP="00B977FB">
            <w:pPr>
              <w:tabs>
                <w:tab w:val="decimal" w:pos="-115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0134AFA0" w14:textId="77777777" w:rsidR="00FA0AE9" w:rsidRPr="0035030C" w:rsidRDefault="00FA0AE9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4" w:type="dxa"/>
          </w:tcPr>
          <w:p w14:paraId="5D424326" w14:textId="40A7E148" w:rsidR="00FA0AE9" w:rsidRDefault="004958F6" w:rsidP="0037281D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1,766,500</w:t>
            </w:r>
          </w:p>
        </w:tc>
        <w:tc>
          <w:tcPr>
            <w:tcW w:w="236" w:type="dxa"/>
          </w:tcPr>
          <w:p w14:paraId="5216E138" w14:textId="77777777" w:rsidR="00FA0AE9" w:rsidRPr="0035030C" w:rsidRDefault="00FA0AE9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</w:tcPr>
          <w:p w14:paraId="52CB1389" w14:textId="37F57195" w:rsidR="00FA0AE9" w:rsidRPr="002810CA" w:rsidRDefault="004958F6" w:rsidP="007037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53B941B7" w14:textId="77777777" w:rsidR="00FA0AE9" w:rsidRPr="0035030C" w:rsidRDefault="00FA0AE9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051AE63F" w14:textId="67FDCD85" w:rsidR="00FA0AE9" w:rsidRPr="002810CA" w:rsidRDefault="0070377A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3.85</w:t>
            </w:r>
          </w:p>
        </w:tc>
        <w:tc>
          <w:tcPr>
            <w:tcW w:w="236" w:type="dxa"/>
          </w:tcPr>
          <w:p w14:paraId="73FFAD6A" w14:textId="77777777" w:rsidR="00FA0AE9" w:rsidRPr="0035030C" w:rsidRDefault="00FA0AE9" w:rsidP="0037281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14:paraId="32ACB3FE" w14:textId="03F200A7" w:rsidR="00FA0AE9" w:rsidRPr="002810CA" w:rsidRDefault="00216635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ปี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4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50" w:type="dxa"/>
            <w:shd w:val="clear" w:color="auto" w:fill="auto"/>
          </w:tcPr>
          <w:p w14:paraId="2681F41D" w14:textId="0F9314F4" w:rsidR="00FA0AE9" w:rsidRPr="002810CA" w:rsidRDefault="009A2D74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 xml:space="preserve">8 </w:t>
            </w:r>
            <w:r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มีนาคม </w:t>
            </w:r>
            <w:r>
              <w:rPr>
                <w:rFonts w:asciiTheme="majorBidi" w:hAnsiTheme="majorBidi"/>
                <w:sz w:val="24"/>
                <w:szCs w:val="24"/>
                <w:lang w:val="en-US"/>
              </w:rPr>
              <w:t>2572</w:t>
            </w:r>
          </w:p>
        </w:tc>
      </w:tr>
      <w:tr w:rsidR="00FA0AE9" w:rsidRPr="0035030C" w14:paraId="4060A6CF" w14:textId="77777777" w:rsidTr="00FA0AE9">
        <w:tc>
          <w:tcPr>
            <w:tcW w:w="1529" w:type="dxa"/>
          </w:tcPr>
          <w:p w14:paraId="0C21C726" w14:textId="5B96DC97" w:rsidR="00FA0AE9" w:rsidRPr="002810CA" w:rsidRDefault="00084F6C" w:rsidP="0037281D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2/2567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06E1BF45" w14:textId="77777777" w:rsidR="00FA0AE9" w:rsidRPr="0035030C" w:rsidRDefault="00FA0AE9" w:rsidP="0037281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1D7371F7" w14:textId="3FCED86F" w:rsidR="00FA0AE9" w:rsidRPr="00752306" w:rsidRDefault="00084F6C" w:rsidP="0037281D">
            <w:pPr>
              <w:tabs>
                <w:tab w:val="decimal" w:pos="4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70E7D789" w14:textId="77777777" w:rsidR="00FA0AE9" w:rsidRPr="0035030C" w:rsidRDefault="00FA0AE9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09449590" w14:textId="2CAA1B72" w:rsidR="00FA0AE9" w:rsidRDefault="00084F6C" w:rsidP="00F95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272A7348" w14:textId="77777777" w:rsidR="00FA0AE9" w:rsidRPr="0035030C" w:rsidRDefault="00FA0AE9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22954CF3" w14:textId="3000B8BA" w:rsidR="00FA0AE9" w:rsidRPr="00752306" w:rsidRDefault="00CB7DE7" w:rsidP="0037281D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6,007,700</w:t>
            </w:r>
          </w:p>
        </w:tc>
        <w:tc>
          <w:tcPr>
            <w:tcW w:w="253" w:type="dxa"/>
          </w:tcPr>
          <w:p w14:paraId="54B5DE2B" w14:textId="77777777" w:rsidR="00FA0AE9" w:rsidRPr="0035030C" w:rsidRDefault="00FA0AE9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</w:tcPr>
          <w:p w14:paraId="6018F3EE" w14:textId="5B3852EF" w:rsidR="00FA0AE9" w:rsidRPr="002810CA" w:rsidRDefault="00B977FB" w:rsidP="00B977FB">
            <w:pPr>
              <w:tabs>
                <w:tab w:val="decimal" w:pos="-115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3852E946" w14:textId="77777777" w:rsidR="00FA0AE9" w:rsidRPr="0035030C" w:rsidRDefault="00FA0AE9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5FCBE6EA" w14:textId="4A8DD87F" w:rsidR="00FA0AE9" w:rsidRDefault="004958F6" w:rsidP="0037281D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6,007,700</w:t>
            </w:r>
          </w:p>
        </w:tc>
        <w:tc>
          <w:tcPr>
            <w:tcW w:w="236" w:type="dxa"/>
          </w:tcPr>
          <w:p w14:paraId="2C667999" w14:textId="77777777" w:rsidR="00FA0AE9" w:rsidRPr="0035030C" w:rsidRDefault="00FA0AE9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7253AD35" w14:textId="5E1320E4" w:rsidR="00FA0AE9" w:rsidRPr="002810CA" w:rsidRDefault="004958F6" w:rsidP="007037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0F28C72A" w14:textId="77777777" w:rsidR="00FA0AE9" w:rsidRPr="0035030C" w:rsidRDefault="00FA0AE9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2A6D41F1" w14:textId="7B3948BC" w:rsidR="00FA0AE9" w:rsidRPr="002810CA" w:rsidRDefault="0070377A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4.00</w:t>
            </w:r>
          </w:p>
        </w:tc>
        <w:tc>
          <w:tcPr>
            <w:tcW w:w="236" w:type="dxa"/>
          </w:tcPr>
          <w:p w14:paraId="3C87906B" w14:textId="77777777" w:rsidR="00FA0AE9" w:rsidRPr="0035030C" w:rsidRDefault="00FA0AE9" w:rsidP="0037281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14:paraId="37BC38DB" w14:textId="36283847" w:rsidR="00FA0AE9" w:rsidRPr="002810CA" w:rsidRDefault="00216635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5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350" w:type="dxa"/>
            <w:shd w:val="clear" w:color="auto" w:fill="auto"/>
          </w:tcPr>
          <w:p w14:paraId="4ADDF72F" w14:textId="447B9F8F" w:rsidR="00FA0AE9" w:rsidRPr="002810CA" w:rsidRDefault="009A2D74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 xml:space="preserve">8 </w:t>
            </w:r>
            <w:r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พฤศจิกายน </w:t>
            </w:r>
            <w:r>
              <w:rPr>
                <w:rFonts w:asciiTheme="majorBidi" w:hAnsiTheme="majorBidi"/>
                <w:sz w:val="24"/>
                <w:szCs w:val="24"/>
                <w:lang w:val="en-US"/>
              </w:rPr>
              <w:t>2572</w:t>
            </w:r>
          </w:p>
        </w:tc>
      </w:tr>
      <w:tr w:rsidR="0037281D" w:rsidRPr="0035030C" w14:paraId="7E0847E7" w14:textId="77777777" w:rsidTr="0037281D">
        <w:tc>
          <w:tcPr>
            <w:tcW w:w="1529" w:type="dxa"/>
          </w:tcPr>
          <w:p w14:paraId="7588E9CF" w14:textId="1EBB6F57" w:rsidR="0037281D" w:rsidRPr="009A49A7" w:rsidRDefault="0037281D" w:rsidP="0037281D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36" w:type="dxa"/>
          </w:tcPr>
          <w:p w14:paraId="207E8EE8" w14:textId="77777777" w:rsidR="0037281D" w:rsidRPr="0035030C" w:rsidRDefault="0037281D" w:rsidP="0037281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323D128E" w14:textId="6CAE8CB9" w:rsidR="0037281D" w:rsidRPr="00BA3B3C" w:rsidRDefault="000D41F2" w:rsidP="0037281D">
            <w:pPr>
              <w:tabs>
                <w:tab w:val="decimal" w:pos="92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10,298,700</w:t>
            </w:r>
          </w:p>
        </w:tc>
        <w:tc>
          <w:tcPr>
            <w:tcW w:w="236" w:type="dxa"/>
          </w:tcPr>
          <w:p w14:paraId="6BFD94DF" w14:textId="77777777" w:rsidR="0037281D" w:rsidRPr="00BA3B3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7A450D31" w14:textId="23B3BD82" w:rsidR="0037281D" w:rsidRPr="00BA3B3C" w:rsidRDefault="0037281D" w:rsidP="0037281D">
            <w:pPr>
              <w:tabs>
                <w:tab w:val="decimal" w:pos="92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15</w:t>
            </w:r>
            <w:r w:rsidRPr="00BA3B3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431</w:t>
            </w:r>
            <w:r w:rsidRPr="00BA3B3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900</w:t>
            </w:r>
          </w:p>
        </w:tc>
        <w:tc>
          <w:tcPr>
            <w:tcW w:w="236" w:type="dxa"/>
          </w:tcPr>
          <w:p w14:paraId="46181D71" w14:textId="77777777" w:rsidR="0037281D" w:rsidRPr="00BA3B3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14:paraId="262E4FA5" w14:textId="421116EF" w:rsidR="0037281D" w:rsidRPr="00BA3B3C" w:rsidRDefault="00893044" w:rsidP="0037281D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65,491,200</w:t>
            </w:r>
          </w:p>
        </w:tc>
        <w:tc>
          <w:tcPr>
            <w:tcW w:w="253" w:type="dxa"/>
          </w:tcPr>
          <w:p w14:paraId="59B22D61" w14:textId="77777777" w:rsidR="0037281D" w:rsidRPr="00BA3B3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</w:tcPr>
          <w:p w14:paraId="2383C42C" w14:textId="02FFFED7" w:rsidR="0037281D" w:rsidRPr="00BA3B3C" w:rsidRDefault="0037281D" w:rsidP="0037281D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59</w:t>
            </w:r>
            <w:r w:rsidRPr="00BA3B3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965</w:t>
            </w:r>
            <w:r w:rsidRPr="00BA3B3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700</w:t>
            </w:r>
          </w:p>
        </w:tc>
        <w:tc>
          <w:tcPr>
            <w:tcW w:w="236" w:type="dxa"/>
          </w:tcPr>
          <w:p w14:paraId="11098EF9" w14:textId="77777777" w:rsidR="0037281D" w:rsidRPr="00BA3B3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36BEA8C5" w14:textId="0775D959" w:rsidR="0037281D" w:rsidRPr="00BA3B3C" w:rsidRDefault="0009593E" w:rsidP="0037281D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75,</w:t>
            </w:r>
            <w:r w:rsidR="00374C7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789,900</w:t>
            </w:r>
          </w:p>
        </w:tc>
        <w:tc>
          <w:tcPr>
            <w:tcW w:w="236" w:type="dxa"/>
          </w:tcPr>
          <w:p w14:paraId="4B5D5DE4" w14:textId="77777777" w:rsidR="0037281D" w:rsidRPr="00BA3B3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57E7C2E0" w14:textId="2B2CE2BC" w:rsidR="0037281D" w:rsidRPr="00BA3B3C" w:rsidRDefault="0037281D" w:rsidP="0037281D">
            <w:pPr>
              <w:tabs>
                <w:tab w:val="decimal" w:pos="91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75</w:t>
            </w:r>
            <w:r w:rsidRPr="00BA3B3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397</w:t>
            </w:r>
            <w:r w:rsidRPr="00BA3B3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600</w:t>
            </w:r>
          </w:p>
        </w:tc>
        <w:tc>
          <w:tcPr>
            <w:tcW w:w="236" w:type="dxa"/>
          </w:tcPr>
          <w:p w14:paraId="712BFD6A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3FA5B6E1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5365BAD1" w14:textId="77777777" w:rsidR="0037281D" w:rsidRPr="0035030C" w:rsidRDefault="0037281D" w:rsidP="0037281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14:paraId="00BCBF0B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63F9B7AD" w14:textId="77777777" w:rsidR="0037281D" w:rsidRPr="009C6189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</w:tbl>
    <w:p w14:paraId="579495B3" w14:textId="09CA2F3A" w:rsidR="0024322A" w:rsidRDefault="0024322A">
      <w:pPr>
        <w:rPr>
          <w:rFonts w:asciiTheme="majorBidi" w:hAnsiTheme="majorBidi" w:cstheme="majorBidi"/>
          <w:highlight w:val="yellow"/>
          <w:cs/>
        </w:rPr>
      </w:pPr>
    </w:p>
    <w:p w14:paraId="2DC56BED" w14:textId="14B48A8D" w:rsidR="009E5305" w:rsidRPr="00CF5D48" w:rsidRDefault="0024322A" w:rsidP="00CF5D48">
      <w:pPr>
        <w:spacing w:line="240" w:lineRule="auto"/>
        <w:rPr>
          <w:rFonts w:asciiTheme="majorBidi" w:hAnsiTheme="majorBidi" w:cstheme="majorBidi"/>
          <w:highlight w:val="yellow"/>
          <w:lang w:val="en-US"/>
        </w:rPr>
      </w:pPr>
      <w:r>
        <w:rPr>
          <w:rFonts w:asciiTheme="majorBidi" w:hAnsiTheme="majorBidi" w:cstheme="majorBidi"/>
          <w:highlight w:val="yellow"/>
          <w:cs/>
        </w:rPr>
        <w:br w:type="page"/>
      </w:r>
    </w:p>
    <w:tbl>
      <w:tblPr>
        <w:tblW w:w="139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46"/>
        <w:gridCol w:w="236"/>
        <w:gridCol w:w="1097"/>
        <w:gridCol w:w="236"/>
        <w:gridCol w:w="1115"/>
        <w:gridCol w:w="236"/>
        <w:gridCol w:w="1204"/>
        <w:gridCol w:w="265"/>
        <w:gridCol w:w="1175"/>
        <w:gridCol w:w="239"/>
        <w:gridCol w:w="1111"/>
        <w:gridCol w:w="236"/>
        <w:gridCol w:w="1114"/>
        <w:gridCol w:w="236"/>
        <w:gridCol w:w="1024"/>
        <w:gridCol w:w="236"/>
        <w:gridCol w:w="1287"/>
        <w:gridCol w:w="8"/>
        <w:gridCol w:w="1349"/>
      </w:tblGrid>
      <w:tr w:rsidR="00107446" w:rsidRPr="0035030C" w14:paraId="4B62291A" w14:textId="5BB9D48B" w:rsidTr="0024322A">
        <w:tc>
          <w:tcPr>
            <w:tcW w:w="1546" w:type="dxa"/>
          </w:tcPr>
          <w:p w14:paraId="617ADDE2" w14:textId="77777777" w:rsidR="00107446" w:rsidRPr="0035030C" w:rsidRDefault="00107446" w:rsidP="009269C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419F0A88" w14:textId="77777777" w:rsidR="00107446" w:rsidRPr="0035030C" w:rsidRDefault="00107446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11" w:type="dxa"/>
            <w:gridSpan w:val="15"/>
          </w:tcPr>
          <w:p w14:paraId="0D63DEAC" w14:textId="77777777" w:rsidR="00107446" w:rsidRPr="0035030C" w:rsidRDefault="00107446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357" w:type="dxa"/>
            <w:gridSpan w:val="2"/>
          </w:tcPr>
          <w:p w14:paraId="031BB9C2" w14:textId="77777777" w:rsidR="00107446" w:rsidRPr="0035030C" w:rsidRDefault="00107446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107446" w:rsidRPr="0035030C" w14:paraId="401A699D" w14:textId="59B2007F" w:rsidTr="0037281D">
        <w:tc>
          <w:tcPr>
            <w:tcW w:w="1546" w:type="dxa"/>
          </w:tcPr>
          <w:p w14:paraId="0FCFA244" w14:textId="77777777" w:rsidR="00107446" w:rsidRPr="0035030C" w:rsidRDefault="00107446" w:rsidP="009269C9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36" w:type="dxa"/>
          </w:tcPr>
          <w:p w14:paraId="2B90B9AF" w14:textId="77777777" w:rsidR="00107446" w:rsidRPr="0035030C" w:rsidRDefault="00107446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8" w:type="dxa"/>
            <w:gridSpan w:val="3"/>
          </w:tcPr>
          <w:p w14:paraId="6A304424" w14:textId="77777777" w:rsidR="00107446" w:rsidRPr="0035030C" w:rsidRDefault="00107446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ส่วนที่ครบกำหนดชำระภายในหนึ่ง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236" w:type="dxa"/>
          </w:tcPr>
          <w:p w14:paraId="58B3038D" w14:textId="77777777" w:rsidR="00107446" w:rsidRPr="0035030C" w:rsidRDefault="00107446" w:rsidP="009269C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4" w:type="dxa"/>
            <w:gridSpan w:val="3"/>
          </w:tcPr>
          <w:p w14:paraId="669C1655" w14:textId="77777777" w:rsidR="00107446" w:rsidRPr="0035030C" w:rsidRDefault="00107446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ส่วนที่ครบกำหนดชำระเกินกว่าหนึ่ง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239" w:type="dxa"/>
          </w:tcPr>
          <w:p w14:paraId="0D119A1E" w14:textId="77777777" w:rsidR="00107446" w:rsidRPr="0035030C" w:rsidRDefault="00107446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61" w:type="dxa"/>
            <w:gridSpan w:val="3"/>
          </w:tcPr>
          <w:p w14:paraId="77521F33" w14:textId="77777777" w:rsidR="00107446" w:rsidRPr="0035030C" w:rsidRDefault="00107446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</w:tcPr>
          <w:p w14:paraId="2483F179" w14:textId="77777777" w:rsidR="00107446" w:rsidRPr="0035030C" w:rsidRDefault="00107446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24" w:type="dxa"/>
          </w:tcPr>
          <w:p w14:paraId="74D371DD" w14:textId="77777777" w:rsidR="00107446" w:rsidRPr="0035030C" w:rsidRDefault="00107446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36" w:type="dxa"/>
          </w:tcPr>
          <w:p w14:paraId="6EC4335A" w14:textId="77777777" w:rsidR="00107446" w:rsidRPr="0035030C" w:rsidRDefault="00107446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95" w:type="dxa"/>
            <w:gridSpan w:val="2"/>
          </w:tcPr>
          <w:p w14:paraId="77F2FE80" w14:textId="77777777" w:rsidR="00107446" w:rsidRPr="0035030C" w:rsidRDefault="00107446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49" w:type="dxa"/>
          </w:tcPr>
          <w:p w14:paraId="1CC9EABF" w14:textId="77777777" w:rsidR="00107446" w:rsidRPr="0035030C" w:rsidRDefault="00107446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</w:tr>
      <w:tr w:rsidR="0037281D" w:rsidRPr="0035030C" w14:paraId="003C6937" w14:textId="093F6D5E" w:rsidTr="0037281D">
        <w:tc>
          <w:tcPr>
            <w:tcW w:w="1546" w:type="dxa"/>
          </w:tcPr>
          <w:p w14:paraId="50528247" w14:textId="6A6FF731" w:rsidR="0037281D" w:rsidRPr="0035030C" w:rsidRDefault="0037281D" w:rsidP="0037281D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หุ้นกู้ครั้งที่</w:t>
            </w:r>
          </w:p>
        </w:tc>
        <w:tc>
          <w:tcPr>
            <w:tcW w:w="236" w:type="dxa"/>
          </w:tcPr>
          <w:p w14:paraId="085CBA42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</w:tcPr>
          <w:p w14:paraId="68622EFF" w14:textId="091556F1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236" w:type="dxa"/>
          </w:tcPr>
          <w:p w14:paraId="19B1CF3F" w14:textId="77777777" w:rsidR="0037281D" w:rsidRPr="0035030C" w:rsidRDefault="0037281D" w:rsidP="0037281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5" w:type="dxa"/>
          </w:tcPr>
          <w:p w14:paraId="556858DC" w14:textId="4913B9F0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236" w:type="dxa"/>
          </w:tcPr>
          <w:p w14:paraId="1F25D9DF" w14:textId="77777777" w:rsidR="0037281D" w:rsidRPr="0035030C" w:rsidRDefault="0037281D" w:rsidP="0037281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0A2413B6" w14:textId="2BF8E7E2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265" w:type="dxa"/>
          </w:tcPr>
          <w:p w14:paraId="2514DC79" w14:textId="77777777" w:rsidR="0037281D" w:rsidRPr="0035030C" w:rsidRDefault="0037281D" w:rsidP="0037281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</w:tcPr>
          <w:p w14:paraId="2C5AE001" w14:textId="08243914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239" w:type="dxa"/>
          </w:tcPr>
          <w:p w14:paraId="35505C3B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1" w:type="dxa"/>
          </w:tcPr>
          <w:p w14:paraId="66EF236A" w14:textId="5BF681E9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236" w:type="dxa"/>
          </w:tcPr>
          <w:p w14:paraId="7F2E8D7E" w14:textId="77777777" w:rsidR="0037281D" w:rsidRPr="0035030C" w:rsidRDefault="0037281D" w:rsidP="0037281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7F721DF" w14:textId="07E8EF3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236" w:type="dxa"/>
          </w:tcPr>
          <w:p w14:paraId="1EDB2EAC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24" w:type="dxa"/>
          </w:tcPr>
          <w:p w14:paraId="599A3AF9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0CD54F08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gridSpan w:val="2"/>
          </w:tcPr>
          <w:p w14:paraId="6E45A0F2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อายุหุ้นกู้</w:t>
            </w:r>
          </w:p>
        </w:tc>
        <w:tc>
          <w:tcPr>
            <w:tcW w:w="1349" w:type="dxa"/>
          </w:tcPr>
          <w:p w14:paraId="615369AA" w14:textId="0A5AF672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วันครบกำหนดชำระ</w:t>
            </w:r>
          </w:p>
        </w:tc>
      </w:tr>
      <w:tr w:rsidR="0037281D" w:rsidRPr="0035030C" w14:paraId="095BF082" w14:textId="580999A4" w:rsidTr="0024322A">
        <w:tc>
          <w:tcPr>
            <w:tcW w:w="1546" w:type="dxa"/>
          </w:tcPr>
          <w:p w14:paraId="289D1BDA" w14:textId="77777777" w:rsidR="0037281D" w:rsidRPr="0035030C" w:rsidRDefault="0037281D" w:rsidP="0037281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2E424EDE" w14:textId="77777777" w:rsidR="0037281D" w:rsidRPr="0035030C" w:rsidRDefault="0037281D" w:rsidP="0037281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28" w:type="dxa"/>
            <w:gridSpan w:val="11"/>
          </w:tcPr>
          <w:p w14:paraId="40D86640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236" w:type="dxa"/>
          </w:tcPr>
          <w:p w14:paraId="48D789A7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0FC8B4CC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(ร้อยละต่อปี)</w:t>
            </w:r>
          </w:p>
        </w:tc>
        <w:tc>
          <w:tcPr>
            <w:tcW w:w="236" w:type="dxa"/>
          </w:tcPr>
          <w:p w14:paraId="21CCA385" w14:textId="77777777" w:rsidR="0037281D" w:rsidRPr="0035030C" w:rsidRDefault="0037281D" w:rsidP="0037281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gridSpan w:val="2"/>
          </w:tcPr>
          <w:p w14:paraId="42A9DBA4" w14:textId="77777777" w:rsidR="0037281D" w:rsidRPr="0035030C" w:rsidRDefault="0037281D" w:rsidP="0037281D">
            <w:pPr>
              <w:spacing w:line="240" w:lineRule="atLeast"/>
              <w:ind w:left="-163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49" w:type="dxa"/>
          </w:tcPr>
          <w:p w14:paraId="0357FE3A" w14:textId="77777777" w:rsidR="0037281D" w:rsidRPr="0035030C" w:rsidRDefault="0037281D" w:rsidP="0037281D">
            <w:pPr>
              <w:spacing w:line="240" w:lineRule="atLeast"/>
              <w:ind w:left="-163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37281D" w:rsidRPr="0035030C" w14:paraId="2A61269B" w14:textId="10F82361" w:rsidTr="0037281D">
        <w:tc>
          <w:tcPr>
            <w:tcW w:w="1546" w:type="dxa"/>
          </w:tcPr>
          <w:p w14:paraId="71ACA47C" w14:textId="03BCBE19" w:rsidR="0037281D" w:rsidRPr="0035030C" w:rsidRDefault="0037281D" w:rsidP="0037281D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072F2D99" w14:textId="77777777" w:rsidR="0037281D" w:rsidRPr="0035030C" w:rsidRDefault="0037281D" w:rsidP="0037281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</w:tcPr>
          <w:p w14:paraId="37F5067F" w14:textId="077EE8EA" w:rsidR="0037281D" w:rsidRPr="0035030C" w:rsidRDefault="003A0EB2" w:rsidP="003A0EB2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2,888,000</w:t>
            </w:r>
          </w:p>
        </w:tc>
        <w:tc>
          <w:tcPr>
            <w:tcW w:w="236" w:type="dxa"/>
            <w:shd w:val="clear" w:color="auto" w:fill="auto"/>
          </w:tcPr>
          <w:p w14:paraId="4E070DA7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7FA39F7F" w14:textId="49BA96ED" w:rsidR="0037281D" w:rsidRPr="0035030C" w:rsidRDefault="0037281D" w:rsidP="00F95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32AD78D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5D9C2558" w14:textId="52DD6692" w:rsidR="0037281D" w:rsidRPr="0035030C" w:rsidRDefault="0071153F" w:rsidP="007115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4A519B1A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5" w:type="dxa"/>
            <w:shd w:val="clear" w:color="auto" w:fill="auto"/>
          </w:tcPr>
          <w:p w14:paraId="37B81122" w14:textId="7338AC80" w:rsidR="0037281D" w:rsidRPr="0035030C" w:rsidRDefault="0037281D" w:rsidP="0037281D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888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9" w:type="dxa"/>
            <w:shd w:val="clear" w:color="auto" w:fill="auto"/>
          </w:tcPr>
          <w:p w14:paraId="2B761347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1" w:type="dxa"/>
            <w:shd w:val="clear" w:color="auto" w:fill="auto"/>
          </w:tcPr>
          <w:p w14:paraId="6BCE6108" w14:textId="6F480557" w:rsidR="0037281D" w:rsidRPr="0035030C" w:rsidRDefault="00B17AC9" w:rsidP="0037281D">
            <w:pPr>
              <w:tabs>
                <w:tab w:val="decimal" w:pos="91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2,888,000</w:t>
            </w:r>
          </w:p>
        </w:tc>
        <w:tc>
          <w:tcPr>
            <w:tcW w:w="236" w:type="dxa"/>
          </w:tcPr>
          <w:p w14:paraId="676D72BB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</w:tcPr>
          <w:p w14:paraId="6CD74F77" w14:textId="6E32DDBB" w:rsidR="0037281D" w:rsidRPr="0035030C" w:rsidRDefault="0037281D" w:rsidP="0037281D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888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</w:tcPr>
          <w:p w14:paraId="1B1078C6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61F6172C" w14:textId="3E7FDC24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</w:p>
        </w:tc>
        <w:tc>
          <w:tcPr>
            <w:tcW w:w="236" w:type="dxa"/>
          </w:tcPr>
          <w:p w14:paraId="38E3EB9F" w14:textId="77777777" w:rsidR="0037281D" w:rsidRPr="0035030C" w:rsidRDefault="0037281D" w:rsidP="0037281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gridSpan w:val="2"/>
          </w:tcPr>
          <w:p w14:paraId="1AD2F72D" w14:textId="6BC0C922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49" w:type="dxa"/>
          </w:tcPr>
          <w:p w14:paraId="1A720BEB" w14:textId="19AF212B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11</w:t>
            </w:r>
            <w:r w:rsidRPr="009B69F8">
              <w:rPr>
                <w:rFonts w:asciiTheme="majorBidi" w:hAnsiTheme="majorBidi"/>
                <w:sz w:val="24"/>
                <w:szCs w:val="24"/>
                <w:lang w:val="en-US"/>
              </w:rPr>
              <w:t xml:space="preserve"> </w:t>
            </w:r>
            <w:r w:rsidRPr="009B69F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มกราคม </w:t>
            </w: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2568</w:t>
            </w:r>
          </w:p>
        </w:tc>
      </w:tr>
      <w:tr w:rsidR="0037281D" w:rsidRPr="0035030C" w14:paraId="7C661CBF" w14:textId="7DEC27AA" w:rsidTr="0037281D">
        <w:tc>
          <w:tcPr>
            <w:tcW w:w="1546" w:type="dxa"/>
          </w:tcPr>
          <w:p w14:paraId="057F918A" w14:textId="709911BC" w:rsidR="0037281D" w:rsidRPr="0035030C" w:rsidRDefault="0037281D" w:rsidP="0037281D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36" w:type="dxa"/>
          </w:tcPr>
          <w:p w14:paraId="09FF05C5" w14:textId="77777777" w:rsidR="0037281D" w:rsidRPr="0035030C" w:rsidRDefault="0037281D" w:rsidP="0037281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</w:tcPr>
          <w:p w14:paraId="178D179B" w14:textId="26E195EF" w:rsidR="0037281D" w:rsidRPr="0035030C" w:rsidRDefault="00B17AC9" w:rsidP="00B17A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ACF6243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20F96CB9" w14:textId="5941771A" w:rsidR="0037281D" w:rsidRPr="0035030C" w:rsidRDefault="0037281D" w:rsidP="0037281D">
            <w:pPr>
              <w:tabs>
                <w:tab w:val="decimal" w:pos="91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127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1BCCBA85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181C3478" w14:textId="6C40F326" w:rsidR="0037281D" w:rsidRPr="0035030C" w:rsidRDefault="00585516" w:rsidP="0058551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0D15A342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5" w:type="dxa"/>
            <w:shd w:val="clear" w:color="auto" w:fill="auto"/>
          </w:tcPr>
          <w:p w14:paraId="1224CF48" w14:textId="1C6A78FB" w:rsidR="0037281D" w:rsidRPr="0035030C" w:rsidRDefault="0037281D" w:rsidP="00F95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930A864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1" w:type="dxa"/>
            <w:shd w:val="clear" w:color="auto" w:fill="auto"/>
          </w:tcPr>
          <w:p w14:paraId="4AB8D6C0" w14:textId="0EA384A6" w:rsidR="0037281D" w:rsidRPr="0035030C" w:rsidRDefault="00585516" w:rsidP="0058551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30135619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</w:tcPr>
          <w:p w14:paraId="70DAC875" w14:textId="63151104" w:rsidR="0037281D" w:rsidRPr="0035030C" w:rsidRDefault="0037281D" w:rsidP="0037281D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127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</w:tcPr>
          <w:p w14:paraId="1449265E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5551B359" w14:textId="0DF8C930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</w:p>
        </w:tc>
        <w:tc>
          <w:tcPr>
            <w:tcW w:w="236" w:type="dxa"/>
          </w:tcPr>
          <w:p w14:paraId="3A5A36F2" w14:textId="77777777" w:rsidR="0037281D" w:rsidRPr="0035030C" w:rsidRDefault="0037281D" w:rsidP="0037281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gridSpan w:val="2"/>
          </w:tcPr>
          <w:p w14:paraId="31FAC50C" w14:textId="41AC0CDB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ปี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49" w:type="dxa"/>
          </w:tcPr>
          <w:p w14:paraId="67BAA449" w14:textId="1630FF0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2</w:t>
            </w:r>
            <w:r w:rsidRPr="009B69F8">
              <w:rPr>
                <w:rFonts w:asciiTheme="majorBidi" w:hAnsiTheme="majorBidi"/>
                <w:sz w:val="24"/>
                <w:szCs w:val="24"/>
                <w:lang w:val="en-US"/>
              </w:rPr>
              <w:t xml:space="preserve"> </w:t>
            </w:r>
            <w:r w:rsidRPr="009B69F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เมษายน </w:t>
            </w: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2567</w:t>
            </w:r>
          </w:p>
        </w:tc>
      </w:tr>
      <w:tr w:rsidR="0037281D" w:rsidRPr="0035030C" w14:paraId="7C929A1D" w14:textId="7E3D6459" w:rsidTr="0037281D">
        <w:tc>
          <w:tcPr>
            <w:tcW w:w="1546" w:type="dxa"/>
          </w:tcPr>
          <w:p w14:paraId="4718336C" w14:textId="38E1B45D" w:rsidR="0037281D" w:rsidRPr="0035030C" w:rsidRDefault="0037281D" w:rsidP="0037281D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06798536" w14:textId="77777777" w:rsidR="0037281D" w:rsidRPr="0035030C" w:rsidRDefault="0037281D" w:rsidP="0037281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</w:tcPr>
          <w:p w14:paraId="7EF82D53" w14:textId="5CE2D41B" w:rsidR="0037281D" w:rsidRPr="0035030C" w:rsidRDefault="008D58CB" w:rsidP="008D58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1EFB8A6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348B7692" w14:textId="218034E6" w:rsidR="0037281D" w:rsidRPr="0035030C" w:rsidRDefault="0037281D" w:rsidP="0037281D">
            <w:pPr>
              <w:tabs>
                <w:tab w:val="decimal" w:pos="91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300</w:t>
            </w:r>
          </w:p>
        </w:tc>
        <w:tc>
          <w:tcPr>
            <w:tcW w:w="236" w:type="dxa"/>
            <w:shd w:val="clear" w:color="auto" w:fill="auto"/>
          </w:tcPr>
          <w:p w14:paraId="655096B4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5FB26529" w14:textId="04F00779" w:rsidR="0037281D" w:rsidRPr="0035030C" w:rsidRDefault="008D58CB" w:rsidP="008D58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59DFB3B4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5" w:type="dxa"/>
            <w:shd w:val="clear" w:color="auto" w:fill="auto"/>
          </w:tcPr>
          <w:p w14:paraId="75FDEA1D" w14:textId="69B667F3" w:rsidR="0037281D" w:rsidRPr="0035030C" w:rsidRDefault="0037281D" w:rsidP="00F95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90B3FB1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1" w:type="dxa"/>
            <w:shd w:val="clear" w:color="auto" w:fill="auto"/>
          </w:tcPr>
          <w:p w14:paraId="2F97252B" w14:textId="0D807141" w:rsidR="0037281D" w:rsidRPr="0035030C" w:rsidRDefault="008D58CB" w:rsidP="008D58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5479C17B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</w:tcPr>
          <w:p w14:paraId="5E0063DF" w14:textId="7ADE5878" w:rsidR="0037281D" w:rsidRPr="0035030C" w:rsidRDefault="0037281D" w:rsidP="0037281D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300</w:t>
            </w:r>
          </w:p>
        </w:tc>
        <w:tc>
          <w:tcPr>
            <w:tcW w:w="236" w:type="dxa"/>
          </w:tcPr>
          <w:p w14:paraId="50045A32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5205177D" w14:textId="258746D1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</w:p>
        </w:tc>
        <w:tc>
          <w:tcPr>
            <w:tcW w:w="236" w:type="dxa"/>
          </w:tcPr>
          <w:p w14:paraId="286302C2" w14:textId="77777777" w:rsidR="0037281D" w:rsidRPr="0035030C" w:rsidRDefault="0037281D" w:rsidP="0037281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gridSpan w:val="2"/>
          </w:tcPr>
          <w:p w14:paraId="796D98FA" w14:textId="3527BFAB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349" w:type="dxa"/>
          </w:tcPr>
          <w:p w14:paraId="143FB6C0" w14:textId="0118B27D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5</w:t>
            </w:r>
            <w:r w:rsidRPr="009B69F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พฤศจิกายน </w:t>
            </w: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2567</w:t>
            </w:r>
          </w:p>
        </w:tc>
      </w:tr>
      <w:tr w:rsidR="0037281D" w:rsidRPr="0035030C" w14:paraId="3A8BF67D" w14:textId="6B52A682" w:rsidTr="0037281D">
        <w:tc>
          <w:tcPr>
            <w:tcW w:w="1546" w:type="dxa"/>
          </w:tcPr>
          <w:p w14:paraId="1F2F4EF0" w14:textId="58B7615D" w:rsidR="0037281D" w:rsidRPr="0035030C" w:rsidRDefault="0037281D" w:rsidP="0037281D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74F3FF29" w14:textId="77777777" w:rsidR="0037281D" w:rsidRPr="0035030C" w:rsidRDefault="0037281D" w:rsidP="0037281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</w:tcPr>
          <w:p w14:paraId="4F90CE04" w14:textId="223389F3" w:rsidR="0037281D" w:rsidRPr="0035030C" w:rsidRDefault="00B11A9D" w:rsidP="00B11A9D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3,410,700</w:t>
            </w:r>
          </w:p>
        </w:tc>
        <w:tc>
          <w:tcPr>
            <w:tcW w:w="236" w:type="dxa"/>
            <w:shd w:val="clear" w:color="auto" w:fill="auto"/>
          </w:tcPr>
          <w:p w14:paraId="013C4EB1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01A38A9C" w14:textId="3B93F819" w:rsidR="0037281D" w:rsidRPr="0035030C" w:rsidRDefault="0037281D" w:rsidP="00F95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A093FE3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4FE4DC2A" w14:textId="53813163" w:rsidR="0037281D" w:rsidRPr="0035030C" w:rsidRDefault="00B11A9D" w:rsidP="00B11A9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19DF09C2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5" w:type="dxa"/>
            <w:shd w:val="clear" w:color="auto" w:fill="auto"/>
          </w:tcPr>
          <w:p w14:paraId="1C860A6E" w14:textId="5039B918" w:rsidR="0037281D" w:rsidRPr="0035030C" w:rsidRDefault="0037281D" w:rsidP="0037281D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8452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410</w:t>
            </w:r>
            <w:r w:rsidRPr="008452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700</w:t>
            </w:r>
          </w:p>
        </w:tc>
        <w:tc>
          <w:tcPr>
            <w:tcW w:w="239" w:type="dxa"/>
            <w:shd w:val="clear" w:color="auto" w:fill="auto"/>
          </w:tcPr>
          <w:p w14:paraId="5D4AE537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1" w:type="dxa"/>
            <w:shd w:val="clear" w:color="auto" w:fill="auto"/>
          </w:tcPr>
          <w:p w14:paraId="1D486538" w14:textId="0320E13B" w:rsidR="0037281D" w:rsidRPr="0035030C" w:rsidRDefault="00B11A9D" w:rsidP="0037281D">
            <w:pPr>
              <w:tabs>
                <w:tab w:val="decimal" w:pos="91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3,410,700</w:t>
            </w:r>
          </w:p>
        </w:tc>
        <w:tc>
          <w:tcPr>
            <w:tcW w:w="236" w:type="dxa"/>
          </w:tcPr>
          <w:p w14:paraId="7D5FE0F1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</w:tcPr>
          <w:p w14:paraId="62458851" w14:textId="54DDDA94" w:rsidR="0037281D" w:rsidRPr="0035030C" w:rsidRDefault="0037281D" w:rsidP="0037281D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700</w:t>
            </w:r>
          </w:p>
        </w:tc>
        <w:tc>
          <w:tcPr>
            <w:tcW w:w="236" w:type="dxa"/>
          </w:tcPr>
          <w:p w14:paraId="208B748D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210318FF" w14:textId="1297BA1D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</w:p>
        </w:tc>
        <w:tc>
          <w:tcPr>
            <w:tcW w:w="236" w:type="dxa"/>
          </w:tcPr>
          <w:p w14:paraId="0EE2A4F7" w14:textId="77777777" w:rsidR="0037281D" w:rsidRPr="0035030C" w:rsidRDefault="0037281D" w:rsidP="0037281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gridSpan w:val="2"/>
          </w:tcPr>
          <w:p w14:paraId="27DF3F4B" w14:textId="5E4E0A2C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349" w:type="dxa"/>
          </w:tcPr>
          <w:p w14:paraId="5CCAC35C" w14:textId="680B2DD5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5</w:t>
            </w:r>
            <w:r w:rsidRPr="009B69F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พฤศจิกายน </w:t>
            </w: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2568</w:t>
            </w:r>
          </w:p>
        </w:tc>
      </w:tr>
      <w:tr w:rsidR="0037281D" w:rsidRPr="0035030C" w14:paraId="35B61840" w14:textId="69B57D41" w:rsidTr="0037281D">
        <w:tc>
          <w:tcPr>
            <w:tcW w:w="1546" w:type="dxa"/>
          </w:tcPr>
          <w:p w14:paraId="267BF5E0" w14:textId="13810FD8" w:rsidR="0037281D" w:rsidRPr="0035030C" w:rsidRDefault="0037281D" w:rsidP="0037281D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236" w:type="dxa"/>
          </w:tcPr>
          <w:p w14:paraId="7C944B64" w14:textId="77777777" w:rsidR="0037281D" w:rsidRPr="0035030C" w:rsidRDefault="0037281D" w:rsidP="0037281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</w:tcPr>
          <w:p w14:paraId="601D444C" w14:textId="7639A2C7" w:rsidR="0037281D" w:rsidRPr="0035030C" w:rsidRDefault="00DE3083" w:rsidP="00DE3083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36" w:type="dxa"/>
            <w:shd w:val="clear" w:color="auto" w:fill="auto"/>
          </w:tcPr>
          <w:p w14:paraId="5DD1F2F2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5A6217DD" w14:textId="70B485F1" w:rsidR="0037281D" w:rsidRPr="0035030C" w:rsidRDefault="0037281D" w:rsidP="00F95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3A4CFC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57A80EE7" w14:textId="1B6B9AD3" w:rsidR="0037281D" w:rsidRPr="0035030C" w:rsidRDefault="00DE3083" w:rsidP="00DE308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655085F7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5" w:type="dxa"/>
            <w:shd w:val="clear" w:color="auto" w:fill="auto"/>
          </w:tcPr>
          <w:p w14:paraId="5D3038FC" w14:textId="0495779D" w:rsidR="0037281D" w:rsidRPr="0035030C" w:rsidRDefault="0037281D" w:rsidP="0037281D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8452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8452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9" w:type="dxa"/>
            <w:shd w:val="clear" w:color="auto" w:fill="auto"/>
          </w:tcPr>
          <w:p w14:paraId="1E06F6BD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1" w:type="dxa"/>
            <w:shd w:val="clear" w:color="auto" w:fill="auto"/>
          </w:tcPr>
          <w:p w14:paraId="0C346650" w14:textId="03D58032" w:rsidR="0037281D" w:rsidRPr="0035030C" w:rsidRDefault="00DE3083" w:rsidP="0037281D">
            <w:pPr>
              <w:tabs>
                <w:tab w:val="decimal" w:pos="91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36" w:type="dxa"/>
          </w:tcPr>
          <w:p w14:paraId="5145C0A3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</w:tcPr>
          <w:p w14:paraId="7BFC022E" w14:textId="3E0C49D5" w:rsidR="0037281D" w:rsidRPr="0035030C" w:rsidRDefault="0037281D" w:rsidP="0037281D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8452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8452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</w:tcPr>
          <w:p w14:paraId="0DEC9E2B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497C8A0C" w14:textId="2207B385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</w:p>
        </w:tc>
        <w:tc>
          <w:tcPr>
            <w:tcW w:w="236" w:type="dxa"/>
          </w:tcPr>
          <w:p w14:paraId="49C8D190" w14:textId="77777777" w:rsidR="0037281D" w:rsidRPr="0035030C" w:rsidRDefault="0037281D" w:rsidP="0037281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gridSpan w:val="2"/>
          </w:tcPr>
          <w:p w14:paraId="381C6E09" w14:textId="740BEA61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ปี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49" w:type="dxa"/>
          </w:tcPr>
          <w:p w14:paraId="729328D6" w14:textId="255687D8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4</w:t>
            </w:r>
            <w:r w:rsidRPr="00C74A76">
              <w:rPr>
                <w:rFonts w:asciiTheme="majorBidi" w:hAnsiTheme="majorBidi"/>
                <w:sz w:val="24"/>
                <w:szCs w:val="24"/>
                <w:lang w:val="en-US"/>
              </w:rPr>
              <w:t xml:space="preserve"> </w:t>
            </w:r>
            <w:r w:rsidRPr="00C74A7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2568</w:t>
            </w:r>
          </w:p>
        </w:tc>
      </w:tr>
      <w:tr w:rsidR="0037281D" w:rsidRPr="0035030C" w14:paraId="46943999" w14:textId="12928E1C" w:rsidTr="0037281D">
        <w:tc>
          <w:tcPr>
            <w:tcW w:w="1546" w:type="dxa"/>
          </w:tcPr>
          <w:p w14:paraId="25CD25F2" w14:textId="1617FE5C" w:rsidR="0037281D" w:rsidRPr="0035030C" w:rsidRDefault="0037281D" w:rsidP="0037281D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236" w:type="dxa"/>
          </w:tcPr>
          <w:p w14:paraId="4A356E75" w14:textId="77777777" w:rsidR="0037281D" w:rsidRPr="0035030C" w:rsidRDefault="0037281D" w:rsidP="0037281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</w:tcPr>
          <w:p w14:paraId="7EDB6B85" w14:textId="72F9A963" w:rsidR="0037281D" w:rsidRPr="0035030C" w:rsidRDefault="00762BE4" w:rsidP="00762B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2B8D889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4857C621" w14:textId="453CB3DC" w:rsidR="0037281D" w:rsidRPr="0035030C" w:rsidRDefault="0037281D" w:rsidP="0037281D">
            <w:pPr>
              <w:tabs>
                <w:tab w:val="decimal" w:pos="91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8452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8452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6A58A8F7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665708C9" w14:textId="53D3901D" w:rsidR="0037281D" w:rsidRPr="0035030C" w:rsidRDefault="000A28C1" w:rsidP="000A28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33F8E6EE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5" w:type="dxa"/>
            <w:shd w:val="clear" w:color="auto" w:fill="auto"/>
          </w:tcPr>
          <w:p w14:paraId="6EBFFF1E" w14:textId="143D4734" w:rsidR="0037281D" w:rsidRPr="0035030C" w:rsidRDefault="0037281D" w:rsidP="00F95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6AB06C0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1" w:type="dxa"/>
            <w:shd w:val="clear" w:color="auto" w:fill="auto"/>
          </w:tcPr>
          <w:p w14:paraId="7A2EE078" w14:textId="5686F62E" w:rsidR="0037281D" w:rsidRPr="0035030C" w:rsidRDefault="00762BE4" w:rsidP="00762B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73664AEF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</w:tcPr>
          <w:p w14:paraId="3655B008" w14:textId="5EBF87EC" w:rsidR="0037281D" w:rsidRPr="0035030C" w:rsidRDefault="0037281D" w:rsidP="0037281D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8452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8452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</w:tcPr>
          <w:p w14:paraId="104EEA77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3E859C9D" w14:textId="72BC9E51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</w:p>
        </w:tc>
        <w:tc>
          <w:tcPr>
            <w:tcW w:w="236" w:type="dxa"/>
          </w:tcPr>
          <w:p w14:paraId="26D61485" w14:textId="77777777" w:rsidR="0037281D" w:rsidRPr="0035030C" w:rsidRDefault="0037281D" w:rsidP="0037281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gridSpan w:val="2"/>
          </w:tcPr>
          <w:p w14:paraId="7DDDF1DA" w14:textId="481B475A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ปี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49" w:type="dxa"/>
          </w:tcPr>
          <w:p w14:paraId="1B627F19" w14:textId="2EC10AA3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30</w:t>
            </w:r>
            <w:r w:rsidRPr="00C74A76">
              <w:rPr>
                <w:rFonts w:asciiTheme="majorBidi" w:hAnsiTheme="majorBidi"/>
                <w:sz w:val="24"/>
                <w:szCs w:val="24"/>
                <w:lang w:val="en-US"/>
              </w:rPr>
              <w:t xml:space="preserve"> </w:t>
            </w:r>
            <w:r w:rsidRPr="00C74A7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มกราคม </w:t>
            </w: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2567</w:t>
            </w:r>
          </w:p>
        </w:tc>
      </w:tr>
      <w:tr w:rsidR="0037281D" w:rsidRPr="0035030C" w14:paraId="3F6905F1" w14:textId="2CB29B07" w:rsidTr="0037281D">
        <w:tc>
          <w:tcPr>
            <w:tcW w:w="1546" w:type="dxa"/>
          </w:tcPr>
          <w:p w14:paraId="3F7270BC" w14:textId="267610EF" w:rsidR="0037281D" w:rsidRPr="0035030C" w:rsidRDefault="0037281D" w:rsidP="0037281D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245BA115" w14:textId="77777777" w:rsidR="0037281D" w:rsidRPr="0035030C" w:rsidRDefault="0037281D" w:rsidP="0037281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</w:tcPr>
          <w:p w14:paraId="6A3F72BA" w14:textId="35491BDE" w:rsidR="0037281D" w:rsidRPr="0035030C" w:rsidRDefault="000A28C1" w:rsidP="000A28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F212A15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5658194E" w14:textId="029E9744" w:rsidR="0037281D" w:rsidRPr="0035030C" w:rsidRDefault="0037281D" w:rsidP="00F95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CCFAF96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168FD6B3" w14:textId="521ABCEC" w:rsidR="0037281D" w:rsidRPr="0035030C" w:rsidRDefault="00653522" w:rsidP="0037281D">
            <w:pPr>
              <w:tabs>
                <w:tab w:val="decimal" w:pos="91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65" w:type="dxa"/>
            <w:shd w:val="clear" w:color="auto" w:fill="auto"/>
          </w:tcPr>
          <w:p w14:paraId="272C5643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5" w:type="dxa"/>
            <w:shd w:val="clear" w:color="auto" w:fill="auto"/>
          </w:tcPr>
          <w:p w14:paraId="6AF61BE2" w14:textId="17976383" w:rsidR="0037281D" w:rsidRPr="0035030C" w:rsidRDefault="0037281D" w:rsidP="0037281D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8452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8452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9" w:type="dxa"/>
            <w:shd w:val="clear" w:color="auto" w:fill="auto"/>
          </w:tcPr>
          <w:p w14:paraId="7E989B3E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1" w:type="dxa"/>
            <w:shd w:val="clear" w:color="auto" w:fill="auto"/>
          </w:tcPr>
          <w:p w14:paraId="3F889A53" w14:textId="4AED7AE0" w:rsidR="0037281D" w:rsidRPr="0035030C" w:rsidRDefault="00B31CD9" w:rsidP="0037281D">
            <w:pPr>
              <w:tabs>
                <w:tab w:val="decimal" w:pos="91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36" w:type="dxa"/>
          </w:tcPr>
          <w:p w14:paraId="76954548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</w:tcPr>
          <w:p w14:paraId="578FC0E8" w14:textId="2907C5A0" w:rsidR="0037281D" w:rsidRPr="0035030C" w:rsidRDefault="0037281D" w:rsidP="0037281D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8452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8452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</w:tcPr>
          <w:p w14:paraId="40E877E5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314C7072" w14:textId="356D8A74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</w:p>
        </w:tc>
        <w:tc>
          <w:tcPr>
            <w:tcW w:w="236" w:type="dxa"/>
          </w:tcPr>
          <w:p w14:paraId="5C82A09A" w14:textId="77777777" w:rsidR="0037281D" w:rsidRPr="0035030C" w:rsidRDefault="0037281D" w:rsidP="0037281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gridSpan w:val="2"/>
          </w:tcPr>
          <w:p w14:paraId="1A580FF6" w14:textId="0161BFA2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ปี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49" w:type="dxa"/>
          </w:tcPr>
          <w:p w14:paraId="5AF2372E" w14:textId="15D3A75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8</w:t>
            </w:r>
            <w:r w:rsidRPr="00C74A7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เมษายน </w:t>
            </w: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2569</w:t>
            </w:r>
          </w:p>
        </w:tc>
      </w:tr>
      <w:tr w:rsidR="0037281D" w:rsidRPr="0035030C" w14:paraId="5D91C423" w14:textId="193BBF2C" w:rsidTr="0037281D">
        <w:tc>
          <w:tcPr>
            <w:tcW w:w="1546" w:type="dxa"/>
          </w:tcPr>
          <w:p w14:paraId="5F7BC24E" w14:textId="21C12721" w:rsidR="0037281D" w:rsidRPr="0035030C" w:rsidRDefault="0037281D" w:rsidP="0037281D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29DA17CF" w14:textId="77777777" w:rsidR="0037281D" w:rsidRPr="0035030C" w:rsidRDefault="0037281D" w:rsidP="0037281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</w:tcPr>
          <w:p w14:paraId="2ED02223" w14:textId="29066127" w:rsidR="0037281D" w:rsidRPr="0035030C" w:rsidRDefault="000A28C1" w:rsidP="000A28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1BA6C90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67E38D9A" w14:textId="232E110E" w:rsidR="0037281D" w:rsidRPr="0035030C" w:rsidRDefault="0037281D" w:rsidP="00F95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FBC3D1E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13816F29" w14:textId="7F084909" w:rsidR="0037281D" w:rsidRPr="0035030C" w:rsidRDefault="00653522" w:rsidP="0037281D">
            <w:pPr>
              <w:tabs>
                <w:tab w:val="decimal" w:pos="91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65" w:type="dxa"/>
            <w:shd w:val="clear" w:color="auto" w:fill="auto"/>
          </w:tcPr>
          <w:p w14:paraId="67922167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5" w:type="dxa"/>
            <w:shd w:val="clear" w:color="auto" w:fill="auto"/>
          </w:tcPr>
          <w:p w14:paraId="6C185E62" w14:textId="6AD5A908" w:rsidR="0037281D" w:rsidRPr="0035030C" w:rsidRDefault="0037281D" w:rsidP="0037281D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8452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8452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9" w:type="dxa"/>
            <w:shd w:val="clear" w:color="auto" w:fill="auto"/>
          </w:tcPr>
          <w:p w14:paraId="7DE9BA01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1" w:type="dxa"/>
            <w:shd w:val="clear" w:color="auto" w:fill="auto"/>
          </w:tcPr>
          <w:p w14:paraId="0A91A17E" w14:textId="3E82F694" w:rsidR="0037281D" w:rsidRPr="0035030C" w:rsidRDefault="00B31CD9" w:rsidP="0037281D">
            <w:pPr>
              <w:tabs>
                <w:tab w:val="decimal" w:pos="91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36" w:type="dxa"/>
          </w:tcPr>
          <w:p w14:paraId="0FED0C42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</w:tcPr>
          <w:p w14:paraId="13FBFD45" w14:textId="5C66B54D" w:rsidR="0037281D" w:rsidRPr="0035030C" w:rsidRDefault="0037281D" w:rsidP="0037281D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8452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8452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</w:tcPr>
          <w:p w14:paraId="453009DF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5EF786A1" w14:textId="2B50E6B9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</w:t>
            </w:r>
          </w:p>
        </w:tc>
        <w:tc>
          <w:tcPr>
            <w:tcW w:w="236" w:type="dxa"/>
          </w:tcPr>
          <w:p w14:paraId="58F4A76D" w14:textId="77777777" w:rsidR="0037281D" w:rsidRPr="0035030C" w:rsidRDefault="0037281D" w:rsidP="0037281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gridSpan w:val="2"/>
          </w:tcPr>
          <w:p w14:paraId="3CC7F1BD" w14:textId="309D9596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ปี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49" w:type="dxa"/>
          </w:tcPr>
          <w:p w14:paraId="2421BE32" w14:textId="459D0C08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8</w:t>
            </w:r>
            <w:r w:rsidRPr="00C74A7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กันยายน </w:t>
            </w: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2569</w:t>
            </w:r>
          </w:p>
        </w:tc>
      </w:tr>
      <w:tr w:rsidR="0037281D" w:rsidRPr="0035030C" w14:paraId="31B086DA" w14:textId="3D8A5B62" w:rsidTr="0037281D">
        <w:tc>
          <w:tcPr>
            <w:tcW w:w="1546" w:type="dxa"/>
          </w:tcPr>
          <w:p w14:paraId="366AC89F" w14:textId="29FFDBD8" w:rsidR="0037281D" w:rsidRPr="0035030C" w:rsidRDefault="0037281D" w:rsidP="0037281D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236" w:type="dxa"/>
          </w:tcPr>
          <w:p w14:paraId="399F39F4" w14:textId="77777777" w:rsidR="0037281D" w:rsidRPr="0035030C" w:rsidRDefault="0037281D" w:rsidP="0037281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</w:tcPr>
          <w:p w14:paraId="2C7F1657" w14:textId="74C9CB6A" w:rsidR="0037281D" w:rsidRPr="0035030C" w:rsidRDefault="000A28C1" w:rsidP="000A28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288D323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76189CC9" w14:textId="73ED0AB0" w:rsidR="0037281D" w:rsidRPr="0035030C" w:rsidRDefault="0037281D" w:rsidP="00F95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43B844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2600DC40" w14:textId="613A520E" w:rsidR="0037281D" w:rsidRPr="0035030C" w:rsidRDefault="00653522" w:rsidP="0037281D">
            <w:pPr>
              <w:tabs>
                <w:tab w:val="decimal" w:pos="91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3,745,000</w:t>
            </w:r>
          </w:p>
        </w:tc>
        <w:tc>
          <w:tcPr>
            <w:tcW w:w="265" w:type="dxa"/>
            <w:shd w:val="clear" w:color="auto" w:fill="auto"/>
          </w:tcPr>
          <w:p w14:paraId="0A0E4B09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5" w:type="dxa"/>
            <w:shd w:val="clear" w:color="auto" w:fill="auto"/>
          </w:tcPr>
          <w:p w14:paraId="61614C31" w14:textId="4174BA5E" w:rsidR="0037281D" w:rsidRPr="0035030C" w:rsidRDefault="0037281D" w:rsidP="0037281D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9" w:type="dxa"/>
            <w:shd w:val="clear" w:color="auto" w:fill="auto"/>
          </w:tcPr>
          <w:p w14:paraId="6CB4EF48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1" w:type="dxa"/>
            <w:shd w:val="clear" w:color="auto" w:fill="auto"/>
          </w:tcPr>
          <w:p w14:paraId="744C842E" w14:textId="1B63B396" w:rsidR="0037281D" w:rsidRPr="0035030C" w:rsidRDefault="006A022D" w:rsidP="0037281D">
            <w:pPr>
              <w:tabs>
                <w:tab w:val="decimal" w:pos="91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3,745,000</w:t>
            </w:r>
          </w:p>
        </w:tc>
        <w:tc>
          <w:tcPr>
            <w:tcW w:w="236" w:type="dxa"/>
          </w:tcPr>
          <w:p w14:paraId="3677CFA0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</w:tcPr>
          <w:p w14:paraId="2D64EACB" w14:textId="7C4159C4" w:rsidR="0037281D" w:rsidRPr="0035030C" w:rsidRDefault="0037281D" w:rsidP="0037281D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</w:tcPr>
          <w:p w14:paraId="13903408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1E28D8EC" w14:textId="6679BF25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236" w:type="dxa"/>
          </w:tcPr>
          <w:p w14:paraId="20168A30" w14:textId="77777777" w:rsidR="0037281D" w:rsidRPr="0035030C" w:rsidRDefault="0037281D" w:rsidP="0037281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gridSpan w:val="2"/>
          </w:tcPr>
          <w:p w14:paraId="1BC00C9C" w14:textId="4DC1BE15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349" w:type="dxa"/>
          </w:tcPr>
          <w:p w14:paraId="7FE0828F" w14:textId="27AF4051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30</w:t>
            </w:r>
            <w:r w:rsidRPr="00C74A7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2570</w:t>
            </w:r>
          </w:p>
        </w:tc>
      </w:tr>
      <w:tr w:rsidR="0037281D" w:rsidRPr="0035030C" w14:paraId="55B679B1" w14:textId="62FD9E7C" w:rsidTr="0037281D">
        <w:tc>
          <w:tcPr>
            <w:tcW w:w="1546" w:type="dxa"/>
          </w:tcPr>
          <w:p w14:paraId="1B0404A6" w14:textId="715736AD" w:rsidR="0037281D" w:rsidRPr="0035030C" w:rsidRDefault="0037281D" w:rsidP="0037281D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04331340" w14:textId="77777777" w:rsidR="0037281D" w:rsidRPr="0035030C" w:rsidRDefault="0037281D" w:rsidP="0037281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</w:tcPr>
          <w:p w14:paraId="3676218B" w14:textId="7C8D8ED3" w:rsidR="0037281D" w:rsidRPr="0035030C" w:rsidRDefault="000A28C1" w:rsidP="000A28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CF19A2D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0BB49188" w14:textId="48FA1509" w:rsidR="0037281D" w:rsidRPr="0035030C" w:rsidRDefault="0037281D" w:rsidP="00F95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3FD883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1161E5B8" w14:textId="22D469AC" w:rsidR="0037281D" w:rsidRPr="0035030C" w:rsidRDefault="00653522" w:rsidP="0037281D">
            <w:pPr>
              <w:tabs>
                <w:tab w:val="decimal" w:pos="91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2,532,800</w:t>
            </w:r>
          </w:p>
        </w:tc>
        <w:tc>
          <w:tcPr>
            <w:tcW w:w="265" w:type="dxa"/>
            <w:shd w:val="clear" w:color="auto" w:fill="auto"/>
          </w:tcPr>
          <w:p w14:paraId="73B68C4C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5" w:type="dxa"/>
            <w:shd w:val="clear" w:color="auto" w:fill="auto"/>
          </w:tcPr>
          <w:p w14:paraId="3D313240" w14:textId="4ABE4078" w:rsidR="0037281D" w:rsidRPr="0035030C" w:rsidRDefault="0037281D" w:rsidP="0037281D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</w:t>
            </w:r>
          </w:p>
        </w:tc>
        <w:tc>
          <w:tcPr>
            <w:tcW w:w="239" w:type="dxa"/>
            <w:shd w:val="clear" w:color="auto" w:fill="auto"/>
          </w:tcPr>
          <w:p w14:paraId="236197CB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1" w:type="dxa"/>
            <w:shd w:val="clear" w:color="auto" w:fill="auto"/>
          </w:tcPr>
          <w:p w14:paraId="720918B7" w14:textId="0AD89DA1" w:rsidR="0037281D" w:rsidRPr="0035030C" w:rsidRDefault="006A022D" w:rsidP="0037281D">
            <w:pPr>
              <w:tabs>
                <w:tab w:val="decimal" w:pos="91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2,532,800</w:t>
            </w:r>
          </w:p>
        </w:tc>
        <w:tc>
          <w:tcPr>
            <w:tcW w:w="236" w:type="dxa"/>
          </w:tcPr>
          <w:p w14:paraId="620619BE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</w:tcPr>
          <w:p w14:paraId="1F167234" w14:textId="7911C65A" w:rsidR="0037281D" w:rsidRPr="0035030C" w:rsidRDefault="0037281D" w:rsidP="0037281D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</w:t>
            </w:r>
          </w:p>
        </w:tc>
        <w:tc>
          <w:tcPr>
            <w:tcW w:w="236" w:type="dxa"/>
          </w:tcPr>
          <w:p w14:paraId="3B28091C" w14:textId="714C6DA1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09F2574F" w14:textId="59CE8ADC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</w:p>
        </w:tc>
        <w:tc>
          <w:tcPr>
            <w:tcW w:w="236" w:type="dxa"/>
          </w:tcPr>
          <w:p w14:paraId="310C26E6" w14:textId="77777777" w:rsidR="0037281D" w:rsidRPr="0035030C" w:rsidRDefault="0037281D" w:rsidP="0037281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gridSpan w:val="2"/>
          </w:tcPr>
          <w:p w14:paraId="3A3D1E0C" w14:textId="6C7C2106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349" w:type="dxa"/>
          </w:tcPr>
          <w:p w14:paraId="36B5E2AC" w14:textId="131F3A19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15</w:t>
            </w:r>
            <w:r w:rsidRPr="00C74A7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พฤศจิกายน </w:t>
            </w: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2569</w:t>
            </w:r>
          </w:p>
        </w:tc>
      </w:tr>
      <w:tr w:rsidR="0037281D" w:rsidRPr="0035030C" w14:paraId="6A0D5B8C" w14:textId="7AC5C256" w:rsidTr="0037281D">
        <w:tc>
          <w:tcPr>
            <w:tcW w:w="1546" w:type="dxa"/>
          </w:tcPr>
          <w:p w14:paraId="50CC3A8F" w14:textId="1E2423AF" w:rsidR="0037281D" w:rsidRPr="0035030C" w:rsidRDefault="0037281D" w:rsidP="0037281D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45EF59F0" w14:textId="77777777" w:rsidR="0037281D" w:rsidRPr="0035030C" w:rsidRDefault="0037281D" w:rsidP="0037281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</w:tcPr>
          <w:p w14:paraId="0A5A2BCD" w14:textId="5DAD3574" w:rsidR="0037281D" w:rsidRPr="0035030C" w:rsidRDefault="000A28C1" w:rsidP="000A28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4F0242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32166CF4" w14:textId="2514176C" w:rsidR="0037281D" w:rsidRPr="0035030C" w:rsidRDefault="0037281D" w:rsidP="00F95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15E915A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43FAF2D3" w14:textId="3B0FDBF9" w:rsidR="0037281D" w:rsidRPr="0035030C" w:rsidRDefault="00653522" w:rsidP="0037281D">
            <w:pPr>
              <w:tabs>
                <w:tab w:val="decimal" w:pos="91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2,042,200</w:t>
            </w:r>
          </w:p>
        </w:tc>
        <w:tc>
          <w:tcPr>
            <w:tcW w:w="265" w:type="dxa"/>
            <w:shd w:val="clear" w:color="auto" w:fill="auto"/>
          </w:tcPr>
          <w:p w14:paraId="0D426D49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5" w:type="dxa"/>
            <w:shd w:val="clear" w:color="auto" w:fill="auto"/>
          </w:tcPr>
          <w:p w14:paraId="48673AD2" w14:textId="70AB512C" w:rsidR="0037281D" w:rsidRPr="0035030C" w:rsidRDefault="0037281D" w:rsidP="0037281D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  <w:tc>
          <w:tcPr>
            <w:tcW w:w="239" w:type="dxa"/>
            <w:shd w:val="clear" w:color="auto" w:fill="auto"/>
          </w:tcPr>
          <w:p w14:paraId="3B48780F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1" w:type="dxa"/>
            <w:shd w:val="clear" w:color="auto" w:fill="auto"/>
          </w:tcPr>
          <w:p w14:paraId="6632B542" w14:textId="735288FD" w:rsidR="0037281D" w:rsidRPr="0035030C" w:rsidRDefault="006A022D" w:rsidP="0037281D">
            <w:pPr>
              <w:tabs>
                <w:tab w:val="decimal" w:pos="91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2,042,200</w:t>
            </w:r>
          </w:p>
        </w:tc>
        <w:tc>
          <w:tcPr>
            <w:tcW w:w="236" w:type="dxa"/>
          </w:tcPr>
          <w:p w14:paraId="42608EB3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</w:tcPr>
          <w:p w14:paraId="0D4F4E2F" w14:textId="49A0D394" w:rsidR="0037281D" w:rsidRPr="0035030C" w:rsidRDefault="0037281D" w:rsidP="0037281D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  <w:tc>
          <w:tcPr>
            <w:tcW w:w="236" w:type="dxa"/>
          </w:tcPr>
          <w:p w14:paraId="36771CCB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129868AC" w14:textId="462D6B30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</w:p>
        </w:tc>
        <w:tc>
          <w:tcPr>
            <w:tcW w:w="236" w:type="dxa"/>
          </w:tcPr>
          <w:p w14:paraId="7BF4488D" w14:textId="77777777" w:rsidR="0037281D" w:rsidRPr="0035030C" w:rsidRDefault="0037281D" w:rsidP="0037281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gridSpan w:val="2"/>
          </w:tcPr>
          <w:p w14:paraId="659040A8" w14:textId="648C363A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ปี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49" w:type="dxa"/>
          </w:tcPr>
          <w:p w14:paraId="0FBD65FD" w14:textId="738C6BA1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15</w:t>
            </w:r>
            <w:r w:rsidRPr="00C74A7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กุมภาพันธ์ </w:t>
            </w: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2570</w:t>
            </w:r>
          </w:p>
        </w:tc>
      </w:tr>
      <w:tr w:rsidR="0037281D" w:rsidRPr="0035030C" w14:paraId="616F1336" w14:textId="6FFE616A" w:rsidTr="0037281D">
        <w:tc>
          <w:tcPr>
            <w:tcW w:w="1546" w:type="dxa"/>
          </w:tcPr>
          <w:p w14:paraId="127F683C" w14:textId="397F7FE1" w:rsidR="0037281D" w:rsidRPr="0035030C" w:rsidRDefault="0037281D" w:rsidP="0037281D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236" w:type="dxa"/>
          </w:tcPr>
          <w:p w14:paraId="3CCE905A" w14:textId="77777777" w:rsidR="0037281D" w:rsidRPr="0035030C" w:rsidRDefault="0037281D" w:rsidP="0037281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</w:tcPr>
          <w:p w14:paraId="5B849C45" w14:textId="58E88645" w:rsidR="0037281D" w:rsidRPr="0035030C" w:rsidRDefault="000A28C1" w:rsidP="000A28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96BD92A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0976C86C" w14:textId="5AF009E6" w:rsidR="0037281D" w:rsidRPr="0035030C" w:rsidRDefault="0037281D" w:rsidP="00F95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CF39880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182E21FF" w14:textId="4CF97499" w:rsidR="0037281D" w:rsidRPr="0035030C" w:rsidRDefault="00653522" w:rsidP="0037281D">
            <w:pPr>
              <w:tabs>
                <w:tab w:val="decimal" w:pos="91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2,994,000</w:t>
            </w:r>
          </w:p>
        </w:tc>
        <w:tc>
          <w:tcPr>
            <w:tcW w:w="265" w:type="dxa"/>
            <w:shd w:val="clear" w:color="auto" w:fill="auto"/>
          </w:tcPr>
          <w:p w14:paraId="3CDAEFA8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5" w:type="dxa"/>
            <w:shd w:val="clear" w:color="auto" w:fill="auto"/>
          </w:tcPr>
          <w:p w14:paraId="3628C677" w14:textId="35AB06E2" w:rsidR="0037281D" w:rsidRPr="0035030C" w:rsidRDefault="0037281D" w:rsidP="0037281D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9" w:type="dxa"/>
            <w:shd w:val="clear" w:color="auto" w:fill="auto"/>
          </w:tcPr>
          <w:p w14:paraId="5552932E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1" w:type="dxa"/>
            <w:shd w:val="clear" w:color="auto" w:fill="auto"/>
          </w:tcPr>
          <w:p w14:paraId="5BE51E48" w14:textId="01FE9CB9" w:rsidR="0037281D" w:rsidRPr="0035030C" w:rsidRDefault="006A022D" w:rsidP="0037281D">
            <w:pPr>
              <w:tabs>
                <w:tab w:val="decimal" w:pos="91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2,994,000</w:t>
            </w:r>
          </w:p>
        </w:tc>
        <w:tc>
          <w:tcPr>
            <w:tcW w:w="236" w:type="dxa"/>
          </w:tcPr>
          <w:p w14:paraId="7FC7906F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</w:tcPr>
          <w:p w14:paraId="25FD0230" w14:textId="22365F02" w:rsidR="0037281D" w:rsidRPr="0035030C" w:rsidRDefault="0037281D" w:rsidP="0037281D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</w:tcPr>
          <w:p w14:paraId="7649BBAF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05B21706" w14:textId="2B06D288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</w:p>
        </w:tc>
        <w:tc>
          <w:tcPr>
            <w:tcW w:w="236" w:type="dxa"/>
          </w:tcPr>
          <w:p w14:paraId="1C29EAC4" w14:textId="77777777" w:rsidR="0037281D" w:rsidRPr="0035030C" w:rsidRDefault="0037281D" w:rsidP="0037281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gridSpan w:val="2"/>
          </w:tcPr>
          <w:p w14:paraId="0F2033C7" w14:textId="6030A305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349" w:type="dxa"/>
          </w:tcPr>
          <w:p w14:paraId="0CEC1CCB" w14:textId="34CDED99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15</w:t>
            </w:r>
            <w:r w:rsidRPr="00C74A7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พฤศจิกายน </w:t>
            </w: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2570</w:t>
            </w:r>
          </w:p>
        </w:tc>
      </w:tr>
      <w:tr w:rsidR="0037281D" w:rsidRPr="0035030C" w14:paraId="35A69456" w14:textId="59193FD5" w:rsidTr="0037281D">
        <w:tc>
          <w:tcPr>
            <w:tcW w:w="1546" w:type="dxa"/>
          </w:tcPr>
          <w:p w14:paraId="6A34EE46" w14:textId="192AA72D" w:rsidR="0037281D" w:rsidRPr="0035030C" w:rsidRDefault="0037281D" w:rsidP="0037281D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236" w:type="dxa"/>
          </w:tcPr>
          <w:p w14:paraId="0BA5ED57" w14:textId="77777777" w:rsidR="0037281D" w:rsidRPr="0035030C" w:rsidRDefault="0037281D" w:rsidP="0037281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</w:tcPr>
          <w:p w14:paraId="778EEA62" w14:textId="6B73EAD1" w:rsidR="0037281D" w:rsidRPr="0035030C" w:rsidRDefault="000A28C1" w:rsidP="000A28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C2B241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083D3CCF" w14:textId="5549140B" w:rsidR="0037281D" w:rsidRPr="0035030C" w:rsidRDefault="0037281D" w:rsidP="00F95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05298D5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6BBDEFBA" w14:textId="4F5FBB22" w:rsidR="0037281D" w:rsidRPr="008452E1" w:rsidRDefault="00653522" w:rsidP="0037281D">
            <w:pPr>
              <w:tabs>
                <w:tab w:val="decimal" w:pos="91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5,000,000</w:t>
            </w:r>
          </w:p>
        </w:tc>
        <w:tc>
          <w:tcPr>
            <w:tcW w:w="265" w:type="dxa"/>
            <w:shd w:val="clear" w:color="auto" w:fill="auto"/>
          </w:tcPr>
          <w:p w14:paraId="70A2B64B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5" w:type="dxa"/>
            <w:shd w:val="clear" w:color="auto" w:fill="auto"/>
          </w:tcPr>
          <w:p w14:paraId="2D3841AD" w14:textId="46E74FD1" w:rsidR="0037281D" w:rsidRPr="0035030C" w:rsidRDefault="0037281D" w:rsidP="0037281D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BB56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BB56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9" w:type="dxa"/>
            <w:shd w:val="clear" w:color="auto" w:fill="auto"/>
          </w:tcPr>
          <w:p w14:paraId="623C4903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1" w:type="dxa"/>
            <w:shd w:val="clear" w:color="auto" w:fill="auto"/>
          </w:tcPr>
          <w:p w14:paraId="3DC9D6A6" w14:textId="75B8476C" w:rsidR="0037281D" w:rsidRPr="00BF7B87" w:rsidRDefault="006A022D" w:rsidP="0037281D">
            <w:pPr>
              <w:tabs>
                <w:tab w:val="decimal" w:pos="91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5,000,000</w:t>
            </w:r>
          </w:p>
        </w:tc>
        <w:tc>
          <w:tcPr>
            <w:tcW w:w="236" w:type="dxa"/>
          </w:tcPr>
          <w:p w14:paraId="033C80FD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</w:tcPr>
          <w:p w14:paraId="432D25DA" w14:textId="419AF14B" w:rsidR="0037281D" w:rsidRPr="0035030C" w:rsidRDefault="0037281D" w:rsidP="0037281D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BB56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BB56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</w:tcPr>
          <w:p w14:paraId="36120207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6BE48B40" w14:textId="3248182A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</w:p>
        </w:tc>
        <w:tc>
          <w:tcPr>
            <w:tcW w:w="236" w:type="dxa"/>
          </w:tcPr>
          <w:p w14:paraId="39BF05BE" w14:textId="77777777" w:rsidR="0037281D" w:rsidRPr="0035030C" w:rsidRDefault="0037281D" w:rsidP="0037281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gridSpan w:val="2"/>
          </w:tcPr>
          <w:p w14:paraId="704C2EA6" w14:textId="4918190B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349" w:type="dxa"/>
          </w:tcPr>
          <w:p w14:paraId="38B2AF0A" w14:textId="174E60E9" w:rsidR="0037281D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30</w:t>
            </w:r>
            <w:r w:rsidRPr="00C74A7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มีนาคม </w:t>
            </w: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2571</w:t>
            </w:r>
          </w:p>
        </w:tc>
      </w:tr>
      <w:tr w:rsidR="0037281D" w:rsidRPr="0035030C" w14:paraId="5BFC1D9F" w14:textId="39F1D23F" w:rsidTr="00B31CD9">
        <w:tc>
          <w:tcPr>
            <w:tcW w:w="1546" w:type="dxa"/>
          </w:tcPr>
          <w:p w14:paraId="0E938535" w14:textId="75EB3CE1" w:rsidR="0037281D" w:rsidRPr="0035030C" w:rsidRDefault="0037281D" w:rsidP="0037281D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4C69F25C" w14:textId="77777777" w:rsidR="0037281D" w:rsidRPr="0035030C" w:rsidRDefault="0037281D" w:rsidP="0037281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</w:tcPr>
          <w:p w14:paraId="17837E6E" w14:textId="59044764" w:rsidR="0037281D" w:rsidRPr="0035030C" w:rsidRDefault="000A28C1" w:rsidP="000A28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A95EE9F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54F00721" w14:textId="6EA600EF" w:rsidR="0037281D" w:rsidRPr="0035030C" w:rsidRDefault="0037281D" w:rsidP="00F95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74E4DC4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320A0456" w14:textId="6B0C3BD1" w:rsidR="0037281D" w:rsidRPr="008452E1" w:rsidRDefault="00653522" w:rsidP="0037281D">
            <w:pPr>
              <w:tabs>
                <w:tab w:val="decimal" w:pos="91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3,215,800</w:t>
            </w:r>
          </w:p>
        </w:tc>
        <w:tc>
          <w:tcPr>
            <w:tcW w:w="265" w:type="dxa"/>
            <w:shd w:val="clear" w:color="auto" w:fill="auto"/>
          </w:tcPr>
          <w:p w14:paraId="4555308F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5" w:type="dxa"/>
            <w:shd w:val="clear" w:color="auto" w:fill="auto"/>
          </w:tcPr>
          <w:p w14:paraId="7034A534" w14:textId="67CA766E" w:rsidR="0037281D" w:rsidRPr="0035030C" w:rsidRDefault="0037281D" w:rsidP="0037281D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BB56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215</w:t>
            </w:r>
            <w:r w:rsidRPr="00BB56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</w:t>
            </w:r>
          </w:p>
        </w:tc>
        <w:tc>
          <w:tcPr>
            <w:tcW w:w="239" w:type="dxa"/>
            <w:shd w:val="clear" w:color="auto" w:fill="auto"/>
          </w:tcPr>
          <w:p w14:paraId="2EB2B221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1" w:type="dxa"/>
            <w:shd w:val="clear" w:color="auto" w:fill="auto"/>
          </w:tcPr>
          <w:p w14:paraId="186867BE" w14:textId="49B28865" w:rsidR="0037281D" w:rsidRPr="00BF7B87" w:rsidRDefault="006A022D" w:rsidP="0037281D">
            <w:pPr>
              <w:tabs>
                <w:tab w:val="decimal" w:pos="91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3,215,800</w:t>
            </w:r>
          </w:p>
        </w:tc>
        <w:tc>
          <w:tcPr>
            <w:tcW w:w="236" w:type="dxa"/>
          </w:tcPr>
          <w:p w14:paraId="7860AFFF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</w:tcPr>
          <w:p w14:paraId="304CD0E2" w14:textId="390E715A" w:rsidR="0037281D" w:rsidRPr="0035030C" w:rsidRDefault="0037281D" w:rsidP="0037281D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BB56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215</w:t>
            </w:r>
            <w:r w:rsidRPr="00BB56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</w:t>
            </w:r>
          </w:p>
        </w:tc>
        <w:tc>
          <w:tcPr>
            <w:tcW w:w="236" w:type="dxa"/>
          </w:tcPr>
          <w:p w14:paraId="0DF642B3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3B698347" w14:textId="3EEBF55F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236" w:type="dxa"/>
          </w:tcPr>
          <w:p w14:paraId="59DE01C0" w14:textId="77777777" w:rsidR="0037281D" w:rsidRPr="0035030C" w:rsidRDefault="0037281D" w:rsidP="0037281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gridSpan w:val="2"/>
          </w:tcPr>
          <w:p w14:paraId="34F5FD1D" w14:textId="5C90C970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ปี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49" w:type="dxa"/>
          </w:tcPr>
          <w:p w14:paraId="0D1B9CE5" w14:textId="289EE6DC" w:rsidR="0037281D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/>
                <w:sz w:val="24"/>
                <w:szCs w:val="24"/>
                <w:lang w:val="en-US"/>
              </w:rPr>
              <w:t>5</w:t>
            </w:r>
            <w:r w:rsidRPr="00C74A7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เมษายน </w:t>
            </w: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2570</w:t>
            </w:r>
          </w:p>
        </w:tc>
      </w:tr>
      <w:tr w:rsidR="0037281D" w:rsidRPr="0035030C" w14:paraId="2169AB61" w14:textId="775EC725" w:rsidTr="00B31CD9">
        <w:tc>
          <w:tcPr>
            <w:tcW w:w="1546" w:type="dxa"/>
          </w:tcPr>
          <w:p w14:paraId="741BC071" w14:textId="08DE9B0A" w:rsidR="0037281D" w:rsidRPr="0035030C" w:rsidRDefault="0037281D" w:rsidP="0037281D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67B2A390" w14:textId="77777777" w:rsidR="0037281D" w:rsidRPr="0035030C" w:rsidRDefault="0037281D" w:rsidP="0037281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</w:tcPr>
          <w:p w14:paraId="4B39B689" w14:textId="14339DB9" w:rsidR="0037281D" w:rsidRPr="0035030C" w:rsidRDefault="000A28C1" w:rsidP="000A28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1C7CD7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5FEDFA21" w14:textId="2828D6AC" w:rsidR="0037281D" w:rsidRPr="0035030C" w:rsidRDefault="0037281D" w:rsidP="00F95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7A19C68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1DFA1089" w14:textId="3D609AB1" w:rsidR="0037281D" w:rsidRPr="008452E1" w:rsidRDefault="00653522" w:rsidP="0037281D">
            <w:pPr>
              <w:tabs>
                <w:tab w:val="decimal" w:pos="91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4,719,400</w:t>
            </w:r>
          </w:p>
        </w:tc>
        <w:tc>
          <w:tcPr>
            <w:tcW w:w="265" w:type="dxa"/>
            <w:shd w:val="clear" w:color="auto" w:fill="auto"/>
          </w:tcPr>
          <w:p w14:paraId="1D590794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5" w:type="dxa"/>
            <w:shd w:val="clear" w:color="auto" w:fill="auto"/>
          </w:tcPr>
          <w:p w14:paraId="7B8467E4" w14:textId="51AB43F4" w:rsidR="0037281D" w:rsidRPr="0035030C" w:rsidRDefault="0037281D" w:rsidP="0037281D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BB56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719</w:t>
            </w:r>
            <w:r w:rsidRPr="00BB56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400</w:t>
            </w:r>
          </w:p>
        </w:tc>
        <w:tc>
          <w:tcPr>
            <w:tcW w:w="239" w:type="dxa"/>
            <w:shd w:val="clear" w:color="auto" w:fill="auto"/>
          </w:tcPr>
          <w:p w14:paraId="21929FB3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1" w:type="dxa"/>
            <w:shd w:val="clear" w:color="auto" w:fill="auto"/>
          </w:tcPr>
          <w:p w14:paraId="110551E6" w14:textId="2E05FEBB" w:rsidR="0037281D" w:rsidRPr="00BF7B87" w:rsidRDefault="006A022D" w:rsidP="0037281D">
            <w:pPr>
              <w:tabs>
                <w:tab w:val="decimal" w:pos="91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4,719,400</w:t>
            </w:r>
          </w:p>
        </w:tc>
        <w:tc>
          <w:tcPr>
            <w:tcW w:w="236" w:type="dxa"/>
          </w:tcPr>
          <w:p w14:paraId="14239D0E" w14:textId="77777777" w:rsidR="0037281D" w:rsidRPr="0035030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</w:tcPr>
          <w:p w14:paraId="354CD3EA" w14:textId="1D40BE3A" w:rsidR="0037281D" w:rsidRPr="0035030C" w:rsidRDefault="0037281D" w:rsidP="0037281D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BB56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719</w:t>
            </w:r>
            <w:r w:rsidRPr="00BB56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400</w:t>
            </w:r>
          </w:p>
        </w:tc>
        <w:tc>
          <w:tcPr>
            <w:tcW w:w="236" w:type="dxa"/>
          </w:tcPr>
          <w:p w14:paraId="5F6A89D4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15367158" w14:textId="7B11019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</w:p>
        </w:tc>
        <w:tc>
          <w:tcPr>
            <w:tcW w:w="236" w:type="dxa"/>
          </w:tcPr>
          <w:p w14:paraId="64A702F3" w14:textId="77777777" w:rsidR="0037281D" w:rsidRPr="0035030C" w:rsidRDefault="0037281D" w:rsidP="0037281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gridSpan w:val="2"/>
          </w:tcPr>
          <w:p w14:paraId="76291724" w14:textId="7FA056BA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ปี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49" w:type="dxa"/>
          </w:tcPr>
          <w:p w14:paraId="0A0ABB00" w14:textId="02C79028" w:rsidR="0037281D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/>
                <w:sz w:val="24"/>
                <w:szCs w:val="24"/>
                <w:lang w:val="en-US"/>
              </w:rPr>
              <w:t>5</w:t>
            </w:r>
            <w:r w:rsidRPr="00C74A7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2571</w:t>
            </w:r>
          </w:p>
        </w:tc>
      </w:tr>
      <w:tr w:rsidR="00B31CD9" w:rsidRPr="0035030C" w14:paraId="480075F9" w14:textId="77777777" w:rsidTr="00B31CD9">
        <w:tc>
          <w:tcPr>
            <w:tcW w:w="1546" w:type="dxa"/>
          </w:tcPr>
          <w:p w14:paraId="062D6D58" w14:textId="2ED7F12B" w:rsidR="00B31CD9" w:rsidRPr="002810CA" w:rsidRDefault="006A022D" w:rsidP="0037281D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1/2567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17C88BF5" w14:textId="77777777" w:rsidR="00B31CD9" w:rsidRPr="0035030C" w:rsidRDefault="00B31CD9" w:rsidP="0037281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</w:tcPr>
          <w:p w14:paraId="03ADF852" w14:textId="3406B952" w:rsidR="00B31CD9" w:rsidRDefault="00DF0291" w:rsidP="000A28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1C0BC0" w14:textId="77777777" w:rsidR="00B31CD9" w:rsidRPr="0035030C" w:rsidRDefault="00B31CD9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02FB93CE" w14:textId="032D19FF" w:rsidR="00B31CD9" w:rsidRDefault="00DF0291" w:rsidP="00F95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861EB27" w14:textId="77777777" w:rsidR="00B31CD9" w:rsidRPr="0035030C" w:rsidRDefault="00B31CD9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2F86FC2E" w14:textId="4DAFF585" w:rsidR="00B31CD9" w:rsidRDefault="00DF0291" w:rsidP="0037281D">
            <w:pPr>
              <w:tabs>
                <w:tab w:val="decimal" w:pos="91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1,766,500</w:t>
            </w:r>
          </w:p>
        </w:tc>
        <w:tc>
          <w:tcPr>
            <w:tcW w:w="265" w:type="dxa"/>
            <w:shd w:val="clear" w:color="auto" w:fill="auto"/>
          </w:tcPr>
          <w:p w14:paraId="68854658" w14:textId="77777777" w:rsidR="00B31CD9" w:rsidRPr="0035030C" w:rsidRDefault="00B31CD9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5" w:type="dxa"/>
            <w:shd w:val="clear" w:color="auto" w:fill="auto"/>
          </w:tcPr>
          <w:p w14:paraId="5BE88029" w14:textId="4F126815" w:rsidR="00B31CD9" w:rsidRPr="002810CA" w:rsidRDefault="00DF0291" w:rsidP="00DF02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189937E" w14:textId="77777777" w:rsidR="00B31CD9" w:rsidRPr="0035030C" w:rsidRDefault="00B31CD9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1" w:type="dxa"/>
            <w:shd w:val="clear" w:color="auto" w:fill="auto"/>
          </w:tcPr>
          <w:p w14:paraId="15EC0026" w14:textId="48990ACA" w:rsidR="00B31CD9" w:rsidRPr="00BF7B87" w:rsidRDefault="00183B22" w:rsidP="0037281D">
            <w:pPr>
              <w:tabs>
                <w:tab w:val="decimal" w:pos="91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1,766,500</w:t>
            </w:r>
          </w:p>
        </w:tc>
        <w:tc>
          <w:tcPr>
            <w:tcW w:w="236" w:type="dxa"/>
          </w:tcPr>
          <w:p w14:paraId="19CE6E33" w14:textId="77777777" w:rsidR="00B31CD9" w:rsidRPr="0035030C" w:rsidRDefault="00B31CD9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</w:tcPr>
          <w:p w14:paraId="1F6668F1" w14:textId="4049E837" w:rsidR="00B31CD9" w:rsidRPr="002810CA" w:rsidRDefault="00183B22" w:rsidP="00183B2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36D4AF8B" w14:textId="77777777" w:rsidR="00B31CD9" w:rsidRPr="0035030C" w:rsidRDefault="00B31CD9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185F3C5B" w14:textId="51B21767" w:rsidR="00B31CD9" w:rsidRPr="002810CA" w:rsidRDefault="00CB27E8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3.85</w:t>
            </w:r>
          </w:p>
        </w:tc>
        <w:tc>
          <w:tcPr>
            <w:tcW w:w="236" w:type="dxa"/>
          </w:tcPr>
          <w:p w14:paraId="189B2A8E" w14:textId="77777777" w:rsidR="00B31CD9" w:rsidRPr="0035030C" w:rsidRDefault="00B31CD9" w:rsidP="0037281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gridSpan w:val="2"/>
          </w:tcPr>
          <w:p w14:paraId="13BC459B" w14:textId="3BD8B40D" w:rsidR="00B31CD9" w:rsidRPr="002810CA" w:rsidRDefault="00CB27E8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4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ปี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4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49" w:type="dxa"/>
          </w:tcPr>
          <w:p w14:paraId="38C711BE" w14:textId="00C8E2B1" w:rsidR="00B31CD9" w:rsidRPr="002810CA" w:rsidRDefault="00CB27E8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 xml:space="preserve">8 </w:t>
            </w:r>
            <w:r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มีนาคม </w:t>
            </w:r>
            <w:r>
              <w:rPr>
                <w:rFonts w:asciiTheme="majorBidi" w:hAnsiTheme="majorBidi"/>
                <w:sz w:val="24"/>
                <w:szCs w:val="24"/>
                <w:lang w:val="en-US"/>
              </w:rPr>
              <w:t>2572</w:t>
            </w:r>
          </w:p>
        </w:tc>
      </w:tr>
      <w:tr w:rsidR="00B31CD9" w:rsidRPr="0035030C" w14:paraId="33FB870F" w14:textId="77777777" w:rsidTr="00B31CD9">
        <w:tc>
          <w:tcPr>
            <w:tcW w:w="1546" w:type="dxa"/>
          </w:tcPr>
          <w:p w14:paraId="10269236" w14:textId="593E2DB6" w:rsidR="00B31CD9" w:rsidRPr="002810CA" w:rsidRDefault="006A022D" w:rsidP="0037281D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2/2567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32C3CFED" w14:textId="77777777" w:rsidR="00B31CD9" w:rsidRPr="0035030C" w:rsidRDefault="00B31CD9" w:rsidP="0037281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14:paraId="1D0C7451" w14:textId="01004A40" w:rsidR="00B31CD9" w:rsidRDefault="00DF0291" w:rsidP="000A28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1D70A44" w14:textId="77777777" w:rsidR="00B31CD9" w:rsidRPr="0035030C" w:rsidRDefault="00B31CD9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31B18714" w14:textId="744B0D92" w:rsidR="00B31CD9" w:rsidRDefault="00DF0291" w:rsidP="00F95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297E2D6" w14:textId="77777777" w:rsidR="00B31CD9" w:rsidRPr="0035030C" w:rsidRDefault="00B31CD9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17E5EAAF" w14:textId="053B4D55" w:rsidR="00B31CD9" w:rsidRDefault="00DF0291" w:rsidP="0037281D">
            <w:pPr>
              <w:tabs>
                <w:tab w:val="decimal" w:pos="91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6,007,700</w:t>
            </w:r>
          </w:p>
        </w:tc>
        <w:tc>
          <w:tcPr>
            <w:tcW w:w="265" w:type="dxa"/>
            <w:shd w:val="clear" w:color="auto" w:fill="auto"/>
          </w:tcPr>
          <w:p w14:paraId="6A69053B" w14:textId="77777777" w:rsidR="00B31CD9" w:rsidRPr="0035030C" w:rsidRDefault="00B31CD9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59FA881E" w14:textId="102FBBEF" w:rsidR="00B31CD9" w:rsidRPr="002810CA" w:rsidRDefault="00DF0291" w:rsidP="00DF02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B44BF03" w14:textId="77777777" w:rsidR="00B31CD9" w:rsidRPr="0035030C" w:rsidRDefault="00B31CD9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1760C74F" w14:textId="6ABBE6D2" w:rsidR="00B31CD9" w:rsidRPr="00BF7B87" w:rsidRDefault="00183B22" w:rsidP="0037281D">
            <w:pPr>
              <w:tabs>
                <w:tab w:val="decimal" w:pos="91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6,007,700</w:t>
            </w:r>
          </w:p>
        </w:tc>
        <w:tc>
          <w:tcPr>
            <w:tcW w:w="236" w:type="dxa"/>
          </w:tcPr>
          <w:p w14:paraId="76CAE6DB" w14:textId="77777777" w:rsidR="00B31CD9" w:rsidRPr="0035030C" w:rsidRDefault="00B31CD9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6107527F" w14:textId="6E5E5A16" w:rsidR="00B31CD9" w:rsidRPr="002810CA" w:rsidRDefault="00183B22" w:rsidP="00183B2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70F4C48D" w14:textId="77777777" w:rsidR="00B31CD9" w:rsidRPr="0035030C" w:rsidRDefault="00B31CD9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79253D12" w14:textId="5906AD2B" w:rsidR="00B31CD9" w:rsidRPr="002810CA" w:rsidRDefault="00CB27E8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4.00</w:t>
            </w:r>
          </w:p>
        </w:tc>
        <w:tc>
          <w:tcPr>
            <w:tcW w:w="236" w:type="dxa"/>
          </w:tcPr>
          <w:p w14:paraId="24A4D274" w14:textId="77777777" w:rsidR="00B31CD9" w:rsidRPr="0035030C" w:rsidRDefault="00B31CD9" w:rsidP="0037281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gridSpan w:val="2"/>
          </w:tcPr>
          <w:p w14:paraId="622A69CE" w14:textId="108CAF6A" w:rsidR="00B31CD9" w:rsidRPr="002810CA" w:rsidRDefault="00CB27E8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349" w:type="dxa"/>
          </w:tcPr>
          <w:p w14:paraId="1029F07C" w14:textId="4FCD0D6E" w:rsidR="00B31CD9" w:rsidRPr="002810CA" w:rsidRDefault="00CB27E8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 xml:space="preserve">8 </w:t>
            </w:r>
            <w:r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พฤศจิกายน </w:t>
            </w:r>
            <w:r>
              <w:rPr>
                <w:rFonts w:asciiTheme="majorBidi" w:hAnsiTheme="majorBidi"/>
                <w:sz w:val="24"/>
                <w:szCs w:val="24"/>
                <w:lang w:val="en-US"/>
              </w:rPr>
              <w:t>2572</w:t>
            </w:r>
          </w:p>
        </w:tc>
      </w:tr>
      <w:tr w:rsidR="0037281D" w:rsidRPr="0035030C" w14:paraId="3D245111" w14:textId="58B4997C" w:rsidTr="0037281D">
        <w:tc>
          <w:tcPr>
            <w:tcW w:w="1546" w:type="dxa"/>
          </w:tcPr>
          <w:p w14:paraId="6E1F7501" w14:textId="14AD0BD9" w:rsidR="0037281D" w:rsidRDefault="0037281D" w:rsidP="0037281D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36" w:type="dxa"/>
          </w:tcPr>
          <w:p w14:paraId="47D8A1CC" w14:textId="77777777" w:rsidR="0037281D" w:rsidRPr="0035030C" w:rsidRDefault="0037281D" w:rsidP="0037281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C3E174" w14:textId="06A02D1F" w:rsidR="0037281D" w:rsidRPr="00BA3B3C" w:rsidRDefault="00044402" w:rsidP="0037281D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10,298,700</w:t>
            </w:r>
          </w:p>
        </w:tc>
        <w:tc>
          <w:tcPr>
            <w:tcW w:w="236" w:type="dxa"/>
            <w:shd w:val="clear" w:color="auto" w:fill="auto"/>
          </w:tcPr>
          <w:p w14:paraId="61AD10E1" w14:textId="77777777" w:rsidR="0037281D" w:rsidRPr="00BA3B3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6D7D9A" w14:textId="09C780A9" w:rsidR="0037281D" w:rsidRPr="00BA3B3C" w:rsidRDefault="0037281D" w:rsidP="0037281D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11</w:t>
            </w:r>
            <w:r w:rsidRPr="00BA3B3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642</w:t>
            </w:r>
            <w:r w:rsidRPr="00BA3B3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300</w:t>
            </w:r>
          </w:p>
        </w:tc>
        <w:tc>
          <w:tcPr>
            <w:tcW w:w="236" w:type="dxa"/>
            <w:shd w:val="clear" w:color="auto" w:fill="auto"/>
          </w:tcPr>
          <w:p w14:paraId="4E784C12" w14:textId="77777777" w:rsidR="0037281D" w:rsidRPr="00BA3B3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0B212F" w14:textId="6747FD97" w:rsidR="0037281D" w:rsidRPr="00BA3B3C" w:rsidRDefault="00044402" w:rsidP="0037281D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40,023,400</w:t>
            </w:r>
          </w:p>
        </w:tc>
        <w:tc>
          <w:tcPr>
            <w:tcW w:w="265" w:type="dxa"/>
            <w:shd w:val="clear" w:color="auto" w:fill="auto"/>
          </w:tcPr>
          <w:p w14:paraId="5E04EF53" w14:textId="77777777" w:rsidR="0037281D" w:rsidRPr="00BA3B3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5E28AD" w14:textId="5EEB5B49" w:rsidR="0037281D" w:rsidRPr="00BA3B3C" w:rsidRDefault="0037281D" w:rsidP="0037281D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42</w:t>
            </w:r>
            <w:r w:rsidRPr="00BA3B3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547</w:t>
            </w:r>
            <w:r w:rsidRPr="00BA3B3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900</w:t>
            </w:r>
          </w:p>
        </w:tc>
        <w:tc>
          <w:tcPr>
            <w:tcW w:w="239" w:type="dxa"/>
            <w:shd w:val="clear" w:color="auto" w:fill="auto"/>
          </w:tcPr>
          <w:p w14:paraId="7D4B79C4" w14:textId="77777777" w:rsidR="0037281D" w:rsidRPr="00BA3B3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8B5D65" w14:textId="144224DF" w:rsidR="0037281D" w:rsidRPr="00BA3B3C" w:rsidRDefault="00183B22" w:rsidP="0037281D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50,3</w:t>
            </w:r>
            <w:r w:rsidR="0072787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2,100</w:t>
            </w:r>
          </w:p>
        </w:tc>
        <w:tc>
          <w:tcPr>
            <w:tcW w:w="236" w:type="dxa"/>
          </w:tcPr>
          <w:p w14:paraId="248ADC03" w14:textId="77777777" w:rsidR="0037281D" w:rsidRPr="00BA3B3C" w:rsidRDefault="0037281D" w:rsidP="0037281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7E271D47" w14:textId="24F14D80" w:rsidR="0037281D" w:rsidRPr="00BA3B3C" w:rsidRDefault="0037281D" w:rsidP="0037281D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54</w:t>
            </w:r>
            <w:r w:rsidRPr="00BA3B3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190</w:t>
            </w:r>
            <w:r w:rsidRPr="00BA3B3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200</w:t>
            </w:r>
          </w:p>
        </w:tc>
        <w:tc>
          <w:tcPr>
            <w:tcW w:w="236" w:type="dxa"/>
          </w:tcPr>
          <w:p w14:paraId="3D9B23DB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03BB542A" w14:textId="1756C70D" w:rsidR="0037281D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44988D4C" w14:textId="77777777" w:rsidR="0037281D" w:rsidRPr="0035030C" w:rsidRDefault="0037281D" w:rsidP="0037281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gridSpan w:val="2"/>
          </w:tcPr>
          <w:p w14:paraId="2B7185BC" w14:textId="771EEB6D" w:rsidR="0037281D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49" w:type="dxa"/>
          </w:tcPr>
          <w:p w14:paraId="23710383" w14:textId="77777777" w:rsidR="0037281D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</w:tbl>
    <w:p w14:paraId="660F5021" w14:textId="77777777" w:rsidR="007C64FB" w:rsidRPr="0035030C" w:rsidRDefault="007C64FB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highlight w:val="yellow"/>
          <w:cs/>
          <w:lang w:val="en-US"/>
        </w:rPr>
      </w:pPr>
      <w:r w:rsidRPr="0035030C">
        <w:rPr>
          <w:rFonts w:asciiTheme="majorBidi" w:hAnsiTheme="majorBidi" w:cstheme="majorBidi"/>
          <w:highlight w:val="yellow"/>
          <w:cs/>
        </w:rPr>
        <w:br w:type="page"/>
      </w:r>
    </w:p>
    <w:p w14:paraId="7481F8E6" w14:textId="77777777" w:rsidR="00CD1F05" w:rsidRPr="0035030C" w:rsidRDefault="00CD1F05" w:rsidP="00C23539">
      <w:pPr>
        <w:pStyle w:val="Caption"/>
        <w:ind w:hanging="900"/>
        <w:rPr>
          <w:rFonts w:asciiTheme="majorBidi" w:hAnsiTheme="majorBidi" w:cstheme="majorBidi"/>
          <w:highlight w:val="yellow"/>
          <w:cs/>
        </w:rPr>
        <w:sectPr w:rsidR="00CD1F05" w:rsidRPr="0035030C" w:rsidSect="00412DB6">
          <w:headerReference w:type="default" r:id="rId26"/>
          <w:footerReference w:type="default" r:id="rId27"/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</w:p>
    <w:p w14:paraId="0575C456" w14:textId="77777777" w:rsidR="00B94B8F" w:rsidRPr="0035030C" w:rsidRDefault="003C575D" w:rsidP="003C575D">
      <w:pPr>
        <w:pStyle w:val="Caption"/>
        <w:ind w:hanging="90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lastRenderedPageBreak/>
        <w:t>ประมาณการหนี้สิน</w:t>
      </w:r>
      <w:r w:rsidR="00FE0E45" w:rsidRPr="0035030C">
        <w:rPr>
          <w:rFonts w:asciiTheme="majorBidi" w:hAnsiTheme="majorBidi" w:cstheme="majorBidi"/>
          <w:cs/>
        </w:rPr>
        <w:t>ไม่หมุนเวียน</w:t>
      </w:r>
      <w:r w:rsidRPr="0035030C">
        <w:rPr>
          <w:rFonts w:asciiTheme="majorBidi" w:hAnsiTheme="majorBidi" w:cstheme="majorBidi"/>
          <w:cs/>
        </w:rPr>
        <w:t>สำหรับ</w:t>
      </w:r>
      <w:r w:rsidR="009C3B63" w:rsidRPr="0035030C">
        <w:rPr>
          <w:rFonts w:asciiTheme="majorBidi" w:hAnsiTheme="majorBidi" w:cstheme="majorBidi"/>
          <w:cs/>
        </w:rPr>
        <w:t>ผลประโยชน์พนักงาน</w:t>
      </w:r>
    </w:p>
    <w:p w14:paraId="11F9D895" w14:textId="77777777" w:rsidR="0061303D" w:rsidRPr="0035030C" w:rsidRDefault="0061303D" w:rsidP="00283CAF">
      <w:pPr>
        <w:pStyle w:val="Bo-Blankline"/>
        <w:rPr>
          <w:rFonts w:asciiTheme="majorBidi" w:hAnsiTheme="majorBidi" w:cstheme="majorBidi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931"/>
        <w:gridCol w:w="1134"/>
        <w:gridCol w:w="236"/>
        <w:gridCol w:w="1135"/>
        <w:gridCol w:w="236"/>
        <w:gridCol w:w="1135"/>
        <w:gridCol w:w="236"/>
        <w:gridCol w:w="1135"/>
      </w:tblGrid>
      <w:tr w:rsidR="0061303D" w:rsidRPr="0035030C" w14:paraId="45721B0A" w14:textId="77777777" w:rsidTr="009D665E">
        <w:tc>
          <w:tcPr>
            <w:tcW w:w="3931" w:type="dxa"/>
          </w:tcPr>
          <w:p w14:paraId="38F68E97" w14:textId="77777777" w:rsidR="0061303D" w:rsidRPr="0035030C" w:rsidRDefault="0061303D" w:rsidP="00B56688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5" w:type="dxa"/>
            <w:gridSpan w:val="3"/>
          </w:tcPr>
          <w:p w14:paraId="65C9151D" w14:textId="77777777" w:rsidR="0061303D" w:rsidRPr="0035030C" w:rsidRDefault="0061303D" w:rsidP="00B566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E3BE6B4" w14:textId="77777777" w:rsidR="0061303D" w:rsidRPr="0035030C" w:rsidRDefault="0061303D" w:rsidP="00B5668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14:paraId="0B0E7A2F" w14:textId="77777777" w:rsidR="0061303D" w:rsidRPr="0035030C" w:rsidRDefault="0061303D" w:rsidP="00B566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281D" w:rsidRPr="0035030C" w14:paraId="71A6F414" w14:textId="77777777" w:rsidTr="009D665E">
        <w:tc>
          <w:tcPr>
            <w:tcW w:w="3931" w:type="dxa"/>
          </w:tcPr>
          <w:p w14:paraId="458430CA" w14:textId="0725E2F2" w:rsidR="0037281D" w:rsidRPr="00832D0E" w:rsidRDefault="0037281D" w:rsidP="0037281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832D0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810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832D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832D0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134" w:type="dxa"/>
          </w:tcPr>
          <w:p w14:paraId="7B508D45" w14:textId="248611E2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5C4892BD" w14:textId="77777777" w:rsidR="0037281D" w:rsidRPr="0035030C" w:rsidRDefault="0037281D" w:rsidP="0037281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7325478" w14:textId="371D958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14:paraId="10DF6A72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6034BA3" w14:textId="12220410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27799D35" w14:textId="77777777" w:rsidR="0037281D" w:rsidRPr="0035030C" w:rsidRDefault="0037281D" w:rsidP="0037281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F90D0CB" w14:textId="02A864EC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37281D" w:rsidRPr="0035030C" w14:paraId="12D1CDB6" w14:textId="77777777" w:rsidTr="009D665E">
        <w:tc>
          <w:tcPr>
            <w:tcW w:w="3931" w:type="dxa"/>
          </w:tcPr>
          <w:p w14:paraId="2CEE98AE" w14:textId="77777777" w:rsidR="0037281D" w:rsidRPr="0035030C" w:rsidRDefault="0037281D" w:rsidP="0037281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14:paraId="586416F6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7281D" w:rsidRPr="0035030C" w14:paraId="2DE756E3" w14:textId="77777777" w:rsidTr="00606DF9">
        <w:tc>
          <w:tcPr>
            <w:tcW w:w="3931" w:type="dxa"/>
          </w:tcPr>
          <w:p w14:paraId="15CD79A4" w14:textId="19451EF1" w:rsidR="0037281D" w:rsidRPr="0035030C" w:rsidRDefault="0037281D" w:rsidP="0037281D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</w:tcPr>
          <w:p w14:paraId="06C036BD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7009FF1" w14:textId="77777777" w:rsidR="0037281D" w:rsidRPr="0035030C" w:rsidRDefault="0037281D" w:rsidP="0037281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E04ABA2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439197A" w14:textId="77777777" w:rsidR="0037281D" w:rsidRPr="0035030C" w:rsidRDefault="0037281D" w:rsidP="0037281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D933CED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95479C" w14:textId="77777777" w:rsidR="0037281D" w:rsidRPr="0035030C" w:rsidRDefault="0037281D" w:rsidP="0037281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DE8FAB9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281D" w:rsidRPr="0035030C" w14:paraId="1E5EEFF6" w14:textId="77777777" w:rsidTr="007B775F">
        <w:tc>
          <w:tcPr>
            <w:tcW w:w="3931" w:type="dxa"/>
            <w:vAlign w:val="bottom"/>
          </w:tcPr>
          <w:p w14:paraId="1EFD077A" w14:textId="4B3BDE8B" w:rsidR="0037281D" w:rsidRPr="0035030C" w:rsidRDefault="0037281D" w:rsidP="0037281D">
            <w:pPr>
              <w:spacing w:line="240" w:lineRule="atLeast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   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โครงการ</w:t>
            </w:r>
            <w:r w:rsidRPr="00832D0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ที่กำหนดไว้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6C1491F5" w14:textId="5EEAEC16" w:rsidR="0037281D" w:rsidRPr="0047667A" w:rsidRDefault="00BC0E3D" w:rsidP="0037281D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1,867,806</w:t>
            </w:r>
          </w:p>
        </w:tc>
        <w:tc>
          <w:tcPr>
            <w:tcW w:w="236" w:type="dxa"/>
          </w:tcPr>
          <w:p w14:paraId="6C305E82" w14:textId="77777777" w:rsidR="0037281D" w:rsidRPr="0035030C" w:rsidRDefault="0037281D" w:rsidP="0037281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16A6A0D5" w14:textId="2A6E2BCB" w:rsidR="0037281D" w:rsidRPr="0035030C" w:rsidRDefault="0037281D" w:rsidP="0037281D">
            <w:pPr>
              <w:spacing w:line="240" w:lineRule="atLeast"/>
              <w:ind w:left="-115" w:right="-23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018</w:t>
            </w:r>
          </w:p>
        </w:tc>
        <w:tc>
          <w:tcPr>
            <w:tcW w:w="236" w:type="dxa"/>
          </w:tcPr>
          <w:p w14:paraId="1174CBBF" w14:textId="77777777" w:rsidR="0037281D" w:rsidRPr="0035030C" w:rsidRDefault="0037281D" w:rsidP="0037281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shd w:val="clear" w:color="auto" w:fill="auto"/>
          </w:tcPr>
          <w:p w14:paraId="48B912FC" w14:textId="29A83940" w:rsidR="0037281D" w:rsidRPr="0047667A" w:rsidRDefault="00BC0E3D" w:rsidP="0037281D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1,553,</w:t>
            </w:r>
            <w:r w:rsidR="00443E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  <w:r w:rsidR="00884A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7F1A3B03" w14:textId="77777777" w:rsidR="0037281D" w:rsidRPr="0035030C" w:rsidRDefault="0037281D" w:rsidP="0037281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2C56F0C1" w14:textId="7319285B" w:rsidR="0037281D" w:rsidRPr="0035030C" w:rsidRDefault="0037281D" w:rsidP="0037281D">
            <w:pPr>
              <w:spacing w:line="240" w:lineRule="atLeast"/>
              <w:ind w:left="-115" w:right="-2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963</w:t>
            </w:r>
          </w:p>
        </w:tc>
      </w:tr>
    </w:tbl>
    <w:p w14:paraId="29E0F76D" w14:textId="77777777" w:rsidR="00AD786F" w:rsidRPr="0035030C" w:rsidRDefault="00AD786F" w:rsidP="00AD786F">
      <w:pPr>
        <w:spacing w:line="240" w:lineRule="auto"/>
        <w:rPr>
          <w:rFonts w:asciiTheme="majorBidi" w:hAnsiTheme="majorBidi" w:cstheme="majorBidi"/>
          <w:sz w:val="2"/>
          <w:szCs w:val="2"/>
          <w:highlight w:val="yellow"/>
        </w:rPr>
      </w:pPr>
    </w:p>
    <w:p w14:paraId="3680D23C" w14:textId="77777777" w:rsidR="0061303D" w:rsidRPr="0035030C" w:rsidRDefault="0061303D" w:rsidP="00283CAF">
      <w:pPr>
        <w:pStyle w:val="Bo-Blankline"/>
        <w:rPr>
          <w:rFonts w:asciiTheme="majorBidi" w:hAnsiTheme="majorBidi" w:cstheme="majorBidi"/>
          <w:highlight w:val="yellow"/>
        </w:rPr>
      </w:pPr>
    </w:p>
    <w:p w14:paraId="44D9B421" w14:textId="77777777" w:rsidR="00540611" w:rsidRPr="00AC4FA8" w:rsidRDefault="00540611" w:rsidP="0014544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AC4FA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โครงการ</w:t>
      </w:r>
      <w:r w:rsidR="00A834B6" w:rsidRPr="00AC4FA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ผลประโยชน์</w:t>
      </w:r>
      <w:r w:rsidR="003C575D" w:rsidRPr="00AC4FA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ที่กำหนดไว้</w:t>
      </w:r>
      <w:r w:rsidRPr="00AC4FA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6EE01E4B" w14:textId="77777777" w:rsidR="00540611" w:rsidRPr="00AC4FA8" w:rsidRDefault="00540611" w:rsidP="00283CAF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26F707F4" w14:textId="262A8718" w:rsidR="00D96043" w:rsidRPr="00AC4FA8" w:rsidRDefault="00540611" w:rsidP="00EE26CB">
      <w:pPr>
        <w:pStyle w:val="Bo-C1Content"/>
        <w:rPr>
          <w:rFonts w:asciiTheme="majorBidi" w:hAnsiTheme="majorBidi" w:cstheme="majorBidi"/>
        </w:rPr>
      </w:pPr>
      <w:r w:rsidRPr="00AC4FA8">
        <w:rPr>
          <w:rFonts w:asciiTheme="majorBidi" w:hAnsiTheme="majorBidi" w:cstheme="majorBidi"/>
          <w:cs/>
        </w:rPr>
        <w:t>กลุ่มบริษัท</w:t>
      </w:r>
      <w:r w:rsidR="0061303D" w:rsidRPr="00AC4FA8">
        <w:rPr>
          <w:rFonts w:asciiTheme="majorBidi" w:hAnsiTheme="majorBidi" w:cstheme="majorBidi"/>
          <w:cs/>
        </w:rPr>
        <w:t>และบริษัท</w:t>
      </w:r>
      <w:r w:rsidRPr="00AC4FA8">
        <w:rPr>
          <w:rFonts w:asciiTheme="majorBidi" w:hAnsiTheme="majorBidi" w:cstheme="majorBidi"/>
          <w:cs/>
        </w:rPr>
        <w:t>จัดการ</w:t>
      </w:r>
      <w:r w:rsidR="007576A6" w:rsidRPr="00AC4FA8">
        <w:rPr>
          <w:rFonts w:asciiTheme="majorBidi" w:hAnsiTheme="majorBidi" w:cstheme="majorBidi"/>
          <w:cs/>
        </w:rPr>
        <w:t>โครงการ</w:t>
      </w:r>
      <w:r w:rsidR="003C575D" w:rsidRPr="00AC4FA8">
        <w:rPr>
          <w:rFonts w:asciiTheme="majorBidi" w:hAnsiTheme="majorBidi" w:cstheme="majorBidi"/>
          <w:cs/>
        </w:rPr>
        <w:t>ผลประโยชน์ที่กำหนดไว้</w:t>
      </w:r>
      <w:r w:rsidRPr="00AC4FA8">
        <w:rPr>
          <w:rFonts w:asciiTheme="majorBidi" w:hAnsiTheme="majorBidi" w:cstheme="majorBidi"/>
          <w:cs/>
        </w:rPr>
        <w:t xml:space="preserve">ตามข้อกำหนดของพระราชบัญญัติคุ้มครองแรงงาน พ.ศ. </w:t>
      </w:r>
      <w:r w:rsidR="002810CA" w:rsidRPr="002810CA">
        <w:rPr>
          <w:rFonts w:asciiTheme="majorBidi" w:hAnsiTheme="majorBidi" w:cstheme="majorBidi"/>
          <w:lang w:val="en-US"/>
        </w:rPr>
        <w:t>2541</w:t>
      </w:r>
      <w:r w:rsidRPr="00AC4FA8">
        <w:rPr>
          <w:rFonts w:asciiTheme="majorBidi" w:hAnsiTheme="majorBidi" w:cstheme="majorBidi"/>
          <w:cs/>
        </w:rPr>
        <w:t xml:space="preserve"> ในการให้ผลประโยชน์เมื่อเกษียณแก่พนักงานตามสิทธิและอายุงาน</w:t>
      </w:r>
      <w:r w:rsidR="00EE26CB" w:rsidRPr="00AC4FA8">
        <w:rPr>
          <w:rFonts w:asciiTheme="majorBidi" w:hAnsiTheme="majorBidi" w:cstheme="majorBidi"/>
        </w:rPr>
        <w:t xml:space="preserve"> </w:t>
      </w:r>
      <w:r w:rsidR="00D96043" w:rsidRPr="00AC4FA8">
        <w:rPr>
          <w:rFonts w:asciiTheme="majorBidi" w:hAnsiTheme="majorBidi" w:cstheme="majorBidi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ความเสี่ยงจากอัตราดอกเบี้ย และความเสี่ยงจากตลาด (เงินลงทุน) </w:t>
      </w:r>
    </w:p>
    <w:p w14:paraId="6DF8D3E9" w14:textId="77777777" w:rsidR="00540611" w:rsidRPr="00AC4FA8" w:rsidRDefault="00540611" w:rsidP="00283CAF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044"/>
        <w:gridCol w:w="1450"/>
        <w:gridCol w:w="231"/>
        <w:gridCol w:w="1312"/>
        <w:gridCol w:w="231"/>
        <w:gridCol w:w="1367"/>
        <w:gridCol w:w="231"/>
        <w:gridCol w:w="1312"/>
      </w:tblGrid>
      <w:tr w:rsidR="00E320E0" w:rsidRPr="0035030C" w14:paraId="57A18016" w14:textId="77777777" w:rsidTr="0037281D">
        <w:tc>
          <w:tcPr>
            <w:tcW w:w="3044" w:type="dxa"/>
          </w:tcPr>
          <w:p w14:paraId="7DE67B4A" w14:textId="77777777" w:rsidR="00E320E0" w:rsidRPr="0035030C" w:rsidRDefault="00E320E0" w:rsidP="00B56688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2993" w:type="dxa"/>
            <w:gridSpan w:val="3"/>
          </w:tcPr>
          <w:p w14:paraId="0E14CA96" w14:textId="77777777" w:rsidR="00E320E0" w:rsidRPr="0035030C" w:rsidRDefault="00E320E0" w:rsidP="00B566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1" w:type="dxa"/>
          </w:tcPr>
          <w:p w14:paraId="4EAC83FB" w14:textId="77777777" w:rsidR="00E320E0" w:rsidRPr="0035030C" w:rsidRDefault="00E320E0" w:rsidP="00B5668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10" w:type="dxa"/>
            <w:gridSpan w:val="3"/>
          </w:tcPr>
          <w:p w14:paraId="4B500375" w14:textId="77777777" w:rsidR="00E320E0" w:rsidRPr="0035030C" w:rsidRDefault="00E320E0" w:rsidP="00B566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281D" w:rsidRPr="0035030C" w14:paraId="4AB18EF3" w14:textId="77777777" w:rsidTr="0037281D">
        <w:tc>
          <w:tcPr>
            <w:tcW w:w="3044" w:type="dxa"/>
          </w:tcPr>
          <w:p w14:paraId="69BBAB00" w14:textId="77777777" w:rsidR="0037281D" w:rsidRPr="0035030C" w:rsidRDefault="0037281D" w:rsidP="0037281D">
            <w:pPr>
              <w:spacing w:line="240" w:lineRule="atLeast"/>
              <w:ind w:left="270" w:firstLine="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1450" w:type="dxa"/>
          </w:tcPr>
          <w:p w14:paraId="5F9C0520" w14:textId="3EB6946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1" w:type="dxa"/>
          </w:tcPr>
          <w:p w14:paraId="7F7D8C90" w14:textId="77777777" w:rsidR="0037281D" w:rsidRPr="0035030C" w:rsidRDefault="0037281D" w:rsidP="0037281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</w:tcPr>
          <w:p w14:paraId="0E867EC1" w14:textId="1AE5B941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1" w:type="dxa"/>
          </w:tcPr>
          <w:p w14:paraId="58B97120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</w:tcPr>
          <w:p w14:paraId="5D35CF9C" w14:textId="59983F25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1" w:type="dxa"/>
          </w:tcPr>
          <w:p w14:paraId="746A7E97" w14:textId="77777777" w:rsidR="0037281D" w:rsidRPr="0035030C" w:rsidRDefault="0037281D" w:rsidP="0037281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</w:tcPr>
          <w:p w14:paraId="34876EC7" w14:textId="6BA2C5E5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37281D" w:rsidRPr="0035030C" w14:paraId="0005C25C" w14:textId="77777777" w:rsidTr="0037281D">
        <w:tc>
          <w:tcPr>
            <w:tcW w:w="3044" w:type="dxa"/>
          </w:tcPr>
          <w:p w14:paraId="18C5E522" w14:textId="77777777" w:rsidR="0037281D" w:rsidRPr="0035030C" w:rsidRDefault="0037281D" w:rsidP="0037281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4" w:type="dxa"/>
            <w:gridSpan w:val="7"/>
          </w:tcPr>
          <w:p w14:paraId="7AF40F8E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7281D" w:rsidRPr="0035030C" w14:paraId="42CBC20E" w14:textId="77777777" w:rsidTr="0037281D">
        <w:tc>
          <w:tcPr>
            <w:tcW w:w="3044" w:type="dxa"/>
          </w:tcPr>
          <w:p w14:paraId="77FDFBFD" w14:textId="40618EF9" w:rsidR="0037281D" w:rsidRPr="0035030C" w:rsidRDefault="0037281D" w:rsidP="0037281D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65B91E6F" w14:textId="318AA9CE" w:rsidR="0037281D" w:rsidRPr="0035030C" w:rsidRDefault="00443E56" w:rsidP="0037281D">
            <w:pPr>
              <w:tabs>
                <w:tab w:val="decimal" w:pos="116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1,925,018</w:t>
            </w:r>
          </w:p>
        </w:tc>
        <w:tc>
          <w:tcPr>
            <w:tcW w:w="231" w:type="dxa"/>
            <w:vAlign w:val="bottom"/>
          </w:tcPr>
          <w:p w14:paraId="09D163F7" w14:textId="77777777" w:rsidR="0037281D" w:rsidRPr="0035030C" w:rsidRDefault="0037281D" w:rsidP="0037281D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  <w:vAlign w:val="bottom"/>
          </w:tcPr>
          <w:p w14:paraId="40F4B3D3" w14:textId="131238AE" w:rsidR="0037281D" w:rsidRPr="0035030C" w:rsidRDefault="0037281D" w:rsidP="0037281D">
            <w:pPr>
              <w:tabs>
                <w:tab w:val="decimal" w:pos="10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884</w:t>
            </w:r>
          </w:p>
        </w:tc>
        <w:tc>
          <w:tcPr>
            <w:tcW w:w="231" w:type="dxa"/>
            <w:vAlign w:val="bottom"/>
          </w:tcPr>
          <w:p w14:paraId="06A38F3B" w14:textId="77777777" w:rsidR="0037281D" w:rsidRPr="0035030C" w:rsidRDefault="0037281D" w:rsidP="0037281D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4BBA7B49" w14:textId="6ADAD6A7" w:rsidR="0037281D" w:rsidRPr="0035030C" w:rsidRDefault="002908E3" w:rsidP="0037281D">
            <w:pPr>
              <w:tabs>
                <w:tab w:val="decimal" w:pos="1085"/>
              </w:tabs>
              <w:spacing w:line="240" w:lineRule="atLeast"/>
              <w:ind w:left="-115" w:right="-4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1,609,963</w:t>
            </w:r>
          </w:p>
        </w:tc>
        <w:tc>
          <w:tcPr>
            <w:tcW w:w="231" w:type="dxa"/>
            <w:vAlign w:val="bottom"/>
          </w:tcPr>
          <w:p w14:paraId="4C1889D8" w14:textId="77777777" w:rsidR="0037281D" w:rsidRPr="0035030C" w:rsidRDefault="0037281D" w:rsidP="0037281D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vAlign w:val="bottom"/>
          </w:tcPr>
          <w:p w14:paraId="646CF3A4" w14:textId="6DEA10FD" w:rsidR="0037281D" w:rsidRPr="0035030C" w:rsidRDefault="0037281D" w:rsidP="0037281D">
            <w:pPr>
              <w:tabs>
                <w:tab w:val="decimal" w:pos="102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848</w:t>
            </w:r>
          </w:p>
        </w:tc>
      </w:tr>
      <w:tr w:rsidR="0037281D" w:rsidRPr="0035030C" w14:paraId="20D15373" w14:textId="77777777" w:rsidTr="0037281D">
        <w:tc>
          <w:tcPr>
            <w:tcW w:w="3044" w:type="dxa"/>
            <w:shd w:val="clear" w:color="auto" w:fill="auto"/>
          </w:tcPr>
          <w:p w14:paraId="1DE06702" w14:textId="5537FCFC" w:rsidR="0037281D" w:rsidRPr="0035030C" w:rsidRDefault="0037281D" w:rsidP="0037281D">
            <w:pPr>
              <w:spacing w:line="240" w:lineRule="atLeast"/>
              <w:ind w:left="270" w:hanging="270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44DC7BFC" w14:textId="77777777" w:rsidR="0037281D" w:rsidRPr="0035030C" w:rsidRDefault="0037281D" w:rsidP="0037281D">
            <w:pPr>
              <w:tabs>
                <w:tab w:val="decimal" w:pos="116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1" w:type="dxa"/>
            <w:vAlign w:val="bottom"/>
          </w:tcPr>
          <w:p w14:paraId="598D5E98" w14:textId="77777777" w:rsidR="0037281D" w:rsidRPr="0035030C" w:rsidRDefault="0037281D" w:rsidP="0037281D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  <w:vAlign w:val="bottom"/>
          </w:tcPr>
          <w:p w14:paraId="1F72C436" w14:textId="77777777" w:rsidR="0037281D" w:rsidRPr="0035030C" w:rsidRDefault="0037281D" w:rsidP="0037281D">
            <w:pPr>
              <w:tabs>
                <w:tab w:val="decimal" w:pos="10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1" w:type="dxa"/>
            <w:vAlign w:val="bottom"/>
          </w:tcPr>
          <w:p w14:paraId="10DE210A" w14:textId="77777777" w:rsidR="0037281D" w:rsidRPr="0035030C" w:rsidRDefault="0037281D" w:rsidP="0037281D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34A632CF" w14:textId="77777777" w:rsidR="0037281D" w:rsidRPr="0035030C" w:rsidRDefault="0037281D" w:rsidP="0037281D">
            <w:pPr>
              <w:tabs>
                <w:tab w:val="decimal" w:pos="1021"/>
              </w:tabs>
              <w:spacing w:line="240" w:lineRule="atLeast"/>
              <w:ind w:left="-115" w:right="-4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1" w:type="dxa"/>
            <w:vAlign w:val="bottom"/>
          </w:tcPr>
          <w:p w14:paraId="66F7EF30" w14:textId="77777777" w:rsidR="0037281D" w:rsidRPr="0035030C" w:rsidRDefault="0037281D" w:rsidP="0037281D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vAlign w:val="bottom"/>
          </w:tcPr>
          <w:p w14:paraId="509FE2EC" w14:textId="77777777" w:rsidR="0037281D" w:rsidRPr="0035030C" w:rsidRDefault="0037281D" w:rsidP="0037281D">
            <w:pPr>
              <w:tabs>
                <w:tab w:val="decimal" w:pos="102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7281D" w:rsidRPr="0035030C" w14:paraId="67CD4935" w14:textId="77777777" w:rsidTr="0037281D">
        <w:tc>
          <w:tcPr>
            <w:tcW w:w="3044" w:type="dxa"/>
            <w:shd w:val="clear" w:color="auto" w:fill="auto"/>
          </w:tcPr>
          <w:p w14:paraId="197B22D8" w14:textId="77777777" w:rsidR="0037281D" w:rsidRPr="0035030C" w:rsidRDefault="0037281D" w:rsidP="0037281D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23F4778F" w14:textId="4ED0E9DE" w:rsidR="0037281D" w:rsidRPr="0035030C" w:rsidRDefault="00443E56" w:rsidP="0037281D">
            <w:pPr>
              <w:tabs>
                <w:tab w:val="decimal" w:pos="116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6,904</w:t>
            </w:r>
          </w:p>
        </w:tc>
        <w:tc>
          <w:tcPr>
            <w:tcW w:w="231" w:type="dxa"/>
            <w:vAlign w:val="bottom"/>
          </w:tcPr>
          <w:p w14:paraId="749B808A" w14:textId="77777777" w:rsidR="0037281D" w:rsidRPr="0035030C" w:rsidRDefault="0037281D" w:rsidP="0037281D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vAlign w:val="bottom"/>
          </w:tcPr>
          <w:p w14:paraId="0C9F14F0" w14:textId="7007836F" w:rsidR="0037281D" w:rsidRPr="0035030C" w:rsidRDefault="0037281D" w:rsidP="0037281D">
            <w:pPr>
              <w:tabs>
                <w:tab w:val="decimal" w:pos="10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660</w:t>
            </w:r>
          </w:p>
        </w:tc>
        <w:tc>
          <w:tcPr>
            <w:tcW w:w="231" w:type="dxa"/>
            <w:vAlign w:val="bottom"/>
          </w:tcPr>
          <w:p w14:paraId="4DF2F6C1" w14:textId="77777777" w:rsidR="0037281D" w:rsidRPr="0035030C" w:rsidRDefault="0037281D" w:rsidP="0037281D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7CF13376" w14:textId="6869A28D" w:rsidR="0037281D" w:rsidRPr="0035030C" w:rsidRDefault="002908E3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1" w:type="dxa"/>
            <w:vAlign w:val="bottom"/>
          </w:tcPr>
          <w:p w14:paraId="4C501E8B" w14:textId="77777777" w:rsidR="0037281D" w:rsidRPr="0035030C" w:rsidRDefault="0037281D" w:rsidP="0037281D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vAlign w:val="bottom"/>
          </w:tcPr>
          <w:p w14:paraId="38B08AE5" w14:textId="12FFFD99" w:rsidR="0037281D" w:rsidRPr="0037281D" w:rsidRDefault="0037281D" w:rsidP="00F95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7281D" w:rsidRPr="0035030C" w14:paraId="46792579" w14:textId="77777777" w:rsidTr="0037281D">
        <w:tc>
          <w:tcPr>
            <w:tcW w:w="3044" w:type="dxa"/>
            <w:shd w:val="clear" w:color="auto" w:fill="auto"/>
          </w:tcPr>
          <w:p w14:paraId="7CF77787" w14:textId="46033DC3" w:rsidR="0037281D" w:rsidRPr="0035030C" w:rsidRDefault="0037281D" w:rsidP="0037281D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ขาดทุนจากการจ่ายชำระผลประโยชน์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3CB16191" w14:textId="3FA8CF54" w:rsidR="0037281D" w:rsidRDefault="00443E56" w:rsidP="00443E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1" w:type="dxa"/>
            <w:vAlign w:val="bottom"/>
          </w:tcPr>
          <w:p w14:paraId="7BF8C453" w14:textId="77777777" w:rsidR="0037281D" w:rsidRPr="0035030C" w:rsidRDefault="0037281D" w:rsidP="0037281D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vAlign w:val="bottom"/>
          </w:tcPr>
          <w:p w14:paraId="11909D64" w14:textId="152134BF" w:rsidR="0037281D" w:rsidRDefault="0037281D" w:rsidP="0037281D">
            <w:pPr>
              <w:tabs>
                <w:tab w:val="decimal" w:pos="10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267</w:t>
            </w:r>
          </w:p>
        </w:tc>
        <w:tc>
          <w:tcPr>
            <w:tcW w:w="231" w:type="dxa"/>
            <w:vAlign w:val="bottom"/>
          </w:tcPr>
          <w:p w14:paraId="73F2B4E8" w14:textId="77777777" w:rsidR="0037281D" w:rsidRPr="0035030C" w:rsidRDefault="0037281D" w:rsidP="0037281D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41130F3C" w14:textId="378DEBFE" w:rsidR="0037281D" w:rsidRDefault="002908E3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1" w:type="dxa"/>
            <w:vAlign w:val="bottom"/>
          </w:tcPr>
          <w:p w14:paraId="133C3A74" w14:textId="77777777" w:rsidR="0037281D" w:rsidRPr="0035030C" w:rsidRDefault="0037281D" w:rsidP="0037281D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vAlign w:val="bottom"/>
          </w:tcPr>
          <w:p w14:paraId="089B3CD3" w14:textId="6C70D5D6" w:rsidR="0037281D" w:rsidRPr="0037281D" w:rsidRDefault="0037281D" w:rsidP="00F95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7281D" w:rsidRPr="0035030C" w14:paraId="1EEE6249" w14:textId="77777777" w:rsidTr="0037281D">
        <w:tc>
          <w:tcPr>
            <w:tcW w:w="3044" w:type="dxa"/>
            <w:shd w:val="clear" w:color="auto" w:fill="auto"/>
          </w:tcPr>
          <w:p w14:paraId="3C3A667E" w14:textId="77777777" w:rsidR="0037281D" w:rsidRPr="0035030C" w:rsidRDefault="0037281D" w:rsidP="0037281D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 ๆ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277AC8A4" w14:textId="0B23E370" w:rsidR="0037281D" w:rsidRPr="0035030C" w:rsidRDefault="0037281D" w:rsidP="0037281D">
            <w:pPr>
              <w:tabs>
                <w:tab w:val="decimal" w:pos="110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1" w:type="dxa"/>
            <w:vAlign w:val="bottom"/>
          </w:tcPr>
          <w:p w14:paraId="2C6FFF64" w14:textId="77777777" w:rsidR="0037281D" w:rsidRPr="0035030C" w:rsidRDefault="0037281D" w:rsidP="0037281D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  <w:vAlign w:val="bottom"/>
          </w:tcPr>
          <w:p w14:paraId="5FA56190" w14:textId="77777777" w:rsidR="0037281D" w:rsidRPr="0035030C" w:rsidRDefault="0037281D" w:rsidP="0037281D">
            <w:pPr>
              <w:tabs>
                <w:tab w:val="decimal" w:pos="10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1" w:type="dxa"/>
            <w:vAlign w:val="bottom"/>
          </w:tcPr>
          <w:p w14:paraId="669CC107" w14:textId="77777777" w:rsidR="0037281D" w:rsidRPr="0035030C" w:rsidRDefault="0037281D" w:rsidP="0037281D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26A62314" w14:textId="77777777" w:rsidR="0037281D" w:rsidRPr="0035030C" w:rsidRDefault="0037281D" w:rsidP="0037281D">
            <w:pPr>
              <w:tabs>
                <w:tab w:val="decimal" w:pos="1021"/>
              </w:tabs>
              <w:spacing w:line="240" w:lineRule="atLeast"/>
              <w:ind w:left="-115" w:right="-4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1" w:type="dxa"/>
            <w:vAlign w:val="bottom"/>
          </w:tcPr>
          <w:p w14:paraId="4E9C8191" w14:textId="77777777" w:rsidR="0037281D" w:rsidRPr="0035030C" w:rsidRDefault="0037281D" w:rsidP="0037281D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vAlign w:val="bottom"/>
          </w:tcPr>
          <w:p w14:paraId="65238691" w14:textId="77777777" w:rsidR="0037281D" w:rsidRPr="0035030C" w:rsidRDefault="0037281D" w:rsidP="00F95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7281D" w:rsidRPr="0035030C" w14:paraId="46A9D8B4" w14:textId="77777777" w:rsidTr="0037281D">
        <w:tc>
          <w:tcPr>
            <w:tcW w:w="3044" w:type="dxa"/>
            <w:shd w:val="clear" w:color="auto" w:fill="auto"/>
          </w:tcPr>
          <w:p w14:paraId="3A3D5CCB" w14:textId="77777777" w:rsidR="0037281D" w:rsidRPr="0035030C" w:rsidRDefault="0037281D" w:rsidP="0037281D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5F1D9C27" w14:textId="53531E5A" w:rsidR="0037281D" w:rsidRPr="0035030C" w:rsidRDefault="00443E56" w:rsidP="0037281D">
            <w:pPr>
              <w:tabs>
                <w:tab w:val="decimal" w:pos="116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908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64,116)</w:t>
            </w:r>
          </w:p>
        </w:tc>
        <w:tc>
          <w:tcPr>
            <w:tcW w:w="231" w:type="dxa"/>
            <w:vAlign w:val="bottom"/>
          </w:tcPr>
          <w:p w14:paraId="0DFC7E28" w14:textId="77777777" w:rsidR="0037281D" w:rsidRPr="0035030C" w:rsidRDefault="0037281D" w:rsidP="0037281D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vAlign w:val="bottom"/>
          </w:tcPr>
          <w:p w14:paraId="2A806CEB" w14:textId="309E896C" w:rsidR="0037281D" w:rsidRPr="0035030C" w:rsidRDefault="0037281D" w:rsidP="0037281D">
            <w:pPr>
              <w:tabs>
                <w:tab w:val="decimal" w:pos="10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1" w:type="dxa"/>
            <w:vAlign w:val="bottom"/>
          </w:tcPr>
          <w:p w14:paraId="1BDF498B" w14:textId="77777777" w:rsidR="0037281D" w:rsidRPr="0035030C" w:rsidRDefault="0037281D" w:rsidP="0037281D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601508A0" w14:textId="5E27BFF3" w:rsidR="0037281D" w:rsidRPr="0035030C" w:rsidRDefault="00717CED" w:rsidP="0037281D">
            <w:pPr>
              <w:tabs>
                <w:tab w:val="decimal" w:pos="1085"/>
              </w:tabs>
              <w:spacing w:line="240" w:lineRule="atLeast"/>
              <w:ind w:left="-115" w:right="-4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(56,45</w:t>
            </w:r>
            <w:r w:rsidR="00E0655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1" w:type="dxa"/>
            <w:vAlign w:val="bottom"/>
          </w:tcPr>
          <w:p w14:paraId="21F8C5A2" w14:textId="77777777" w:rsidR="0037281D" w:rsidRPr="0035030C" w:rsidRDefault="0037281D" w:rsidP="0037281D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vAlign w:val="bottom"/>
          </w:tcPr>
          <w:p w14:paraId="5FC293B8" w14:textId="74B4B22D" w:rsidR="0037281D" w:rsidRPr="0035030C" w:rsidRDefault="0037281D" w:rsidP="0037281D">
            <w:pPr>
              <w:tabs>
                <w:tab w:val="decimal" w:pos="10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37281D" w:rsidRPr="0035030C" w14:paraId="4747CBB7" w14:textId="77777777" w:rsidTr="0037281D">
        <w:tc>
          <w:tcPr>
            <w:tcW w:w="3044" w:type="dxa"/>
            <w:vAlign w:val="bottom"/>
          </w:tcPr>
          <w:p w14:paraId="7CEB4994" w14:textId="66B353D7" w:rsidR="0037281D" w:rsidRPr="0035030C" w:rsidRDefault="0037281D" w:rsidP="0037281D">
            <w:pPr>
              <w:spacing w:line="240" w:lineRule="atLeast"/>
              <w:ind w:left="270" w:hanging="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72AAF3" w14:textId="1CAC8D58" w:rsidR="0037281D" w:rsidRPr="0035030C" w:rsidRDefault="002908E3" w:rsidP="0037281D">
            <w:pPr>
              <w:tabs>
                <w:tab w:val="decimal" w:pos="116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1,867,806</w:t>
            </w:r>
          </w:p>
        </w:tc>
        <w:tc>
          <w:tcPr>
            <w:tcW w:w="231" w:type="dxa"/>
            <w:vAlign w:val="bottom"/>
          </w:tcPr>
          <w:p w14:paraId="6F15139A" w14:textId="77777777" w:rsidR="0037281D" w:rsidRPr="0035030C" w:rsidRDefault="0037281D" w:rsidP="0037281D">
            <w:pPr>
              <w:tabs>
                <w:tab w:val="decimal" w:pos="10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9DE74B" w14:textId="2EA82D95" w:rsidR="0037281D" w:rsidRPr="0035030C" w:rsidRDefault="0037281D" w:rsidP="0037281D">
            <w:pPr>
              <w:tabs>
                <w:tab w:val="decimal" w:pos="10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018</w:t>
            </w:r>
          </w:p>
        </w:tc>
        <w:tc>
          <w:tcPr>
            <w:tcW w:w="231" w:type="dxa"/>
            <w:vAlign w:val="bottom"/>
          </w:tcPr>
          <w:p w14:paraId="42BEF4E6" w14:textId="77777777" w:rsidR="0037281D" w:rsidRPr="0035030C" w:rsidRDefault="0037281D" w:rsidP="0037281D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C5EE6D" w14:textId="32EDEBA3" w:rsidR="0037281D" w:rsidRPr="0035030C" w:rsidRDefault="00717CED" w:rsidP="0037281D">
            <w:pPr>
              <w:tabs>
                <w:tab w:val="decimal" w:pos="1085"/>
              </w:tabs>
              <w:spacing w:line="240" w:lineRule="atLeast"/>
              <w:ind w:left="-115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1,553,50</w:t>
            </w:r>
            <w:r w:rsidR="00884AF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31" w:type="dxa"/>
            <w:vAlign w:val="bottom"/>
          </w:tcPr>
          <w:p w14:paraId="6E58A163" w14:textId="77777777" w:rsidR="0037281D" w:rsidRPr="0035030C" w:rsidRDefault="0037281D" w:rsidP="0037281D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345257" w14:textId="37C00FE7" w:rsidR="0037281D" w:rsidRPr="0035030C" w:rsidRDefault="0037281D" w:rsidP="0037281D">
            <w:pPr>
              <w:tabs>
                <w:tab w:val="decimal" w:pos="10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963</w:t>
            </w:r>
          </w:p>
        </w:tc>
      </w:tr>
    </w:tbl>
    <w:p w14:paraId="285F0BD7" w14:textId="716C8DD0" w:rsidR="00035F1F" w:rsidRDefault="00035F1F" w:rsidP="003029B8">
      <w:pPr>
        <w:pStyle w:val="Bo-Blankline"/>
        <w:rPr>
          <w:rFonts w:asciiTheme="majorBidi" w:hAnsiTheme="majorBidi" w:cstheme="majorBidi"/>
        </w:rPr>
      </w:pPr>
    </w:p>
    <w:p w14:paraId="6C894A17" w14:textId="77777777" w:rsidR="00035F1F" w:rsidRDefault="00035F1F">
      <w:pPr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  <w:r>
        <w:rPr>
          <w:rFonts w:asciiTheme="majorBidi" w:hAnsiTheme="majorBidi" w:cstheme="majorBidi"/>
        </w:rPr>
        <w:br w:type="page"/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420"/>
        <w:gridCol w:w="1316"/>
        <w:gridCol w:w="236"/>
        <w:gridCol w:w="1238"/>
        <w:gridCol w:w="270"/>
        <w:gridCol w:w="1170"/>
        <w:gridCol w:w="270"/>
        <w:gridCol w:w="1260"/>
      </w:tblGrid>
      <w:tr w:rsidR="003029B8" w:rsidRPr="0035030C" w14:paraId="36CC8F01" w14:textId="77777777" w:rsidTr="00FA0EC0">
        <w:tc>
          <w:tcPr>
            <w:tcW w:w="3420" w:type="dxa"/>
          </w:tcPr>
          <w:p w14:paraId="41147AB1" w14:textId="77777777" w:rsidR="003029B8" w:rsidRPr="0035030C" w:rsidRDefault="00D955CC" w:rsidP="00D955CC">
            <w:pPr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35030C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ข้อสมมติหลักในการประมาณการตาม</w:t>
            </w:r>
          </w:p>
        </w:tc>
        <w:tc>
          <w:tcPr>
            <w:tcW w:w="2790" w:type="dxa"/>
            <w:gridSpan w:val="3"/>
          </w:tcPr>
          <w:p w14:paraId="49B3AF71" w14:textId="77777777" w:rsidR="003029B8" w:rsidRPr="0035030C" w:rsidRDefault="003029B8" w:rsidP="00B26AEA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5E6569" w14:textId="77777777" w:rsidR="003029B8" w:rsidRPr="0035030C" w:rsidRDefault="003029B8" w:rsidP="00B26AEA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79651B13" w14:textId="77777777" w:rsidR="003029B8" w:rsidRPr="0035030C" w:rsidRDefault="003029B8" w:rsidP="00B26AEA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281D" w:rsidRPr="0035030C" w14:paraId="57A4DE99" w14:textId="77777777" w:rsidTr="00FA0EC0">
        <w:tc>
          <w:tcPr>
            <w:tcW w:w="3420" w:type="dxa"/>
          </w:tcPr>
          <w:p w14:paraId="6096F0CE" w14:textId="77777777" w:rsidR="0037281D" w:rsidRPr="0035030C" w:rsidRDefault="0037281D" w:rsidP="0037281D">
            <w:pPr>
              <w:ind w:right="-108" w:firstLine="16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5030C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316" w:type="dxa"/>
          </w:tcPr>
          <w:p w14:paraId="19A0E7B4" w14:textId="52DF6BB4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4CE5A833" w14:textId="77777777" w:rsidR="0037281D" w:rsidRPr="0035030C" w:rsidRDefault="0037281D" w:rsidP="0037281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21729521" w14:textId="3AB0CE73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43CFDC58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44EF24" w14:textId="367DDD0A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27970362" w14:textId="77777777" w:rsidR="0037281D" w:rsidRPr="0035030C" w:rsidRDefault="0037281D" w:rsidP="0037281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698F21" w14:textId="2716DE2F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37281D" w:rsidRPr="0035030C" w14:paraId="709B6BC9" w14:textId="77777777" w:rsidTr="00FA0EC0">
        <w:tc>
          <w:tcPr>
            <w:tcW w:w="3420" w:type="dxa"/>
          </w:tcPr>
          <w:p w14:paraId="6AFC65DA" w14:textId="77777777" w:rsidR="0037281D" w:rsidRPr="0035030C" w:rsidRDefault="0037281D" w:rsidP="0037281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</w:tcPr>
          <w:p w14:paraId="6FDC46F7" w14:textId="77777777" w:rsidR="0037281D" w:rsidRPr="0035030C" w:rsidRDefault="0037281D" w:rsidP="0037281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/>
              </w:rPr>
              <w:t>(ร้อยละ)</w:t>
            </w:r>
          </w:p>
        </w:tc>
      </w:tr>
      <w:tr w:rsidR="0037281D" w:rsidRPr="0035030C" w14:paraId="72D8A96D" w14:textId="77777777" w:rsidTr="00327E55">
        <w:tc>
          <w:tcPr>
            <w:tcW w:w="3420" w:type="dxa"/>
          </w:tcPr>
          <w:p w14:paraId="1582FA2E" w14:textId="77777777" w:rsidR="0037281D" w:rsidRPr="0035030C" w:rsidRDefault="0037281D" w:rsidP="0037281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5CC46970" w14:textId="70DC3001" w:rsidR="0037281D" w:rsidRPr="0035030C" w:rsidRDefault="0086075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2.</w:t>
            </w:r>
            <w:r w:rsidR="00FB528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56 - 2.82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0DC666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098139A9" w14:textId="040ED17F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8DAC96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22C610" w14:textId="055EB277" w:rsidR="0037281D" w:rsidRPr="0035030C" w:rsidRDefault="00722101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2.65 - 2.81</w:t>
            </w:r>
          </w:p>
        </w:tc>
        <w:tc>
          <w:tcPr>
            <w:tcW w:w="270" w:type="dxa"/>
            <w:vAlign w:val="bottom"/>
          </w:tcPr>
          <w:p w14:paraId="74155044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0B535AA" w14:textId="53CCFCEC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</w:p>
        </w:tc>
      </w:tr>
      <w:tr w:rsidR="0037281D" w:rsidRPr="0035030C" w14:paraId="092417F3" w14:textId="77777777" w:rsidTr="00327E55">
        <w:tc>
          <w:tcPr>
            <w:tcW w:w="3420" w:type="dxa"/>
          </w:tcPr>
          <w:p w14:paraId="7CE89F5F" w14:textId="77777777" w:rsidR="0037281D" w:rsidRPr="0035030C" w:rsidRDefault="0037281D" w:rsidP="0037281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03370B8F" w14:textId="143B68FE" w:rsidR="0037281D" w:rsidRPr="0035030C" w:rsidRDefault="00FB5289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1.25 - 4.30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C30CCB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62CEA927" w14:textId="3A8A5EA3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3C332E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8448C5" w14:textId="79843505" w:rsidR="0037281D" w:rsidRPr="0035030C" w:rsidRDefault="00722101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1.25</w:t>
            </w:r>
          </w:p>
        </w:tc>
        <w:tc>
          <w:tcPr>
            <w:tcW w:w="270" w:type="dxa"/>
            <w:vAlign w:val="bottom"/>
          </w:tcPr>
          <w:p w14:paraId="62E89E55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10F0AF5" w14:textId="4B9A9B62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</w:p>
        </w:tc>
      </w:tr>
    </w:tbl>
    <w:p w14:paraId="48B76892" w14:textId="77777777" w:rsidR="00F14C8F" w:rsidRPr="00AC4FA8" w:rsidRDefault="00F14C8F" w:rsidP="00D540FE">
      <w:pPr>
        <w:pStyle w:val="Bo-Blankline"/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</w:p>
    <w:p w14:paraId="3F3371B8" w14:textId="77777777" w:rsidR="00F14C8F" w:rsidRPr="00AC4FA8" w:rsidRDefault="00F14C8F" w:rsidP="000A3B6D">
      <w:pPr>
        <w:pStyle w:val="Bo-C1Content"/>
        <w:rPr>
          <w:rFonts w:asciiTheme="majorBidi" w:hAnsiTheme="majorBidi" w:cstheme="majorBidi"/>
          <w:spacing w:val="4"/>
        </w:rPr>
      </w:pPr>
      <w:r w:rsidRPr="00AC4FA8">
        <w:rPr>
          <w:rFonts w:asciiTheme="majorBidi" w:hAnsiTheme="majorBidi" w:cstheme="majorBidi"/>
          <w:spacing w:val="4"/>
          <w:cs/>
        </w:rPr>
        <w:t>ข้อสมมติเกี่ยวกับอัตรามรณะในอนาคตถือตามข้อมูลทางสถ</w:t>
      </w:r>
      <w:r w:rsidR="00C150C1" w:rsidRPr="00AC4FA8">
        <w:rPr>
          <w:rFonts w:asciiTheme="majorBidi" w:hAnsiTheme="majorBidi" w:cstheme="majorBidi"/>
          <w:spacing w:val="4"/>
          <w:cs/>
        </w:rPr>
        <w:t>ิติที่เผยแพร่ทั่วไปและตารางมรณะ</w:t>
      </w:r>
    </w:p>
    <w:p w14:paraId="339E8107" w14:textId="77777777" w:rsidR="00A12368" w:rsidRPr="00AC4FA8" w:rsidRDefault="00A12368" w:rsidP="00283CAF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55A7E72D" w14:textId="50759DA9" w:rsidR="006F7A71" w:rsidRDefault="00F14C8F" w:rsidP="006F7A7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C4FA8">
        <w:rPr>
          <w:rFonts w:asciiTheme="majorBidi" w:hAnsiTheme="majorBidi" w:cstheme="majorBidi"/>
          <w:spacing w:val="4"/>
          <w:sz w:val="30"/>
          <w:szCs w:val="30"/>
          <w:cs/>
        </w:rPr>
        <w:t xml:space="preserve">ณ วันที่ </w:t>
      </w:r>
      <w:r w:rsidR="002810CA" w:rsidRPr="002810CA">
        <w:rPr>
          <w:rFonts w:asciiTheme="majorBidi" w:hAnsiTheme="majorBidi" w:cstheme="majorBidi"/>
          <w:spacing w:val="4"/>
          <w:sz w:val="30"/>
          <w:szCs w:val="30"/>
          <w:lang w:val="en-US"/>
        </w:rPr>
        <w:t>31</w:t>
      </w:r>
      <w:r w:rsidRPr="00AC4FA8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AC4FA8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2810CA" w:rsidRPr="002810CA">
        <w:rPr>
          <w:rFonts w:asciiTheme="majorBidi" w:hAnsiTheme="majorBidi" w:cstheme="majorBidi"/>
          <w:spacing w:val="4"/>
          <w:sz w:val="30"/>
          <w:szCs w:val="30"/>
          <w:lang w:val="en-US"/>
        </w:rPr>
        <w:t>256</w:t>
      </w:r>
      <w:r w:rsidR="0037281D">
        <w:rPr>
          <w:rFonts w:asciiTheme="majorBidi" w:hAnsiTheme="majorBidi" w:cstheme="majorBidi"/>
          <w:spacing w:val="4"/>
          <w:sz w:val="30"/>
          <w:szCs w:val="30"/>
          <w:lang w:val="en-US"/>
        </w:rPr>
        <w:t>7</w:t>
      </w:r>
      <w:r w:rsidRPr="00AC4FA8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AC4FA8">
        <w:rPr>
          <w:rFonts w:asciiTheme="majorBidi" w:hAnsiTheme="majorBidi" w:cstheme="majorBidi"/>
          <w:spacing w:val="4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7C341D" w:rsidRPr="00AC4FA8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D166A9">
        <w:rPr>
          <w:rFonts w:asciiTheme="majorBidi" w:hAnsiTheme="majorBidi" w:cstheme="majorBidi"/>
          <w:spacing w:val="4"/>
          <w:sz w:val="30"/>
          <w:szCs w:val="30"/>
          <w:lang w:val="en-US"/>
        </w:rPr>
        <w:t>23</w:t>
      </w:r>
      <w:r w:rsidRPr="00AC4FA8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AC4FA8">
        <w:rPr>
          <w:rFonts w:asciiTheme="majorBidi" w:hAnsiTheme="majorBidi" w:cstheme="majorBidi"/>
          <w:spacing w:val="4"/>
          <w:sz w:val="30"/>
          <w:szCs w:val="30"/>
          <w:cs/>
        </w:rPr>
        <w:t>ปี</w:t>
      </w:r>
      <w:r w:rsidRPr="00AC4FA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="002810CA" w:rsidRPr="002810CA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37281D">
        <w:rPr>
          <w:rFonts w:asciiTheme="majorBidi" w:hAnsiTheme="majorBidi" w:cstheme="majorBidi"/>
          <w:i/>
          <w:iCs/>
          <w:sz w:val="30"/>
          <w:szCs w:val="30"/>
          <w:lang w:val="en-US"/>
        </w:rPr>
        <w:t>6</w:t>
      </w:r>
      <w:r w:rsidR="005B2A02" w:rsidRPr="00AC4FA8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2810CA" w:rsidRPr="002810CA">
        <w:rPr>
          <w:rFonts w:asciiTheme="majorBidi" w:hAnsiTheme="majorBidi" w:cstheme="majorBidi"/>
          <w:i/>
          <w:iCs/>
          <w:sz w:val="30"/>
          <w:szCs w:val="30"/>
          <w:lang w:val="en-US"/>
        </w:rPr>
        <w:t>2</w:t>
      </w:r>
      <w:r w:rsidR="0037281D">
        <w:rPr>
          <w:rFonts w:asciiTheme="majorBidi" w:hAnsiTheme="majorBidi" w:cstheme="majorBidi"/>
          <w:i/>
          <w:iCs/>
          <w:sz w:val="30"/>
          <w:szCs w:val="30"/>
          <w:lang w:val="en-US"/>
        </w:rPr>
        <w:t>2</w:t>
      </w:r>
      <w:r w:rsidR="00C34B41" w:rsidRPr="00AC4FA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C4FA8"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</w:p>
    <w:p w14:paraId="4A7ED18E" w14:textId="77777777" w:rsidR="00F43F73" w:rsidRPr="0035030C" w:rsidRDefault="00F43F73" w:rsidP="006F7A7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highlight w:val="yellow"/>
          <w:cs/>
        </w:rPr>
      </w:pPr>
    </w:p>
    <w:p w14:paraId="069D81BC" w14:textId="2D4D17E8" w:rsidR="00F14C8F" w:rsidRPr="00AC4FA8" w:rsidRDefault="00F14C8F" w:rsidP="00754711">
      <w:pPr>
        <w:spacing w:line="240" w:lineRule="auto"/>
        <w:ind w:firstLine="540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AC4FA8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019ADC94" w14:textId="77777777" w:rsidR="00754711" w:rsidRPr="00AC4FA8" w:rsidRDefault="00754711" w:rsidP="00754711">
      <w:pPr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6386BCD8" w14:textId="65B3A17A" w:rsidR="00F14C8F" w:rsidRPr="00AC4FA8" w:rsidRDefault="00F14C8F" w:rsidP="009D5ED1">
      <w:pPr>
        <w:pStyle w:val="Bo-C1Content"/>
        <w:rPr>
          <w:rFonts w:asciiTheme="majorBidi" w:hAnsiTheme="majorBidi" w:cstheme="majorBidi"/>
          <w:lang w:val="en-US"/>
        </w:rPr>
      </w:pPr>
      <w:r w:rsidRPr="00AC4FA8">
        <w:rPr>
          <w:rFonts w:asciiTheme="majorBidi" w:hAnsiTheme="majorBidi" w:cstheme="majorBidi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</w:t>
      </w:r>
      <w:r w:rsidRPr="00AC4FA8">
        <w:rPr>
          <w:rFonts w:asciiTheme="majorBidi" w:hAnsiTheme="majorBidi" w:cstheme="majorBidi"/>
          <w:spacing w:val="-2"/>
          <w:cs/>
        </w:rPr>
        <w:t>ได้อย่างสมเหตุสมผล ณ วันที่รายงาน โดยถือว่าข้อสมมติอื่น</w:t>
      </w:r>
      <w:r w:rsidR="00627859" w:rsidRPr="00AC4FA8">
        <w:rPr>
          <w:rFonts w:asciiTheme="majorBidi" w:hAnsiTheme="majorBidi" w:cstheme="majorBidi"/>
          <w:spacing w:val="-2"/>
        </w:rPr>
        <w:t xml:space="preserve"> </w:t>
      </w:r>
      <w:r w:rsidRPr="00AC4FA8">
        <w:rPr>
          <w:rFonts w:asciiTheme="majorBidi" w:hAnsiTheme="majorBidi" w:cstheme="majorBidi"/>
          <w:spacing w:val="-2"/>
          <w:cs/>
        </w:rPr>
        <w:t xml:space="preserve">ๆ คงที่ </w:t>
      </w:r>
    </w:p>
    <w:p w14:paraId="4307A979" w14:textId="77777777" w:rsidR="00F14C8F" w:rsidRPr="00AC4FA8" w:rsidRDefault="00F14C8F" w:rsidP="00283CAF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412"/>
        <w:gridCol w:w="1274"/>
        <w:gridCol w:w="233"/>
        <w:gridCol w:w="1274"/>
        <w:gridCol w:w="233"/>
        <w:gridCol w:w="1245"/>
        <w:gridCol w:w="233"/>
        <w:gridCol w:w="1274"/>
      </w:tblGrid>
      <w:tr w:rsidR="006F4058" w:rsidRPr="0035030C" w14:paraId="334F17BD" w14:textId="77777777" w:rsidTr="0037281D">
        <w:tc>
          <w:tcPr>
            <w:tcW w:w="3412" w:type="dxa"/>
          </w:tcPr>
          <w:p w14:paraId="17FD5C3A" w14:textId="77777777" w:rsidR="006F4058" w:rsidRPr="0035030C" w:rsidRDefault="006F4058" w:rsidP="00B338BA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6" w:type="dxa"/>
            <w:gridSpan w:val="7"/>
          </w:tcPr>
          <w:p w14:paraId="50B46337" w14:textId="138BF2A3" w:rsidR="006F4058" w:rsidRPr="0035030C" w:rsidRDefault="006F4058" w:rsidP="00B338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F4058" w:rsidRPr="0035030C" w14:paraId="189335C5" w14:textId="77777777" w:rsidTr="0037281D">
        <w:tc>
          <w:tcPr>
            <w:tcW w:w="3412" w:type="dxa"/>
            <w:vAlign w:val="bottom"/>
          </w:tcPr>
          <w:p w14:paraId="5ADA030D" w14:textId="32A15E22" w:rsidR="006F4058" w:rsidRPr="0035030C" w:rsidRDefault="00EF1806" w:rsidP="00CD496F">
            <w:pPr>
              <w:spacing w:line="240" w:lineRule="atLeast"/>
              <w:ind w:left="270" w:right="65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</w:t>
            </w:r>
          </w:p>
        </w:tc>
        <w:tc>
          <w:tcPr>
            <w:tcW w:w="2781" w:type="dxa"/>
            <w:gridSpan w:val="3"/>
            <w:vAlign w:val="bottom"/>
          </w:tcPr>
          <w:p w14:paraId="6448947B" w14:textId="7DA2AA00" w:rsidR="006F4058" w:rsidRPr="0035030C" w:rsidRDefault="006F4058" w:rsidP="000E76A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ข้อสมมติเพิ่มขึ้นร้อยละ 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3" w:type="dxa"/>
            <w:vAlign w:val="bottom"/>
          </w:tcPr>
          <w:p w14:paraId="4F751870" w14:textId="77777777" w:rsidR="006F4058" w:rsidRPr="0035030C" w:rsidRDefault="006F4058" w:rsidP="000E76A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2" w:type="dxa"/>
            <w:gridSpan w:val="3"/>
            <w:vAlign w:val="bottom"/>
          </w:tcPr>
          <w:p w14:paraId="7C16FA74" w14:textId="6E075075" w:rsidR="006F4058" w:rsidRPr="0035030C" w:rsidRDefault="006F4058" w:rsidP="000E76A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ข้อสมมติลดลงร้อยละ 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37281D" w:rsidRPr="0035030C" w14:paraId="227C87BE" w14:textId="77777777" w:rsidTr="002F66F5">
        <w:tc>
          <w:tcPr>
            <w:tcW w:w="3412" w:type="dxa"/>
            <w:vAlign w:val="bottom"/>
          </w:tcPr>
          <w:p w14:paraId="1A2D2810" w14:textId="37A418D0" w:rsidR="0037281D" w:rsidRPr="0035030C" w:rsidRDefault="0037281D" w:rsidP="0037281D">
            <w:pPr>
              <w:spacing w:line="240" w:lineRule="atLeast"/>
              <w:ind w:left="270" w:right="65" w:hanging="11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ผลประโยชน์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810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74" w:type="dxa"/>
          </w:tcPr>
          <w:p w14:paraId="51669AEB" w14:textId="7C7B46B9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3" w:type="dxa"/>
          </w:tcPr>
          <w:p w14:paraId="6852108C" w14:textId="77777777" w:rsidR="0037281D" w:rsidRPr="0035030C" w:rsidRDefault="0037281D" w:rsidP="0037281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</w:tcPr>
          <w:p w14:paraId="2F51A945" w14:textId="7D2F0064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3" w:type="dxa"/>
            <w:vAlign w:val="bottom"/>
          </w:tcPr>
          <w:p w14:paraId="6AD790CF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5" w:type="dxa"/>
          </w:tcPr>
          <w:p w14:paraId="6ADB3FBF" w14:textId="471D62A2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3" w:type="dxa"/>
          </w:tcPr>
          <w:p w14:paraId="7829679D" w14:textId="77777777" w:rsidR="0037281D" w:rsidRPr="0035030C" w:rsidRDefault="0037281D" w:rsidP="0037281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</w:tcPr>
          <w:p w14:paraId="6778DB28" w14:textId="20EC7D2C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37281D" w:rsidRPr="0035030C" w14:paraId="26CCD18D" w14:textId="77777777" w:rsidTr="0037281D">
        <w:tc>
          <w:tcPr>
            <w:tcW w:w="3412" w:type="dxa"/>
            <w:vAlign w:val="bottom"/>
          </w:tcPr>
          <w:p w14:paraId="0B411606" w14:textId="77777777" w:rsidR="0037281D" w:rsidRPr="0035030C" w:rsidRDefault="0037281D" w:rsidP="0037281D">
            <w:pPr>
              <w:spacing w:line="240" w:lineRule="atLeast"/>
              <w:ind w:left="270" w:right="65" w:hanging="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6" w:type="dxa"/>
            <w:gridSpan w:val="7"/>
            <w:vAlign w:val="bottom"/>
          </w:tcPr>
          <w:p w14:paraId="0637D401" w14:textId="122AC99F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37281D" w:rsidRPr="0035030C" w14:paraId="08E51C47" w14:textId="77777777" w:rsidTr="0037281D">
        <w:tc>
          <w:tcPr>
            <w:tcW w:w="3412" w:type="dxa"/>
          </w:tcPr>
          <w:p w14:paraId="62828355" w14:textId="6564E9AC" w:rsidR="0037281D" w:rsidRPr="0035030C" w:rsidRDefault="0037281D" w:rsidP="0037281D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74" w:type="dxa"/>
            <w:shd w:val="clear" w:color="auto" w:fill="auto"/>
          </w:tcPr>
          <w:p w14:paraId="43F539A2" w14:textId="4DCA8EF7" w:rsidR="0037281D" w:rsidRPr="0035030C" w:rsidRDefault="00D166A9" w:rsidP="0037281D">
            <w:pPr>
              <w:tabs>
                <w:tab w:val="decimal" w:pos="9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(137,926)</w:t>
            </w:r>
          </w:p>
        </w:tc>
        <w:tc>
          <w:tcPr>
            <w:tcW w:w="233" w:type="dxa"/>
            <w:shd w:val="clear" w:color="auto" w:fill="auto"/>
          </w:tcPr>
          <w:p w14:paraId="31B0C8F4" w14:textId="77777777" w:rsidR="0037281D" w:rsidRPr="0035030C" w:rsidRDefault="0037281D" w:rsidP="0037281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4" w:type="dxa"/>
            <w:shd w:val="clear" w:color="auto" w:fill="auto"/>
          </w:tcPr>
          <w:p w14:paraId="661A0EF5" w14:textId="01091BCB" w:rsidR="0037281D" w:rsidRPr="0035030C" w:rsidRDefault="0037281D" w:rsidP="0037281D">
            <w:pPr>
              <w:tabs>
                <w:tab w:val="decimal" w:pos="9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3" w:type="dxa"/>
            <w:shd w:val="clear" w:color="auto" w:fill="auto"/>
          </w:tcPr>
          <w:p w14:paraId="10BCB070" w14:textId="77777777" w:rsidR="0037281D" w:rsidRPr="0035030C" w:rsidRDefault="0037281D" w:rsidP="0037281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  <w:shd w:val="clear" w:color="auto" w:fill="auto"/>
          </w:tcPr>
          <w:p w14:paraId="31C96D97" w14:textId="6C9EE32B" w:rsidR="0037281D" w:rsidRPr="0035030C" w:rsidRDefault="00D166A9" w:rsidP="0037281D">
            <w:pPr>
              <w:tabs>
                <w:tab w:val="decimal" w:pos="985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158,711</w:t>
            </w:r>
          </w:p>
        </w:tc>
        <w:tc>
          <w:tcPr>
            <w:tcW w:w="233" w:type="dxa"/>
            <w:shd w:val="clear" w:color="auto" w:fill="auto"/>
          </w:tcPr>
          <w:p w14:paraId="177DF67A" w14:textId="77777777" w:rsidR="0037281D" w:rsidRPr="0035030C" w:rsidRDefault="0037281D" w:rsidP="0037281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4" w:type="dxa"/>
            <w:shd w:val="clear" w:color="auto" w:fill="auto"/>
          </w:tcPr>
          <w:p w14:paraId="566557C6" w14:textId="317FB202" w:rsidR="0037281D" w:rsidRPr="0035030C" w:rsidRDefault="0037281D" w:rsidP="0037281D">
            <w:pPr>
              <w:tabs>
                <w:tab w:val="decimal" w:pos="98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851</w:t>
            </w:r>
          </w:p>
        </w:tc>
      </w:tr>
      <w:tr w:rsidR="0037281D" w:rsidRPr="0035030C" w14:paraId="0D1487EB" w14:textId="77777777" w:rsidTr="0037281D">
        <w:tc>
          <w:tcPr>
            <w:tcW w:w="3412" w:type="dxa"/>
          </w:tcPr>
          <w:p w14:paraId="587A7EFF" w14:textId="6B6568C3" w:rsidR="0037281D" w:rsidRPr="0035030C" w:rsidRDefault="0037281D" w:rsidP="0037281D">
            <w:pPr>
              <w:spacing w:line="240" w:lineRule="atLeast"/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6E66E71B" w14:textId="23960574" w:rsidR="0037281D" w:rsidRPr="0035030C" w:rsidRDefault="00D166A9" w:rsidP="0037281D">
            <w:pPr>
              <w:tabs>
                <w:tab w:val="decimal" w:pos="98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134,637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7CBCFB47" w14:textId="77777777" w:rsidR="0037281D" w:rsidRPr="0035030C" w:rsidRDefault="0037281D" w:rsidP="0037281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7900D863" w14:textId="0B554816" w:rsidR="0037281D" w:rsidRPr="0035030C" w:rsidRDefault="0037281D" w:rsidP="0037281D">
            <w:pPr>
              <w:tabs>
                <w:tab w:val="decimal" w:pos="98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201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307A4913" w14:textId="77777777" w:rsidR="0037281D" w:rsidRPr="0035030C" w:rsidRDefault="0037281D" w:rsidP="0037281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5E522229" w14:textId="2AFEECC6" w:rsidR="0037281D" w:rsidRPr="0035030C" w:rsidRDefault="00D166A9" w:rsidP="0037281D">
            <w:pPr>
              <w:tabs>
                <w:tab w:val="decimal" w:pos="963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(119,288)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0FF56AF2" w14:textId="77777777" w:rsidR="0037281D" w:rsidRPr="0035030C" w:rsidRDefault="0037281D" w:rsidP="0037281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5514768B" w14:textId="541A7DC5" w:rsidR="0037281D" w:rsidRPr="0035030C" w:rsidRDefault="0037281D" w:rsidP="0037281D">
            <w:pPr>
              <w:tabs>
                <w:tab w:val="decimal" w:pos="9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</w:tbl>
    <w:p w14:paraId="0B932966" w14:textId="17BCD74B" w:rsidR="000D7482" w:rsidRPr="0035030C" w:rsidRDefault="000D7482" w:rsidP="00283CAF">
      <w:pPr>
        <w:pStyle w:val="Bo-Blankline"/>
        <w:rPr>
          <w:rFonts w:asciiTheme="majorBidi" w:hAnsiTheme="majorBidi" w:cstheme="majorBidi"/>
          <w:highlight w:val="yellow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383"/>
        <w:gridCol w:w="1274"/>
        <w:gridCol w:w="233"/>
        <w:gridCol w:w="1274"/>
        <w:gridCol w:w="233"/>
        <w:gridCol w:w="1274"/>
        <w:gridCol w:w="233"/>
        <w:gridCol w:w="1274"/>
      </w:tblGrid>
      <w:tr w:rsidR="00EF1806" w:rsidRPr="0035030C" w14:paraId="744EDB44" w14:textId="77777777" w:rsidTr="0037281D">
        <w:tc>
          <w:tcPr>
            <w:tcW w:w="3383" w:type="dxa"/>
          </w:tcPr>
          <w:p w14:paraId="7DAB2863" w14:textId="77777777" w:rsidR="00EF1806" w:rsidRPr="0035030C" w:rsidRDefault="00EF1806" w:rsidP="00AA0093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5" w:type="dxa"/>
            <w:gridSpan w:val="7"/>
          </w:tcPr>
          <w:p w14:paraId="2A3953C1" w14:textId="6A1F70FB" w:rsidR="00EF1806" w:rsidRPr="0035030C" w:rsidRDefault="00EF1806" w:rsidP="00AA00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1806" w:rsidRPr="0035030C" w14:paraId="4A9B7575" w14:textId="77777777" w:rsidTr="0037281D">
        <w:tc>
          <w:tcPr>
            <w:tcW w:w="3383" w:type="dxa"/>
            <w:vAlign w:val="bottom"/>
          </w:tcPr>
          <w:p w14:paraId="103EBCD6" w14:textId="77777777" w:rsidR="00EF1806" w:rsidRPr="0035030C" w:rsidRDefault="00EF1806" w:rsidP="00AA0093">
            <w:pPr>
              <w:spacing w:line="240" w:lineRule="atLeast"/>
              <w:ind w:left="270" w:right="65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</w:t>
            </w:r>
          </w:p>
        </w:tc>
        <w:tc>
          <w:tcPr>
            <w:tcW w:w="2781" w:type="dxa"/>
            <w:gridSpan w:val="3"/>
            <w:vAlign w:val="bottom"/>
          </w:tcPr>
          <w:p w14:paraId="51DF1E68" w14:textId="279595E9" w:rsidR="00EF1806" w:rsidRPr="0035030C" w:rsidRDefault="00EF1806" w:rsidP="00AA00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ข้อสมมติเพิ่มขึ้นร้อยละ 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3" w:type="dxa"/>
            <w:vAlign w:val="bottom"/>
          </w:tcPr>
          <w:p w14:paraId="779E4C40" w14:textId="77777777" w:rsidR="00EF1806" w:rsidRPr="0035030C" w:rsidRDefault="00EF1806" w:rsidP="00AA00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1" w:type="dxa"/>
            <w:gridSpan w:val="3"/>
            <w:vAlign w:val="bottom"/>
          </w:tcPr>
          <w:p w14:paraId="0EE0369A" w14:textId="3C788319" w:rsidR="00EF1806" w:rsidRPr="0035030C" w:rsidRDefault="00EF1806" w:rsidP="00AA00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ข้อสมมติลดลงร้อยละ 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37281D" w:rsidRPr="0035030C" w14:paraId="40DE520A" w14:textId="77777777" w:rsidTr="008D406C">
        <w:tc>
          <w:tcPr>
            <w:tcW w:w="3383" w:type="dxa"/>
            <w:vAlign w:val="bottom"/>
          </w:tcPr>
          <w:p w14:paraId="48F5D63B" w14:textId="3F43AC66" w:rsidR="0037281D" w:rsidRPr="0035030C" w:rsidRDefault="0037281D" w:rsidP="0037281D">
            <w:pPr>
              <w:spacing w:line="240" w:lineRule="atLeast"/>
              <w:ind w:left="270" w:right="65" w:hanging="11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ผลประโยชน์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810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74" w:type="dxa"/>
          </w:tcPr>
          <w:p w14:paraId="1A286F46" w14:textId="6C3B89EF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3" w:type="dxa"/>
          </w:tcPr>
          <w:p w14:paraId="1C41A21B" w14:textId="77777777" w:rsidR="0037281D" w:rsidRPr="0035030C" w:rsidRDefault="0037281D" w:rsidP="0037281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</w:tcPr>
          <w:p w14:paraId="1CF498D6" w14:textId="6006E40C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3" w:type="dxa"/>
            <w:vAlign w:val="bottom"/>
          </w:tcPr>
          <w:p w14:paraId="6E9817F7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</w:tcPr>
          <w:p w14:paraId="5BDC50D8" w14:textId="2BC94EB0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3" w:type="dxa"/>
          </w:tcPr>
          <w:p w14:paraId="2E1660E3" w14:textId="77777777" w:rsidR="0037281D" w:rsidRPr="0035030C" w:rsidRDefault="0037281D" w:rsidP="0037281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</w:tcPr>
          <w:p w14:paraId="2B8FA5F4" w14:textId="7A0673AC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37281D" w:rsidRPr="0035030C" w14:paraId="5CCEA374" w14:textId="77777777" w:rsidTr="0037281D">
        <w:tc>
          <w:tcPr>
            <w:tcW w:w="3383" w:type="dxa"/>
            <w:vAlign w:val="bottom"/>
          </w:tcPr>
          <w:p w14:paraId="2BFE1FA7" w14:textId="77777777" w:rsidR="0037281D" w:rsidRPr="0035030C" w:rsidRDefault="0037281D" w:rsidP="0037281D">
            <w:pPr>
              <w:spacing w:line="240" w:lineRule="atLeast"/>
              <w:ind w:left="270" w:right="65" w:hanging="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5" w:type="dxa"/>
            <w:gridSpan w:val="7"/>
            <w:vAlign w:val="bottom"/>
          </w:tcPr>
          <w:p w14:paraId="4F111139" w14:textId="7EA8F704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37281D" w:rsidRPr="0035030C" w14:paraId="7E04AEA3" w14:textId="77777777" w:rsidTr="0037281D">
        <w:tc>
          <w:tcPr>
            <w:tcW w:w="3383" w:type="dxa"/>
          </w:tcPr>
          <w:p w14:paraId="7E617A9E" w14:textId="77777777" w:rsidR="0037281D" w:rsidRPr="0035030C" w:rsidRDefault="0037281D" w:rsidP="0037281D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74" w:type="dxa"/>
            <w:shd w:val="clear" w:color="auto" w:fill="auto"/>
          </w:tcPr>
          <w:p w14:paraId="7CAA0BA9" w14:textId="33C7A754" w:rsidR="0037281D" w:rsidRPr="0035030C" w:rsidRDefault="00D166A9" w:rsidP="0037281D">
            <w:pPr>
              <w:tabs>
                <w:tab w:val="decimal" w:pos="9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(106,227)</w:t>
            </w:r>
          </w:p>
        </w:tc>
        <w:tc>
          <w:tcPr>
            <w:tcW w:w="233" w:type="dxa"/>
            <w:shd w:val="clear" w:color="auto" w:fill="auto"/>
          </w:tcPr>
          <w:p w14:paraId="228E53CC" w14:textId="77777777" w:rsidR="0037281D" w:rsidRPr="0035030C" w:rsidRDefault="0037281D" w:rsidP="0037281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4" w:type="dxa"/>
            <w:shd w:val="clear" w:color="auto" w:fill="auto"/>
          </w:tcPr>
          <w:p w14:paraId="49318742" w14:textId="3699CE1C" w:rsidR="0037281D" w:rsidRPr="0035030C" w:rsidRDefault="0037281D" w:rsidP="0037281D">
            <w:pPr>
              <w:tabs>
                <w:tab w:val="decimal" w:pos="9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3" w:type="dxa"/>
            <w:shd w:val="clear" w:color="auto" w:fill="auto"/>
          </w:tcPr>
          <w:p w14:paraId="0C1EDA21" w14:textId="77777777" w:rsidR="0037281D" w:rsidRPr="0035030C" w:rsidRDefault="0037281D" w:rsidP="0037281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4" w:type="dxa"/>
            <w:shd w:val="clear" w:color="auto" w:fill="auto"/>
          </w:tcPr>
          <w:p w14:paraId="16A2CDBA" w14:textId="0C714626" w:rsidR="0037281D" w:rsidRPr="0035030C" w:rsidRDefault="004F7883" w:rsidP="0037281D">
            <w:pPr>
              <w:tabs>
                <w:tab w:val="decimal" w:pos="985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122,020</w:t>
            </w:r>
          </w:p>
        </w:tc>
        <w:tc>
          <w:tcPr>
            <w:tcW w:w="233" w:type="dxa"/>
            <w:shd w:val="clear" w:color="auto" w:fill="auto"/>
          </w:tcPr>
          <w:p w14:paraId="7EBB12B6" w14:textId="77777777" w:rsidR="0037281D" w:rsidRPr="0035030C" w:rsidRDefault="0037281D" w:rsidP="0037281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4" w:type="dxa"/>
            <w:shd w:val="clear" w:color="auto" w:fill="auto"/>
          </w:tcPr>
          <w:p w14:paraId="69C9CE85" w14:textId="01B96545" w:rsidR="0037281D" w:rsidRPr="0035030C" w:rsidRDefault="0037281D" w:rsidP="0037281D">
            <w:pPr>
              <w:tabs>
                <w:tab w:val="decimal" w:pos="98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603</w:t>
            </w:r>
          </w:p>
        </w:tc>
      </w:tr>
      <w:tr w:rsidR="0037281D" w:rsidRPr="0035030C" w14:paraId="33A33803" w14:textId="77777777" w:rsidTr="0037281D">
        <w:tc>
          <w:tcPr>
            <w:tcW w:w="3383" w:type="dxa"/>
          </w:tcPr>
          <w:p w14:paraId="14AC99C1" w14:textId="77777777" w:rsidR="0037281D" w:rsidRPr="0035030C" w:rsidRDefault="0037281D" w:rsidP="0037281D">
            <w:pPr>
              <w:spacing w:line="240" w:lineRule="atLeast"/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3C934260" w14:textId="66A92E89" w:rsidR="0037281D" w:rsidRPr="0035030C" w:rsidRDefault="00D166A9" w:rsidP="0037281D">
            <w:pPr>
              <w:tabs>
                <w:tab w:val="decimal" w:pos="98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103,785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78663EBA" w14:textId="77777777" w:rsidR="0037281D" w:rsidRPr="0035030C" w:rsidRDefault="0037281D" w:rsidP="0037281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05816E51" w14:textId="12028B41" w:rsidR="0037281D" w:rsidRPr="0035030C" w:rsidRDefault="0037281D" w:rsidP="0037281D">
            <w:pPr>
              <w:tabs>
                <w:tab w:val="decimal" w:pos="98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308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5171DFEF" w14:textId="77777777" w:rsidR="0037281D" w:rsidRPr="0035030C" w:rsidRDefault="0037281D" w:rsidP="0037281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18A8AABE" w14:textId="7AFBF747" w:rsidR="0037281D" w:rsidRPr="0035030C" w:rsidRDefault="004F7883" w:rsidP="0037281D">
            <w:pPr>
              <w:tabs>
                <w:tab w:val="decimal" w:pos="9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(92,130)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19AB097A" w14:textId="77777777" w:rsidR="0037281D" w:rsidRPr="0035030C" w:rsidRDefault="0037281D" w:rsidP="0037281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5197479D" w14:textId="7314F58E" w:rsidR="0037281D" w:rsidRPr="0035030C" w:rsidRDefault="0037281D" w:rsidP="0037281D">
            <w:pPr>
              <w:tabs>
                <w:tab w:val="decimal" w:pos="9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</w:tbl>
    <w:p w14:paraId="429C03A1" w14:textId="2059EE21" w:rsidR="008059F8" w:rsidRDefault="008059F8" w:rsidP="00283CAF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35112368" w14:textId="77777777" w:rsidR="008059F8" w:rsidRDefault="008059F8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  <w:lang w:eastAsia="x-none"/>
        </w:rPr>
      </w:pPr>
      <w:r>
        <w:rPr>
          <w:rFonts w:asciiTheme="majorBidi" w:hAnsiTheme="majorBidi" w:cstheme="majorBidi"/>
          <w:sz w:val="30"/>
          <w:szCs w:val="30"/>
          <w:highlight w:val="yellow"/>
        </w:rPr>
        <w:br w:type="page"/>
      </w:r>
    </w:p>
    <w:p w14:paraId="70445BE7" w14:textId="77777777" w:rsidR="00BB7A6E" w:rsidRPr="00AC4FA8" w:rsidRDefault="00BB7A6E" w:rsidP="00EC704C">
      <w:pPr>
        <w:pStyle w:val="Caption"/>
        <w:ind w:hanging="900"/>
        <w:rPr>
          <w:rFonts w:asciiTheme="majorBidi" w:hAnsiTheme="majorBidi" w:cstheme="majorBidi"/>
        </w:rPr>
      </w:pPr>
      <w:r w:rsidRPr="00AC4FA8">
        <w:rPr>
          <w:rFonts w:asciiTheme="majorBidi" w:hAnsiTheme="majorBidi" w:cstheme="majorBidi"/>
          <w:cs/>
        </w:rPr>
        <w:lastRenderedPageBreak/>
        <w:t>ทุนเรือนหุ้น</w:t>
      </w:r>
    </w:p>
    <w:p w14:paraId="09868F9A" w14:textId="77777777" w:rsidR="00BB7A6E" w:rsidRPr="00AC4FA8" w:rsidRDefault="00BB7A6E" w:rsidP="00283CAF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219" w:type="dxa"/>
        <w:tblInd w:w="450" w:type="dxa"/>
        <w:tblLook w:val="04A0" w:firstRow="1" w:lastRow="0" w:firstColumn="1" w:lastColumn="0" w:noHBand="0" w:noVBand="1"/>
      </w:tblPr>
      <w:tblGrid>
        <w:gridCol w:w="2070"/>
        <w:gridCol w:w="831"/>
        <w:gridCol w:w="1377"/>
        <w:gridCol w:w="263"/>
        <w:gridCol w:w="1366"/>
        <w:gridCol w:w="263"/>
        <w:gridCol w:w="1337"/>
        <w:gridCol w:w="260"/>
        <w:gridCol w:w="1452"/>
      </w:tblGrid>
      <w:tr w:rsidR="002159C7" w:rsidRPr="0035030C" w14:paraId="0634A654" w14:textId="77777777" w:rsidTr="00E178E3">
        <w:trPr>
          <w:tblHeader/>
        </w:trPr>
        <w:tc>
          <w:tcPr>
            <w:tcW w:w="2070" w:type="dxa"/>
          </w:tcPr>
          <w:p w14:paraId="0A3FC2F7" w14:textId="77777777" w:rsidR="002159C7" w:rsidRPr="0035030C" w:rsidRDefault="002159C7" w:rsidP="00AD786F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1" w:type="dxa"/>
          </w:tcPr>
          <w:p w14:paraId="4B27442A" w14:textId="534F332D" w:rsidR="002159C7" w:rsidRPr="0035030C" w:rsidRDefault="002159C7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8" w:type="dxa"/>
            <w:gridSpan w:val="7"/>
          </w:tcPr>
          <w:p w14:paraId="397CDCF0" w14:textId="60A47049" w:rsidR="002159C7" w:rsidRPr="0035030C" w:rsidRDefault="002159C7" w:rsidP="002810A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37281D" w:rsidRPr="0035030C" w14:paraId="6D91337E" w14:textId="77777777" w:rsidTr="00E178E3">
        <w:trPr>
          <w:tblHeader/>
        </w:trPr>
        <w:tc>
          <w:tcPr>
            <w:tcW w:w="2070" w:type="dxa"/>
          </w:tcPr>
          <w:p w14:paraId="19F6E0B2" w14:textId="77777777" w:rsidR="0037281D" w:rsidRPr="0035030C" w:rsidRDefault="0037281D" w:rsidP="0037281D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1" w:type="dxa"/>
          </w:tcPr>
          <w:p w14:paraId="2F16D68B" w14:textId="06175825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3006" w:type="dxa"/>
            <w:gridSpan w:val="3"/>
            <w:tcBorders>
              <w:bottom w:val="single" w:sz="4" w:space="0" w:color="auto"/>
            </w:tcBorders>
          </w:tcPr>
          <w:p w14:paraId="1A317016" w14:textId="614FB1E1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63" w:type="dxa"/>
          </w:tcPr>
          <w:p w14:paraId="75A5AA72" w14:textId="77777777" w:rsidR="0037281D" w:rsidRPr="0035030C" w:rsidRDefault="0037281D" w:rsidP="0037281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9" w:type="dxa"/>
            <w:gridSpan w:val="3"/>
            <w:tcBorders>
              <w:bottom w:val="single" w:sz="4" w:space="0" w:color="auto"/>
            </w:tcBorders>
          </w:tcPr>
          <w:p w14:paraId="6F88C8EE" w14:textId="33E08243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37281D" w:rsidRPr="0035030C" w14:paraId="4FAA54CC" w14:textId="77777777" w:rsidTr="0081069D">
        <w:trPr>
          <w:tblHeader/>
        </w:trPr>
        <w:tc>
          <w:tcPr>
            <w:tcW w:w="2070" w:type="dxa"/>
          </w:tcPr>
          <w:p w14:paraId="2CDDA568" w14:textId="77777777" w:rsidR="0037281D" w:rsidRPr="0035030C" w:rsidRDefault="0037281D" w:rsidP="0037281D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1" w:type="dxa"/>
          </w:tcPr>
          <w:p w14:paraId="4E1F45CC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20C573BC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51F5B7DB" w14:textId="77777777" w:rsidR="0037281D" w:rsidRPr="0035030C" w:rsidRDefault="0037281D" w:rsidP="0037281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14:paraId="5A9B2E1D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63" w:type="dxa"/>
          </w:tcPr>
          <w:p w14:paraId="0E44FB69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</w:tcPr>
          <w:p w14:paraId="076D9BB4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0" w:type="dxa"/>
            <w:tcBorders>
              <w:top w:val="single" w:sz="4" w:space="0" w:color="auto"/>
            </w:tcBorders>
          </w:tcPr>
          <w:p w14:paraId="12FAF07B" w14:textId="77777777" w:rsidR="0037281D" w:rsidRPr="0035030C" w:rsidRDefault="0037281D" w:rsidP="0037281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</w:tcPr>
          <w:p w14:paraId="3FE858FA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37281D" w:rsidRPr="0035030C" w14:paraId="20FDE973" w14:textId="77777777" w:rsidTr="00E178E3">
        <w:trPr>
          <w:tblHeader/>
        </w:trPr>
        <w:tc>
          <w:tcPr>
            <w:tcW w:w="2070" w:type="dxa"/>
          </w:tcPr>
          <w:p w14:paraId="5483F81D" w14:textId="77777777" w:rsidR="0037281D" w:rsidRPr="0035030C" w:rsidRDefault="0037281D" w:rsidP="0037281D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1" w:type="dxa"/>
          </w:tcPr>
          <w:p w14:paraId="65D260DA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318" w:type="dxa"/>
            <w:gridSpan w:val="7"/>
          </w:tcPr>
          <w:p w14:paraId="52DA6FC0" w14:textId="77777777" w:rsidR="0037281D" w:rsidRPr="0035030C" w:rsidRDefault="0037281D" w:rsidP="0037281D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/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350EE" w:rsidRPr="0035030C" w14:paraId="3809882B" w14:textId="77777777" w:rsidTr="0081069D">
        <w:tc>
          <w:tcPr>
            <w:tcW w:w="2070" w:type="dxa"/>
          </w:tcPr>
          <w:p w14:paraId="5A0BC7B0" w14:textId="46FC5C4A" w:rsidR="00B350EE" w:rsidRPr="001E2133" w:rsidRDefault="001E2133" w:rsidP="00B350EE">
            <w:pPr>
              <w:spacing w:line="240" w:lineRule="atLeast"/>
              <w:ind w:left="270" w:hanging="27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E2133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31" w:type="dxa"/>
            <w:vAlign w:val="bottom"/>
          </w:tcPr>
          <w:p w14:paraId="10F89CFB" w14:textId="77777777" w:rsidR="00B350EE" w:rsidRPr="0035030C" w:rsidRDefault="00B350EE" w:rsidP="00B350E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2CAB0E32" w14:textId="77777777" w:rsidR="00B350EE" w:rsidRPr="0035030C" w:rsidRDefault="00B350EE" w:rsidP="00B350E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394C52CE" w14:textId="77777777" w:rsidR="00B350EE" w:rsidRPr="0035030C" w:rsidRDefault="00B350EE" w:rsidP="00B350EE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40117CFB" w14:textId="77777777" w:rsidR="00B350EE" w:rsidRPr="0035030C" w:rsidRDefault="00B350EE" w:rsidP="00B350E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vAlign w:val="bottom"/>
          </w:tcPr>
          <w:p w14:paraId="79F48258" w14:textId="77777777" w:rsidR="00B350EE" w:rsidRPr="0035030C" w:rsidRDefault="00B350EE" w:rsidP="00B350EE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34397004" w14:textId="77777777" w:rsidR="00B350EE" w:rsidRPr="0035030C" w:rsidRDefault="00B350EE" w:rsidP="00B350EE">
            <w:pPr>
              <w:tabs>
                <w:tab w:val="decimal" w:pos="103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vAlign w:val="bottom"/>
          </w:tcPr>
          <w:p w14:paraId="1A8B21A5" w14:textId="77777777" w:rsidR="00B350EE" w:rsidRPr="0035030C" w:rsidRDefault="00B350EE" w:rsidP="00B350EE">
            <w:pPr>
              <w:tabs>
                <w:tab w:val="decimal" w:pos="1030"/>
              </w:tabs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2" w:type="dxa"/>
            <w:vAlign w:val="bottom"/>
          </w:tcPr>
          <w:p w14:paraId="669688C3" w14:textId="77777777" w:rsidR="00B350EE" w:rsidRPr="0035030C" w:rsidRDefault="00B350EE" w:rsidP="00B350EE">
            <w:pPr>
              <w:tabs>
                <w:tab w:val="decimal" w:pos="103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350EE" w:rsidRPr="0035030C" w14:paraId="69CA9E37" w14:textId="77777777" w:rsidTr="00E178E3">
        <w:tc>
          <w:tcPr>
            <w:tcW w:w="2070" w:type="dxa"/>
          </w:tcPr>
          <w:p w14:paraId="60B99F9A" w14:textId="09DC5B66" w:rsidR="00B350EE" w:rsidRPr="001E2133" w:rsidRDefault="001E2133" w:rsidP="00B350EE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E213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1E21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1E213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831" w:type="dxa"/>
            <w:vAlign w:val="center"/>
          </w:tcPr>
          <w:p w14:paraId="4C2CC9CF" w14:textId="19D3AFDD" w:rsidR="00B350EE" w:rsidRPr="0035030C" w:rsidRDefault="00241B4A" w:rsidP="00B350E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46F57E" w14:textId="07264762" w:rsidR="00B350EE" w:rsidRPr="0035030C" w:rsidRDefault="006D0E66" w:rsidP="00B350EE">
            <w:pPr>
              <w:tabs>
                <w:tab w:val="decimal" w:pos="1074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A822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3,560,235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5644E72C" w14:textId="77777777" w:rsidR="00B350EE" w:rsidRPr="0035030C" w:rsidRDefault="00B350EE" w:rsidP="00B350EE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C655B54" w14:textId="23C8EA2C" w:rsidR="00B350EE" w:rsidRPr="0035030C" w:rsidRDefault="00A822A3" w:rsidP="00B350EE">
            <w:pPr>
              <w:tabs>
                <w:tab w:val="decimal" w:pos="108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23,560,235</w:t>
            </w:r>
          </w:p>
        </w:tc>
        <w:tc>
          <w:tcPr>
            <w:tcW w:w="263" w:type="dxa"/>
            <w:vAlign w:val="bottom"/>
          </w:tcPr>
          <w:p w14:paraId="476D5EE9" w14:textId="77777777" w:rsidR="00B350EE" w:rsidRPr="0035030C" w:rsidRDefault="00B350EE" w:rsidP="00B350EE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14:paraId="49DEEFBA" w14:textId="43F2075A" w:rsidR="00B350EE" w:rsidRPr="0035030C" w:rsidRDefault="006D0E66" w:rsidP="00B350EE">
            <w:pPr>
              <w:tabs>
                <w:tab w:val="decimal" w:pos="103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A822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3,560,</w:t>
            </w:r>
            <w:r w:rsidR="00C3719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235</w:t>
            </w:r>
          </w:p>
        </w:tc>
        <w:tc>
          <w:tcPr>
            <w:tcW w:w="260" w:type="dxa"/>
            <w:vAlign w:val="bottom"/>
          </w:tcPr>
          <w:p w14:paraId="089F9FAB" w14:textId="77777777" w:rsidR="00B350EE" w:rsidRPr="0035030C" w:rsidRDefault="00B350EE" w:rsidP="00B350EE">
            <w:pPr>
              <w:tabs>
                <w:tab w:val="decimal" w:pos="1030"/>
              </w:tabs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2" w:type="dxa"/>
            <w:tcBorders>
              <w:bottom w:val="double" w:sz="4" w:space="0" w:color="auto"/>
            </w:tcBorders>
            <w:vAlign w:val="bottom"/>
          </w:tcPr>
          <w:p w14:paraId="6EBD2894" w14:textId="1EDF749C" w:rsidR="00B350EE" w:rsidRPr="0035030C" w:rsidRDefault="00C3719E" w:rsidP="00C3719E">
            <w:pPr>
              <w:tabs>
                <w:tab w:val="decimal" w:pos="1160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23,560,235</w:t>
            </w:r>
          </w:p>
        </w:tc>
      </w:tr>
      <w:tr w:rsidR="00B350EE" w:rsidRPr="0035030C" w14:paraId="3BE4B78F" w14:textId="77777777" w:rsidTr="00C3719E">
        <w:tc>
          <w:tcPr>
            <w:tcW w:w="2070" w:type="dxa"/>
          </w:tcPr>
          <w:p w14:paraId="1D2485EA" w14:textId="77777777" w:rsidR="00B350EE" w:rsidRPr="00615944" w:rsidRDefault="00B350EE" w:rsidP="00B350EE">
            <w:pPr>
              <w:spacing w:line="240" w:lineRule="atLeast"/>
              <w:ind w:left="270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1" w:type="dxa"/>
            <w:vAlign w:val="bottom"/>
          </w:tcPr>
          <w:p w14:paraId="1D3224FF" w14:textId="77777777" w:rsidR="00B350EE" w:rsidRPr="0035030C" w:rsidRDefault="00B350EE" w:rsidP="00B350E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7C20CF3" w14:textId="77777777" w:rsidR="00B350EE" w:rsidRPr="0035030C" w:rsidRDefault="00B350EE" w:rsidP="00B350E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5A779699" w14:textId="77777777" w:rsidR="00B350EE" w:rsidRPr="0035030C" w:rsidRDefault="00B350EE" w:rsidP="00B350EE">
            <w:pPr>
              <w:spacing w:line="240" w:lineRule="atLeast"/>
              <w:ind w:right="6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8D960FF" w14:textId="77777777" w:rsidR="00B350EE" w:rsidRPr="0035030C" w:rsidRDefault="00B350EE" w:rsidP="00B350EE">
            <w:pPr>
              <w:spacing w:line="240" w:lineRule="atLeast"/>
              <w:ind w:left="-119" w:right="-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63" w:type="dxa"/>
            <w:vAlign w:val="bottom"/>
          </w:tcPr>
          <w:p w14:paraId="066AE251" w14:textId="77777777" w:rsidR="00B350EE" w:rsidRPr="0035030C" w:rsidRDefault="00B350EE" w:rsidP="00B350EE">
            <w:pPr>
              <w:spacing w:line="240" w:lineRule="atLeast"/>
              <w:ind w:right="6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bottom"/>
          </w:tcPr>
          <w:p w14:paraId="4D79026F" w14:textId="77777777" w:rsidR="00B350EE" w:rsidRPr="0035030C" w:rsidRDefault="00B350EE" w:rsidP="00B350EE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14:paraId="365F4154" w14:textId="77777777" w:rsidR="00B350EE" w:rsidRPr="0035030C" w:rsidRDefault="00B350EE" w:rsidP="00B350EE">
            <w:pPr>
              <w:tabs>
                <w:tab w:val="decimal" w:pos="1009"/>
              </w:tabs>
              <w:spacing w:line="240" w:lineRule="atLeast"/>
              <w:ind w:right="6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double" w:sz="4" w:space="0" w:color="auto"/>
            </w:tcBorders>
            <w:vAlign w:val="bottom"/>
          </w:tcPr>
          <w:p w14:paraId="7F5A07A8" w14:textId="77777777" w:rsidR="00B350EE" w:rsidRPr="0035030C" w:rsidRDefault="00B350EE" w:rsidP="00B350EE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B350EE" w:rsidRPr="0035030C" w14:paraId="31F2077F" w14:textId="77777777" w:rsidTr="00C3719E">
        <w:tc>
          <w:tcPr>
            <w:tcW w:w="2070" w:type="dxa"/>
          </w:tcPr>
          <w:p w14:paraId="5062C8C8" w14:textId="68C865A9" w:rsidR="00B350EE" w:rsidRPr="0035030C" w:rsidRDefault="008B5B20" w:rsidP="00B350EE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หุ้น</w:t>
            </w:r>
            <w:r w:rsidR="00B350EE"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ที่ออกและชำร</w:t>
            </w:r>
            <w:r w:rsidR="00B350E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ะ</w:t>
            </w:r>
            <w:r w:rsidR="00B350EE"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แล้ว</w:t>
            </w:r>
          </w:p>
        </w:tc>
        <w:tc>
          <w:tcPr>
            <w:tcW w:w="831" w:type="dxa"/>
            <w:vAlign w:val="center"/>
          </w:tcPr>
          <w:p w14:paraId="78BD86B5" w14:textId="77777777" w:rsidR="00B350EE" w:rsidRPr="0035030C" w:rsidRDefault="00B350EE" w:rsidP="00B350E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19E5B6BB" w14:textId="77777777" w:rsidR="00B350EE" w:rsidRPr="0035030C" w:rsidRDefault="00B350EE" w:rsidP="00B350E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1C9FE9D8" w14:textId="77777777" w:rsidR="00B350EE" w:rsidRPr="0035030C" w:rsidRDefault="00B350EE" w:rsidP="00B350E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3DDAC901" w14:textId="77777777" w:rsidR="00B350EE" w:rsidRPr="0035030C" w:rsidRDefault="00B350EE" w:rsidP="00B350E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vAlign w:val="bottom"/>
          </w:tcPr>
          <w:p w14:paraId="0D5DF46C" w14:textId="77777777" w:rsidR="00B350EE" w:rsidRPr="0035030C" w:rsidRDefault="00B350EE" w:rsidP="00B350E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68768A88" w14:textId="77777777" w:rsidR="00B350EE" w:rsidRPr="0035030C" w:rsidRDefault="00B350EE" w:rsidP="00B350EE">
            <w:pPr>
              <w:tabs>
                <w:tab w:val="decimal" w:pos="105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  <w:vAlign w:val="bottom"/>
          </w:tcPr>
          <w:p w14:paraId="26AD5F32" w14:textId="77777777" w:rsidR="00B350EE" w:rsidRPr="0035030C" w:rsidRDefault="00B350EE" w:rsidP="00B350EE">
            <w:pPr>
              <w:tabs>
                <w:tab w:val="decimal" w:pos="105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2" w:type="dxa"/>
            <w:vAlign w:val="bottom"/>
          </w:tcPr>
          <w:p w14:paraId="6429C832" w14:textId="77777777" w:rsidR="00B350EE" w:rsidRPr="0035030C" w:rsidRDefault="00B350EE" w:rsidP="00B350EE">
            <w:pPr>
              <w:tabs>
                <w:tab w:val="decimal" w:pos="105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50EE" w:rsidRPr="0035030C" w14:paraId="218DBF7B" w14:textId="77777777" w:rsidTr="00C3719E">
        <w:tc>
          <w:tcPr>
            <w:tcW w:w="2070" w:type="dxa"/>
          </w:tcPr>
          <w:p w14:paraId="54584258" w14:textId="727BA579" w:rsidR="00B350EE" w:rsidRPr="0035030C" w:rsidRDefault="00B350EE" w:rsidP="00B350EE">
            <w:pPr>
              <w:spacing w:line="240" w:lineRule="atLeast"/>
              <w:ind w:left="270" w:hanging="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31" w:type="dxa"/>
            <w:vAlign w:val="bottom"/>
          </w:tcPr>
          <w:p w14:paraId="58F61D35" w14:textId="77777777" w:rsidR="00B350EE" w:rsidRPr="0035030C" w:rsidRDefault="00B350EE" w:rsidP="00B350E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74CB6207" w14:textId="77777777" w:rsidR="00B350EE" w:rsidRPr="0035030C" w:rsidRDefault="00B350EE" w:rsidP="00B350EE">
            <w:pPr>
              <w:tabs>
                <w:tab w:val="decimal" w:pos="1074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397C9656" w14:textId="77777777" w:rsidR="00B350EE" w:rsidRPr="0035030C" w:rsidRDefault="00B350EE" w:rsidP="00B350EE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7BA03B61" w14:textId="77777777" w:rsidR="00B350EE" w:rsidRPr="0035030C" w:rsidRDefault="00B350EE" w:rsidP="00B350EE">
            <w:pPr>
              <w:tabs>
                <w:tab w:val="decimal" w:pos="108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  <w:vAlign w:val="bottom"/>
          </w:tcPr>
          <w:p w14:paraId="4D12E5C8" w14:textId="77777777" w:rsidR="00B350EE" w:rsidRPr="0035030C" w:rsidRDefault="00B350EE" w:rsidP="00B350EE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69061913" w14:textId="77777777" w:rsidR="00B350EE" w:rsidRPr="0035030C" w:rsidRDefault="00B350EE" w:rsidP="00B350EE">
            <w:pPr>
              <w:tabs>
                <w:tab w:val="decimal" w:pos="105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vAlign w:val="bottom"/>
          </w:tcPr>
          <w:p w14:paraId="29FCCB90" w14:textId="77777777" w:rsidR="00B350EE" w:rsidRPr="0035030C" w:rsidRDefault="00B350EE" w:rsidP="00B350EE">
            <w:pPr>
              <w:tabs>
                <w:tab w:val="decimal" w:pos="105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2" w:type="dxa"/>
            <w:vAlign w:val="bottom"/>
          </w:tcPr>
          <w:p w14:paraId="621A2F19" w14:textId="77777777" w:rsidR="00B350EE" w:rsidRPr="0035030C" w:rsidRDefault="00B350EE" w:rsidP="00B350EE">
            <w:pPr>
              <w:tabs>
                <w:tab w:val="decimal" w:pos="105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350EE" w:rsidRPr="0035030C" w14:paraId="47AFFB20" w14:textId="77777777" w:rsidTr="00E178E3">
        <w:tc>
          <w:tcPr>
            <w:tcW w:w="2070" w:type="dxa"/>
          </w:tcPr>
          <w:p w14:paraId="55F78CA7" w14:textId="77777777" w:rsidR="00B350EE" w:rsidRPr="0035030C" w:rsidRDefault="00B350EE" w:rsidP="00B350EE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- 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หุ้นสามัญ</w:t>
            </w:r>
          </w:p>
        </w:tc>
        <w:tc>
          <w:tcPr>
            <w:tcW w:w="831" w:type="dxa"/>
            <w:vAlign w:val="center"/>
          </w:tcPr>
          <w:p w14:paraId="14DBBAA3" w14:textId="69F14ADA" w:rsidR="00B350EE" w:rsidRPr="00615944" w:rsidRDefault="00241B4A" w:rsidP="00B350E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3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C93BC22" w14:textId="13DB36A4" w:rsidR="00B350EE" w:rsidRPr="0035030C" w:rsidRDefault="008B5B20" w:rsidP="00B350EE">
            <w:pPr>
              <w:tabs>
                <w:tab w:val="decimal" w:pos="1074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18,935,235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5AA531AD" w14:textId="77777777" w:rsidR="00B350EE" w:rsidRPr="0035030C" w:rsidRDefault="00B350EE" w:rsidP="00B350EE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E6FA513" w14:textId="2EA5651F" w:rsidR="00B350EE" w:rsidRPr="0035030C" w:rsidRDefault="008B5B20" w:rsidP="00BC31EF">
            <w:pPr>
              <w:tabs>
                <w:tab w:val="decimal" w:pos="108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18,935,</w:t>
            </w:r>
            <w:r w:rsidR="00BC31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235</w:t>
            </w:r>
          </w:p>
        </w:tc>
        <w:tc>
          <w:tcPr>
            <w:tcW w:w="263" w:type="dxa"/>
            <w:vAlign w:val="bottom"/>
          </w:tcPr>
          <w:p w14:paraId="6C1C7A9A" w14:textId="77777777" w:rsidR="00B350EE" w:rsidRPr="0035030C" w:rsidRDefault="00B350EE" w:rsidP="00B350EE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14:paraId="1B9868B3" w14:textId="0D4DC860" w:rsidR="00B350EE" w:rsidRPr="0035030C" w:rsidRDefault="00BC31EF" w:rsidP="00BC31EF">
            <w:pPr>
              <w:tabs>
                <w:tab w:val="decimal" w:pos="105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18,935,235</w:t>
            </w:r>
          </w:p>
        </w:tc>
        <w:tc>
          <w:tcPr>
            <w:tcW w:w="260" w:type="dxa"/>
            <w:vAlign w:val="bottom"/>
          </w:tcPr>
          <w:p w14:paraId="40F54D28" w14:textId="77777777" w:rsidR="00B350EE" w:rsidRPr="0035030C" w:rsidRDefault="00B350EE" w:rsidP="00B350EE">
            <w:pPr>
              <w:tabs>
                <w:tab w:val="decimal" w:pos="105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2" w:type="dxa"/>
            <w:tcBorders>
              <w:bottom w:val="double" w:sz="4" w:space="0" w:color="auto"/>
            </w:tcBorders>
            <w:vAlign w:val="bottom"/>
          </w:tcPr>
          <w:p w14:paraId="1D9DBEDE" w14:textId="0AC5E014" w:rsidR="00B350EE" w:rsidRPr="0035030C" w:rsidRDefault="00BC31EF" w:rsidP="00BC31EF">
            <w:pPr>
              <w:tabs>
                <w:tab w:val="decimal" w:pos="1160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18,935,235</w:t>
            </w:r>
          </w:p>
        </w:tc>
      </w:tr>
    </w:tbl>
    <w:p w14:paraId="18E4BB32" w14:textId="69DF6382" w:rsidR="008059F8" w:rsidRDefault="008059F8" w:rsidP="00B831F2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6CC0AEA2" w14:textId="0858815E" w:rsidR="0046250C" w:rsidRPr="00EC5E82" w:rsidRDefault="0046250C" w:rsidP="00625BD4">
      <w:pPr>
        <w:pStyle w:val="Caption"/>
        <w:spacing w:line="240" w:lineRule="atLeast"/>
        <w:ind w:left="547"/>
        <w:rPr>
          <w:rFonts w:asciiTheme="majorBidi" w:hAnsiTheme="majorBidi" w:cstheme="majorBidi"/>
        </w:rPr>
      </w:pPr>
      <w:r w:rsidRPr="00EC5E82">
        <w:rPr>
          <w:rFonts w:asciiTheme="majorBidi" w:hAnsiTheme="majorBidi" w:cstheme="majorBidi"/>
          <w:cs/>
        </w:rPr>
        <w:t>สำรอง</w:t>
      </w:r>
    </w:p>
    <w:p w14:paraId="396120D7" w14:textId="77777777" w:rsidR="000045E4" w:rsidRPr="000045E4" w:rsidRDefault="000045E4" w:rsidP="000045E4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5E35BB89" w14:textId="77777777" w:rsidR="000045E4" w:rsidRPr="000045E4" w:rsidRDefault="000045E4" w:rsidP="000045E4">
      <w:pPr>
        <w:pStyle w:val="Bo-Blankline"/>
        <w:rPr>
          <w:rFonts w:asciiTheme="majorBidi" w:hAnsiTheme="majorBidi" w:cstheme="majorBidi"/>
          <w:sz w:val="30"/>
          <w:szCs w:val="30"/>
        </w:rPr>
      </w:pPr>
      <w:r w:rsidRPr="000045E4">
        <w:rPr>
          <w:rFonts w:asciiTheme="majorBidi" w:hAnsiTheme="majorBidi"/>
          <w:sz w:val="30"/>
          <w:szCs w:val="30"/>
          <w:cs/>
        </w:rPr>
        <w:t>สำรองประกอบด้วย</w:t>
      </w:r>
    </w:p>
    <w:p w14:paraId="4E685208" w14:textId="77777777" w:rsidR="000045E4" w:rsidRPr="000045E4" w:rsidRDefault="000045E4" w:rsidP="000045E4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131FDFE4" w14:textId="77777777" w:rsidR="000045E4" w:rsidRPr="000045E4" w:rsidRDefault="000045E4" w:rsidP="000045E4">
      <w:pPr>
        <w:pStyle w:val="Bo-Blanklin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045E4">
        <w:rPr>
          <w:rFonts w:asciiTheme="majorBidi" w:hAnsiTheme="majorBidi"/>
          <w:b/>
          <w:bCs/>
          <w:i/>
          <w:iCs/>
          <w:sz w:val="30"/>
          <w:szCs w:val="30"/>
          <w:cs/>
        </w:rPr>
        <w:t>การจัดสรรกำไรและกำไรสะสม</w:t>
      </w:r>
    </w:p>
    <w:p w14:paraId="48DCDF48" w14:textId="77777777" w:rsidR="000045E4" w:rsidRPr="000045E4" w:rsidRDefault="000045E4" w:rsidP="000045E4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5C6EA280" w14:textId="77777777" w:rsidR="000045E4" w:rsidRPr="000045E4" w:rsidRDefault="000045E4" w:rsidP="000045E4">
      <w:pPr>
        <w:pStyle w:val="Bo-Blankline"/>
        <w:rPr>
          <w:rFonts w:asciiTheme="majorBidi" w:hAnsiTheme="majorBidi" w:cstheme="majorBidi"/>
          <w:b/>
          <w:bCs/>
          <w:sz w:val="30"/>
          <w:szCs w:val="30"/>
        </w:rPr>
      </w:pPr>
      <w:r w:rsidRPr="000045E4">
        <w:rPr>
          <w:rFonts w:asciiTheme="majorBidi" w:hAnsiTheme="majorBidi"/>
          <w:b/>
          <w:bCs/>
          <w:sz w:val="30"/>
          <w:szCs w:val="30"/>
          <w:cs/>
        </w:rPr>
        <w:t>สำรองตามกฎหมาย</w:t>
      </w:r>
    </w:p>
    <w:p w14:paraId="1B5CDE12" w14:textId="77777777" w:rsidR="000045E4" w:rsidRPr="000045E4" w:rsidRDefault="000045E4" w:rsidP="000045E4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6917EA6A" w14:textId="76BA523D" w:rsidR="000045E4" w:rsidRDefault="000045E4" w:rsidP="000045E4">
      <w:pPr>
        <w:pStyle w:val="Bo-Blankline"/>
        <w:jc w:val="thaiDistribute"/>
        <w:rPr>
          <w:rFonts w:asciiTheme="majorBidi" w:hAnsiTheme="majorBidi"/>
          <w:sz w:val="30"/>
          <w:szCs w:val="30"/>
        </w:rPr>
      </w:pPr>
      <w:r w:rsidRPr="000045E4">
        <w:rPr>
          <w:rFonts w:asciiTheme="majorBidi" w:hAnsi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0045E4">
        <w:rPr>
          <w:rFonts w:asciiTheme="majorBidi" w:hAnsiTheme="majorBidi" w:cstheme="majorBidi"/>
          <w:sz w:val="30"/>
          <w:szCs w:val="30"/>
        </w:rPr>
        <w:t>2535</w:t>
      </w:r>
      <w:r w:rsidRPr="000045E4">
        <w:rPr>
          <w:rFonts w:asciiTheme="majorBidi" w:hAnsiTheme="majorBidi"/>
          <w:sz w:val="30"/>
          <w:szCs w:val="30"/>
          <w:cs/>
        </w:rPr>
        <w:t xml:space="preserve"> มาตรา </w:t>
      </w:r>
      <w:r w:rsidRPr="000045E4">
        <w:rPr>
          <w:rFonts w:asciiTheme="majorBidi" w:hAnsiTheme="majorBidi" w:cstheme="majorBidi"/>
          <w:sz w:val="30"/>
          <w:szCs w:val="30"/>
        </w:rPr>
        <w:t>116</w:t>
      </w:r>
      <w:r w:rsidRPr="000045E4">
        <w:rPr>
          <w:rFonts w:asciiTheme="majorBidi" w:hAnsiTheme="majorBidi"/>
          <w:sz w:val="30"/>
          <w:szCs w:val="30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Pr="000045E4">
        <w:rPr>
          <w:rFonts w:asciiTheme="majorBidi" w:hAnsiTheme="majorBidi" w:cstheme="majorBidi"/>
          <w:sz w:val="30"/>
          <w:szCs w:val="30"/>
        </w:rPr>
        <w:t>5</w:t>
      </w:r>
      <w:r w:rsidRPr="000045E4">
        <w:rPr>
          <w:rFonts w:asciiTheme="majorBidi" w:hAnsiTheme="majorBidi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0045E4">
        <w:rPr>
          <w:rFonts w:asciiTheme="majorBidi" w:hAnsiTheme="majorBidi" w:cstheme="majorBidi"/>
          <w:sz w:val="30"/>
          <w:szCs w:val="30"/>
        </w:rPr>
        <w:t>10</w:t>
      </w:r>
      <w:r w:rsidRPr="000045E4">
        <w:rPr>
          <w:rFonts w:asciiTheme="majorBidi" w:hAnsiTheme="majorBidi"/>
          <w:sz w:val="30"/>
          <w:szCs w:val="30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2C3346EC" w14:textId="77777777" w:rsidR="003053E5" w:rsidRDefault="003053E5" w:rsidP="000045E4">
      <w:pPr>
        <w:pStyle w:val="Bo-Blankline"/>
        <w:jc w:val="thaiDistribute"/>
        <w:rPr>
          <w:rFonts w:asciiTheme="majorBidi" w:hAnsiTheme="majorBidi" w:cstheme="majorBidi"/>
          <w:sz w:val="30"/>
          <w:szCs w:val="30"/>
        </w:rPr>
      </w:pPr>
    </w:p>
    <w:p w14:paraId="5588C3BE" w14:textId="77777777" w:rsidR="000045E4" w:rsidRPr="000045E4" w:rsidRDefault="000045E4" w:rsidP="000045E4">
      <w:pPr>
        <w:pStyle w:val="Bo-Blankline"/>
        <w:rPr>
          <w:rFonts w:asciiTheme="majorBidi" w:hAnsiTheme="majorBidi" w:cstheme="majorBidi"/>
          <w:b/>
          <w:bCs/>
          <w:sz w:val="30"/>
          <w:szCs w:val="30"/>
        </w:rPr>
      </w:pPr>
      <w:r w:rsidRPr="000045E4">
        <w:rPr>
          <w:rFonts w:asciiTheme="majorBidi" w:hAnsiTheme="majorBidi"/>
          <w:b/>
          <w:bCs/>
          <w:sz w:val="30"/>
          <w:szCs w:val="30"/>
          <w:cs/>
        </w:rPr>
        <w:t>สำรองหุ้นทุนซื้อคืน</w:t>
      </w:r>
    </w:p>
    <w:p w14:paraId="7ACA24B0" w14:textId="77777777" w:rsidR="000045E4" w:rsidRPr="000045E4" w:rsidRDefault="000045E4" w:rsidP="000045E4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575885BA" w14:textId="37EE7DE2" w:rsidR="000045E4" w:rsidRDefault="000045E4" w:rsidP="004D5FE4">
      <w:pPr>
        <w:pStyle w:val="Bo-Blankline"/>
        <w:jc w:val="thaiDistribute"/>
        <w:rPr>
          <w:rFonts w:asciiTheme="majorBidi" w:hAnsiTheme="majorBidi" w:cstheme="majorBidi"/>
          <w:sz w:val="30"/>
          <w:szCs w:val="30"/>
        </w:rPr>
      </w:pPr>
      <w:r w:rsidRPr="000045E4">
        <w:rPr>
          <w:rFonts w:asciiTheme="majorBidi" w:hAnsiTheme="majorBidi"/>
          <w:sz w:val="30"/>
          <w:szCs w:val="30"/>
          <w:cs/>
        </w:rPr>
        <w:t>สำรองหุ้นทุนซื้อคืนคือจำนวนเงินที่จัดสรรจากกำไรสะสมในจำนวนที่เท่ากับต้นทุนของหุ้นบริษัทที่ถือโดยบริษัท สำรองหุ้นทุนซื้อคืนนี้จะนำไปจ่ายเป็นเงินปันผลไม่ได้</w:t>
      </w:r>
    </w:p>
    <w:p w14:paraId="695F9100" w14:textId="18B066A5" w:rsidR="00FE2BFF" w:rsidRDefault="003053E5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  <w:lang w:eastAsia="x-none"/>
        </w:rPr>
      </w:pPr>
      <w:r>
        <w:rPr>
          <w:rFonts w:asciiTheme="majorBidi" w:hAnsiTheme="majorBidi" w:cstheme="majorBidi"/>
          <w:sz w:val="30"/>
          <w:szCs w:val="30"/>
          <w:highlight w:val="yellow"/>
          <w:lang w:eastAsia="x-none"/>
        </w:rPr>
        <w:br w:type="page"/>
      </w:r>
    </w:p>
    <w:p w14:paraId="29EDC3E6" w14:textId="77777777" w:rsidR="00FB5CD3" w:rsidRPr="00EC5E82" w:rsidRDefault="00FB5CD3" w:rsidP="00C87474">
      <w:pPr>
        <w:pStyle w:val="Caption"/>
        <w:ind w:hanging="900"/>
        <w:rPr>
          <w:rFonts w:asciiTheme="majorBidi" w:hAnsiTheme="majorBidi" w:cstheme="majorBidi"/>
        </w:rPr>
      </w:pPr>
      <w:r w:rsidRPr="00EC5E82">
        <w:rPr>
          <w:rFonts w:asciiTheme="majorBidi" w:hAnsiTheme="majorBidi" w:cstheme="majorBidi"/>
          <w:cs/>
        </w:rPr>
        <w:lastRenderedPageBreak/>
        <w:t>ส่วนงานดำเนินงาน</w:t>
      </w:r>
      <w:r w:rsidR="006713B1" w:rsidRPr="00EC5E82">
        <w:rPr>
          <w:rFonts w:asciiTheme="majorBidi" w:hAnsiTheme="majorBidi" w:cstheme="majorBidi"/>
          <w:cs/>
        </w:rPr>
        <w:t>และการจำแนกรายได้</w:t>
      </w:r>
    </w:p>
    <w:p w14:paraId="2181185C" w14:textId="77777777" w:rsidR="00FB5CD3" w:rsidRPr="00EC5E82" w:rsidRDefault="00FB5CD3" w:rsidP="00716C89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70905809" w14:textId="206DC06F" w:rsidR="00FB5CD3" w:rsidRPr="0035030C" w:rsidRDefault="008530E1" w:rsidP="00FB5CD3">
      <w:pPr>
        <w:pStyle w:val="Bo-C1Content"/>
        <w:rPr>
          <w:rFonts w:asciiTheme="majorBidi" w:hAnsiTheme="majorBidi" w:cstheme="majorBidi"/>
        </w:rPr>
      </w:pPr>
      <w:r w:rsidRPr="00EC5E82">
        <w:rPr>
          <w:rFonts w:asciiTheme="majorBidi" w:hAnsiTheme="majorBidi" w:cstheme="majorBidi"/>
          <w:cs/>
          <w:lang w:val="en-US"/>
        </w:rPr>
        <w:t>ผู้บริหารพิจารณาว่า</w:t>
      </w:r>
      <w:r w:rsidR="00FB5CD3" w:rsidRPr="00EC5E82">
        <w:rPr>
          <w:rFonts w:asciiTheme="majorBidi" w:hAnsiTheme="majorBidi" w:cstheme="majorBidi"/>
          <w:cs/>
        </w:rPr>
        <w:t xml:space="preserve">กลุ่มบริษัทมี </w:t>
      </w:r>
      <w:r w:rsidR="002810CA" w:rsidRPr="002810CA">
        <w:rPr>
          <w:rFonts w:asciiTheme="majorBidi" w:hAnsiTheme="majorBidi" w:cstheme="majorBidi"/>
          <w:lang w:val="en-US"/>
        </w:rPr>
        <w:t>4</w:t>
      </w:r>
      <w:r w:rsidR="00FB5CD3" w:rsidRPr="00EC5E82">
        <w:rPr>
          <w:rFonts w:asciiTheme="majorBidi" w:hAnsiTheme="majorBidi" w:cstheme="majorBidi"/>
        </w:rPr>
        <w:t xml:space="preserve"> </w:t>
      </w:r>
      <w:r w:rsidR="00FB5CD3" w:rsidRPr="00EC5E82">
        <w:rPr>
          <w:rFonts w:asciiTheme="majorBidi" w:hAnsiTheme="majorBidi" w:cstheme="majorBidi"/>
          <w:cs/>
        </w:rPr>
        <w:t>ส่วนงานที่รายงาน ซึ่งเป็นหน่วยงานธุรกิจที่สำคัญของกลุ่มบริษัท</w:t>
      </w:r>
      <w:r w:rsidR="004D21AF" w:rsidRPr="00EC5E82">
        <w:rPr>
          <w:rFonts w:asciiTheme="majorBidi" w:hAnsiTheme="majorBidi" w:cstheme="majorBidi"/>
          <w:cs/>
        </w:rPr>
        <w:t>ที่มี</w:t>
      </w:r>
      <w:r w:rsidR="00FB5CD3" w:rsidRPr="00EC5E82">
        <w:rPr>
          <w:rFonts w:asciiTheme="majorBidi" w:hAnsiTheme="majorBidi" w:cstheme="majorBidi"/>
          <w:cs/>
        </w:rPr>
        <w:t>สินค้าและ</w:t>
      </w:r>
      <w:r w:rsidR="00FB5CD3" w:rsidRPr="0035030C">
        <w:rPr>
          <w:rFonts w:asciiTheme="majorBidi" w:hAnsiTheme="majorBidi" w:cstheme="majorBidi"/>
          <w:cs/>
        </w:rPr>
        <w:t>บริการที่แตกต่างกัน และมีการบริหารจัดการแยกต่างหาก เนื่องจากใช้เทคโนโลยีและ</w:t>
      </w:r>
      <w:r w:rsidR="008E1221" w:rsidRPr="0035030C">
        <w:rPr>
          <w:rFonts w:asciiTheme="majorBidi" w:hAnsiTheme="majorBidi" w:cstheme="majorBidi"/>
          <w:cs/>
        </w:rPr>
        <w:t xml:space="preserve">กลยุทธ์ทางการตลาดที่แตกต่างกัน </w:t>
      </w:r>
      <w:r w:rsidR="00FB5CD3" w:rsidRPr="0035030C">
        <w:rPr>
          <w:rFonts w:asciiTheme="majorBidi" w:hAnsiTheme="majorBidi" w:cstheme="majorBidi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6C8E5092" w14:textId="77777777" w:rsidR="00FB5CD3" w:rsidRPr="0035030C" w:rsidRDefault="00FB5CD3" w:rsidP="00FB5CD3">
      <w:pPr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  <w:cs/>
          <w:lang w:val="en-US"/>
        </w:rPr>
      </w:pPr>
    </w:p>
    <w:p w14:paraId="2AB5E242" w14:textId="77777777" w:rsidR="00FB5CD3" w:rsidRPr="0035030C" w:rsidRDefault="00FB5CD3" w:rsidP="005A4383">
      <w:pPr>
        <w:pStyle w:val="BodyText3"/>
        <w:numPr>
          <w:ilvl w:val="0"/>
          <w:numId w:val="8"/>
        </w:numPr>
        <w:tabs>
          <w:tab w:val="left" w:pos="1620"/>
        </w:tabs>
        <w:spacing w:before="0" w:line="240" w:lineRule="auto"/>
        <w:ind w:hanging="539"/>
        <w:jc w:val="left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วัสดุก่อสร้าง</w:t>
      </w:r>
    </w:p>
    <w:p w14:paraId="1EB5C323" w14:textId="77777777" w:rsidR="00FB5CD3" w:rsidRPr="0035030C" w:rsidRDefault="00FB5CD3" w:rsidP="005A4383">
      <w:pPr>
        <w:pStyle w:val="BodyText3"/>
        <w:numPr>
          <w:ilvl w:val="0"/>
          <w:numId w:val="8"/>
        </w:numPr>
        <w:tabs>
          <w:tab w:val="left" w:pos="1620"/>
        </w:tabs>
        <w:spacing w:before="0" w:line="240" w:lineRule="auto"/>
        <w:ind w:hanging="539"/>
        <w:jc w:val="left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ปิโตรเคมีและเคมีภัณฑ์</w:t>
      </w:r>
    </w:p>
    <w:p w14:paraId="3E0BE24B" w14:textId="77777777" w:rsidR="00FB5CD3" w:rsidRPr="0035030C" w:rsidRDefault="00FB5CD3" w:rsidP="005A4383">
      <w:pPr>
        <w:pStyle w:val="BodyText3"/>
        <w:numPr>
          <w:ilvl w:val="0"/>
          <w:numId w:val="8"/>
        </w:numPr>
        <w:tabs>
          <w:tab w:val="left" w:pos="1620"/>
        </w:tabs>
        <w:spacing w:before="0" w:line="240" w:lineRule="auto"/>
        <w:ind w:right="191" w:hanging="539"/>
        <w:jc w:val="left"/>
        <w:rPr>
          <w:rFonts w:asciiTheme="majorBidi" w:hAnsiTheme="majorBidi" w:cstheme="majorBidi"/>
          <w:sz w:val="28"/>
          <w:szCs w:val="28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พลังงานและสาธารณูปโภค</w:t>
      </w:r>
    </w:p>
    <w:p w14:paraId="68F52325" w14:textId="77777777" w:rsidR="00FB5CD3" w:rsidRPr="0035030C" w:rsidRDefault="00FB5CD3" w:rsidP="005A4383">
      <w:pPr>
        <w:pStyle w:val="BodyText3"/>
        <w:numPr>
          <w:ilvl w:val="0"/>
          <w:numId w:val="8"/>
        </w:numPr>
        <w:tabs>
          <w:tab w:val="left" w:pos="1620"/>
        </w:tabs>
        <w:spacing w:before="0" w:line="240" w:lineRule="auto"/>
        <w:ind w:right="191" w:hanging="539"/>
        <w:jc w:val="left"/>
        <w:rPr>
          <w:rFonts w:asciiTheme="majorBidi" w:hAnsiTheme="majorBidi" w:cstheme="majorBidi"/>
          <w:sz w:val="28"/>
          <w:szCs w:val="28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การเกษตร</w:t>
      </w:r>
    </w:p>
    <w:p w14:paraId="1F5242B9" w14:textId="77777777" w:rsidR="00FB5CD3" w:rsidRPr="00EC5E82" w:rsidRDefault="00FB5CD3" w:rsidP="00FB5CD3">
      <w:pPr>
        <w:pStyle w:val="BodyText3"/>
        <w:tabs>
          <w:tab w:val="left" w:pos="540"/>
        </w:tabs>
        <w:spacing w:before="0" w:line="240" w:lineRule="auto"/>
        <w:ind w:left="547" w:right="191"/>
        <w:jc w:val="left"/>
        <w:rPr>
          <w:rFonts w:asciiTheme="majorBidi" w:hAnsiTheme="majorBidi" w:cstheme="majorBidi"/>
          <w:sz w:val="30"/>
          <w:szCs w:val="30"/>
          <w:highlight w:val="yellow"/>
        </w:rPr>
      </w:pPr>
    </w:p>
    <w:p w14:paraId="710DF1C5" w14:textId="6B1F4394" w:rsidR="00D43B86" w:rsidRPr="0035030C" w:rsidRDefault="00FB5CD3" w:rsidP="00D37745">
      <w:pPr>
        <w:pStyle w:val="Bo-C1Content"/>
        <w:jc w:val="left"/>
        <w:rPr>
          <w:rFonts w:asciiTheme="majorBidi" w:hAnsiTheme="majorBidi" w:cstheme="majorBidi"/>
          <w:cs/>
        </w:rPr>
        <w:sectPr w:rsidR="00D43B86" w:rsidRPr="0035030C" w:rsidSect="00412DB6">
          <w:headerReference w:type="default" r:id="rId28"/>
          <w:footerReference w:type="default" r:id="rId29"/>
          <w:pgSz w:w="11909" w:h="16834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  <w:r w:rsidRPr="0035030C">
        <w:rPr>
          <w:rFonts w:asciiTheme="majorBidi" w:hAnsiTheme="majorBidi" w:cstheme="majorBidi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</w:t>
      </w:r>
      <w:r w:rsidR="00435321" w:rsidRPr="0035030C">
        <w:rPr>
          <w:rFonts w:asciiTheme="majorBidi" w:hAnsiTheme="majorBidi" w:cstheme="majorBidi"/>
          <w:cs/>
        </w:rPr>
        <w:t>ดด้านการดำเนินงานของกลุ่มบริษัท</w:t>
      </w:r>
      <w:r w:rsidRPr="0035030C">
        <w:rPr>
          <w:rFonts w:asciiTheme="majorBidi" w:hAnsiTheme="majorBidi" w:cstheme="majorBidi"/>
          <w:cs/>
        </w:rPr>
        <w:t xml:space="preserve">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bookmarkStart w:id="4" w:name="_GoBack"/>
      <w:bookmarkEnd w:id="4"/>
    </w:p>
    <w:p w14:paraId="3F0116AA" w14:textId="77777777" w:rsidR="0040333E" w:rsidRPr="0035030C" w:rsidRDefault="004E7AC9" w:rsidP="00356597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left" w:pos="540"/>
        </w:tabs>
        <w:spacing w:after="0" w:line="240" w:lineRule="auto"/>
        <w:ind w:right="191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lastRenderedPageBreak/>
        <w:t>ข้อมูลเกี่ยวกับผลได้เสีย</w:t>
      </w:r>
      <w:r w:rsidR="0040333E" w:rsidRPr="0035030C">
        <w:rPr>
          <w:rFonts w:asciiTheme="majorBidi" w:hAnsiTheme="majorBidi" w:cstheme="majorBidi"/>
          <w:sz w:val="30"/>
          <w:szCs w:val="30"/>
          <w:cs/>
        </w:rPr>
        <w:t>ตามส่วนงาน</w:t>
      </w:r>
      <w:r w:rsidR="00F418F2" w:rsidRPr="0035030C">
        <w:rPr>
          <w:rFonts w:asciiTheme="majorBidi" w:hAnsiTheme="majorBidi" w:cstheme="majorBidi"/>
          <w:sz w:val="30"/>
          <w:szCs w:val="30"/>
          <w:cs/>
        </w:rPr>
        <w:t>ที่รายงาน</w:t>
      </w:r>
    </w:p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152"/>
        <w:gridCol w:w="236"/>
        <w:gridCol w:w="1146"/>
        <w:gridCol w:w="242"/>
        <w:gridCol w:w="1152"/>
        <w:gridCol w:w="236"/>
        <w:gridCol w:w="1152"/>
        <w:gridCol w:w="236"/>
        <w:gridCol w:w="1152"/>
        <w:gridCol w:w="236"/>
        <w:gridCol w:w="1152"/>
        <w:gridCol w:w="236"/>
        <w:gridCol w:w="1302"/>
        <w:gridCol w:w="236"/>
        <w:gridCol w:w="1384"/>
      </w:tblGrid>
      <w:tr w:rsidR="00D5366D" w:rsidRPr="0035030C" w14:paraId="6460F1F6" w14:textId="77777777" w:rsidTr="0037281D">
        <w:tc>
          <w:tcPr>
            <w:tcW w:w="2790" w:type="dxa"/>
            <w:shd w:val="clear" w:color="auto" w:fill="auto"/>
          </w:tcPr>
          <w:p w14:paraId="799CE3AC" w14:textId="77777777" w:rsidR="00D5366D" w:rsidRPr="0035030C" w:rsidRDefault="00D5366D" w:rsidP="002A2AE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0" w:type="dxa"/>
            <w:gridSpan w:val="15"/>
            <w:shd w:val="clear" w:color="auto" w:fill="auto"/>
            <w:vAlign w:val="bottom"/>
          </w:tcPr>
          <w:p w14:paraId="12D73034" w14:textId="6B138685" w:rsidR="00D5366D" w:rsidRPr="0035030C" w:rsidRDefault="00396EC9" w:rsidP="002A2AE6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</w:t>
            </w:r>
            <w:r w:rsidR="00100347"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D5366D" w:rsidRPr="0035030C" w14:paraId="65CF9F8C" w14:textId="77777777" w:rsidTr="005B6C34">
        <w:tc>
          <w:tcPr>
            <w:tcW w:w="2790" w:type="dxa"/>
            <w:shd w:val="clear" w:color="auto" w:fill="auto"/>
          </w:tcPr>
          <w:p w14:paraId="762F579C" w14:textId="77777777" w:rsidR="00D5366D" w:rsidRPr="0035030C" w:rsidRDefault="00D5366D" w:rsidP="002A2AE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4" w:type="dxa"/>
            <w:gridSpan w:val="3"/>
            <w:shd w:val="clear" w:color="auto" w:fill="auto"/>
            <w:vAlign w:val="bottom"/>
          </w:tcPr>
          <w:p w14:paraId="1140F56F" w14:textId="77777777" w:rsidR="00D5366D" w:rsidRPr="0035030C" w:rsidRDefault="00D5366D" w:rsidP="002A2AE6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4145D3F" w14:textId="77777777" w:rsidR="00D5366D" w:rsidRPr="0035030C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14:paraId="1C49FD06" w14:textId="77777777" w:rsidR="00D5366D" w:rsidRPr="0035030C" w:rsidRDefault="00D5366D" w:rsidP="002A2AE6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7C9F6D" w14:textId="77777777" w:rsidR="00D5366D" w:rsidRPr="0035030C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14:paraId="10FD070C" w14:textId="77777777" w:rsidR="00D5366D" w:rsidRPr="0035030C" w:rsidRDefault="00D5366D" w:rsidP="002A2AE6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รวมรายได้ส่วนงาน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br/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ที่รายงาน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0400CB" w14:textId="77777777" w:rsidR="00D5366D" w:rsidRPr="0035030C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922" w:type="dxa"/>
            <w:gridSpan w:val="3"/>
            <w:shd w:val="clear" w:color="auto" w:fill="auto"/>
            <w:vAlign w:val="bottom"/>
          </w:tcPr>
          <w:p w14:paraId="729F56BE" w14:textId="7A597322" w:rsidR="00D5366D" w:rsidRPr="0035030C" w:rsidRDefault="00D5366D" w:rsidP="002A2AE6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กำไร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(ขาดทุน)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ตามส่วนงานก่อนหัก</w:t>
            </w:r>
            <w:r w:rsidR="001C0E79"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br/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ต้นทุนทางการเงิน ภาษีเงินได้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br/>
              <w:t>ค่าเสื่อมราคาและค่าตัดจำหน่าย</w:t>
            </w:r>
          </w:p>
        </w:tc>
      </w:tr>
      <w:tr w:rsidR="0037281D" w:rsidRPr="0035030C" w14:paraId="0B3CFE28" w14:textId="77777777" w:rsidTr="005B6C34">
        <w:tc>
          <w:tcPr>
            <w:tcW w:w="2790" w:type="dxa"/>
            <w:shd w:val="clear" w:color="auto" w:fill="auto"/>
            <w:vAlign w:val="bottom"/>
          </w:tcPr>
          <w:p w14:paraId="3058060F" w14:textId="4E0A1687" w:rsidR="0037281D" w:rsidRPr="0035030C" w:rsidRDefault="0037281D" w:rsidP="0037281D">
            <w:pPr>
              <w:tabs>
                <w:tab w:val="left" w:pos="252"/>
              </w:tabs>
              <w:ind w:left="252" w:hanging="25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BED48A3" w14:textId="632F6229" w:rsidR="0037281D" w:rsidRPr="0035030C" w:rsidRDefault="0037281D" w:rsidP="0037281D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08713B" w14:textId="77777777" w:rsidR="0037281D" w:rsidRPr="0035030C" w:rsidRDefault="0037281D" w:rsidP="0037281D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73EC9A01" w14:textId="403F48B4" w:rsidR="0037281D" w:rsidRPr="0035030C" w:rsidRDefault="0037281D" w:rsidP="0037281D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6DD13B2" w14:textId="77777777" w:rsidR="0037281D" w:rsidRPr="0035030C" w:rsidRDefault="0037281D" w:rsidP="0037281D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A496CE7" w14:textId="2D2ADF35" w:rsidR="0037281D" w:rsidRPr="0035030C" w:rsidRDefault="0037281D" w:rsidP="0037281D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E3C091" w14:textId="77777777" w:rsidR="0037281D" w:rsidRPr="0035030C" w:rsidRDefault="0037281D" w:rsidP="0037281D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55F752F" w14:textId="02D065A4" w:rsidR="0037281D" w:rsidRPr="0035030C" w:rsidRDefault="0037281D" w:rsidP="0037281D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1F6550" w14:textId="77777777" w:rsidR="0037281D" w:rsidRPr="0035030C" w:rsidRDefault="0037281D" w:rsidP="0037281D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7E94B7" w14:textId="0C797D30" w:rsidR="0037281D" w:rsidRPr="0035030C" w:rsidRDefault="0037281D" w:rsidP="0037281D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1C0479" w14:textId="77777777" w:rsidR="0037281D" w:rsidRPr="0035030C" w:rsidRDefault="0037281D" w:rsidP="0037281D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DE4878D" w14:textId="23782C7E" w:rsidR="0037281D" w:rsidRPr="0035030C" w:rsidRDefault="0037281D" w:rsidP="0037281D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30EDC9" w14:textId="77777777" w:rsidR="0037281D" w:rsidRPr="0035030C" w:rsidRDefault="0037281D" w:rsidP="0037281D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771F0F62" w14:textId="561FF799" w:rsidR="0037281D" w:rsidRPr="0035030C" w:rsidRDefault="0037281D" w:rsidP="0037281D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9E1ADC" w14:textId="77777777" w:rsidR="0037281D" w:rsidRPr="0035030C" w:rsidRDefault="0037281D" w:rsidP="0037281D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3579584B" w14:textId="482B7A21" w:rsidR="0037281D" w:rsidRPr="0035030C" w:rsidRDefault="0037281D" w:rsidP="0037281D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</w:tr>
      <w:tr w:rsidR="0037281D" w:rsidRPr="0035030C" w14:paraId="4FEAE934" w14:textId="77777777" w:rsidTr="0037281D">
        <w:trPr>
          <w:trHeight w:val="252"/>
        </w:trPr>
        <w:tc>
          <w:tcPr>
            <w:tcW w:w="2790" w:type="dxa"/>
            <w:shd w:val="clear" w:color="auto" w:fill="auto"/>
          </w:tcPr>
          <w:p w14:paraId="3DEEEDE4" w14:textId="77777777" w:rsidR="0037281D" w:rsidRPr="0035030C" w:rsidRDefault="0037281D" w:rsidP="0037281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0" w:type="dxa"/>
            <w:gridSpan w:val="15"/>
            <w:shd w:val="clear" w:color="auto" w:fill="auto"/>
            <w:vAlign w:val="bottom"/>
          </w:tcPr>
          <w:p w14:paraId="122927DC" w14:textId="77777777" w:rsidR="0037281D" w:rsidRPr="0035030C" w:rsidRDefault="0037281D" w:rsidP="0037281D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  <w:lang w:val="en-US"/>
              </w:rPr>
              <w:t>(พันบาท</w:t>
            </w:r>
            <w:r w:rsidRPr="0035030C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37281D" w:rsidRPr="0035030C" w14:paraId="2198FF05" w14:textId="77777777" w:rsidTr="005B6C34">
        <w:tc>
          <w:tcPr>
            <w:tcW w:w="2790" w:type="dxa"/>
            <w:shd w:val="clear" w:color="auto" w:fill="auto"/>
            <w:vAlign w:val="center"/>
          </w:tcPr>
          <w:p w14:paraId="02015845" w14:textId="77777777" w:rsidR="0037281D" w:rsidRPr="0035030C" w:rsidRDefault="0037281D" w:rsidP="0037281D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วัสดุก่อสร้าง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8A40385" w14:textId="7B0711C5" w:rsidR="0037281D" w:rsidRPr="0035030C" w:rsidRDefault="006D1986" w:rsidP="0037281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20,399,715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727BE7E" w14:textId="77777777" w:rsidR="0037281D" w:rsidRPr="0035030C" w:rsidRDefault="0037281D" w:rsidP="0037281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6AC3A295" w14:textId="1203CC98" w:rsidR="0037281D" w:rsidRPr="0035030C" w:rsidRDefault="0037281D" w:rsidP="0037281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370</w:t>
            </w:r>
          </w:p>
        </w:tc>
        <w:tc>
          <w:tcPr>
            <w:tcW w:w="242" w:type="dxa"/>
            <w:shd w:val="clear" w:color="auto" w:fill="auto"/>
          </w:tcPr>
          <w:p w14:paraId="6E410F45" w14:textId="77777777" w:rsidR="0037281D" w:rsidRPr="0035030C" w:rsidRDefault="0037281D" w:rsidP="0037281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50F3CA31" w14:textId="2BC8EC3E" w:rsidR="0037281D" w:rsidRPr="0035030C" w:rsidRDefault="006D1986" w:rsidP="0037281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5,950,858</w:t>
            </w:r>
          </w:p>
        </w:tc>
        <w:tc>
          <w:tcPr>
            <w:tcW w:w="236" w:type="dxa"/>
            <w:shd w:val="clear" w:color="auto" w:fill="auto"/>
          </w:tcPr>
          <w:p w14:paraId="33A0AB05" w14:textId="77777777" w:rsidR="0037281D" w:rsidRPr="0035030C" w:rsidRDefault="0037281D" w:rsidP="0037281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35CDA3E7" w14:textId="72DE21B6" w:rsidR="0037281D" w:rsidRPr="0035030C" w:rsidRDefault="0037281D" w:rsidP="0037281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224</w:t>
            </w:r>
          </w:p>
        </w:tc>
        <w:tc>
          <w:tcPr>
            <w:tcW w:w="236" w:type="dxa"/>
            <w:shd w:val="clear" w:color="auto" w:fill="auto"/>
          </w:tcPr>
          <w:p w14:paraId="2D159A87" w14:textId="77777777" w:rsidR="0037281D" w:rsidRPr="0035030C" w:rsidRDefault="0037281D" w:rsidP="0037281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30D5FD11" w14:textId="1FDEE66B" w:rsidR="0037281D" w:rsidRPr="0035030C" w:rsidRDefault="006D1986" w:rsidP="0037281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26,350,573</w:t>
            </w:r>
          </w:p>
        </w:tc>
        <w:tc>
          <w:tcPr>
            <w:tcW w:w="236" w:type="dxa"/>
            <w:shd w:val="clear" w:color="auto" w:fill="auto"/>
          </w:tcPr>
          <w:p w14:paraId="1C5A4EB8" w14:textId="77777777" w:rsidR="0037281D" w:rsidRPr="0035030C" w:rsidRDefault="0037281D" w:rsidP="0037281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4F8A9EA4" w14:textId="3234CB7B" w:rsidR="0037281D" w:rsidRPr="0035030C" w:rsidRDefault="0037281D" w:rsidP="0037281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594</w:t>
            </w:r>
          </w:p>
        </w:tc>
        <w:tc>
          <w:tcPr>
            <w:tcW w:w="236" w:type="dxa"/>
            <w:shd w:val="clear" w:color="auto" w:fill="auto"/>
          </w:tcPr>
          <w:p w14:paraId="13F4E374" w14:textId="77777777" w:rsidR="0037281D" w:rsidRPr="0035030C" w:rsidRDefault="0037281D" w:rsidP="0037281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shd w:val="clear" w:color="auto" w:fill="auto"/>
          </w:tcPr>
          <w:p w14:paraId="34C6A5DE" w14:textId="7DE8D686" w:rsidR="0037281D" w:rsidRPr="0035030C" w:rsidRDefault="006D1986" w:rsidP="0037281D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2,78</w:t>
            </w:r>
            <w:r w:rsidR="00C6105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8,692</w:t>
            </w:r>
          </w:p>
        </w:tc>
        <w:tc>
          <w:tcPr>
            <w:tcW w:w="236" w:type="dxa"/>
            <w:shd w:val="clear" w:color="auto" w:fill="auto"/>
          </w:tcPr>
          <w:p w14:paraId="43D60F7D" w14:textId="77777777" w:rsidR="0037281D" w:rsidRPr="0035030C" w:rsidRDefault="0037281D" w:rsidP="0037281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061D0016" w14:textId="6588A2EC" w:rsidR="0037281D" w:rsidRPr="0035030C" w:rsidRDefault="0037281D" w:rsidP="0037281D">
            <w:pPr>
              <w:tabs>
                <w:tab w:val="decimal" w:pos="119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2,604,275</w:t>
            </w:r>
          </w:p>
        </w:tc>
      </w:tr>
      <w:tr w:rsidR="0037281D" w:rsidRPr="0035030C" w14:paraId="69970211" w14:textId="77777777" w:rsidTr="005B6C34">
        <w:tc>
          <w:tcPr>
            <w:tcW w:w="2790" w:type="dxa"/>
            <w:shd w:val="clear" w:color="auto" w:fill="auto"/>
            <w:vAlign w:val="center"/>
          </w:tcPr>
          <w:p w14:paraId="057C310C" w14:textId="77777777" w:rsidR="0037281D" w:rsidRPr="0035030C" w:rsidRDefault="0037281D" w:rsidP="0037281D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ปิโตรเคมีและเคมีภัณฑ์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8723EC1" w14:textId="30D7EF55" w:rsidR="0037281D" w:rsidRPr="0035030C" w:rsidRDefault="006D1986" w:rsidP="0037281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7,247,874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1DE17BB" w14:textId="77777777" w:rsidR="0037281D" w:rsidRPr="0035030C" w:rsidRDefault="0037281D" w:rsidP="0037281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60411B73" w14:textId="6178FF70" w:rsidR="0037281D" w:rsidRPr="0035030C" w:rsidRDefault="0037281D" w:rsidP="0037281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023</w:t>
            </w:r>
          </w:p>
        </w:tc>
        <w:tc>
          <w:tcPr>
            <w:tcW w:w="242" w:type="dxa"/>
            <w:shd w:val="clear" w:color="auto" w:fill="auto"/>
          </w:tcPr>
          <w:p w14:paraId="3CC705A9" w14:textId="77777777" w:rsidR="0037281D" w:rsidRPr="0035030C" w:rsidRDefault="0037281D" w:rsidP="0037281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3A30FA0A" w14:textId="1F8EDB4B" w:rsidR="0037281D" w:rsidRPr="0035030C" w:rsidRDefault="006D1986" w:rsidP="0037281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3,354,868</w:t>
            </w:r>
          </w:p>
        </w:tc>
        <w:tc>
          <w:tcPr>
            <w:tcW w:w="236" w:type="dxa"/>
            <w:shd w:val="clear" w:color="auto" w:fill="auto"/>
          </w:tcPr>
          <w:p w14:paraId="03F51CB7" w14:textId="77777777" w:rsidR="0037281D" w:rsidRPr="0035030C" w:rsidRDefault="0037281D" w:rsidP="0037281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6D5B4C1B" w14:textId="3C6B6602" w:rsidR="0037281D" w:rsidRPr="0035030C" w:rsidRDefault="0037281D" w:rsidP="0037281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945</w:t>
            </w:r>
          </w:p>
        </w:tc>
        <w:tc>
          <w:tcPr>
            <w:tcW w:w="236" w:type="dxa"/>
            <w:shd w:val="clear" w:color="auto" w:fill="auto"/>
          </w:tcPr>
          <w:p w14:paraId="6283876A" w14:textId="77777777" w:rsidR="0037281D" w:rsidRPr="0035030C" w:rsidRDefault="0037281D" w:rsidP="0037281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6AEEE504" w14:textId="4F450FC2" w:rsidR="0037281D" w:rsidRPr="0035030C" w:rsidRDefault="006D1986" w:rsidP="0037281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10,602,742</w:t>
            </w:r>
          </w:p>
        </w:tc>
        <w:tc>
          <w:tcPr>
            <w:tcW w:w="236" w:type="dxa"/>
            <w:shd w:val="clear" w:color="auto" w:fill="auto"/>
          </w:tcPr>
          <w:p w14:paraId="69D4BFCA" w14:textId="77777777" w:rsidR="0037281D" w:rsidRPr="0035030C" w:rsidRDefault="0037281D" w:rsidP="0037281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21CE939B" w14:textId="73BCFA25" w:rsidR="0037281D" w:rsidRPr="0035030C" w:rsidRDefault="0037281D" w:rsidP="0037281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968</w:t>
            </w:r>
          </w:p>
        </w:tc>
        <w:tc>
          <w:tcPr>
            <w:tcW w:w="236" w:type="dxa"/>
            <w:shd w:val="clear" w:color="auto" w:fill="auto"/>
          </w:tcPr>
          <w:p w14:paraId="0D017861" w14:textId="77777777" w:rsidR="0037281D" w:rsidRPr="0035030C" w:rsidRDefault="0037281D" w:rsidP="0037281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shd w:val="clear" w:color="auto" w:fill="auto"/>
          </w:tcPr>
          <w:p w14:paraId="0C73D744" w14:textId="4276CF12" w:rsidR="0037281D" w:rsidRPr="0035030C" w:rsidRDefault="006D1986" w:rsidP="0037281D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1,223,435</w:t>
            </w:r>
          </w:p>
        </w:tc>
        <w:tc>
          <w:tcPr>
            <w:tcW w:w="236" w:type="dxa"/>
            <w:shd w:val="clear" w:color="auto" w:fill="auto"/>
          </w:tcPr>
          <w:p w14:paraId="5315FDC1" w14:textId="77777777" w:rsidR="0037281D" w:rsidRPr="0035030C" w:rsidRDefault="0037281D" w:rsidP="0037281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0DB4BBD8" w14:textId="1CAEA3AD" w:rsidR="0037281D" w:rsidRPr="0035030C" w:rsidRDefault="0037281D" w:rsidP="0037281D">
            <w:pPr>
              <w:tabs>
                <w:tab w:val="decimal" w:pos="119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736</w:t>
            </w:r>
          </w:p>
        </w:tc>
      </w:tr>
      <w:tr w:rsidR="0037281D" w:rsidRPr="0035030C" w14:paraId="4722742C" w14:textId="77777777" w:rsidTr="005B6C34">
        <w:tc>
          <w:tcPr>
            <w:tcW w:w="2790" w:type="dxa"/>
            <w:shd w:val="clear" w:color="auto" w:fill="auto"/>
            <w:vAlign w:val="center"/>
          </w:tcPr>
          <w:p w14:paraId="613733A5" w14:textId="77777777" w:rsidR="0037281D" w:rsidRPr="0035030C" w:rsidRDefault="0037281D" w:rsidP="0037281D">
            <w:pPr>
              <w:spacing w:line="240" w:lineRule="auto"/>
              <w:ind w:left="252" w:hanging="2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พลังงานและสาธารณูปโภค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DC5293E" w14:textId="168B032F" w:rsidR="0037281D" w:rsidRPr="0035030C" w:rsidRDefault="006D1986" w:rsidP="0037281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7,996,233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FCC035F" w14:textId="77777777" w:rsidR="0037281D" w:rsidRPr="0035030C" w:rsidRDefault="0037281D" w:rsidP="0037281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40AA10CE" w14:textId="7B75B835" w:rsidR="0037281D" w:rsidRPr="0035030C" w:rsidRDefault="0037281D" w:rsidP="0037281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942</w:t>
            </w:r>
          </w:p>
        </w:tc>
        <w:tc>
          <w:tcPr>
            <w:tcW w:w="242" w:type="dxa"/>
            <w:shd w:val="clear" w:color="auto" w:fill="auto"/>
          </w:tcPr>
          <w:p w14:paraId="575378A4" w14:textId="77777777" w:rsidR="0037281D" w:rsidRPr="0035030C" w:rsidRDefault="0037281D" w:rsidP="0037281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38480232" w14:textId="7A404E47" w:rsidR="0037281D" w:rsidRPr="0035030C" w:rsidRDefault="006D1986" w:rsidP="0037281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2,751,087</w:t>
            </w:r>
          </w:p>
        </w:tc>
        <w:tc>
          <w:tcPr>
            <w:tcW w:w="236" w:type="dxa"/>
            <w:shd w:val="clear" w:color="auto" w:fill="auto"/>
          </w:tcPr>
          <w:p w14:paraId="3D89111B" w14:textId="77777777" w:rsidR="0037281D" w:rsidRPr="0035030C" w:rsidRDefault="0037281D" w:rsidP="0037281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4E620396" w14:textId="36BE5564" w:rsidR="0037281D" w:rsidRPr="0035030C" w:rsidRDefault="0037281D" w:rsidP="0037281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873</w:t>
            </w:r>
          </w:p>
        </w:tc>
        <w:tc>
          <w:tcPr>
            <w:tcW w:w="236" w:type="dxa"/>
            <w:shd w:val="clear" w:color="auto" w:fill="auto"/>
          </w:tcPr>
          <w:p w14:paraId="213075F9" w14:textId="77777777" w:rsidR="0037281D" w:rsidRPr="0035030C" w:rsidRDefault="0037281D" w:rsidP="0037281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5B2A9B2F" w14:textId="26D42483" w:rsidR="0037281D" w:rsidRPr="0035030C" w:rsidRDefault="006D1986" w:rsidP="0037281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10,747,320</w:t>
            </w:r>
          </w:p>
        </w:tc>
        <w:tc>
          <w:tcPr>
            <w:tcW w:w="236" w:type="dxa"/>
            <w:shd w:val="clear" w:color="auto" w:fill="auto"/>
          </w:tcPr>
          <w:p w14:paraId="0C905017" w14:textId="77777777" w:rsidR="0037281D" w:rsidRPr="0035030C" w:rsidRDefault="0037281D" w:rsidP="0037281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175D390E" w14:textId="1765C382" w:rsidR="0037281D" w:rsidRPr="0035030C" w:rsidRDefault="0037281D" w:rsidP="0037281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815</w:t>
            </w:r>
          </w:p>
        </w:tc>
        <w:tc>
          <w:tcPr>
            <w:tcW w:w="236" w:type="dxa"/>
            <w:shd w:val="clear" w:color="auto" w:fill="auto"/>
          </w:tcPr>
          <w:p w14:paraId="6E62987D" w14:textId="77777777" w:rsidR="0037281D" w:rsidRPr="0035030C" w:rsidRDefault="0037281D" w:rsidP="0037281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shd w:val="clear" w:color="auto" w:fill="auto"/>
          </w:tcPr>
          <w:p w14:paraId="5780DB69" w14:textId="1B50C9B2" w:rsidR="0037281D" w:rsidRPr="0035030C" w:rsidRDefault="00D72D01" w:rsidP="0037281D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</w:t>
            </w:r>
            <w:r w:rsidR="009E78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782,986</w:t>
            </w:r>
          </w:p>
        </w:tc>
        <w:tc>
          <w:tcPr>
            <w:tcW w:w="236" w:type="dxa"/>
            <w:shd w:val="clear" w:color="auto" w:fill="auto"/>
          </w:tcPr>
          <w:p w14:paraId="056E297C" w14:textId="77777777" w:rsidR="0037281D" w:rsidRPr="0035030C" w:rsidRDefault="0037281D" w:rsidP="0037281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6E3A2175" w14:textId="46B7C168" w:rsidR="0037281D" w:rsidRPr="0035030C" w:rsidRDefault="0037281D" w:rsidP="0037281D">
            <w:pPr>
              <w:tabs>
                <w:tab w:val="decimal" w:pos="119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4,821,561</w:t>
            </w:r>
          </w:p>
        </w:tc>
      </w:tr>
      <w:tr w:rsidR="0037281D" w:rsidRPr="0035030C" w14:paraId="2BD34980" w14:textId="77777777" w:rsidTr="005B6C34">
        <w:tc>
          <w:tcPr>
            <w:tcW w:w="2790" w:type="dxa"/>
            <w:shd w:val="clear" w:color="auto" w:fill="auto"/>
            <w:vAlign w:val="center"/>
          </w:tcPr>
          <w:p w14:paraId="0FCFA0C4" w14:textId="77777777" w:rsidR="0037281D" w:rsidRPr="0035030C" w:rsidRDefault="0037281D" w:rsidP="0037281D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การเกษตร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B573E72" w14:textId="4ABA7866" w:rsidR="0037281D" w:rsidRPr="0035030C" w:rsidRDefault="006D1986" w:rsidP="0037281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126,573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D035A94" w14:textId="77777777" w:rsidR="0037281D" w:rsidRPr="0035030C" w:rsidRDefault="0037281D" w:rsidP="0037281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14B6BE54" w14:textId="2CD3EA1E" w:rsidR="0037281D" w:rsidRPr="0035030C" w:rsidRDefault="0037281D" w:rsidP="0037281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117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121</w:t>
            </w:r>
          </w:p>
        </w:tc>
        <w:tc>
          <w:tcPr>
            <w:tcW w:w="242" w:type="dxa"/>
            <w:shd w:val="clear" w:color="auto" w:fill="auto"/>
          </w:tcPr>
          <w:p w14:paraId="41B058D5" w14:textId="77777777" w:rsidR="0037281D" w:rsidRPr="0035030C" w:rsidRDefault="0037281D" w:rsidP="0037281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254CC5B0" w14:textId="2FF79072" w:rsidR="0037281D" w:rsidRPr="0035030C" w:rsidRDefault="006D1986" w:rsidP="0037281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48,914</w:t>
            </w:r>
          </w:p>
        </w:tc>
        <w:tc>
          <w:tcPr>
            <w:tcW w:w="236" w:type="dxa"/>
            <w:shd w:val="clear" w:color="auto" w:fill="auto"/>
          </w:tcPr>
          <w:p w14:paraId="0D48B068" w14:textId="77777777" w:rsidR="0037281D" w:rsidRPr="0035030C" w:rsidRDefault="0037281D" w:rsidP="0037281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38A4337D" w14:textId="022E3266" w:rsidR="0037281D" w:rsidRPr="0035030C" w:rsidRDefault="0037281D" w:rsidP="0037281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377</w:t>
            </w:r>
          </w:p>
        </w:tc>
        <w:tc>
          <w:tcPr>
            <w:tcW w:w="236" w:type="dxa"/>
            <w:shd w:val="clear" w:color="auto" w:fill="auto"/>
          </w:tcPr>
          <w:p w14:paraId="0E58149C" w14:textId="77777777" w:rsidR="0037281D" w:rsidRPr="0035030C" w:rsidRDefault="0037281D" w:rsidP="0037281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641B621C" w14:textId="40F690C9" w:rsidR="0037281D" w:rsidRPr="0035030C" w:rsidRDefault="006D1986" w:rsidP="0037281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175,487</w:t>
            </w:r>
          </w:p>
        </w:tc>
        <w:tc>
          <w:tcPr>
            <w:tcW w:w="236" w:type="dxa"/>
            <w:shd w:val="clear" w:color="auto" w:fill="auto"/>
          </w:tcPr>
          <w:p w14:paraId="098FCA48" w14:textId="77777777" w:rsidR="0037281D" w:rsidRPr="0035030C" w:rsidRDefault="0037281D" w:rsidP="0037281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6C4FD42A" w14:textId="39DCF850" w:rsidR="0037281D" w:rsidRPr="0035030C" w:rsidRDefault="0037281D" w:rsidP="0037281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217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498</w:t>
            </w:r>
          </w:p>
        </w:tc>
        <w:tc>
          <w:tcPr>
            <w:tcW w:w="236" w:type="dxa"/>
            <w:shd w:val="clear" w:color="auto" w:fill="auto"/>
          </w:tcPr>
          <w:p w14:paraId="4D8B4F4F" w14:textId="77777777" w:rsidR="0037281D" w:rsidRPr="0035030C" w:rsidRDefault="0037281D" w:rsidP="0037281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shd w:val="clear" w:color="auto" w:fill="auto"/>
          </w:tcPr>
          <w:p w14:paraId="746E73DF" w14:textId="1D2F78A4" w:rsidR="0037281D" w:rsidRPr="0035030C" w:rsidRDefault="006D1986" w:rsidP="0037281D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34,30</w:t>
            </w:r>
            <w:r w:rsidR="009E78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4C601A9C" w14:textId="77777777" w:rsidR="0037281D" w:rsidRPr="0035030C" w:rsidRDefault="0037281D" w:rsidP="0037281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1DE9C264" w14:textId="5CF872F3" w:rsidR="0037281D" w:rsidRPr="0035030C" w:rsidRDefault="0037281D" w:rsidP="0037281D">
            <w:pPr>
              <w:tabs>
                <w:tab w:val="decimal" w:pos="119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37281D" w:rsidRPr="0035030C" w14:paraId="0AD72CFC" w14:textId="77777777" w:rsidTr="005B6C34">
        <w:tc>
          <w:tcPr>
            <w:tcW w:w="2790" w:type="dxa"/>
            <w:shd w:val="clear" w:color="auto" w:fill="auto"/>
            <w:vAlign w:val="center"/>
          </w:tcPr>
          <w:p w14:paraId="63B77ECD" w14:textId="77777777" w:rsidR="0037281D" w:rsidRPr="0035030C" w:rsidRDefault="0037281D" w:rsidP="0037281D">
            <w:pPr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886D5F" w14:textId="0938C2CB" w:rsidR="0037281D" w:rsidRPr="0035030C" w:rsidRDefault="006D1986" w:rsidP="0037281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35,770,395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9D88265" w14:textId="77777777" w:rsidR="0037281D" w:rsidRPr="0035030C" w:rsidRDefault="0037281D" w:rsidP="0037281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0F2EF6" w14:textId="3B0A8B9D" w:rsidR="0037281D" w:rsidRPr="0035030C" w:rsidRDefault="0037281D" w:rsidP="0037281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807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456</w:t>
            </w:r>
          </w:p>
        </w:tc>
        <w:tc>
          <w:tcPr>
            <w:tcW w:w="242" w:type="dxa"/>
            <w:shd w:val="clear" w:color="auto" w:fill="auto"/>
          </w:tcPr>
          <w:p w14:paraId="5B897E23" w14:textId="77777777" w:rsidR="0037281D" w:rsidRPr="0035030C" w:rsidRDefault="0037281D" w:rsidP="0037281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B8FEB3" w14:textId="040BF5F6" w:rsidR="0037281D" w:rsidRPr="0035030C" w:rsidRDefault="006D1986" w:rsidP="0037281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12,105,727</w:t>
            </w:r>
          </w:p>
        </w:tc>
        <w:tc>
          <w:tcPr>
            <w:tcW w:w="236" w:type="dxa"/>
            <w:shd w:val="clear" w:color="auto" w:fill="auto"/>
          </w:tcPr>
          <w:p w14:paraId="080FE7C8" w14:textId="77777777" w:rsidR="0037281D" w:rsidRPr="0035030C" w:rsidRDefault="0037281D" w:rsidP="0037281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3B9375" w14:textId="3B7E3A19" w:rsidR="0037281D" w:rsidRPr="0035030C" w:rsidRDefault="0037281D" w:rsidP="0037281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590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419</w:t>
            </w:r>
          </w:p>
        </w:tc>
        <w:tc>
          <w:tcPr>
            <w:tcW w:w="236" w:type="dxa"/>
            <w:shd w:val="clear" w:color="auto" w:fill="auto"/>
          </w:tcPr>
          <w:p w14:paraId="3994EB5C" w14:textId="77777777" w:rsidR="0037281D" w:rsidRPr="0035030C" w:rsidRDefault="0037281D" w:rsidP="0037281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160BEE" w14:textId="05EC8C88" w:rsidR="0037281D" w:rsidRPr="0035030C" w:rsidRDefault="006D1986" w:rsidP="0037281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47,876,122</w:t>
            </w:r>
          </w:p>
        </w:tc>
        <w:tc>
          <w:tcPr>
            <w:tcW w:w="236" w:type="dxa"/>
            <w:shd w:val="clear" w:color="auto" w:fill="auto"/>
          </w:tcPr>
          <w:p w14:paraId="65D46554" w14:textId="77777777" w:rsidR="0037281D" w:rsidRPr="0035030C" w:rsidRDefault="0037281D" w:rsidP="0037281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402661" w14:textId="3BD50DFF" w:rsidR="0037281D" w:rsidRPr="0035030C" w:rsidRDefault="0037281D" w:rsidP="0037281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397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875</w:t>
            </w:r>
          </w:p>
        </w:tc>
        <w:tc>
          <w:tcPr>
            <w:tcW w:w="236" w:type="dxa"/>
            <w:shd w:val="clear" w:color="auto" w:fill="auto"/>
          </w:tcPr>
          <w:p w14:paraId="580D0911" w14:textId="77777777" w:rsidR="0037281D" w:rsidRPr="0035030C" w:rsidRDefault="0037281D" w:rsidP="0037281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21A300" w14:textId="7566A326" w:rsidR="0037281D" w:rsidRPr="0035030C" w:rsidRDefault="006D1986" w:rsidP="0037281D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8,</w:t>
            </w:r>
            <w:r w:rsidR="00183C1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829,421</w:t>
            </w:r>
          </w:p>
        </w:tc>
        <w:tc>
          <w:tcPr>
            <w:tcW w:w="236" w:type="dxa"/>
            <w:shd w:val="clear" w:color="auto" w:fill="auto"/>
          </w:tcPr>
          <w:p w14:paraId="3076F7F7" w14:textId="77777777" w:rsidR="0037281D" w:rsidRPr="0035030C" w:rsidRDefault="0037281D" w:rsidP="0037281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1384B6" w14:textId="450B496A" w:rsidR="0037281D" w:rsidRPr="0035030C" w:rsidRDefault="0037281D" w:rsidP="0037281D">
            <w:pPr>
              <w:tabs>
                <w:tab w:val="decimal" w:pos="119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10,054,101</w:t>
            </w:r>
          </w:p>
        </w:tc>
      </w:tr>
      <w:tr w:rsidR="0037281D" w:rsidRPr="00EC5E82" w14:paraId="102B6C01" w14:textId="77777777" w:rsidTr="005B6C34">
        <w:trPr>
          <w:trHeight w:val="170"/>
        </w:trPr>
        <w:tc>
          <w:tcPr>
            <w:tcW w:w="2790" w:type="dxa"/>
            <w:shd w:val="clear" w:color="auto" w:fill="auto"/>
            <w:vAlign w:val="center"/>
          </w:tcPr>
          <w:p w14:paraId="7BE5847A" w14:textId="77777777" w:rsidR="0037281D" w:rsidRPr="00EC5E82" w:rsidRDefault="0037281D" w:rsidP="0037281D">
            <w:pPr>
              <w:spacing w:line="240" w:lineRule="auto"/>
              <w:ind w:right="-144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1840B8" w14:textId="77777777" w:rsidR="0037281D" w:rsidRPr="00EC5E82" w:rsidRDefault="0037281D" w:rsidP="0037281D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077AB2F" w14:textId="77777777" w:rsidR="0037281D" w:rsidRPr="00EC5E82" w:rsidRDefault="0037281D" w:rsidP="0037281D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</w:tcPr>
          <w:p w14:paraId="19EF09D6" w14:textId="77777777" w:rsidR="0037281D" w:rsidRPr="00EC5E82" w:rsidRDefault="0037281D" w:rsidP="0037281D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242" w:type="dxa"/>
            <w:shd w:val="clear" w:color="auto" w:fill="auto"/>
          </w:tcPr>
          <w:p w14:paraId="02590F78" w14:textId="77777777" w:rsidR="0037281D" w:rsidRPr="00EC5E82" w:rsidRDefault="0037281D" w:rsidP="0037281D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DB30EF7" w14:textId="77777777" w:rsidR="0037281D" w:rsidRPr="00EC5E82" w:rsidRDefault="0037281D" w:rsidP="0037281D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951DF31" w14:textId="77777777" w:rsidR="0037281D" w:rsidRPr="00EC5E82" w:rsidRDefault="0037281D" w:rsidP="0037281D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4EC33E3" w14:textId="77777777" w:rsidR="0037281D" w:rsidRPr="00EC5E82" w:rsidRDefault="0037281D" w:rsidP="0037281D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48F8A8B" w14:textId="77777777" w:rsidR="0037281D" w:rsidRPr="00EC5E82" w:rsidRDefault="0037281D" w:rsidP="0037281D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1C2D2BC" w14:textId="77777777" w:rsidR="0037281D" w:rsidRPr="00EC5E82" w:rsidRDefault="0037281D" w:rsidP="0037281D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A1B40C6" w14:textId="77777777" w:rsidR="0037281D" w:rsidRPr="00EC5E82" w:rsidRDefault="0037281D" w:rsidP="0037281D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290DAE7" w14:textId="77777777" w:rsidR="0037281D" w:rsidRPr="00EC5E82" w:rsidRDefault="0037281D" w:rsidP="0037281D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A2A83C4" w14:textId="77777777" w:rsidR="0037281D" w:rsidRPr="00EC5E82" w:rsidRDefault="0037281D" w:rsidP="0037281D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2C0DEAB8" w14:textId="77777777" w:rsidR="0037281D" w:rsidRPr="00EC5E82" w:rsidRDefault="0037281D" w:rsidP="0037281D">
            <w:pPr>
              <w:tabs>
                <w:tab w:val="decimal" w:pos="108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CF259A1" w14:textId="77777777" w:rsidR="0037281D" w:rsidRPr="00EC5E82" w:rsidRDefault="0037281D" w:rsidP="0037281D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14:paraId="68654596" w14:textId="77777777" w:rsidR="0037281D" w:rsidRPr="00EC5E82" w:rsidRDefault="0037281D" w:rsidP="0037281D">
            <w:pPr>
              <w:tabs>
                <w:tab w:val="decimal" w:pos="110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</w:tr>
      <w:tr w:rsidR="0037281D" w:rsidRPr="0035030C" w14:paraId="3E40850C" w14:textId="77777777" w:rsidTr="005B6C34">
        <w:tc>
          <w:tcPr>
            <w:tcW w:w="2790" w:type="dxa"/>
            <w:shd w:val="clear" w:color="auto" w:fill="auto"/>
            <w:vAlign w:val="center"/>
          </w:tcPr>
          <w:p w14:paraId="6CDB140A" w14:textId="55A06235" w:rsidR="0037281D" w:rsidRPr="0035030C" w:rsidRDefault="0037281D" w:rsidP="0037281D">
            <w:pPr>
              <w:spacing w:line="240" w:lineRule="atLeast"/>
              <w:ind w:right="-14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กำไรอื่น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B9CADE2" w14:textId="0C4C31B6" w:rsidR="0037281D" w:rsidRPr="0035030C" w:rsidRDefault="0037281D" w:rsidP="0037281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4C78075" w14:textId="77777777" w:rsidR="0037281D" w:rsidRPr="0035030C" w:rsidRDefault="0037281D" w:rsidP="0037281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6497DBAC" w14:textId="77777777" w:rsidR="0037281D" w:rsidRPr="0035030C" w:rsidRDefault="0037281D" w:rsidP="0037281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2" w:type="dxa"/>
            <w:shd w:val="clear" w:color="auto" w:fill="auto"/>
          </w:tcPr>
          <w:p w14:paraId="30D34727" w14:textId="77777777" w:rsidR="0037281D" w:rsidRPr="0035030C" w:rsidRDefault="0037281D" w:rsidP="0037281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345D6BB3" w14:textId="77777777" w:rsidR="0037281D" w:rsidRPr="0035030C" w:rsidRDefault="0037281D" w:rsidP="0037281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EF98545" w14:textId="77777777" w:rsidR="0037281D" w:rsidRPr="0035030C" w:rsidRDefault="0037281D" w:rsidP="0037281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457AA0B3" w14:textId="77777777" w:rsidR="0037281D" w:rsidRPr="0035030C" w:rsidRDefault="0037281D" w:rsidP="0037281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C73DDF4" w14:textId="77777777" w:rsidR="0037281D" w:rsidRPr="0035030C" w:rsidRDefault="0037281D" w:rsidP="0037281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541694D5" w14:textId="77777777" w:rsidR="0037281D" w:rsidRPr="0035030C" w:rsidRDefault="0037281D" w:rsidP="0037281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1589C41" w14:textId="77777777" w:rsidR="0037281D" w:rsidRPr="0035030C" w:rsidRDefault="0037281D" w:rsidP="0037281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3F6F1A2B" w14:textId="77777777" w:rsidR="0037281D" w:rsidRPr="0035030C" w:rsidRDefault="0037281D" w:rsidP="0037281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44BB213" w14:textId="77777777" w:rsidR="0037281D" w:rsidRPr="0035030C" w:rsidRDefault="0037281D" w:rsidP="0037281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06FB48AA" w14:textId="474ACDD2" w:rsidR="0037281D" w:rsidRPr="0035030C" w:rsidRDefault="006D1986" w:rsidP="0037281D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1,04</w:t>
            </w:r>
            <w:r w:rsidR="00183C1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711F595A" w14:textId="77777777" w:rsidR="0037281D" w:rsidRPr="0035030C" w:rsidRDefault="0037281D" w:rsidP="0037281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5AB3C95B" w14:textId="3C392DBA" w:rsidR="0037281D" w:rsidRPr="0035030C" w:rsidRDefault="0037281D" w:rsidP="0037281D">
            <w:pPr>
              <w:tabs>
                <w:tab w:val="decimal" w:pos="119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829</w:t>
            </w:r>
          </w:p>
        </w:tc>
      </w:tr>
      <w:tr w:rsidR="0037281D" w:rsidRPr="0035030C" w14:paraId="157EC28B" w14:textId="77777777" w:rsidTr="005B6C34">
        <w:tc>
          <w:tcPr>
            <w:tcW w:w="2790" w:type="dxa"/>
            <w:shd w:val="clear" w:color="auto" w:fill="auto"/>
            <w:vAlign w:val="center"/>
          </w:tcPr>
          <w:p w14:paraId="4C3CE0CB" w14:textId="77777777" w:rsidR="0037281D" w:rsidRPr="0035030C" w:rsidRDefault="0037281D" w:rsidP="0037281D">
            <w:pPr>
              <w:spacing w:line="240" w:lineRule="atLeast"/>
              <w:ind w:right="-144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688B7DE" w14:textId="77777777" w:rsidR="0037281D" w:rsidRPr="0035030C" w:rsidRDefault="0037281D" w:rsidP="0037281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6029D9C" w14:textId="77777777" w:rsidR="0037281D" w:rsidRPr="0035030C" w:rsidRDefault="0037281D" w:rsidP="0037281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3D653AF8" w14:textId="77777777" w:rsidR="0037281D" w:rsidRPr="0035030C" w:rsidRDefault="0037281D" w:rsidP="0037281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42" w:type="dxa"/>
            <w:shd w:val="clear" w:color="auto" w:fill="auto"/>
            <w:vAlign w:val="center"/>
          </w:tcPr>
          <w:p w14:paraId="6F941901" w14:textId="77777777" w:rsidR="0037281D" w:rsidRPr="0035030C" w:rsidRDefault="0037281D" w:rsidP="0037281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F901E32" w14:textId="77777777" w:rsidR="0037281D" w:rsidRPr="0035030C" w:rsidRDefault="0037281D" w:rsidP="0037281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6E32E1E" w14:textId="77777777" w:rsidR="0037281D" w:rsidRPr="0035030C" w:rsidRDefault="0037281D" w:rsidP="0037281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46D1975" w14:textId="77777777" w:rsidR="0037281D" w:rsidRPr="0035030C" w:rsidRDefault="0037281D" w:rsidP="0037281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87647FC" w14:textId="77777777" w:rsidR="0037281D" w:rsidRPr="0035030C" w:rsidRDefault="0037281D" w:rsidP="0037281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CB48E61" w14:textId="77777777" w:rsidR="0037281D" w:rsidRPr="0035030C" w:rsidRDefault="0037281D" w:rsidP="0037281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5C6CE11" w14:textId="77777777" w:rsidR="0037281D" w:rsidRPr="0035030C" w:rsidRDefault="0037281D" w:rsidP="0037281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6DC502C" w14:textId="77777777" w:rsidR="0037281D" w:rsidRPr="0035030C" w:rsidRDefault="0037281D" w:rsidP="0037281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CFC7457" w14:textId="77777777" w:rsidR="0037281D" w:rsidRPr="0035030C" w:rsidRDefault="0037281D" w:rsidP="0037281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4C07E49A" w14:textId="79853C91" w:rsidR="0037281D" w:rsidRPr="0035030C" w:rsidRDefault="006D1986" w:rsidP="0037281D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8,8</w:t>
            </w:r>
            <w:r w:rsidR="005074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30,465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5D9CE38" w14:textId="77777777" w:rsidR="0037281D" w:rsidRPr="0035030C" w:rsidRDefault="0037281D" w:rsidP="0037281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6FC93838" w14:textId="147B6ED7" w:rsidR="0037281D" w:rsidRPr="0035030C" w:rsidRDefault="0037281D" w:rsidP="0037281D">
            <w:pPr>
              <w:tabs>
                <w:tab w:val="decimal" w:pos="119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10,054,930</w:t>
            </w:r>
          </w:p>
        </w:tc>
      </w:tr>
      <w:tr w:rsidR="0037281D" w:rsidRPr="00EC5E82" w14:paraId="6B01359B" w14:textId="77777777" w:rsidTr="005B6C34">
        <w:tc>
          <w:tcPr>
            <w:tcW w:w="2790" w:type="dxa"/>
            <w:shd w:val="clear" w:color="auto" w:fill="auto"/>
            <w:vAlign w:val="center"/>
          </w:tcPr>
          <w:p w14:paraId="3AFA0E43" w14:textId="77777777" w:rsidR="0037281D" w:rsidRPr="00EC5E82" w:rsidRDefault="0037281D" w:rsidP="0037281D">
            <w:pPr>
              <w:spacing w:line="240" w:lineRule="auto"/>
              <w:ind w:right="-144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601E9EC" w14:textId="77777777" w:rsidR="0037281D" w:rsidRPr="00EC5E82" w:rsidRDefault="0037281D" w:rsidP="0037281D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277C473" w14:textId="77777777" w:rsidR="0037281D" w:rsidRPr="00EC5E82" w:rsidRDefault="0037281D" w:rsidP="0037281D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37B82EB8" w14:textId="77777777" w:rsidR="0037281D" w:rsidRPr="00EC5E82" w:rsidRDefault="0037281D" w:rsidP="0037281D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42" w:type="dxa"/>
            <w:shd w:val="clear" w:color="auto" w:fill="auto"/>
            <w:vAlign w:val="center"/>
          </w:tcPr>
          <w:p w14:paraId="2FE51280" w14:textId="77777777" w:rsidR="0037281D" w:rsidRPr="00EC5E82" w:rsidRDefault="0037281D" w:rsidP="0037281D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203812F" w14:textId="77777777" w:rsidR="0037281D" w:rsidRPr="00EC5E82" w:rsidRDefault="0037281D" w:rsidP="0037281D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B7FA2E4" w14:textId="77777777" w:rsidR="0037281D" w:rsidRPr="00EC5E82" w:rsidRDefault="0037281D" w:rsidP="0037281D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A98F539" w14:textId="77777777" w:rsidR="0037281D" w:rsidRPr="00EC5E82" w:rsidRDefault="0037281D" w:rsidP="0037281D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90467DE" w14:textId="77777777" w:rsidR="0037281D" w:rsidRPr="00EC5E82" w:rsidRDefault="0037281D" w:rsidP="0037281D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9119985" w14:textId="77777777" w:rsidR="0037281D" w:rsidRPr="00EC5E82" w:rsidRDefault="0037281D" w:rsidP="0037281D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33B7668" w14:textId="77777777" w:rsidR="0037281D" w:rsidRPr="00EC5E82" w:rsidRDefault="0037281D" w:rsidP="0037281D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B3A4D9E" w14:textId="77777777" w:rsidR="0037281D" w:rsidRPr="00EC5E82" w:rsidRDefault="0037281D" w:rsidP="0037281D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6C09E70" w14:textId="77777777" w:rsidR="0037281D" w:rsidRPr="00EC5E82" w:rsidRDefault="0037281D" w:rsidP="0037281D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268AE1DE" w14:textId="21F30EE1" w:rsidR="0037281D" w:rsidRPr="00EC5E82" w:rsidRDefault="0037281D" w:rsidP="0037281D">
            <w:pPr>
              <w:tabs>
                <w:tab w:val="decimal" w:pos="1080"/>
              </w:tabs>
              <w:spacing w:line="240" w:lineRule="auto"/>
              <w:ind w:right="-13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907B773" w14:textId="77777777" w:rsidR="0037281D" w:rsidRPr="00EC5E82" w:rsidRDefault="0037281D" w:rsidP="0037281D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78157A49" w14:textId="77777777" w:rsidR="0037281D" w:rsidRPr="00EC5E82" w:rsidRDefault="0037281D" w:rsidP="0037281D">
            <w:pPr>
              <w:tabs>
                <w:tab w:val="decimal" w:pos="110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</w:tr>
      <w:tr w:rsidR="005B6C34" w:rsidRPr="0035030C" w14:paraId="47A12FF0" w14:textId="77777777" w:rsidTr="005B6C34">
        <w:tc>
          <w:tcPr>
            <w:tcW w:w="2790" w:type="dxa"/>
            <w:shd w:val="clear" w:color="auto" w:fill="auto"/>
            <w:vAlign w:val="center"/>
          </w:tcPr>
          <w:p w14:paraId="28727B83" w14:textId="77777777" w:rsidR="005B6C34" w:rsidRPr="0035030C" w:rsidRDefault="005B6C34" w:rsidP="005B6C34">
            <w:pPr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AF92256" w14:textId="77777777" w:rsidR="005B6C34" w:rsidRPr="0035030C" w:rsidRDefault="005B6C34" w:rsidP="005B6C3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2A71D99" w14:textId="77777777" w:rsidR="005B6C34" w:rsidRPr="0035030C" w:rsidRDefault="005B6C34" w:rsidP="005B6C3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7027670C" w14:textId="77777777" w:rsidR="005B6C34" w:rsidRPr="0035030C" w:rsidRDefault="005B6C34" w:rsidP="005B6C3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2" w:type="dxa"/>
            <w:shd w:val="clear" w:color="auto" w:fill="auto"/>
            <w:vAlign w:val="center"/>
          </w:tcPr>
          <w:p w14:paraId="32A929DA" w14:textId="77777777" w:rsidR="005B6C34" w:rsidRPr="0035030C" w:rsidRDefault="005B6C34" w:rsidP="005B6C3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EB758A7" w14:textId="77777777" w:rsidR="005B6C34" w:rsidRPr="0035030C" w:rsidRDefault="005B6C34" w:rsidP="005B6C3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AD0CAF1" w14:textId="77777777" w:rsidR="005B6C34" w:rsidRPr="0035030C" w:rsidRDefault="005B6C34" w:rsidP="005B6C3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7067C4F" w14:textId="77777777" w:rsidR="005B6C34" w:rsidRPr="0035030C" w:rsidRDefault="005B6C34" w:rsidP="005B6C3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EDBA6D0" w14:textId="77777777" w:rsidR="005B6C34" w:rsidRPr="0035030C" w:rsidRDefault="005B6C34" w:rsidP="005B6C3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B9B3150" w14:textId="77777777" w:rsidR="005B6C34" w:rsidRPr="0035030C" w:rsidRDefault="005B6C34" w:rsidP="005B6C3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BBF82EF" w14:textId="77777777" w:rsidR="005B6C34" w:rsidRPr="0035030C" w:rsidRDefault="005B6C34" w:rsidP="005B6C3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D0EDF7E" w14:textId="77777777" w:rsidR="005B6C34" w:rsidRPr="0035030C" w:rsidRDefault="005B6C34" w:rsidP="005B6C3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EA0C85A" w14:textId="77777777" w:rsidR="005B6C34" w:rsidRPr="0035030C" w:rsidRDefault="005B6C34" w:rsidP="005B6C3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29330DF9" w14:textId="68701C4E" w:rsidR="005B6C34" w:rsidRPr="0035030C" w:rsidRDefault="006D1986" w:rsidP="005B6C34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(2,380,980)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6ABC4E1" w14:textId="77777777" w:rsidR="005B6C34" w:rsidRPr="0035030C" w:rsidRDefault="005B6C34" w:rsidP="005B6C3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26ACA0CA" w14:textId="27095E53" w:rsidR="005B6C34" w:rsidRPr="0035030C" w:rsidRDefault="005B6C34" w:rsidP="005B6C34">
            <w:pPr>
              <w:tabs>
                <w:tab w:val="decimal" w:pos="119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958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5B6C34" w:rsidRPr="0035030C" w14:paraId="33D909F1" w14:textId="77777777" w:rsidTr="005B6C34">
        <w:tc>
          <w:tcPr>
            <w:tcW w:w="2790" w:type="dxa"/>
            <w:shd w:val="clear" w:color="auto" w:fill="auto"/>
            <w:vAlign w:val="center"/>
          </w:tcPr>
          <w:p w14:paraId="0DB8D9C4" w14:textId="77777777" w:rsidR="005B6C34" w:rsidRPr="0035030C" w:rsidRDefault="005B6C34" w:rsidP="005B6C34">
            <w:pPr>
              <w:spacing w:line="240" w:lineRule="atLeast"/>
              <w:ind w:right="-14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786E3F0" w14:textId="77777777" w:rsidR="005B6C34" w:rsidRPr="0035030C" w:rsidRDefault="005B6C34" w:rsidP="005B6C3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CE31659" w14:textId="77777777" w:rsidR="005B6C34" w:rsidRPr="0035030C" w:rsidRDefault="005B6C34" w:rsidP="005B6C3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0EDD3BF6" w14:textId="77777777" w:rsidR="005B6C34" w:rsidRPr="0035030C" w:rsidRDefault="005B6C34" w:rsidP="005B6C3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2" w:type="dxa"/>
            <w:shd w:val="clear" w:color="auto" w:fill="auto"/>
            <w:vAlign w:val="center"/>
          </w:tcPr>
          <w:p w14:paraId="585207DC" w14:textId="77777777" w:rsidR="005B6C34" w:rsidRPr="0035030C" w:rsidRDefault="005B6C34" w:rsidP="005B6C3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E04654D" w14:textId="77777777" w:rsidR="005B6C34" w:rsidRPr="0035030C" w:rsidRDefault="005B6C34" w:rsidP="005B6C3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9AF27C4" w14:textId="77777777" w:rsidR="005B6C34" w:rsidRPr="0035030C" w:rsidRDefault="005B6C34" w:rsidP="005B6C3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F958083" w14:textId="77777777" w:rsidR="005B6C34" w:rsidRPr="0035030C" w:rsidRDefault="005B6C34" w:rsidP="005B6C3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5701A87" w14:textId="77777777" w:rsidR="005B6C34" w:rsidRPr="0035030C" w:rsidRDefault="005B6C34" w:rsidP="005B6C3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8B6671C" w14:textId="77777777" w:rsidR="005B6C34" w:rsidRPr="0035030C" w:rsidRDefault="005B6C34" w:rsidP="005B6C3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89E949B" w14:textId="77777777" w:rsidR="005B6C34" w:rsidRPr="0035030C" w:rsidRDefault="005B6C34" w:rsidP="005B6C3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6B7ECAE" w14:textId="77777777" w:rsidR="005B6C34" w:rsidRPr="0035030C" w:rsidRDefault="005B6C34" w:rsidP="005B6C3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8FF980A" w14:textId="77777777" w:rsidR="005B6C34" w:rsidRPr="0035030C" w:rsidRDefault="005B6C34" w:rsidP="005B6C3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0078A6C1" w14:textId="31A26C24" w:rsidR="005B6C34" w:rsidRPr="0035030C" w:rsidRDefault="006D1986" w:rsidP="005B6C34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(3,</w:t>
            </w:r>
            <w:r w:rsidR="005074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176,379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FA1FBFA" w14:textId="77777777" w:rsidR="005B6C34" w:rsidRPr="0035030C" w:rsidRDefault="005B6C34" w:rsidP="005B6C3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44C72B2" w14:textId="2F0575CA" w:rsidR="005B6C34" w:rsidRPr="0035030C" w:rsidRDefault="005B6C34" w:rsidP="005B6C34">
            <w:pPr>
              <w:tabs>
                <w:tab w:val="decimal" w:pos="119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(3,315,814)</w:t>
            </w:r>
          </w:p>
        </w:tc>
      </w:tr>
      <w:tr w:rsidR="005B6C34" w:rsidRPr="0035030C" w14:paraId="3485445E" w14:textId="6A2868E0" w:rsidTr="005B6C34">
        <w:trPr>
          <w:trHeight w:val="308"/>
        </w:trPr>
        <w:tc>
          <w:tcPr>
            <w:tcW w:w="5324" w:type="dxa"/>
            <w:gridSpan w:val="4"/>
            <w:shd w:val="clear" w:color="auto" w:fill="auto"/>
            <w:vAlign w:val="center"/>
          </w:tcPr>
          <w:p w14:paraId="1C8358DF" w14:textId="2351C54A" w:rsidR="005B6C34" w:rsidRPr="0035030C" w:rsidRDefault="005B6C34" w:rsidP="005B6C34">
            <w:pPr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ส่วนแบ่งกำไรของบริษัทร่วม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และการร่วมค้า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ที่ใช้วิธีส่วนได้เสีย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75F52C97" w14:textId="77777777" w:rsidR="005B6C34" w:rsidRPr="0035030C" w:rsidRDefault="005B6C34" w:rsidP="005B6C3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9BC84EE" w14:textId="77777777" w:rsidR="005B6C34" w:rsidRPr="0035030C" w:rsidRDefault="005B6C34" w:rsidP="005B6C3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04483D7" w14:textId="77777777" w:rsidR="005B6C34" w:rsidRPr="0035030C" w:rsidRDefault="005B6C34" w:rsidP="005B6C3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F829FBA" w14:textId="77777777" w:rsidR="005B6C34" w:rsidRPr="0035030C" w:rsidRDefault="005B6C34" w:rsidP="005B6C3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1368D7E" w14:textId="77777777" w:rsidR="005B6C34" w:rsidRPr="0035030C" w:rsidRDefault="005B6C34" w:rsidP="005B6C3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4DEFC56" w14:textId="77777777" w:rsidR="005B6C34" w:rsidRPr="0035030C" w:rsidRDefault="005B6C34" w:rsidP="005B6C3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9830F62" w14:textId="77777777" w:rsidR="005B6C34" w:rsidRPr="0035030C" w:rsidRDefault="005B6C34" w:rsidP="005B6C3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3F21FE2" w14:textId="77777777" w:rsidR="005B6C34" w:rsidRPr="0035030C" w:rsidRDefault="005B6C34" w:rsidP="005B6C3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ABDEF8D" w14:textId="59E5FC4D" w:rsidR="005B6C34" w:rsidRPr="0035030C" w:rsidRDefault="005B6C34" w:rsidP="005B6C3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</w:tcPr>
          <w:p w14:paraId="139BD4E2" w14:textId="525BDE2A" w:rsidR="005B6C34" w:rsidRPr="0035030C" w:rsidRDefault="006D1986" w:rsidP="005B6C34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30,351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C42A1B7" w14:textId="54BAC95E" w:rsidR="005B6C34" w:rsidRPr="0035030C" w:rsidRDefault="005B6C34" w:rsidP="005B6C3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</w:tcPr>
          <w:p w14:paraId="0342CB7E" w14:textId="068085EA" w:rsidR="005B6C34" w:rsidRPr="0035030C" w:rsidRDefault="005B6C34" w:rsidP="005B6C34">
            <w:pPr>
              <w:tabs>
                <w:tab w:val="decimal" w:pos="119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975</w:t>
            </w:r>
          </w:p>
        </w:tc>
      </w:tr>
      <w:tr w:rsidR="005B6C34" w:rsidRPr="0035030C" w14:paraId="5311AAFC" w14:textId="4E486D35" w:rsidTr="005B6C34">
        <w:tc>
          <w:tcPr>
            <w:tcW w:w="5324" w:type="dxa"/>
            <w:gridSpan w:val="4"/>
            <w:shd w:val="clear" w:color="auto" w:fill="auto"/>
            <w:vAlign w:val="center"/>
          </w:tcPr>
          <w:p w14:paraId="285F3ABE" w14:textId="29EB1ACD" w:rsidR="005B6C34" w:rsidRPr="0035030C" w:rsidRDefault="005B6C34" w:rsidP="005B6C34">
            <w:pPr>
              <w:spacing w:line="240" w:lineRule="atLeast"/>
              <w:ind w:right="-134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ตัดรายการกำไรระหว่างส่วนงาน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685D5CD8" w14:textId="77777777" w:rsidR="005B6C34" w:rsidRPr="0035030C" w:rsidRDefault="005B6C34" w:rsidP="005B6C3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0BFB1CB" w14:textId="77777777" w:rsidR="005B6C34" w:rsidRPr="0035030C" w:rsidRDefault="005B6C34" w:rsidP="005B6C3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514A518" w14:textId="77777777" w:rsidR="005B6C34" w:rsidRPr="0035030C" w:rsidRDefault="005B6C34" w:rsidP="005B6C3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40E5638" w14:textId="77777777" w:rsidR="005B6C34" w:rsidRPr="0035030C" w:rsidRDefault="005B6C34" w:rsidP="005B6C3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50E8DA4" w14:textId="77777777" w:rsidR="005B6C34" w:rsidRPr="0035030C" w:rsidRDefault="005B6C34" w:rsidP="005B6C3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A5CAA9C" w14:textId="77777777" w:rsidR="005B6C34" w:rsidRPr="0035030C" w:rsidRDefault="005B6C34" w:rsidP="005B6C3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00A214D" w14:textId="77777777" w:rsidR="005B6C34" w:rsidRPr="0035030C" w:rsidRDefault="005B6C34" w:rsidP="005B6C3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FAC5FEA" w14:textId="77777777" w:rsidR="005B6C34" w:rsidRPr="0035030C" w:rsidRDefault="005B6C34" w:rsidP="005B6C3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2E85ECA" w14:textId="77777777" w:rsidR="005B6C34" w:rsidRPr="0035030C" w:rsidRDefault="005B6C34" w:rsidP="005B6C3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892980" w14:textId="20C4D8D5" w:rsidR="005B6C34" w:rsidRPr="0035030C" w:rsidRDefault="006D1986" w:rsidP="005B6C34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</w:t>
            </w:r>
            <w:r w:rsidR="005074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92,967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</w:tcPr>
          <w:p w14:paraId="5409DD3B" w14:textId="77777777" w:rsidR="005B6C34" w:rsidRPr="0035030C" w:rsidRDefault="005B6C34" w:rsidP="005B6C3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19790717" w14:textId="18974FA4" w:rsidR="005B6C34" w:rsidRPr="0035030C" w:rsidRDefault="005B6C34" w:rsidP="005B6C34">
            <w:pPr>
              <w:tabs>
                <w:tab w:val="decimal" w:pos="119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(92,581)</w:t>
            </w:r>
          </w:p>
        </w:tc>
      </w:tr>
      <w:tr w:rsidR="005B6C34" w:rsidRPr="0035030C" w14:paraId="1EE06A8F" w14:textId="722B2431" w:rsidTr="005B6C34">
        <w:tc>
          <w:tcPr>
            <w:tcW w:w="5324" w:type="dxa"/>
            <w:gridSpan w:val="4"/>
            <w:shd w:val="clear" w:color="auto" w:fill="auto"/>
            <w:vAlign w:val="center"/>
          </w:tcPr>
          <w:p w14:paraId="67D97723" w14:textId="50E345B1" w:rsidR="005B6C34" w:rsidRPr="0035030C" w:rsidRDefault="005B6C34" w:rsidP="005B6C34">
            <w:pPr>
              <w:spacing w:line="240" w:lineRule="atLeast"/>
              <w:ind w:right="-134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กำไรก่อนภาษีเงินได้สำหรับปี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1CBC61A5" w14:textId="77777777" w:rsidR="005B6C34" w:rsidRPr="0035030C" w:rsidRDefault="005B6C34" w:rsidP="005B6C3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1FAA7F3" w14:textId="77777777" w:rsidR="005B6C34" w:rsidRPr="0035030C" w:rsidRDefault="005B6C34" w:rsidP="005B6C3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809C0D0" w14:textId="77777777" w:rsidR="005B6C34" w:rsidRPr="0035030C" w:rsidRDefault="005B6C34" w:rsidP="005B6C3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936B37E" w14:textId="77777777" w:rsidR="005B6C34" w:rsidRPr="0035030C" w:rsidRDefault="005B6C34" w:rsidP="005B6C3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290E7FE" w14:textId="77777777" w:rsidR="005B6C34" w:rsidRPr="0035030C" w:rsidRDefault="005B6C34" w:rsidP="005B6C3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C20D650" w14:textId="77777777" w:rsidR="005B6C34" w:rsidRPr="0035030C" w:rsidRDefault="005B6C34" w:rsidP="005B6C3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2CA8924" w14:textId="77777777" w:rsidR="005B6C34" w:rsidRPr="0035030C" w:rsidRDefault="005B6C34" w:rsidP="005B6C3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EFBE7E5" w14:textId="77777777" w:rsidR="005B6C34" w:rsidRPr="0035030C" w:rsidRDefault="005B6C34" w:rsidP="005B6C3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0FC1069" w14:textId="77777777" w:rsidR="005B6C34" w:rsidRPr="0035030C" w:rsidRDefault="005B6C34" w:rsidP="005B6C3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10E6C47" w14:textId="6135397C" w:rsidR="005B6C34" w:rsidRPr="005E4F92" w:rsidRDefault="006D1986" w:rsidP="005B6C34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2,910,490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15CBB5B" w14:textId="77777777" w:rsidR="005B6C34" w:rsidRPr="0035030C" w:rsidRDefault="005B6C34" w:rsidP="005B6C3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D8C6A8C" w14:textId="0DF28ED7" w:rsidR="005B6C34" w:rsidRPr="0035030C" w:rsidRDefault="005B6C34" w:rsidP="005B6C34">
            <w:pPr>
              <w:tabs>
                <w:tab w:val="decimal" w:pos="119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597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</w:p>
        </w:tc>
      </w:tr>
    </w:tbl>
    <w:p w14:paraId="6CEA2366" w14:textId="77777777" w:rsidR="00A077BB" w:rsidRPr="0035030C" w:rsidRDefault="00A077BB" w:rsidP="00A077BB">
      <w:pPr>
        <w:pStyle w:val="Bo-Blankline"/>
        <w:rPr>
          <w:rFonts w:asciiTheme="majorBidi" w:hAnsiTheme="majorBidi" w:cstheme="majorBidi"/>
          <w:sz w:val="4"/>
          <w:szCs w:val="4"/>
        </w:rPr>
      </w:pPr>
    </w:p>
    <w:p w14:paraId="6D5CF983" w14:textId="49C81E59" w:rsidR="00B37FE8" w:rsidRPr="0035030C" w:rsidRDefault="00A077BB" w:rsidP="00EC5E82">
      <w:pPr>
        <w:spacing w:before="120"/>
        <w:ind w:left="547" w:right="749"/>
        <w:jc w:val="thaiDistribute"/>
        <w:rPr>
          <w:rFonts w:asciiTheme="majorBidi" w:hAnsiTheme="majorBidi" w:cstheme="majorBidi"/>
          <w:lang w:eastAsia="x-none"/>
        </w:rPr>
      </w:pPr>
      <w:r w:rsidRPr="0035030C">
        <w:rPr>
          <w:rFonts w:asciiTheme="majorBidi" w:hAnsiTheme="majorBidi" w:cstheme="majorBidi"/>
          <w:spacing w:val="4"/>
          <w:sz w:val="30"/>
          <w:szCs w:val="30"/>
          <w:cs/>
        </w:rPr>
        <w:t>จังหวะเวลาในการรับรู้</w:t>
      </w:r>
      <w:r w:rsidRPr="0035030C">
        <w:rPr>
          <w:rFonts w:asciiTheme="majorBidi" w:hAnsiTheme="majorBidi" w:cstheme="majorBidi"/>
          <w:sz w:val="30"/>
          <w:szCs w:val="30"/>
          <w:cs/>
        </w:rPr>
        <w:t>รายได้</w:t>
      </w:r>
      <w:r w:rsidR="00C85429" w:rsidRPr="0035030C">
        <w:rPr>
          <w:rFonts w:asciiTheme="majorBidi" w:hAnsiTheme="majorBidi" w:cstheme="majorBidi"/>
          <w:sz w:val="30"/>
          <w:szCs w:val="30"/>
          <w:cs/>
        </w:rPr>
        <w:t>ตามส่วนงานที่รายงาน</w:t>
      </w:r>
      <w:r w:rsidRPr="0035030C">
        <w:rPr>
          <w:rFonts w:asciiTheme="majorBidi" w:hAnsiTheme="majorBidi" w:cstheme="majorBidi"/>
          <w:sz w:val="30"/>
          <w:szCs w:val="30"/>
          <w:cs/>
        </w:rPr>
        <w:t>ของกลุ่มบริษัทเป็นแบบ ณ เวลาใดเวลาหนึ่ง</w:t>
      </w:r>
    </w:p>
    <w:p w14:paraId="22DD015D" w14:textId="77777777" w:rsidR="00B37FE8" w:rsidRPr="0035030C" w:rsidRDefault="00B37FE8" w:rsidP="00B37FE8">
      <w:pPr>
        <w:pStyle w:val="BodyText"/>
        <w:rPr>
          <w:rFonts w:asciiTheme="majorBidi" w:hAnsiTheme="majorBidi" w:cstheme="majorBidi"/>
          <w:highlight w:val="yellow"/>
          <w:lang w:eastAsia="x-none"/>
        </w:rPr>
      </w:pPr>
    </w:p>
    <w:p w14:paraId="138A207C" w14:textId="77777777" w:rsidR="00B37FE8" w:rsidRPr="0035030C" w:rsidRDefault="00B37FE8" w:rsidP="00B37FE8">
      <w:pPr>
        <w:pStyle w:val="BodyText"/>
        <w:rPr>
          <w:rFonts w:asciiTheme="majorBidi" w:hAnsiTheme="majorBidi" w:cstheme="majorBidi"/>
          <w:sz w:val="4"/>
          <w:szCs w:val="4"/>
          <w:highlight w:val="yellow"/>
          <w:lang w:val="en-US" w:eastAsia="x-none"/>
        </w:rPr>
        <w:sectPr w:rsidR="00B37FE8" w:rsidRPr="0035030C" w:rsidSect="00412DB6">
          <w:footerReference w:type="default" r:id="rId30"/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</w:p>
    <w:tbl>
      <w:tblPr>
        <w:tblW w:w="9182" w:type="dxa"/>
        <w:tblInd w:w="450" w:type="dxa"/>
        <w:tblLook w:val="04A0" w:firstRow="1" w:lastRow="0" w:firstColumn="1" w:lastColumn="0" w:noHBand="0" w:noVBand="1"/>
      </w:tblPr>
      <w:tblGrid>
        <w:gridCol w:w="4845"/>
        <w:gridCol w:w="807"/>
        <w:gridCol w:w="268"/>
        <w:gridCol w:w="1492"/>
        <w:gridCol w:w="268"/>
        <w:gridCol w:w="1502"/>
      </w:tblGrid>
      <w:tr w:rsidR="00265B2A" w:rsidRPr="0035030C" w14:paraId="0CA7FB91" w14:textId="77777777" w:rsidTr="00BA2901">
        <w:tc>
          <w:tcPr>
            <w:tcW w:w="4845" w:type="dxa"/>
            <w:shd w:val="clear" w:color="auto" w:fill="auto"/>
          </w:tcPr>
          <w:p w14:paraId="6AE2194E" w14:textId="77777777" w:rsidR="00265B2A" w:rsidRPr="0035030C" w:rsidRDefault="00265B2A" w:rsidP="000B3E1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07" w:type="dxa"/>
            <w:shd w:val="clear" w:color="auto" w:fill="auto"/>
          </w:tcPr>
          <w:p w14:paraId="7EF1BD98" w14:textId="77777777" w:rsidR="00265B2A" w:rsidRPr="0035030C" w:rsidRDefault="00265B2A" w:rsidP="000B3E1D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68" w:type="dxa"/>
            <w:shd w:val="clear" w:color="auto" w:fill="auto"/>
          </w:tcPr>
          <w:p w14:paraId="1B035E97" w14:textId="77777777" w:rsidR="00265B2A" w:rsidRPr="0035030C" w:rsidRDefault="00265B2A" w:rsidP="000B3E1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3262" w:type="dxa"/>
            <w:gridSpan w:val="3"/>
            <w:shd w:val="clear" w:color="auto" w:fill="auto"/>
          </w:tcPr>
          <w:p w14:paraId="6B508FC2" w14:textId="77777777" w:rsidR="00265B2A" w:rsidRPr="0035030C" w:rsidRDefault="00265B2A" w:rsidP="000B3E1D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65B2A" w:rsidRPr="0035030C" w14:paraId="556BB6B8" w14:textId="77777777" w:rsidTr="00BA2901">
        <w:tc>
          <w:tcPr>
            <w:tcW w:w="4845" w:type="dxa"/>
            <w:shd w:val="clear" w:color="auto" w:fill="auto"/>
          </w:tcPr>
          <w:p w14:paraId="236AA758" w14:textId="77777777" w:rsidR="00265B2A" w:rsidRPr="0035030C" w:rsidRDefault="00265B2A" w:rsidP="000B3E1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07" w:type="dxa"/>
            <w:shd w:val="clear" w:color="auto" w:fill="auto"/>
          </w:tcPr>
          <w:p w14:paraId="4DA2A140" w14:textId="77777777" w:rsidR="00265B2A" w:rsidRPr="0035030C" w:rsidRDefault="00265B2A" w:rsidP="000B3E1D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68" w:type="dxa"/>
            <w:shd w:val="clear" w:color="auto" w:fill="auto"/>
          </w:tcPr>
          <w:p w14:paraId="7310FC9F" w14:textId="77777777" w:rsidR="00265B2A" w:rsidRPr="0035030C" w:rsidRDefault="00265B2A" w:rsidP="000B3E1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3262" w:type="dxa"/>
            <w:gridSpan w:val="3"/>
            <w:shd w:val="clear" w:color="auto" w:fill="auto"/>
          </w:tcPr>
          <w:p w14:paraId="6DB860F0" w14:textId="77777777" w:rsidR="00265B2A" w:rsidRPr="0035030C" w:rsidRDefault="00265B2A" w:rsidP="000B3E1D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กำไร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(ขาดทุน)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ตามส่วนงาน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br/>
              <w:t>ก่อนหักภาษีที่รายงาน</w:t>
            </w:r>
          </w:p>
        </w:tc>
      </w:tr>
      <w:tr w:rsidR="00DD1234" w:rsidRPr="0035030C" w14:paraId="7DA5D228" w14:textId="77777777" w:rsidTr="00BA2901">
        <w:tc>
          <w:tcPr>
            <w:tcW w:w="4845" w:type="dxa"/>
            <w:shd w:val="clear" w:color="auto" w:fill="auto"/>
          </w:tcPr>
          <w:p w14:paraId="204DA177" w14:textId="53E289B1" w:rsidR="00DD1234" w:rsidRPr="0035030C" w:rsidRDefault="00DD1234" w:rsidP="00DD123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2810C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807" w:type="dxa"/>
            <w:shd w:val="clear" w:color="auto" w:fill="auto"/>
          </w:tcPr>
          <w:p w14:paraId="5D3805EE" w14:textId="77777777" w:rsidR="00DD1234" w:rsidRPr="0035030C" w:rsidRDefault="00DD1234" w:rsidP="00DD1234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4948620A" w14:textId="77777777" w:rsidR="00DD1234" w:rsidRPr="0035030C" w:rsidRDefault="00DD1234" w:rsidP="00DD123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2" w:type="dxa"/>
            <w:shd w:val="clear" w:color="auto" w:fill="auto"/>
          </w:tcPr>
          <w:p w14:paraId="78E5E6A8" w14:textId="04983CBC" w:rsidR="00DD1234" w:rsidRPr="0035030C" w:rsidRDefault="00DD1234" w:rsidP="00DD123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68" w:type="dxa"/>
            <w:shd w:val="clear" w:color="auto" w:fill="auto"/>
          </w:tcPr>
          <w:p w14:paraId="26CEB0BF" w14:textId="77777777" w:rsidR="00DD1234" w:rsidRPr="0035030C" w:rsidRDefault="00DD1234" w:rsidP="00DD123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2" w:type="dxa"/>
            <w:shd w:val="clear" w:color="auto" w:fill="auto"/>
          </w:tcPr>
          <w:p w14:paraId="625F50A6" w14:textId="4C866CE5" w:rsidR="00DD1234" w:rsidRPr="0035030C" w:rsidRDefault="00DD1234" w:rsidP="00DD123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DD1234" w:rsidRPr="0035030C" w14:paraId="007B8C74" w14:textId="77777777" w:rsidTr="00BA2901">
        <w:tc>
          <w:tcPr>
            <w:tcW w:w="4845" w:type="dxa"/>
            <w:shd w:val="clear" w:color="auto" w:fill="auto"/>
          </w:tcPr>
          <w:p w14:paraId="5D7C5146" w14:textId="77777777" w:rsidR="00DD1234" w:rsidRPr="0035030C" w:rsidRDefault="00DD1234" w:rsidP="00DD123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" w:type="dxa"/>
            <w:shd w:val="clear" w:color="auto" w:fill="auto"/>
          </w:tcPr>
          <w:p w14:paraId="0546D74E" w14:textId="77777777" w:rsidR="00DD1234" w:rsidRPr="0035030C" w:rsidRDefault="00DD1234" w:rsidP="00DD1234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09BE7BE5" w14:textId="77777777" w:rsidR="00DD1234" w:rsidRPr="0035030C" w:rsidRDefault="00DD1234" w:rsidP="00DD123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</w:tcPr>
          <w:p w14:paraId="6BA3A847" w14:textId="77777777" w:rsidR="00DD1234" w:rsidRPr="0035030C" w:rsidRDefault="00DD1234" w:rsidP="00DD123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DD1234" w:rsidRPr="0035030C" w14:paraId="286EB574" w14:textId="77777777" w:rsidTr="00850C53">
        <w:tc>
          <w:tcPr>
            <w:tcW w:w="4845" w:type="dxa"/>
            <w:shd w:val="clear" w:color="auto" w:fill="auto"/>
          </w:tcPr>
          <w:p w14:paraId="1EC7FDE8" w14:textId="77777777" w:rsidR="00DD1234" w:rsidRPr="0035030C" w:rsidRDefault="00DD1234" w:rsidP="00DD123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วัสดุก่อสร้าง</w:t>
            </w:r>
          </w:p>
        </w:tc>
        <w:tc>
          <w:tcPr>
            <w:tcW w:w="807" w:type="dxa"/>
            <w:shd w:val="clear" w:color="auto" w:fill="auto"/>
          </w:tcPr>
          <w:p w14:paraId="796476DC" w14:textId="77777777" w:rsidR="00DD1234" w:rsidRPr="0035030C" w:rsidRDefault="00DD1234" w:rsidP="00DD1234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1E30C980" w14:textId="77777777" w:rsidR="00DD1234" w:rsidRPr="0035030C" w:rsidRDefault="00DD1234" w:rsidP="00DD123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2" w:type="dxa"/>
            <w:shd w:val="clear" w:color="auto" w:fill="auto"/>
          </w:tcPr>
          <w:p w14:paraId="50AF0133" w14:textId="09B91537" w:rsidR="00DD1234" w:rsidRPr="0035030C" w:rsidRDefault="006D1986" w:rsidP="00DD1234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A56A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56,505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64CDE93A" w14:textId="77777777" w:rsidR="00DD1234" w:rsidRPr="0035030C" w:rsidRDefault="00DD1234" w:rsidP="00DD1234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2" w:type="dxa"/>
            <w:shd w:val="clear" w:color="auto" w:fill="auto"/>
          </w:tcPr>
          <w:p w14:paraId="4A793EE5" w14:textId="72864B3B" w:rsidR="00DD1234" w:rsidRPr="0035030C" w:rsidRDefault="00DD1234" w:rsidP="00DD1234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DD1234" w:rsidRPr="0035030C" w14:paraId="6F8F55BA" w14:textId="77777777" w:rsidTr="00850C53">
        <w:tc>
          <w:tcPr>
            <w:tcW w:w="4845" w:type="dxa"/>
            <w:shd w:val="clear" w:color="auto" w:fill="auto"/>
          </w:tcPr>
          <w:p w14:paraId="3A33E9F3" w14:textId="77777777" w:rsidR="00DD1234" w:rsidRPr="0035030C" w:rsidRDefault="00DD1234" w:rsidP="00DD123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ปิโตรเคมีและเคมีภัณฑ์</w:t>
            </w:r>
          </w:p>
        </w:tc>
        <w:tc>
          <w:tcPr>
            <w:tcW w:w="807" w:type="dxa"/>
            <w:shd w:val="clear" w:color="auto" w:fill="auto"/>
          </w:tcPr>
          <w:p w14:paraId="74A2DBB4" w14:textId="77777777" w:rsidR="00DD1234" w:rsidRPr="0035030C" w:rsidRDefault="00DD1234" w:rsidP="00DD1234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26D36CB9" w14:textId="77777777" w:rsidR="00DD1234" w:rsidRPr="0035030C" w:rsidRDefault="00DD1234" w:rsidP="00DD123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2" w:type="dxa"/>
            <w:shd w:val="clear" w:color="auto" w:fill="auto"/>
          </w:tcPr>
          <w:p w14:paraId="17FEB114" w14:textId="42AF1D80" w:rsidR="00DD1234" w:rsidRPr="0035030C" w:rsidRDefault="006D1986" w:rsidP="00DD1234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862,871</w:t>
            </w:r>
          </w:p>
        </w:tc>
        <w:tc>
          <w:tcPr>
            <w:tcW w:w="268" w:type="dxa"/>
            <w:shd w:val="clear" w:color="auto" w:fill="auto"/>
          </w:tcPr>
          <w:p w14:paraId="20DC04C4" w14:textId="77777777" w:rsidR="00DD1234" w:rsidRPr="0035030C" w:rsidRDefault="00DD1234" w:rsidP="00DD1234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2" w:type="dxa"/>
            <w:shd w:val="clear" w:color="auto" w:fill="auto"/>
          </w:tcPr>
          <w:p w14:paraId="33AF8508" w14:textId="368BFFF7" w:rsidR="00DD1234" w:rsidRPr="0035030C" w:rsidRDefault="00DD1234" w:rsidP="00DD1234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080</w:t>
            </w:r>
          </w:p>
        </w:tc>
      </w:tr>
      <w:tr w:rsidR="00DD1234" w:rsidRPr="0035030C" w14:paraId="1DF9CB36" w14:textId="77777777" w:rsidTr="00850C53">
        <w:tc>
          <w:tcPr>
            <w:tcW w:w="4845" w:type="dxa"/>
            <w:shd w:val="clear" w:color="auto" w:fill="auto"/>
          </w:tcPr>
          <w:p w14:paraId="68D8A7E5" w14:textId="77777777" w:rsidR="00DD1234" w:rsidRPr="0035030C" w:rsidRDefault="00DD1234" w:rsidP="00DD123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พลังงานและสาธารณูปโภค</w:t>
            </w:r>
          </w:p>
        </w:tc>
        <w:tc>
          <w:tcPr>
            <w:tcW w:w="807" w:type="dxa"/>
            <w:shd w:val="clear" w:color="auto" w:fill="auto"/>
          </w:tcPr>
          <w:p w14:paraId="5AADE89D" w14:textId="77777777" w:rsidR="00DD1234" w:rsidRPr="0035030C" w:rsidRDefault="00DD1234" w:rsidP="00DD1234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5CC1A281" w14:textId="77777777" w:rsidR="00DD1234" w:rsidRPr="0035030C" w:rsidRDefault="00DD1234" w:rsidP="00DD123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2" w:type="dxa"/>
            <w:shd w:val="clear" w:color="auto" w:fill="auto"/>
          </w:tcPr>
          <w:p w14:paraId="0B84160B" w14:textId="22464383" w:rsidR="00DD1234" w:rsidRPr="0035030C" w:rsidRDefault="006D1986" w:rsidP="00DD1234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3,499,598</w:t>
            </w:r>
          </w:p>
        </w:tc>
        <w:tc>
          <w:tcPr>
            <w:tcW w:w="268" w:type="dxa"/>
            <w:shd w:val="clear" w:color="auto" w:fill="auto"/>
          </w:tcPr>
          <w:p w14:paraId="654E5C0A" w14:textId="77777777" w:rsidR="00DD1234" w:rsidRPr="0035030C" w:rsidRDefault="00DD1234" w:rsidP="00DD1234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2" w:type="dxa"/>
            <w:shd w:val="clear" w:color="auto" w:fill="auto"/>
          </w:tcPr>
          <w:p w14:paraId="0A2DE6BE" w14:textId="5389CF38" w:rsidR="00DD1234" w:rsidRPr="0035030C" w:rsidRDefault="00DD1234" w:rsidP="00DD1234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108</w:t>
            </w:r>
          </w:p>
        </w:tc>
      </w:tr>
      <w:tr w:rsidR="00DD1234" w:rsidRPr="0035030C" w14:paraId="05EDEBF7" w14:textId="77777777" w:rsidTr="00850C53">
        <w:tc>
          <w:tcPr>
            <w:tcW w:w="4845" w:type="dxa"/>
            <w:shd w:val="clear" w:color="auto" w:fill="auto"/>
          </w:tcPr>
          <w:p w14:paraId="12F59556" w14:textId="77777777" w:rsidR="00DD1234" w:rsidRPr="0035030C" w:rsidRDefault="00DD1234" w:rsidP="00DD123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การเกษตร</w:t>
            </w:r>
          </w:p>
        </w:tc>
        <w:tc>
          <w:tcPr>
            <w:tcW w:w="807" w:type="dxa"/>
            <w:shd w:val="clear" w:color="auto" w:fill="auto"/>
          </w:tcPr>
          <w:p w14:paraId="726EB8FD" w14:textId="77777777" w:rsidR="00DD1234" w:rsidRPr="0035030C" w:rsidRDefault="00DD1234" w:rsidP="00DD1234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1CBBBD52" w14:textId="77777777" w:rsidR="00DD1234" w:rsidRPr="0035030C" w:rsidRDefault="00DD1234" w:rsidP="00DD123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2" w:type="dxa"/>
            <w:shd w:val="clear" w:color="auto" w:fill="auto"/>
          </w:tcPr>
          <w:p w14:paraId="695AAC8E" w14:textId="7C12F5BC" w:rsidR="00DD1234" w:rsidRPr="0035030C" w:rsidRDefault="006D1986" w:rsidP="00DD1234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(35</w:t>
            </w:r>
            <w:r w:rsidR="00E84D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,055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569AC583" w14:textId="77777777" w:rsidR="00DD1234" w:rsidRPr="0035030C" w:rsidRDefault="00DD1234" w:rsidP="00DD1234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2" w:type="dxa"/>
            <w:shd w:val="clear" w:color="auto" w:fill="auto"/>
          </w:tcPr>
          <w:p w14:paraId="0A980B15" w14:textId="5F8743ED" w:rsidR="00DD1234" w:rsidRPr="0035030C" w:rsidRDefault="00DD1234" w:rsidP="00DD1234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DD1234" w:rsidRPr="0035030C" w14:paraId="691BC5BE" w14:textId="77777777" w:rsidTr="00850C53">
        <w:tc>
          <w:tcPr>
            <w:tcW w:w="4845" w:type="dxa"/>
            <w:shd w:val="clear" w:color="auto" w:fill="auto"/>
          </w:tcPr>
          <w:p w14:paraId="13821336" w14:textId="77777777" w:rsidR="00DD1234" w:rsidRPr="0035030C" w:rsidRDefault="00DD1234" w:rsidP="00DD123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807" w:type="dxa"/>
            <w:shd w:val="clear" w:color="auto" w:fill="auto"/>
          </w:tcPr>
          <w:p w14:paraId="0027C61A" w14:textId="77777777" w:rsidR="00DD1234" w:rsidRPr="0035030C" w:rsidRDefault="00DD1234" w:rsidP="00DD1234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10E791DD" w14:textId="77777777" w:rsidR="00DD1234" w:rsidRPr="0035030C" w:rsidRDefault="00DD1234" w:rsidP="00DD123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2" w:type="dxa"/>
            <w:tcBorders>
              <w:top w:val="single" w:sz="4" w:space="0" w:color="auto"/>
            </w:tcBorders>
            <w:shd w:val="clear" w:color="auto" w:fill="auto"/>
          </w:tcPr>
          <w:p w14:paraId="1ED38A87" w14:textId="2D3CA3E2" w:rsidR="00DD1234" w:rsidRPr="00E634A3" w:rsidRDefault="006D1986" w:rsidP="00DD1234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4,2</w:t>
            </w:r>
            <w:r w:rsidR="0073598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70,909</w:t>
            </w:r>
          </w:p>
        </w:tc>
        <w:tc>
          <w:tcPr>
            <w:tcW w:w="268" w:type="dxa"/>
            <w:shd w:val="clear" w:color="auto" w:fill="auto"/>
          </w:tcPr>
          <w:p w14:paraId="34762A93" w14:textId="77777777" w:rsidR="00DD1234" w:rsidRPr="0035030C" w:rsidRDefault="00DD1234" w:rsidP="00DD1234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344C2B09" w14:textId="051E42A6" w:rsidR="00DD1234" w:rsidRPr="0035030C" w:rsidRDefault="00DD1234" w:rsidP="00DD1234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795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287</w:t>
            </w:r>
          </w:p>
        </w:tc>
      </w:tr>
      <w:tr w:rsidR="00DD1234" w:rsidRPr="0035030C" w14:paraId="14816D2D" w14:textId="77777777" w:rsidTr="00BA2901">
        <w:tc>
          <w:tcPr>
            <w:tcW w:w="4845" w:type="dxa"/>
            <w:shd w:val="clear" w:color="auto" w:fill="auto"/>
          </w:tcPr>
          <w:p w14:paraId="697E032E" w14:textId="77777777" w:rsidR="00DD1234" w:rsidRPr="0035030C" w:rsidRDefault="00DD1234" w:rsidP="00DD123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807" w:type="dxa"/>
            <w:shd w:val="clear" w:color="auto" w:fill="auto"/>
          </w:tcPr>
          <w:p w14:paraId="224CF0E7" w14:textId="77777777" w:rsidR="00DD1234" w:rsidRPr="0035030C" w:rsidRDefault="00DD1234" w:rsidP="00DD1234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7CC284B0" w14:textId="77777777" w:rsidR="00DD1234" w:rsidRPr="0035030C" w:rsidRDefault="00DD1234" w:rsidP="00DD123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2" w:type="dxa"/>
            <w:shd w:val="clear" w:color="auto" w:fill="auto"/>
          </w:tcPr>
          <w:p w14:paraId="4D694BAC" w14:textId="77777777" w:rsidR="00DD1234" w:rsidRPr="0035030C" w:rsidRDefault="00DD1234" w:rsidP="00DD1234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5B88E983" w14:textId="77777777" w:rsidR="00DD1234" w:rsidRPr="0035030C" w:rsidRDefault="00DD1234" w:rsidP="00DD1234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2" w:type="dxa"/>
            <w:shd w:val="clear" w:color="auto" w:fill="auto"/>
          </w:tcPr>
          <w:p w14:paraId="2E73333D" w14:textId="77777777" w:rsidR="00DD1234" w:rsidRPr="0035030C" w:rsidRDefault="00DD1234" w:rsidP="00DD1234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DD1234" w:rsidRPr="0035030C" w14:paraId="21E974C1" w14:textId="77777777" w:rsidTr="00850C53">
        <w:tc>
          <w:tcPr>
            <w:tcW w:w="4845" w:type="dxa"/>
            <w:shd w:val="clear" w:color="auto" w:fill="auto"/>
          </w:tcPr>
          <w:p w14:paraId="7804E3B0" w14:textId="6CED4F8D" w:rsidR="00DD1234" w:rsidRPr="0035030C" w:rsidRDefault="00DD1234" w:rsidP="00DD123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ขาดทุนอื่น</w:t>
            </w:r>
          </w:p>
        </w:tc>
        <w:tc>
          <w:tcPr>
            <w:tcW w:w="807" w:type="dxa"/>
            <w:shd w:val="clear" w:color="auto" w:fill="auto"/>
          </w:tcPr>
          <w:p w14:paraId="6E9FC7C7" w14:textId="77777777" w:rsidR="00DD1234" w:rsidRPr="0035030C" w:rsidRDefault="00DD1234" w:rsidP="00DD1234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02C00C6A" w14:textId="77777777" w:rsidR="00DD1234" w:rsidRPr="0035030C" w:rsidRDefault="00DD1234" w:rsidP="00DD123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2" w:type="dxa"/>
            <w:shd w:val="clear" w:color="auto" w:fill="auto"/>
          </w:tcPr>
          <w:p w14:paraId="1CA9005F" w14:textId="0BE215AD" w:rsidR="00DD1234" w:rsidRPr="0035030C" w:rsidRDefault="00735983" w:rsidP="00DD1234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(2,064)</w:t>
            </w:r>
          </w:p>
        </w:tc>
        <w:tc>
          <w:tcPr>
            <w:tcW w:w="268" w:type="dxa"/>
            <w:shd w:val="clear" w:color="auto" w:fill="auto"/>
          </w:tcPr>
          <w:p w14:paraId="1A800965" w14:textId="77777777" w:rsidR="00DD1234" w:rsidRPr="0035030C" w:rsidRDefault="00DD1234" w:rsidP="00DD1234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02" w:type="dxa"/>
            <w:shd w:val="clear" w:color="auto" w:fill="auto"/>
          </w:tcPr>
          <w:p w14:paraId="3CF519BE" w14:textId="2242044F" w:rsidR="00DD1234" w:rsidRPr="0035030C" w:rsidRDefault="00DD1234" w:rsidP="00DD1234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994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DD1234" w:rsidRPr="0035030C" w14:paraId="3168B2C0" w14:textId="77777777" w:rsidTr="00850C53">
        <w:tc>
          <w:tcPr>
            <w:tcW w:w="4845" w:type="dxa"/>
            <w:shd w:val="clear" w:color="auto" w:fill="auto"/>
          </w:tcPr>
          <w:p w14:paraId="44460BCC" w14:textId="3BA59DAF" w:rsidR="00DD1234" w:rsidRPr="0035030C" w:rsidRDefault="00DD1234" w:rsidP="00DD123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807" w:type="dxa"/>
            <w:shd w:val="clear" w:color="auto" w:fill="auto"/>
          </w:tcPr>
          <w:p w14:paraId="4E3F70A4" w14:textId="77777777" w:rsidR="00DD1234" w:rsidRPr="0035030C" w:rsidRDefault="00DD1234" w:rsidP="00DD1234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72D1341E" w14:textId="77777777" w:rsidR="00DD1234" w:rsidRPr="0035030C" w:rsidRDefault="00DD1234" w:rsidP="00DD123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2" w:type="dxa"/>
            <w:shd w:val="clear" w:color="auto" w:fill="auto"/>
          </w:tcPr>
          <w:p w14:paraId="5EC95C5B" w14:textId="2F0977D2" w:rsidR="00DD1234" w:rsidRPr="0035030C" w:rsidRDefault="00DD1234" w:rsidP="00DD1234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14:paraId="6DE8F9D4" w14:textId="77777777" w:rsidR="00DD1234" w:rsidRPr="0035030C" w:rsidRDefault="00DD1234" w:rsidP="00DD1234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2" w:type="dxa"/>
            <w:shd w:val="clear" w:color="auto" w:fill="auto"/>
          </w:tcPr>
          <w:p w14:paraId="1DC53400" w14:textId="5B9F0688" w:rsidR="00DD1234" w:rsidRPr="0035030C" w:rsidRDefault="00DD1234" w:rsidP="00DD1234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D1234" w:rsidRPr="0035030C" w14:paraId="2F8D206D" w14:textId="77777777" w:rsidTr="00850C53">
        <w:tc>
          <w:tcPr>
            <w:tcW w:w="4845" w:type="dxa"/>
            <w:shd w:val="clear" w:color="auto" w:fill="auto"/>
          </w:tcPr>
          <w:p w14:paraId="189E45EC" w14:textId="7ECA85F0" w:rsidR="00DD1234" w:rsidRPr="0035030C" w:rsidRDefault="00DD1234" w:rsidP="00DD123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ต้นทุนทางการเงินสำหรับเงินลงทุน</w:t>
            </w:r>
          </w:p>
        </w:tc>
        <w:tc>
          <w:tcPr>
            <w:tcW w:w="807" w:type="dxa"/>
            <w:shd w:val="clear" w:color="auto" w:fill="auto"/>
          </w:tcPr>
          <w:p w14:paraId="0AED1DDE" w14:textId="77777777" w:rsidR="00DD1234" w:rsidRPr="0035030C" w:rsidRDefault="00DD1234" w:rsidP="00DD1234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459F8ACA" w14:textId="77777777" w:rsidR="00DD1234" w:rsidRPr="0035030C" w:rsidRDefault="00DD1234" w:rsidP="00DD123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2" w:type="dxa"/>
            <w:shd w:val="clear" w:color="auto" w:fill="auto"/>
          </w:tcPr>
          <w:p w14:paraId="149C499E" w14:textId="7DBCF180" w:rsidR="00DD1234" w:rsidRPr="0035030C" w:rsidRDefault="006D1986" w:rsidP="00DD1234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(1,240,908)</w:t>
            </w:r>
          </w:p>
        </w:tc>
        <w:tc>
          <w:tcPr>
            <w:tcW w:w="268" w:type="dxa"/>
            <w:shd w:val="clear" w:color="auto" w:fill="auto"/>
          </w:tcPr>
          <w:p w14:paraId="4AC0EAE5" w14:textId="77777777" w:rsidR="00DD1234" w:rsidRPr="0035030C" w:rsidRDefault="00DD1234" w:rsidP="00DD1234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2" w:type="dxa"/>
            <w:shd w:val="clear" w:color="auto" w:fill="auto"/>
          </w:tcPr>
          <w:p w14:paraId="66002B61" w14:textId="38763CAC" w:rsidR="00DD1234" w:rsidRPr="0035030C" w:rsidRDefault="00DD1234" w:rsidP="00DD1234">
            <w:pPr>
              <w:tabs>
                <w:tab w:val="decimal" w:pos="1220"/>
              </w:tabs>
              <w:spacing w:line="240" w:lineRule="auto"/>
              <w:ind w:left="-115" w:right="-3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D1234" w:rsidRPr="0035030C" w14:paraId="41F2170E" w14:textId="77777777" w:rsidTr="005658CA">
        <w:tc>
          <w:tcPr>
            <w:tcW w:w="4845" w:type="dxa"/>
            <w:shd w:val="clear" w:color="auto" w:fill="auto"/>
            <w:vAlign w:val="center"/>
          </w:tcPr>
          <w:p w14:paraId="5421B68F" w14:textId="4EEA0D75" w:rsidR="00DD1234" w:rsidRPr="0035030C" w:rsidRDefault="00DD1234" w:rsidP="00DD123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ตัดรายการกำไรระหว่างส่วนงาน</w:t>
            </w:r>
          </w:p>
        </w:tc>
        <w:tc>
          <w:tcPr>
            <w:tcW w:w="807" w:type="dxa"/>
            <w:shd w:val="clear" w:color="auto" w:fill="auto"/>
          </w:tcPr>
          <w:p w14:paraId="2C65784C" w14:textId="77777777" w:rsidR="00DD1234" w:rsidRPr="0035030C" w:rsidRDefault="00DD1234" w:rsidP="00DD1234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4BC4C81C" w14:textId="77777777" w:rsidR="00DD1234" w:rsidRPr="0035030C" w:rsidRDefault="00DD1234" w:rsidP="00DD123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2" w:type="dxa"/>
            <w:shd w:val="clear" w:color="auto" w:fill="auto"/>
          </w:tcPr>
          <w:p w14:paraId="573DC578" w14:textId="01C41C38" w:rsidR="00DD1234" w:rsidRPr="0035030C" w:rsidRDefault="006D1986" w:rsidP="00DD1234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(117,447)</w:t>
            </w:r>
          </w:p>
        </w:tc>
        <w:tc>
          <w:tcPr>
            <w:tcW w:w="268" w:type="dxa"/>
            <w:shd w:val="clear" w:color="auto" w:fill="auto"/>
          </w:tcPr>
          <w:p w14:paraId="77CD6AA0" w14:textId="77777777" w:rsidR="00DD1234" w:rsidRPr="0035030C" w:rsidRDefault="00DD1234" w:rsidP="00DD1234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02" w:type="dxa"/>
            <w:shd w:val="clear" w:color="auto" w:fill="auto"/>
          </w:tcPr>
          <w:p w14:paraId="1E807AC2" w14:textId="16A0C239" w:rsidR="00DD1234" w:rsidRPr="0035030C" w:rsidRDefault="00DD1234" w:rsidP="00DD1234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D1234" w:rsidRPr="0035030C" w14:paraId="08152CDE" w14:textId="77777777" w:rsidTr="005658CA">
        <w:tc>
          <w:tcPr>
            <w:tcW w:w="4845" w:type="dxa"/>
            <w:shd w:val="clear" w:color="auto" w:fill="auto"/>
          </w:tcPr>
          <w:p w14:paraId="7F6B3EDC" w14:textId="4B4034A5" w:rsidR="00DD1234" w:rsidRPr="0035030C" w:rsidRDefault="00DD1234" w:rsidP="00DD123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กำไรก่อนภาษีเงินได้สำหรับปี</w:t>
            </w:r>
          </w:p>
        </w:tc>
        <w:tc>
          <w:tcPr>
            <w:tcW w:w="807" w:type="dxa"/>
            <w:shd w:val="clear" w:color="auto" w:fill="auto"/>
          </w:tcPr>
          <w:p w14:paraId="505788C3" w14:textId="77777777" w:rsidR="00DD1234" w:rsidRPr="0035030C" w:rsidRDefault="00DD1234" w:rsidP="00DD1234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49269102" w14:textId="77777777" w:rsidR="00DD1234" w:rsidRPr="0035030C" w:rsidRDefault="00DD1234" w:rsidP="00DD123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95D057" w14:textId="63B6A2CF" w:rsidR="00DD1234" w:rsidRPr="005E4F92" w:rsidRDefault="006D1986" w:rsidP="00DD1234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2,910,490</w:t>
            </w:r>
          </w:p>
        </w:tc>
        <w:tc>
          <w:tcPr>
            <w:tcW w:w="268" w:type="dxa"/>
            <w:shd w:val="clear" w:color="auto" w:fill="auto"/>
          </w:tcPr>
          <w:p w14:paraId="796698E8" w14:textId="77777777" w:rsidR="00DD1234" w:rsidRPr="0035030C" w:rsidRDefault="00DD1234" w:rsidP="00DD1234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04ED6C" w14:textId="4E208A54" w:rsidR="00DD1234" w:rsidRPr="0035030C" w:rsidRDefault="00DD1234" w:rsidP="00DD1234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</w:p>
        </w:tc>
      </w:tr>
    </w:tbl>
    <w:p w14:paraId="6FC9547D" w14:textId="19BB26E4" w:rsidR="00265B2A" w:rsidRPr="0035030C" w:rsidRDefault="00265B2A" w:rsidP="00265B2A">
      <w:pPr>
        <w:pStyle w:val="Heading2"/>
        <w:keepLines w:val="0"/>
        <w:numPr>
          <w:ilvl w:val="0"/>
          <w:numId w:val="0"/>
        </w:numPr>
        <w:shd w:val="clear" w:color="auto" w:fill="FFFFFF"/>
        <w:spacing w:after="0" w:line="240" w:lineRule="auto"/>
        <w:ind w:left="504" w:right="191"/>
        <w:rPr>
          <w:rFonts w:asciiTheme="majorBidi" w:hAnsiTheme="majorBidi" w:cstheme="majorBidi"/>
          <w:sz w:val="20"/>
          <w:szCs w:val="20"/>
          <w:lang w:val="en-US"/>
        </w:rPr>
      </w:pPr>
    </w:p>
    <w:p w14:paraId="350CE467" w14:textId="64D58E84" w:rsidR="0040333E" w:rsidRPr="0035030C" w:rsidRDefault="0040333E" w:rsidP="00356597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left" w:pos="540"/>
        </w:tabs>
        <w:spacing w:after="0" w:line="240" w:lineRule="auto"/>
        <w:ind w:right="191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ข้อมูลเกี่ยวกับฐานะการเงินตามส่วนงาน</w:t>
      </w:r>
      <w:r w:rsidR="00F418F2" w:rsidRPr="0035030C">
        <w:rPr>
          <w:rFonts w:asciiTheme="majorBidi" w:hAnsiTheme="majorBidi" w:cstheme="majorBidi"/>
          <w:sz w:val="30"/>
          <w:szCs w:val="30"/>
          <w:cs/>
        </w:rPr>
        <w:t>ที่รายงาน</w:t>
      </w:r>
    </w:p>
    <w:p w14:paraId="4AA31577" w14:textId="77777777" w:rsidR="0040333E" w:rsidRPr="0035030C" w:rsidRDefault="0040333E" w:rsidP="00761A88">
      <w:pPr>
        <w:pStyle w:val="Bo-Blankline"/>
        <w:rPr>
          <w:rFonts w:asciiTheme="majorBidi" w:hAnsiTheme="majorBidi" w:cstheme="majorBidi"/>
        </w:rPr>
      </w:pPr>
    </w:p>
    <w:tbl>
      <w:tblPr>
        <w:tblW w:w="9127" w:type="dxa"/>
        <w:tblInd w:w="450" w:type="dxa"/>
        <w:tblLook w:val="04A0" w:firstRow="1" w:lastRow="0" w:firstColumn="1" w:lastColumn="0" w:noHBand="0" w:noVBand="1"/>
      </w:tblPr>
      <w:tblGrid>
        <w:gridCol w:w="4818"/>
        <w:gridCol w:w="989"/>
        <w:gridCol w:w="234"/>
        <w:gridCol w:w="1438"/>
        <w:gridCol w:w="234"/>
        <w:gridCol w:w="1414"/>
      </w:tblGrid>
      <w:tr w:rsidR="00B97393" w:rsidRPr="0035030C" w14:paraId="3805EFAE" w14:textId="77777777" w:rsidTr="001165ED">
        <w:trPr>
          <w:tblHeader/>
        </w:trPr>
        <w:tc>
          <w:tcPr>
            <w:tcW w:w="4818" w:type="dxa"/>
          </w:tcPr>
          <w:p w14:paraId="7766DE70" w14:textId="77777777" w:rsidR="00C67E14" w:rsidRPr="0035030C" w:rsidRDefault="00C67E14" w:rsidP="001C681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40706539" w14:textId="77777777" w:rsidR="00C67E14" w:rsidRPr="0035030C" w:rsidRDefault="00C67E14" w:rsidP="001C681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</w:tcPr>
          <w:p w14:paraId="32E82355" w14:textId="77777777" w:rsidR="00C67E14" w:rsidRPr="0035030C" w:rsidRDefault="00C67E14" w:rsidP="001C681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86" w:type="dxa"/>
            <w:gridSpan w:val="3"/>
          </w:tcPr>
          <w:p w14:paraId="0EA055BD" w14:textId="64D951A8" w:rsidR="00C67E14" w:rsidRPr="0035030C" w:rsidRDefault="00C67E14" w:rsidP="00D15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97393" w:rsidRPr="0035030C" w14:paraId="2D97CB4C" w14:textId="77777777" w:rsidTr="001165ED">
        <w:trPr>
          <w:tblHeader/>
        </w:trPr>
        <w:tc>
          <w:tcPr>
            <w:tcW w:w="4818" w:type="dxa"/>
          </w:tcPr>
          <w:p w14:paraId="7C856890" w14:textId="77777777" w:rsidR="00C67E14" w:rsidRPr="0035030C" w:rsidRDefault="00C67E14" w:rsidP="001C681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25095938" w14:textId="77777777" w:rsidR="00C67E14" w:rsidRPr="0035030C" w:rsidRDefault="00C67E14" w:rsidP="001C681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</w:tcPr>
          <w:p w14:paraId="72B08B63" w14:textId="77777777" w:rsidR="00C67E14" w:rsidRPr="0035030C" w:rsidRDefault="00C67E14" w:rsidP="001C681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86" w:type="dxa"/>
            <w:gridSpan w:val="3"/>
          </w:tcPr>
          <w:p w14:paraId="79E05131" w14:textId="5389EF37" w:rsidR="00C67E14" w:rsidRPr="0035030C" w:rsidRDefault="00115C59" w:rsidP="00D15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  <w:r w:rsidR="00C67E14"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ส่วนงาน</w:t>
            </w:r>
          </w:p>
        </w:tc>
      </w:tr>
      <w:tr w:rsidR="00DD1234" w:rsidRPr="0035030C" w14:paraId="01D312C5" w14:textId="77777777" w:rsidTr="001165ED">
        <w:trPr>
          <w:tblHeader/>
        </w:trPr>
        <w:tc>
          <w:tcPr>
            <w:tcW w:w="4818" w:type="dxa"/>
          </w:tcPr>
          <w:p w14:paraId="4BAEC3E8" w14:textId="57AA0E19" w:rsidR="00DD1234" w:rsidRPr="0035030C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989" w:type="dxa"/>
          </w:tcPr>
          <w:p w14:paraId="0A9E690F" w14:textId="77777777" w:rsidR="00DD1234" w:rsidRPr="0035030C" w:rsidRDefault="00DD1234" w:rsidP="00DD1234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</w:tcPr>
          <w:p w14:paraId="7A312CC0" w14:textId="77777777" w:rsidR="00DD1234" w:rsidRPr="0035030C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</w:tcPr>
          <w:p w14:paraId="4B8ECCD1" w14:textId="52F08FAF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4" w:type="dxa"/>
          </w:tcPr>
          <w:p w14:paraId="40544C8F" w14:textId="77777777" w:rsidR="00DD1234" w:rsidRPr="0035030C" w:rsidRDefault="00DD1234" w:rsidP="00DD1234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</w:tcPr>
          <w:p w14:paraId="7D09F398" w14:textId="2E4EE549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DD1234" w:rsidRPr="0035030C" w14:paraId="72025B1B" w14:textId="77777777" w:rsidTr="001165ED">
        <w:trPr>
          <w:tblHeader/>
        </w:trPr>
        <w:tc>
          <w:tcPr>
            <w:tcW w:w="4818" w:type="dxa"/>
          </w:tcPr>
          <w:p w14:paraId="1983CF7C" w14:textId="77777777" w:rsidR="00DD1234" w:rsidRPr="0035030C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70BB7933" w14:textId="77777777" w:rsidR="00DD1234" w:rsidRPr="0035030C" w:rsidRDefault="00DD1234" w:rsidP="00DD1234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</w:tcPr>
          <w:p w14:paraId="6325905D" w14:textId="77777777" w:rsidR="00DD1234" w:rsidRPr="0035030C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86" w:type="dxa"/>
            <w:gridSpan w:val="3"/>
          </w:tcPr>
          <w:p w14:paraId="33201CEC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DD1234" w:rsidRPr="0035030C" w14:paraId="5A1E0DF3" w14:textId="77777777" w:rsidTr="00F075B9">
        <w:tc>
          <w:tcPr>
            <w:tcW w:w="4818" w:type="dxa"/>
            <w:shd w:val="clear" w:color="auto" w:fill="auto"/>
            <w:vAlign w:val="center"/>
          </w:tcPr>
          <w:p w14:paraId="5F6DFEB0" w14:textId="77777777" w:rsidR="00DD1234" w:rsidRPr="0035030C" w:rsidRDefault="00DD1234" w:rsidP="00DD123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วัสดุก่อสร้าง</w:t>
            </w:r>
          </w:p>
        </w:tc>
        <w:tc>
          <w:tcPr>
            <w:tcW w:w="989" w:type="dxa"/>
            <w:shd w:val="clear" w:color="auto" w:fill="auto"/>
          </w:tcPr>
          <w:p w14:paraId="19D084B9" w14:textId="77777777" w:rsidR="00DD1234" w:rsidRPr="0035030C" w:rsidRDefault="00DD1234" w:rsidP="00DD1234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6F807E6D" w14:textId="77777777" w:rsidR="00DD1234" w:rsidRPr="0035030C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14:paraId="2F7F17E8" w14:textId="342BC655" w:rsidR="00DD1234" w:rsidRPr="0035030C" w:rsidRDefault="00E0023B" w:rsidP="00DD1234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91,590,530</w:t>
            </w:r>
          </w:p>
        </w:tc>
        <w:tc>
          <w:tcPr>
            <w:tcW w:w="234" w:type="dxa"/>
            <w:shd w:val="clear" w:color="auto" w:fill="auto"/>
          </w:tcPr>
          <w:p w14:paraId="39C4DFF2" w14:textId="77777777" w:rsidR="00DD1234" w:rsidRPr="0035030C" w:rsidRDefault="00DD1234" w:rsidP="00DD123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50D01763" w14:textId="2D3BF2F7" w:rsidR="00DD1234" w:rsidRPr="0035030C" w:rsidRDefault="00DD1234" w:rsidP="00DD1234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4,628,314</w:t>
            </w:r>
          </w:p>
        </w:tc>
      </w:tr>
      <w:tr w:rsidR="00DD1234" w:rsidRPr="0035030C" w14:paraId="3FED6139" w14:textId="77777777" w:rsidTr="00F075B9">
        <w:tc>
          <w:tcPr>
            <w:tcW w:w="4818" w:type="dxa"/>
            <w:shd w:val="clear" w:color="auto" w:fill="auto"/>
            <w:vAlign w:val="center"/>
          </w:tcPr>
          <w:p w14:paraId="4E0A0D13" w14:textId="77777777" w:rsidR="00DD1234" w:rsidRPr="0035030C" w:rsidRDefault="00DD1234" w:rsidP="00DD123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ปิโตรเคมีและเคมีภัณฑ์</w:t>
            </w:r>
          </w:p>
        </w:tc>
        <w:tc>
          <w:tcPr>
            <w:tcW w:w="989" w:type="dxa"/>
            <w:shd w:val="clear" w:color="auto" w:fill="auto"/>
          </w:tcPr>
          <w:p w14:paraId="72A47E05" w14:textId="77777777" w:rsidR="00DD1234" w:rsidRPr="0035030C" w:rsidRDefault="00DD1234" w:rsidP="00DD1234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2B838A24" w14:textId="77777777" w:rsidR="00DD1234" w:rsidRPr="0035030C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14:paraId="70575886" w14:textId="3A2BADFB" w:rsidR="00DD1234" w:rsidRPr="0035030C" w:rsidRDefault="00E0023B" w:rsidP="00DD1234">
            <w:pPr>
              <w:tabs>
                <w:tab w:val="decimal" w:pos="113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12,108,209</w:t>
            </w:r>
          </w:p>
        </w:tc>
        <w:tc>
          <w:tcPr>
            <w:tcW w:w="234" w:type="dxa"/>
            <w:shd w:val="clear" w:color="auto" w:fill="auto"/>
          </w:tcPr>
          <w:p w14:paraId="61EBF787" w14:textId="77777777" w:rsidR="00DD1234" w:rsidRPr="0035030C" w:rsidRDefault="00DD1234" w:rsidP="00DD123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3483D0C8" w14:textId="32BB4C66" w:rsidR="00DD1234" w:rsidRPr="0035030C" w:rsidRDefault="00DD1234" w:rsidP="00DD1234">
            <w:pPr>
              <w:tabs>
                <w:tab w:val="decimal" w:pos="113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972</w:t>
            </w:r>
          </w:p>
        </w:tc>
      </w:tr>
      <w:tr w:rsidR="00DD1234" w:rsidRPr="0035030C" w14:paraId="65D6B139" w14:textId="77777777" w:rsidTr="00F075B9">
        <w:tc>
          <w:tcPr>
            <w:tcW w:w="4818" w:type="dxa"/>
            <w:shd w:val="clear" w:color="auto" w:fill="auto"/>
            <w:vAlign w:val="center"/>
          </w:tcPr>
          <w:p w14:paraId="10B79603" w14:textId="77777777" w:rsidR="00DD1234" w:rsidRPr="0035030C" w:rsidRDefault="00DD1234" w:rsidP="00DD123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พลังงานและสาธารณูปโภค</w:t>
            </w:r>
          </w:p>
        </w:tc>
        <w:tc>
          <w:tcPr>
            <w:tcW w:w="989" w:type="dxa"/>
            <w:shd w:val="clear" w:color="auto" w:fill="auto"/>
          </w:tcPr>
          <w:p w14:paraId="6E029D72" w14:textId="77777777" w:rsidR="00DD1234" w:rsidRPr="0035030C" w:rsidRDefault="00DD1234" w:rsidP="00DD1234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755F0CA1" w14:textId="77777777" w:rsidR="00DD1234" w:rsidRPr="0035030C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14:paraId="5A74842F" w14:textId="03F3CA05" w:rsidR="00DD1234" w:rsidRPr="0035030C" w:rsidRDefault="00E0023B" w:rsidP="00DD1234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64,978,289</w:t>
            </w:r>
          </w:p>
        </w:tc>
        <w:tc>
          <w:tcPr>
            <w:tcW w:w="234" w:type="dxa"/>
            <w:shd w:val="clear" w:color="auto" w:fill="auto"/>
          </w:tcPr>
          <w:p w14:paraId="42FFD71D" w14:textId="77777777" w:rsidR="00DD1234" w:rsidRPr="0035030C" w:rsidRDefault="00DD1234" w:rsidP="00DD123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6BEC5DC8" w14:textId="704AF81F" w:rsidR="00DD1234" w:rsidRPr="0035030C" w:rsidRDefault="00DD1234" w:rsidP="00DD1234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,545,705</w:t>
            </w:r>
          </w:p>
        </w:tc>
      </w:tr>
      <w:tr w:rsidR="00DD1234" w:rsidRPr="0035030C" w14:paraId="07DDC3AF" w14:textId="77777777" w:rsidTr="00F075B9">
        <w:tc>
          <w:tcPr>
            <w:tcW w:w="4818" w:type="dxa"/>
            <w:shd w:val="clear" w:color="auto" w:fill="auto"/>
            <w:vAlign w:val="center"/>
          </w:tcPr>
          <w:p w14:paraId="7859C360" w14:textId="77777777" w:rsidR="00DD1234" w:rsidRPr="0035030C" w:rsidRDefault="00DD1234" w:rsidP="00DD123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การเกษตร</w:t>
            </w:r>
          </w:p>
        </w:tc>
        <w:tc>
          <w:tcPr>
            <w:tcW w:w="989" w:type="dxa"/>
            <w:shd w:val="clear" w:color="auto" w:fill="auto"/>
          </w:tcPr>
          <w:p w14:paraId="26A93AC1" w14:textId="77777777" w:rsidR="00DD1234" w:rsidRPr="0035030C" w:rsidRDefault="00DD1234" w:rsidP="00DD1234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453FC1C6" w14:textId="77777777" w:rsidR="00DD1234" w:rsidRPr="0035030C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14:paraId="39F9A398" w14:textId="10F6342D" w:rsidR="00DD1234" w:rsidRPr="0035030C" w:rsidRDefault="00E0023B" w:rsidP="00DD1234">
            <w:pPr>
              <w:tabs>
                <w:tab w:val="decimal" w:pos="1132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2,137,306</w:t>
            </w:r>
          </w:p>
        </w:tc>
        <w:tc>
          <w:tcPr>
            <w:tcW w:w="234" w:type="dxa"/>
            <w:shd w:val="clear" w:color="auto" w:fill="auto"/>
          </w:tcPr>
          <w:p w14:paraId="3905CFD1" w14:textId="77777777" w:rsidR="00DD1234" w:rsidRPr="0035030C" w:rsidRDefault="00DD1234" w:rsidP="00DD123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2F025759" w14:textId="190BE639" w:rsidR="00DD1234" w:rsidRPr="0035030C" w:rsidRDefault="00DD1234" w:rsidP="00DD1234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,168</w:t>
            </w:r>
          </w:p>
        </w:tc>
      </w:tr>
      <w:tr w:rsidR="00DD1234" w:rsidRPr="0035030C" w14:paraId="2EFB4999" w14:textId="77777777" w:rsidTr="00F075B9">
        <w:tc>
          <w:tcPr>
            <w:tcW w:w="4818" w:type="dxa"/>
            <w:shd w:val="clear" w:color="auto" w:fill="auto"/>
            <w:vAlign w:val="center"/>
          </w:tcPr>
          <w:p w14:paraId="61A8B596" w14:textId="77777777" w:rsidR="00DD1234" w:rsidRPr="0035030C" w:rsidRDefault="00DD1234" w:rsidP="00DD123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35030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989" w:type="dxa"/>
            <w:shd w:val="clear" w:color="auto" w:fill="auto"/>
          </w:tcPr>
          <w:p w14:paraId="204B315B" w14:textId="77777777" w:rsidR="00DD1234" w:rsidRPr="0035030C" w:rsidRDefault="00DD1234" w:rsidP="00DD1234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7FB13F2E" w14:textId="77777777" w:rsidR="00DD1234" w:rsidRPr="0035030C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D1C0B8" w14:textId="65EC0CB7" w:rsidR="00DD1234" w:rsidRPr="0035030C" w:rsidRDefault="00E0023B" w:rsidP="00DD1234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461,162</w:t>
            </w:r>
          </w:p>
        </w:tc>
        <w:tc>
          <w:tcPr>
            <w:tcW w:w="234" w:type="dxa"/>
            <w:shd w:val="clear" w:color="auto" w:fill="auto"/>
          </w:tcPr>
          <w:p w14:paraId="02DB3A2D" w14:textId="77777777" w:rsidR="00DD1234" w:rsidRPr="0035030C" w:rsidRDefault="00DD1234" w:rsidP="00DD123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536FF8" w14:textId="29DC6DF1" w:rsidR="00DD1234" w:rsidRPr="0035030C" w:rsidRDefault="00DD1234" w:rsidP="00DD1234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437</w:t>
            </w:r>
          </w:p>
        </w:tc>
      </w:tr>
      <w:tr w:rsidR="00DD1234" w:rsidRPr="0035030C" w14:paraId="55ACC5A3" w14:textId="77777777" w:rsidTr="00695633">
        <w:tc>
          <w:tcPr>
            <w:tcW w:w="4818" w:type="dxa"/>
            <w:shd w:val="clear" w:color="auto" w:fill="auto"/>
          </w:tcPr>
          <w:p w14:paraId="79434E84" w14:textId="77777777" w:rsidR="00DD1234" w:rsidRPr="0035030C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26281949" w14:textId="77777777" w:rsidR="00DD1234" w:rsidRPr="0035030C" w:rsidRDefault="00DD1234" w:rsidP="00DD1234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6B5EDEC2" w14:textId="77777777" w:rsidR="00DD1234" w:rsidRPr="0035030C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949F21" w14:textId="67770AC1" w:rsidR="00DD1234" w:rsidRPr="0035030C" w:rsidRDefault="00E0023B" w:rsidP="00DD1234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171,275,496</w:t>
            </w:r>
          </w:p>
        </w:tc>
        <w:tc>
          <w:tcPr>
            <w:tcW w:w="234" w:type="dxa"/>
            <w:shd w:val="clear" w:color="auto" w:fill="auto"/>
          </w:tcPr>
          <w:p w14:paraId="2DA98922" w14:textId="77777777" w:rsidR="00DD1234" w:rsidRPr="0035030C" w:rsidRDefault="00DD1234" w:rsidP="00DD123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FEB684" w14:textId="2AD88382" w:rsidR="00DD1234" w:rsidRPr="0035030C" w:rsidRDefault="00DD1234" w:rsidP="00DD1234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162,113,596</w:t>
            </w:r>
          </w:p>
        </w:tc>
      </w:tr>
      <w:tr w:rsidR="00DD1234" w:rsidRPr="0035030C" w14:paraId="77923E0F" w14:textId="77777777" w:rsidTr="00695633">
        <w:tc>
          <w:tcPr>
            <w:tcW w:w="4818" w:type="dxa"/>
            <w:shd w:val="clear" w:color="auto" w:fill="auto"/>
          </w:tcPr>
          <w:p w14:paraId="6026D654" w14:textId="77777777" w:rsidR="00DD1234" w:rsidRPr="0035030C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สินทรัพย์ที่ไม่ได้ปันส่วน</w:t>
            </w:r>
          </w:p>
        </w:tc>
        <w:tc>
          <w:tcPr>
            <w:tcW w:w="989" w:type="dxa"/>
            <w:shd w:val="clear" w:color="auto" w:fill="auto"/>
          </w:tcPr>
          <w:p w14:paraId="4CF945BB" w14:textId="77777777" w:rsidR="00DD1234" w:rsidRPr="0035030C" w:rsidRDefault="00DD1234" w:rsidP="00DD1234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11F50262" w14:textId="77777777" w:rsidR="00DD1234" w:rsidRPr="0035030C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692F35" w14:textId="6A0A8F3D" w:rsidR="00DD1234" w:rsidRPr="0035030C" w:rsidRDefault="00E0023B" w:rsidP="00DD1234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1,668,795</w:t>
            </w:r>
          </w:p>
        </w:tc>
        <w:tc>
          <w:tcPr>
            <w:tcW w:w="234" w:type="dxa"/>
            <w:shd w:val="clear" w:color="auto" w:fill="auto"/>
          </w:tcPr>
          <w:p w14:paraId="0144FAA5" w14:textId="77777777" w:rsidR="00DD1234" w:rsidRPr="0035030C" w:rsidRDefault="00DD1234" w:rsidP="00DD123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503F1E" w14:textId="773152BF" w:rsidR="00DD1234" w:rsidRPr="0035030C" w:rsidRDefault="00DD1234" w:rsidP="00DD1234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5,280,806</w:t>
            </w:r>
          </w:p>
        </w:tc>
      </w:tr>
      <w:tr w:rsidR="00DD1234" w:rsidRPr="0035030C" w14:paraId="23F7B4F9" w14:textId="77777777" w:rsidTr="00695633">
        <w:tc>
          <w:tcPr>
            <w:tcW w:w="4818" w:type="dxa"/>
            <w:shd w:val="clear" w:color="auto" w:fill="auto"/>
          </w:tcPr>
          <w:p w14:paraId="4063BACA" w14:textId="77777777" w:rsidR="00DD1234" w:rsidRPr="0035030C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89" w:type="dxa"/>
            <w:shd w:val="clear" w:color="auto" w:fill="auto"/>
          </w:tcPr>
          <w:p w14:paraId="4D019C3E" w14:textId="77777777" w:rsidR="00DD1234" w:rsidRPr="0035030C" w:rsidRDefault="00DD1234" w:rsidP="00DD1234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51D3CD97" w14:textId="77777777" w:rsidR="00DD1234" w:rsidRPr="0035030C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82F63E" w14:textId="0797F27B" w:rsidR="00DD1234" w:rsidRPr="0035030C" w:rsidRDefault="00E0023B" w:rsidP="00DD1234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172,944,291</w:t>
            </w:r>
          </w:p>
        </w:tc>
        <w:tc>
          <w:tcPr>
            <w:tcW w:w="234" w:type="dxa"/>
            <w:shd w:val="clear" w:color="auto" w:fill="auto"/>
          </w:tcPr>
          <w:p w14:paraId="4C2D80F0" w14:textId="77777777" w:rsidR="00DD1234" w:rsidRPr="0035030C" w:rsidRDefault="00DD1234" w:rsidP="00DD123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B85DEB" w14:textId="559546CA" w:rsidR="00DD1234" w:rsidRPr="0035030C" w:rsidRDefault="00DD1234" w:rsidP="00DD1234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7,394,402</w:t>
            </w:r>
          </w:p>
        </w:tc>
      </w:tr>
      <w:tr w:rsidR="00DD1234" w:rsidRPr="0035030C" w14:paraId="512D070D" w14:textId="77777777" w:rsidTr="00F075B9">
        <w:tc>
          <w:tcPr>
            <w:tcW w:w="4818" w:type="dxa"/>
            <w:shd w:val="clear" w:color="auto" w:fill="auto"/>
          </w:tcPr>
          <w:p w14:paraId="70E67B90" w14:textId="77777777" w:rsidR="00DD1234" w:rsidRPr="0035030C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ตัดรายการสินทรัพย์ระหว่างส่วนงาน</w:t>
            </w:r>
          </w:p>
        </w:tc>
        <w:tc>
          <w:tcPr>
            <w:tcW w:w="989" w:type="dxa"/>
            <w:shd w:val="clear" w:color="auto" w:fill="auto"/>
          </w:tcPr>
          <w:p w14:paraId="551F2B9D" w14:textId="77777777" w:rsidR="00DD1234" w:rsidRPr="0035030C" w:rsidRDefault="00DD1234" w:rsidP="00DD1234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27D8F9E2" w14:textId="77777777" w:rsidR="00DD1234" w:rsidRPr="0035030C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F71065" w14:textId="07B92021" w:rsidR="00DD1234" w:rsidRPr="0035030C" w:rsidRDefault="00E0023B" w:rsidP="00DD1234">
            <w:pPr>
              <w:tabs>
                <w:tab w:val="decimal" w:pos="1140"/>
              </w:tabs>
              <w:spacing w:line="240" w:lineRule="atLeast"/>
              <w:ind w:right="-2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(13,257,668)</w:t>
            </w:r>
          </w:p>
        </w:tc>
        <w:tc>
          <w:tcPr>
            <w:tcW w:w="234" w:type="dxa"/>
            <w:shd w:val="clear" w:color="auto" w:fill="auto"/>
          </w:tcPr>
          <w:p w14:paraId="263CBC7F" w14:textId="77777777" w:rsidR="00DD1234" w:rsidRPr="0035030C" w:rsidRDefault="00DD1234" w:rsidP="00DD123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182AC2" w14:textId="026967CE" w:rsidR="00DD1234" w:rsidRPr="0035030C" w:rsidRDefault="00DD1234" w:rsidP="00DD1234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(3,979,724)</w:t>
            </w:r>
          </w:p>
        </w:tc>
      </w:tr>
      <w:tr w:rsidR="00DD1234" w:rsidRPr="0035030C" w14:paraId="20891568" w14:textId="77777777" w:rsidTr="00F075B9">
        <w:tc>
          <w:tcPr>
            <w:tcW w:w="4818" w:type="dxa"/>
            <w:shd w:val="clear" w:color="auto" w:fill="auto"/>
          </w:tcPr>
          <w:p w14:paraId="47746EDE" w14:textId="77777777" w:rsidR="00DD1234" w:rsidRPr="0035030C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สินทรัพย์รวม</w:t>
            </w:r>
          </w:p>
        </w:tc>
        <w:tc>
          <w:tcPr>
            <w:tcW w:w="989" w:type="dxa"/>
            <w:shd w:val="clear" w:color="auto" w:fill="auto"/>
          </w:tcPr>
          <w:p w14:paraId="58CE0FC4" w14:textId="77777777" w:rsidR="00DD1234" w:rsidRPr="0035030C" w:rsidRDefault="00DD1234" w:rsidP="00DD1234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743FB93A" w14:textId="77777777" w:rsidR="00DD1234" w:rsidRPr="0035030C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BB1DCE8" w14:textId="1877A007" w:rsidR="00DD1234" w:rsidRPr="0035030C" w:rsidRDefault="00E0023B" w:rsidP="00DD1234">
            <w:pPr>
              <w:tabs>
                <w:tab w:val="decimal" w:pos="1132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159,686,623</w:t>
            </w:r>
          </w:p>
        </w:tc>
        <w:tc>
          <w:tcPr>
            <w:tcW w:w="234" w:type="dxa"/>
            <w:shd w:val="clear" w:color="auto" w:fill="auto"/>
          </w:tcPr>
          <w:p w14:paraId="01748D6C" w14:textId="77777777" w:rsidR="00DD1234" w:rsidRPr="0035030C" w:rsidRDefault="00DD1234" w:rsidP="00DD123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F62133E" w14:textId="7EB96B01" w:rsidR="00DD1234" w:rsidRPr="0035030C" w:rsidRDefault="00DD1234" w:rsidP="00DD1234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63,414,678</w:t>
            </w:r>
          </w:p>
        </w:tc>
      </w:tr>
    </w:tbl>
    <w:p w14:paraId="28226F14" w14:textId="193BE6C2" w:rsidR="00AF034C" w:rsidRPr="0035030C" w:rsidRDefault="00AF034C">
      <w:pPr>
        <w:spacing w:line="240" w:lineRule="auto"/>
        <w:rPr>
          <w:rFonts w:asciiTheme="majorBidi" w:hAnsiTheme="majorBidi" w:cstheme="majorBidi"/>
          <w:sz w:val="20"/>
          <w:szCs w:val="20"/>
          <w:highlight w:val="yellow"/>
          <w:lang w:eastAsia="x-none"/>
        </w:rPr>
      </w:pPr>
    </w:p>
    <w:p w14:paraId="14CE1B33" w14:textId="77777777" w:rsidR="00EE7EB8" w:rsidRPr="0035030C" w:rsidRDefault="00EE7EB8" w:rsidP="00356597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left" w:pos="540"/>
        </w:tabs>
        <w:spacing w:after="0" w:line="240" w:lineRule="auto"/>
        <w:ind w:right="191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lastRenderedPageBreak/>
        <w:t>การจำแนกรายได้</w:t>
      </w:r>
    </w:p>
    <w:p w14:paraId="41F634A4" w14:textId="77777777" w:rsidR="00EE7EB8" w:rsidRPr="00EC5E82" w:rsidRDefault="00EE7EB8" w:rsidP="00EE7EB8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W w:w="9163" w:type="dxa"/>
        <w:tblInd w:w="450" w:type="dxa"/>
        <w:tblLook w:val="04A0" w:firstRow="1" w:lastRow="0" w:firstColumn="1" w:lastColumn="0" w:noHBand="0" w:noVBand="1"/>
      </w:tblPr>
      <w:tblGrid>
        <w:gridCol w:w="4859"/>
        <w:gridCol w:w="990"/>
        <w:gridCol w:w="234"/>
        <w:gridCol w:w="1440"/>
        <w:gridCol w:w="234"/>
        <w:gridCol w:w="1406"/>
      </w:tblGrid>
      <w:tr w:rsidR="00EE7EB8" w:rsidRPr="0035030C" w14:paraId="6F445DFA" w14:textId="77777777" w:rsidTr="005B6C34">
        <w:tc>
          <w:tcPr>
            <w:tcW w:w="4859" w:type="dxa"/>
          </w:tcPr>
          <w:p w14:paraId="1D4E4B80" w14:textId="77777777" w:rsidR="00EE7EB8" w:rsidRPr="0035030C" w:rsidRDefault="00EE7EB8" w:rsidP="00AF49E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FB331C2" w14:textId="77777777" w:rsidR="00EE7EB8" w:rsidRPr="0035030C" w:rsidRDefault="00EE7EB8" w:rsidP="00AF49E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7888CB85" w14:textId="77777777" w:rsidR="00EE7EB8" w:rsidRPr="0035030C" w:rsidRDefault="00EE7EB8" w:rsidP="00AF49E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80" w:type="dxa"/>
            <w:gridSpan w:val="3"/>
          </w:tcPr>
          <w:p w14:paraId="32F4AAAC" w14:textId="77777777" w:rsidR="00EE7EB8" w:rsidRPr="0035030C" w:rsidRDefault="00EE7EB8" w:rsidP="00AF49E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7EB8" w:rsidRPr="0035030C" w14:paraId="181EC746" w14:textId="77777777" w:rsidTr="005B6C34">
        <w:tc>
          <w:tcPr>
            <w:tcW w:w="4859" w:type="dxa"/>
          </w:tcPr>
          <w:p w14:paraId="2CD62354" w14:textId="77777777" w:rsidR="00EE7EB8" w:rsidRPr="0035030C" w:rsidRDefault="00EE7EB8" w:rsidP="00AF49E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E160962" w14:textId="77777777" w:rsidR="00EE7EB8" w:rsidRPr="0035030C" w:rsidRDefault="00EE7EB8" w:rsidP="00AF49E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1E72D377" w14:textId="77777777" w:rsidR="00EE7EB8" w:rsidRPr="0035030C" w:rsidRDefault="00EE7EB8" w:rsidP="00AF49E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80" w:type="dxa"/>
            <w:gridSpan w:val="3"/>
          </w:tcPr>
          <w:p w14:paraId="36272E0F" w14:textId="77777777" w:rsidR="00EE7EB8" w:rsidRPr="0035030C" w:rsidRDefault="00EE7EB8" w:rsidP="00AF49E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รายได้จากการขาย</w:t>
            </w:r>
          </w:p>
        </w:tc>
      </w:tr>
      <w:tr w:rsidR="00DD1234" w:rsidRPr="0035030C" w14:paraId="03264C51" w14:textId="77777777" w:rsidTr="005B6C34">
        <w:tc>
          <w:tcPr>
            <w:tcW w:w="4859" w:type="dxa"/>
          </w:tcPr>
          <w:p w14:paraId="6FCF8964" w14:textId="77777777" w:rsidR="00DD1234" w:rsidRPr="0035030C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7D6ADAE" w14:textId="77777777" w:rsidR="00DD1234" w:rsidRPr="0035030C" w:rsidRDefault="00DD1234" w:rsidP="00DD1234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51D19280" w14:textId="77777777" w:rsidR="00DD1234" w:rsidRPr="0035030C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FEE0B5E" w14:textId="5E87BDE0" w:rsidR="00DD1234" w:rsidRPr="00E13585" w:rsidRDefault="00DD1234" w:rsidP="00DD123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4" w:type="dxa"/>
          </w:tcPr>
          <w:p w14:paraId="1A37114F" w14:textId="77777777" w:rsidR="00DD1234" w:rsidRPr="00E13585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</w:tcPr>
          <w:p w14:paraId="4D9FB66D" w14:textId="52438464" w:rsidR="00DD1234" w:rsidRPr="00E13585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DD1234" w:rsidRPr="0035030C" w14:paraId="6989606B" w14:textId="77777777" w:rsidTr="005B6C34">
        <w:tc>
          <w:tcPr>
            <w:tcW w:w="4859" w:type="dxa"/>
          </w:tcPr>
          <w:p w14:paraId="6F4A754C" w14:textId="77777777" w:rsidR="00DD1234" w:rsidRPr="0035030C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82D575" w14:textId="77777777" w:rsidR="00DD1234" w:rsidRPr="0035030C" w:rsidRDefault="00DD1234" w:rsidP="00DD1234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3443A2D3" w14:textId="77777777" w:rsidR="00DD1234" w:rsidRPr="0035030C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80" w:type="dxa"/>
            <w:gridSpan w:val="3"/>
          </w:tcPr>
          <w:p w14:paraId="21CA50C5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DD1234" w:rsidRPr="0035030C" w14:paraId="23585052" w14:textId="77777777" w:rsidTr="005B6C34">
        <w:tc>
          <w:tcPr>
            <w:tcW w:w="4859" w:type="dxa"/>
            <w:vAlign w:val="center"/>
          </w:tcPr>
          <w:p w14:paraId="5644D451" w14:textId="77777777" w:rsidR="00DD1234" w:rsidRPr="0035030C" w:rsidRDefault="00DD1234" w:rsidP="00DD123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990" w:type="dxa"/>
          </w:tcPr>
          <w:p w14:paraId="29921366" w14:textId="77777777" w:rsidR="00DD1234" w:rsidRPr="0035030C" w:rsidRDefault="00DD1234" w:rsidP="00DD1234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63FF0014" w14:textId="77777777" w:rsidR="00DD1234" w:rsidRPr="0035030C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8B2D8CE" w14:textId="3BC2F610" w:rsidR="00DD1234" w:rsidRPr="0035030C" w:rsidRDefault="00E0023B" w:rsidP="00DD1234">
            <w:pPr>
              <w:tabs>
                <w:tab w:val="decimal" w:pos="11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19,664,746</w:t>
            </w:r>
          </w:p>
        </w:tc>
        <w:tc>
          <w:tcPr>
            <w:tcW w:w="234" w:type="dxa"/>
            <w:shd w:val="clear" w:color="auto" w:fill="auto"/>
          </w:tcPr>
          <w:p w14:paraId="10343300" w14:textId="77777777" w:rsidR="00DD1234" w:rsidRPr="0035030C" w:rsidRDefault="00DD1234" w:rsidP="00DD123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3D954A83" w14:textId="1BB456A2" w:rsidR="00DD1234" w:rsidRPr="0035030C" w:rsidRDefault="00DD1234" w:rsidP="00DD1234">
            <w:pPr>
              <w:tabs>
                <w:tab w:val="decimal" w:pos="11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697</w:t>
            </w:r>
          </w:p>
        </w:tc>
      </w:tr>
      <w:tr w:rsidR="00DD1234" w:rsidRPr="0035030C" w14:paraId="0A4D940A" w14:textId="77777777" w:rsidTr="005B6C34">
        <w:tc>
          <w:tcPr>
            <w:tcW w:w="4859" w:type="dxa"/>
            <w:vAlign w:val="center"/>
          </w:tcPr>
          <w:p w14:paraId="0E0E0D45" w14:textId="77777777" w:rsidR="00DD1234" w:rsidRPr="0035030C" w:rsidRDefault="00DD1234" w:rsidP="00DD123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ปิโตรเคมีและเคมีภัณฑ์</w:t>
            </w:r>
          </w:p>
        </w:tc>
        <w:tc>
          <w:tcPr>
            <w:tcW w:w="990" w:type="dxa"/>
          </w:tcPr>
          <w:p w14:paraId="4C1FBB60" w14:textId="77777777" w:rsidR="00DD1234" w:rsidRPr="0035030C" w:rsidRDefault="00DD1234" w:rsidP="00DD1234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78642B43" w14:textId="77777777" w:rsidR="00DD1234" w:rsidRPr="0035030C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DC9DEE" w14:textId="2F57D552" w:rsidR="00DD1234" w:rsidRPr="0035030C" w:rsidRDefault="00E0023B" w:rsidP="00DD1234">
            <w:pPr>
              <w:tabs>
                <w:tab w:val="decimal" w:pos="11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5,403,779</w:t>
            </w:r>
          </w:p>
        </w:tc>
        <w:tc>
          <w:tcPr>
            <w:tcW w:w="234" w:type="dxa"/>
            <w:shd w:val="clear" w:color="auto" w:fill="auto"/>
          </w:tcPr>
          <w:p w14:paraId="6BA37F36" w14:textId="77777777" w:rsidR="00DD1234" w:rsidRPr="0035030C" w:rsidRDefault="00DD1234" w:rsidP="00DD123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542CF4" w14:textId="05EFDB34" w:rsidR="00DD1234" w:rsidRPr="0035030C" w:rsidRDefault="00DD1234" w:rsidP="00DD1234">
            <w:pPr>
              <w:tabs>
                <w:tab w:val="decimal" w:pos="11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075</w:t>
            </w:r>
          </w:p>
        </w:tc>
      </w:tr>
      <w:tr w:rsidR="00DD1234" w:rsidRPr="0035030C" w14:paraId="47720A0F" w14:textId="77777777" w:rsidTr="005B6C34">
        <w:tc>
          <w:tcPr>
            <w:tcW w:w="4859" w:type="dxa"/>
          </w:tcPr>
          <w:p w14:paraId="5D34FFCC" w14:textId="77777777" w:rsidR="00DD1234" w:rsidRPr="0035030C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55462FD7" w14:textId="77777777" w:rsidR="00DD1234" w:rsidRPr="0035030C" w:rsidRDefault="00DD1234" w:rsidP="00DD1234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00A6392E" w14:textId="77777777" w:rsidR="00DD1234" w:rsidRPr="0035030C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3EC46AC" w14:textId="03D781BF" w:rsidR="00DD1234" w:rsidRPr="0035030C" w:rsidRDefault="00E0023B" w:rsidP="00DD1234">
            <w:pPr>
              <w:tabs>
                <w:tab w:val="decimal" w:pos="11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25,068,525</w:t>
            </w:r>
          </w:p>
        </w:tc>
        <w:tc>
          <w:tcPr>
            <w:tcW w:w="234" w:type="dxa"/>
            <w:shd w:val="clear" w:color="auto" w:fill="auto"/>
          </w:tcPr>
          <w:p w14:paraId="1A5FE75D" w14:textId="77777777" w:rsidR="00DD1234" w:rsidRPr="0035030C" w:rsidRDefault="00DD1234" w:rsidP="00DD123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C3BA691" w14:textId="20C98F3C" w:rsidR="00DD1234" w:rsidRPr="0035030C" w:rsidRDefault="00DD1234" w:rsidP="00DD1234">
            <w:pPr>
              <w:tabs>
                <w:tab w:val="decimal" w:pos="11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772</w:t>
            </w:r>
          </w:p>
        </w:tc>
      </w:tr>
    </w:tbl>
    <w:p w14:paraId="7CF8B763" w14:textId="5B1C2BBC" w:rsidR="00EE7EB8" w:rsidRPr="00EC5E82" w:rsidRDefault="00EE7EB8" w:rsidP="00EE7EB8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305E0D6B" w14:textId="5A9AC34B" w:rsidR="00813235" w:rsidRPr="00EC5E82" w:rsidRDefault="00813235" w:rsidP="00813235">
      <w:pPr>
        <w:ind w:left="540" w:right="753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EC5E82">
        <w:rPr>
          <w:rFonts w:asciiTheme="majorBidi" w:hAnsiTheme="majorBidi" w:cstheme="majorBidi"/>
          <w:spacing w:val="4"/>
          <w:sz w:val="30"/>
          <w:szCs w:val="30"/>
          <w:cs/>
        </w:rPr>
        <w:t>จังหวะเวลาในการรับรู้</w:t>
      </w:r>
      <w:r w:rsidRPr="00EC5E82">
        <w:rPr>
          <w:rFonts w:asciiTheme="majorBidi" w:hAnsiTheme="majorBidi" w:cstheme="majorBidi"/>
          <w:sz w:val="30"/>
          <w:szCs w:val="30"/>
          <w:cs/>
        </w:rPr>
        <w:t>รายได้ของบริษัทเป็นแบบ ณ เวลาใดเวลาหนึ่ง</w:t>
      </w:r>
    </w:p>
    <w:p w14:paraId="68195EFD" w14:textId="77777777" w:rsidR="00813235" w:rsidRPr="00EC5E82" w:rsidRDefault="00813235" w:rsidP="00EE7EB8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14:paraId="6CA05E47" w14:textId="77777777" w:rsidR="00FD36D7" w:rsidRPr="00EC5E82" w:rsidRDefault="00300404" w:rsidP="00FD36D7">
      <w:pPr>
        <w:pStyle w:val="Bo-C1Content"/>
        <w:rPr>
          <w:rFonts w:asciiTheme="majorBidi" w:hAnsiTheme="majorBidi" w:cstheme="majorBidi"/>
          <w:b/>
          <w:bCs/>
        </w:rPr>
      </w:pPr>
      <w:r w:rsidRPr="00EC5E82">
        <w:rPr>
          <w:rFonts w:asciiTheme="majorBidi" w:hAnsiTheme="majorBidi" w:cstheme="majorBidi"/>
          <w:b/>
          <w:bCs/>
          <w:i/>
          <w:iCs/>
          <w:cs/>
        </w:rPr>
        <w:t>ส่วนงานภูมิศาสตร์</w:t>
      </w:r>
    </w:p>
    <w:p w14:paraId="5F4DB9CF" w14:textId="77777777" w:rsidR="00300404" w:rsidRPr="00EC5E82" w:rsidRDefault="00300404" w:rsidP="00761A88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33619DA8" w14:textId="59C9D9C8" w:rsidR="00EB1969" w:rsidRPr="00EC5E82" w:rsidRDefault="00300404" w:rsidP="00BF0A60">
      <w:pPr>
        <w:pStyle w:val="Bo-C1Content"/>
        <w:rPr>
          <w:rFonts w:asciiTheme="majorBidi" w:hAnsiTheme="majorBidi" w:cstheme="majorBidi"/>
          <w:b/>
          <w:bCs/>
          <w:i/>
          <w:iCs/>
        </w:rPr>
      </w:pPr>
      <w:r w:rsidRPr="00EC5E82">
        <w:rPr>
          <w:rFonts w:asciiTheme="majorBidi" w:hAnsiTheme="majorBidi" w:cstheme="majorBidi"/>
          <w:cs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 สินทรัพย์ตามส่วนงานแยกตามสถานที่ตั้งทางภูมิศาสตร์ของสินทรัพย์</w:t>
      </w:r>
    </w:p>
    <w:p w14:paraId="2FB4B2D0" w14:textId="77777777" w:rsidR="0026251A" w:rsidRPr="00EC5E82" w:rsidRDefault="0026251A" w:rsidP="00BF0A60">
      <w:pPr>
        <w:pStyle w:val="Bo-C1Content"/>
        <w:rPr>
          <w:rFonts w:asciiTheme="majorBidi" w:hAnsiTheme="majorBidi" w:cstheme="majorBidi"/>
          <w:cs/>
        </w:rPr>
      </w:pPr>
    </w:p>
    <w:tbl>
      <w:tblPr>
        <w:tblW w:w="9175" w:type="dxa"/>
        <w:tblInd w:w="450" w:type="dxa"/>
        <w:tblLook w:val="04A0" w:firstRow="1" w:lastRow="0" w:firstColumn="1" w:lastColumn="0" w:noHBand="0" w:noVBand="1"/>
      </w:tblPr>
      <w:tblGrid>
        <w:gridCol w:w="3078"/>
        <w:gridCol w:w="850"/>
        <w:gridCol w:w="1134"/>
        <w:gridCol w:w="236"/>
        <w:gridCol w:w="1135"/>
        <w:gridCol w:w="236"/>
        <w:gridCol w:w="1135"/>
        <w:gridCol w:w="236"/>
        <w:gridCol w:w="1135"/>
      </w:tblGrid>
      <w:tr w:rsidR="00117FE9" w:rsidRPr="0035030C" w14:paraId="08A5BEB0" w14:textId="77777777" w:rsidTr="00504789">
        <w:tc>
          <w:tcPr>
            <w:tcW w:w="3078" w:type="dxa"/>
          </w:tcPr>
          <w:p w14:paraId="42EA13B1" w14:textId="77777777" w:rsidR="00956FA3" w:rsidRPr="0035030C" w:rsidRDefault="00956FA3" w:rsidP="00956FA3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ข้อมูลรายได้ส่วนงานภูมิศาสตร์</w:t>
            </w:r>
          </w:p>
        </w:tc>
        <w:tc>
          <w:tcPr>
            <w:tcW w:w="850" w:type="dxa"/>
          </w:tcPr>
          <w:p w14:paraId="29024917" w14:textId="77777777" w:rsidR="00956FA3" w:rsidRPr="0035030C" w:rsidRDefault="00956FA3" w:rsidP="00956FA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05" w:type="dxa"/>
            <w:gridSpan w:val="3"/>
          </w:tcPr>
          <w:p w14:paraId="57BABE63" w14:textId="77777777" w:rsidR="00956FA3" w:rsidRPr="0035030C" w:rsidRDefault="00956FA3" w:rsidP="00956FA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226BD4C" w14:textId="77777777" w:rsidR="00956FA3" w:rsidRPr="0035030C" w:rsidRDefault="00956FA3" w:rsidP="00956FA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14:paraId="1338E494" w14:textId="77777777" w:rsidR="00956FA3" w:rsidRPr="0035030C" w:rsidRDefault="00956FA3" w:rsidP="00956FA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1234" w:rsidRPr="0035030C" w14:paraId="6DBA4A0A" w14:textId="77777777" w:rsidTr="00504789">
        <w:tc>
          <w:tcPr>
            <w:tcW w:w="3078" w:type="dxa"/>
          </w:tcPr>
          <w:p w14:paraId="59910CE6" w14:textId="77777777" w:rsidR="00DD1234" w:rsidRPr="0035030C" w:rsidRDefault="00DD1234" w:rsidP="00DD1234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14:paraId="2CA8BEC7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60ABAF5C" w14:textId="2383502D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357338CF" w14:textId="77777777" w:rsidR="00DD1234" w:rsidRPr="0035030C" w:rsidRDefault="00DD1234" w:rsidP="00DD123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057359E" w14:textId="598AFD8C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14:paraId="4CB0AEC3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12D49CE" w14:textId="247A0B91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31752AF2" w14:textId="77777777" w:rsidR="00DD1234" w:rsidRPr="0035030C" w:rsidRDefault="00DD1234" w:rsidP="00DD123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6FD47D9" w14:textId="091EBD36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DD1234" w:rsidRPr="0035030C" w14:paraId="6892B1C4" w14:textId="77777777" w:rsidTr="00504789">
        <w:tc>
          <w:tcPr>
            <w:tcW w:w="3078" w:type="dxa"/>
          </w:tcPr>
          <w:p w14:paraId="1EB7455D" w14:textId="77777777" w:rsidR="00DD1234" w:rsidRPr="0035030C" w:rsidRDefault="00DD1234" w:rsidP="00DD1234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14:paraId="77ECD1A1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14:paraId="53330D51" w14:textId="77777777" w:rsidR="00DD1234" w:rsidRPr="0035030C" w:rsidRDefault="00DD1234" w:rsidP="00DD123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D1234" w:rsidRPr="0035030C" w14:paraId="2829BC5C" w14:textId="77777777" w:rsidTr="00C71C1F">
        <w:tc>
          <w:tcPr>
            <w:tcW w:w="3078" w:type="dxa"/>
          </w:tcPr>
          <w:p w14:paraId="5EBAA822" w14:textId="77777777" w:rsidR="00DD1234" w:rsidRPr="0035030C" w:rsidRDefault="00DD1234" w:rsidP="00DD123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850" w:type="dxa"/>
            <w:vAlign w:val="center"/>
          </w:tcPr>
          <w:p w14:paraId="39D10AD3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3991EC4" w14:textId="1009DA41" w:rsidR="00DD1234" w:rsidRPr="00A84E5B" w:rsidRDefault="00A21BA0" w:rsidP="00DD123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2D0C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9,788,361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43DFE13" w14:textId="77777777" w:rsidR="00DD1234" w:rsidRPr="00A84E5B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1948F393" w14:textId="3A5B39A5" w:rsidR="00DD1234" w:rsidRPr="00A84E5B" w:rsidRDefault="00DD1234" w:rsidP="00DD123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EB50B9F" w14:textId="77777777" w:rsidR="00DD1234" w:rsidRPr="00A84E5B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28B959A" w14:textId="420CE184" w:rsidR="00DD1234" w:rsidRPr="00A84E5B" w:rsidRDefault="000059AA" w:rsidP="00DD123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24,522,98</w:t>
            </w:r>
            <w:r w:rsidR="008F413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FF6E952" w14:textId="77777777" w:rsidR="00DD1234" w:rsidRPr="00A84E5B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1E61C75B" w14:textId="28D914AB" w:rsidR="00DD1234" w:rsidRPr="00A84E5B" w:rsidRDefault="00DD1234" w:rsidP="00DD123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762</w:t>
            </w:r>
          </w:p>
        </w:tc>
      </w:tr>
      <w:tr w:rsidR="00DD1234" w:rsidRPr="0035030C" w14:paraId="077E5F6F" w14:textId="77777777" w:rsidTr="00C71C1F">
        <w:tc>
          <w:tcPr>
            <w:tcW w:w="3078" w:type="dxa"/>
          </w:tcPr>
          <w:p w14:paraId="642BE824" w14:textId="77777777" w:rsidR="00DD1234" w:rsidRPr="0035030C" w:rsidRDefault="00DD1234" w:rsidP="00DD123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ประเทศจีน</w:t>
            </w:r>
          </w:p>
        </w:tc>
        <w:tc>
          <w:tcPr>
            <w:tcW w:w="850" w:type="dxa"/>
            <w:vAlign w:val="center"/>
          </w:tcPr>
          <w:p w14:paraId="03759B4D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1D393DE" w14:textId="23C045DA" w:rsidR="00DD1234" w:rsidRPr="00A84E5B" w:rsidRDefault="00E915F0" w:rsidP="00DD123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2,538,6</w:t>
            </w:r>
            <w:r w:rsidR="002D0C3E">
              <w:rPr>
                <w:rFonts w:asciiTheme="majorBidi" w:hAnsiTheme="majorBidi" w:cstheme="majorBidi"/>
                <w:sz w:val="30"/>
                <w:szCs w:val="30"/>
              </w:rPr>
              <w:t>02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CDC7CA5" w14:textId="77777777" w:rsidR="00DD1234" w:rsidRPr="00A84E5B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71A6AD57" w14:textId="3B04ED19" w:rsidR="00DD1234" w:rsidRPr="00A84E5B" w:rsidRDefault="00DD1234" w:rsidP="00DD123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254D5EC" w14:textId="77777777" w:rsidR="00DD1234" w:rsidRPr="00A84E5B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B9F8731" w14:textId="1CF6C666" w:rsidR="00DD1234" w:rsidRPr="00A84E5B" w:rsidRDefault="000059AA" w:rsidP="00A3544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2122F14" w14:textId="77777777" w:rsidR="00DD1234" w:rsidRPr="00A84E5B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EA4E8A9" w14:textId="6D3FDB9A" w:rsidR="00DD1234" w:rsidRPr="00A84E5B" w:rsidRDefault="00DD1234" w:rsidP="00DD123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132</w:t>
            </w:r>
          </w:p>
        </w:tc>
      </w:tr>
      <w:tr w:rsidR="00DD1234" w:rsidRPr="0035030C" w14:paraId="4C38D2CF" w14:textId="77777777" w:rsidTr="00C71C1F">
        <w:tc>
          <w:tcPr>
            <w:tcW w:w="3078" w:type="dxa"/>
          </w:tcPr>
          <w:p w14:paraId="161FD61B" w14:textId="77777777" w:rsidR="00DD1234" w:rsidRPr="0035030C" w:rsidRDefault="00DD1234" w:rsidP="00DD123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ประเทศบังกลาเทศ</w:t>
            </w:r>
          </w:p>
        </w:tc>
        <w:tc>
          <w:tcPr>
            <w:tcW w:w="850" w:type="dxa"/>
            <w:vAlign w:val="center"/>
          </w:tcPr>
          <w:p w14:paraId="5E6586CC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77F13AC4" w14:textId="6042F228" w:rsidR="00DD1234" w:rsidRPr="00A84E5B" w:rsidRDefault="00E915F0" w:rsidP="00DD123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244,366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C68584D" w14:textId="77777777" w:rsidR="00DD1234" w:rsidRPr="00A84E5B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4A107FC7" w14:textId="34E90D89" w:rsidR="00DD1234" w:rsidRPr="00A84E5B" w:rsidRDefault="00DD1234" w:rsidP="00DD123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602CE3B" w14:textId="77777777" w:rsidR="00DD1234" w:rsidRPr="00A84E5B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64AE9E93" w14:textId="4225E895" w:rsidR="00DD1234" w:rsidRPr="00A84E5B" w:rsidRDefault="000059AA" w:rsidP="00A3544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A065209" w14:textId="77777777" w:rsidR="00DD1234" w:rsidRPr="00A84E5B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7F85D492" w14:textId="2042F9CC" w:rsidR="00DD1234" w:rsidRPr="005E24AE" w:rsidRDefault="00DD1234" w:rsidP="00DD123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315</w:t>
            </w:r>
          </w:p>
        </w:tc>
      </w:tr>
      <w:tr w:rsidR="00DD1234" w:rsidRPr="0035030C" w14:paraId="5610E888" w14:textId="77777777" w:rsidTr="00C71C1F">
        <w:tc>
          <w:tcPr>
            <w:tcW w:w="3078" w:type="dxa"/>
          </w:tcPr>
          <w:p w14:paraId="7556C38F" w14:textId="6BA622B8" w:rsidR="00DD1234" w:rsidRPr="0035030C" w:rsidRDefault="00DD1234" w:rsidP="00DD123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ประเทศออสเตรเลีย</w:t>
            </w:r>
          </w:p>
        </w:tc>
        <w:tc>
          <w:tcPr>
            <w:tcW w:w="850" w:type="dxa"/>
            <w:vAlign w:val="center"/>
          </w:tcPr>
          <w:p w14:paraId="1C992A41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3AF6C945" w14:textId="032CDFE4" w:rsidR="00DD1234" w:rsidRPr="002810CA" w:rsidRDefault="002D0C3E" w:rsidP="00DD123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1,214,725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9424C0" w14:textId="77777777" w:rsidR="00DD1234" w:rsidRPr="00A84E5B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56529491" w14:textId="35251C87" w:rsidR="00DD1234" w:rsidRPr="002810CA" w:rsidRDefault="00DD1234" w:rsidP="00DD123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1,125,613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91A6F12" w14:textId="77777777" w:rsidR="00DD1234" w:rsidRPr="00A84E5B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4623CAB3" w14:textId="66D4D28F" w:rsidR="00DD1234" w:rsidRPr="002810CA" w:rsidRDefault="000059AA" w:rsidP="00DD123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135,882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624019A" w14:textId="77777777" w:rsidR="00DD1234" w:rsidRPr="00A84E5B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0E5E6337" w14:textId="74E56E41" w:rsidR="00DD1234" w:rsidRPr="002810CA" w:rsidRDefault="00DD1234" w:rsidP="00DD123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563,348</w:t>
            </w:r>
          </w:p>
        </w:tc>
      </w:tr>
      <w:tr w:rsidR="00DD1234" w:rsidRPr="0035030C" w14:paraId="51C99CD1" w14:textId="77777777" w:rsidTr="00C71C1F">
        <w:tc>
          <w:tcPr>
            <w:tcW w:w="3078" w:type="dxa"/>
          </w:tcPr>
          <w:p w14:paraId="18278FC9" w14:textId="0E3F53B0" w:rsidR="00DD1234" w:rsidRPr="00A84E5B" w:rsidRDefault="00DD1234" w:rsidP="00DD123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ประเทศอินเดีย</w:t>
            </w:r>
          </w:p>
        </w:tc>
        <w:tc>
          <w:tcPr>
            <w:tcW w:w="850" w:type="dxa"/>
            <w:vAlign w:val="center"/>
          </w:tcPr>
          <w:p w14:paraId="40C3D5FB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33F4CE5C" w14:textId="0063E1DD" w:rsidR="00DD1234" w:rsidRPr="00A84E5B" w:rsidRDefault="00E915F0" w:rsidP="00DD123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474,</w:t>
            </w:r>
            <w:r w:rsidR="00F058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19D6089" w14:textId="77777777" w:rsidR="00DD1234" w:rsidRPr="00A84E5B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1D8D3BB1" w14:textId="636CEA99" w:rsidR="00DD1234" w:rsidRPr="00A84E5B" w:rsidRDefault="00DD1234" w:rsidP="00DD123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E37B98F" w14:textId="77777777" w:rsidR="00DD1234" w:rsidRPr="00A84E5B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4AD68EFF" w14:textId="51B8DE14" w:rsidR="00DD1234" w:rsidRPr="00A84E5B" w:rsidRDefault="00E26D8F" w:rsidP="00A3544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438A3A1" w14:textId="77777777" w:rsidR="00DD1234" w:rsidRPr="00A84E5B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BEA2CE8" w14:textId="0D8B9979" w:rsidR="00DD1234" w:rsidRPr="005E24AE" w:rsidRDefault="00DD1234" w:rsidP="00DD123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660</w:t>
            </w:r>
          </w:p>
        </w:tc>
      </w:tr>
      <w:tr w:rsidR="00620855" w:rsidRPr="0035030C" w14:paraId="04ACB91D" w14:textId="77777777" w:rsidTr="00C71C1F">
        <w:tc>
          <w:tcPr>
            <w:tcW w:w="3078" w:type="dxa"/>
          </w:tcPr>
          <w:p w14:paraId="1E7DC89A" w14:textId="3D175605" w:rsidR="00620855" w:rsidRDefault="00620855" w:rsidP="00DD123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ประเทศฟิลิปปินส์</w:t>
            </w:r>
          </w:p>
        </w:tc>
        <w:tc>
          <w:tcPr>
            <w:tcW w:w="850" w:type="dxa"/>
            <w:vAlign w:val="center"/>
          </w:tcPr>
          <w:p w14:paraId="5A85732B" w14:textId="77777777" w:rsidR="00620855" w:rsidRPr="0035030C" w:rsidRDefault="00620855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4CA00D71" w14:textId="458AC826" w:rsidR="00620855" w:rsidRDefault="000059AA" w:rsidP="00DD123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797,409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3307334" w14:textId="77777777" w:rsidR="00620855" w:rsidRPr="00A84E5B" w:rsidRDefault="00620855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64C072D9" w14:textId="15FB1E3E" w:rsidR="00620855" w:rsidRPr="002810CA" w:rsidRDefault="000059AA" w:rsidP="00DD123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729,560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602CA52" w14:textId="77777777" w:rsidR="00620855" w:rsidRPr="00A84E5B" w:rsidRDefault="00620855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74187D4F" w14:textId="6FCBD251" w:rsidR="00620855" w:rsidRPr="00A84E5B" w:rsidRDefault="00302500" w:rsidP="00DD123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187,206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A8C3183" w14:textId="77777777" w:rsidR="00620855" w:rsidRPr="00A84E5B" w:rsidRDefault="00620855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1F546B7F" w14:textId="5971A168" w:rsidR="00620855" w:rsidRPr="002810CA" w:rsidRDefault="002369A7" w:rsidP="00DD123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729,560</w:t>
            </w:r>
          </w:p>
        </w:tc>
      </w:tr>
      <w:tr w:rsidR="00DD1234" w:rsidRPr="0035030C" w14:paraId="113DDF20" w14:textId="77777777" w:rsidTr="00C71C1F">
        <w:tc>
          <w:tcPr>
            <w:tcW w:w="3078" w:type="dxa"/>
          </w:tcPr>
          <w:p w14:paraId="3AFC2D16" w14:textId="77777777" w:rsidR="00DD1234" w:rsidRPr="0035030C" w:rsidRDefault="00DD1234" w:rsidP="00DD123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ประเทศอื่น ๆ </w:t>
            </w:r>
          </w:p>
        </w:tc>
        <w:tc>
          <w:tcPr>
            <w:tcW w:w="850" w:type="dxa"/>
            <w:vAlign w:val="center"/>
          </w:tcPr>
          <w:p w14:paraId="775A6F51" w14:textId="77777777" w:rsidR="00DD1234" w:rsidRPr="00DB039A" w:rsidRDefault="00DD1234" w:rsidP="00DD1234">
            <w:pPr>
              <w:spacing w:line="240" w:lineRule="atLeast"/>
              <w:ind w:left="-115" w:right="-11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36D7DD2" w14:textId="745E6A09" w:rsidR="00DD1234" w:rsidRPr="00DB039A" w:rsidRDefault="00F51BAD" w:rsidP="00DD123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712,183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A80C3D1" w14:textId="77777777" w:rsidR="00DD1234" w:rsidRPr="00A84E5B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38E523A9" w14:textId="70D58804" w:rsidR="00DD1234" w:rsidRPr="00A84E5B" w:rsidRDefault="00DD1234" w:rsidP="00DD123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</w:t>
            </w:r>
            <w:r w:rsidR="00F058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269,506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995D240" w14:textId="77777777" w:rsidR="00DD1234" w:rsidRPr="00A84E5B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13AFC283" w14:textId="1B19115A" w:rsidR="00DD1234" w:rsidRPr="00A84E5B" w:rsidRDefault="00302500" w:rsidP="00DD123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222,452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8C5C639" w14:textId="77777777" w:rsidR="00DD1234" w:rsidRPr="00A84E5B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3652601C" w14:textId="0D7D4A95" w:rsidR="00DD1234" w:rsidRPr="005E24AE" w:rsidRDefault="00A35449" w:rsidP="00DD123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967,995</w:t>
            </w:r>
          </w:p>
        </w:tc>
      </w:tr>
      <w:tr w:rsidR="00DD1234" w:rsidRPr="0035030C" w14:paraId="51EC1212" w14:textId="77777777" w:rsidTr="00C71C1F">
        <w:tc>
          <w:tcPr>
            <w:tcW w:w="3078" w:type="dxa"/>
          </w:tcPr>
          <w:p w14:paraId="0DA59702" w14:textId="77777777" w:rsidR="00DD1234" w:rsidRPr="0035030C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dxa"/>
          </w:tcPr>
          <w:p w14:paraId="249EED0A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F84CC8" w14:textId="020FEE81" w:rsidR="00DD1234" w:rsidRPr="00A84E5B" w:rsidRDefault="00F058DE" w:rsidP="00DD123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35,770,395</w:t>
            </w:r>
          </w:p>
        </w:tc>
        <w:tc>
          <w:tcPr>
            <w:tcW w:w="236" w:type="dxa"/>
            <w:shd w:val="clear" w:color="auto" w:fill="auto"/>
          </w:tcPr>
          <w:p w14:paraId="73A67EAD" w14:textId="77777777" w:rsidR="00DD1234" w:rsidRPr="00A84E5B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56B3F3" w14:textId="13E112E6" w:rsidR="00DD1234" w:rsidRPr="00A84E5B" w:rsidRDefault="00DD1234" w:rsidP="00DD123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456</w:t>
            </w:r>
          </w:p>
        </w:tc>
        <w:tc>
          <w:tcPr>
            <w:tcW w:w="236" w:type="dxa"/>
            <w:shd w:val="clear" w:color="auto" w:fill="auto"/>
          </w:tcPr>
          <w:p w14:paraId="7A4249EA" w14:textId="77777777" w:rsidR="00DD1234" w:rsidRPr="00A84E5B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1A91A3" w14:textId="6ECC6B12" w:rsidR="00DD1234" w:rsidRPr="00A84E5B" w:rsidRDefault="00E26D8F" w:rsidP="00DD123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25,068,</w:t>
            </w:r>
            <w:r w:rsidR="002369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525</w:t>
            </w:r>
          </w:p>
        </w:tc>
        <w:tc>
          <w:tcPr>
            <w:tcW w:w="236" w:type="dxa"/>
            <w:shd w:val="clear" w:color="auto" w:fill="auto"/>
          </w:tcPr>
          <w:p w14:paraId="02520F55" w14:textId="77777777" w:rsidR="00DD1234" w:rsidRPr="00A84E5B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22DFAF" w14:textId="2DB4DB41" w:rsidR="00DD1234" w:rsidRPr="00A84E5B" w:rsidRDefault="00DD1234" w:rsidP="00DD123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772</w:t>
            </w:r>
          </w:p>
        </w:tc>
      </w:tr>
    </w:tbl>
    <w:p w14:paraId="69F45933" w14:textId="77777777" w:rsidR="00EC5E82" w:rsidRDefault="00EC5E82" w:rsidP="0076582B">
      <w:pPr>
        <w:pStyle w:val="Bo-C1Content"/>
        <w:rPr>
          <w:rFonts w:asciiTheme="majorBidi" w:eastAsia="Calibri" w:hAnsiTheme="majorBidi" w:cstheme="majorBidi"/>
        </w:rPr>
      </w:pPr>
    </w:p>
    <w:p w14:paraId="51D14C58" w14:textId="1795D40B" w:rsidR="0076582B" w:rsidRPr="0035030C" w:rsidRDefault="00590EFE" w:rsidP="0076582B">
      <w:pPr>
        <w:pStyle w:val="Bo-C1Content"/>
        <w:rPr>
          <w:rFonts w:asciiTheme="majorBidi" w:eastAsia="Calibri" w:hAnsiTheme="majorBidi" w:cstheme="majorBidi"/>
          <w:highlight w:val="yellow"/>
        </w:rPr>
      </w:pPr>
      <w:r w:rsidRPr="0035030C">
        <w:rPr>
          <w:rFonts w:asciiTheme="majorBidi" w:eastAsia="Calibri" w:hAnsiTheme="majorBidi" w:cstheme="majorBidi"/>
          <w:cs/>
        </w:rPr>
        <w:t>กลุ่มบริษัท</w:t>
      </w:r>
      <w:r w:rsidR="00A2354F" w:rsidRPr="0035030C">
        <w:rPr>
          <w:rFonts w:asciiTheme="majorBidi" w:eastAsia="Calibri" w:hAnsiTheme="majorBidi" w:cstheme="majorBidi"/>
          <w:cs/>
        </w:rPr>
        <w:t>ดำเนินธุรกิจเฉพาะในประเทศเท่านั้น</w:t>
      </w:r>
      <w:r w:rsidR="0076582B" w:rsidRPr="0035030C">
        <w:rPr>
          <w:rFonts w:asciiTheme="majorBidi" w:hAnsiTheme="majorBidi" w:cstheme="majorBidi"/>
          <w:highlight w:val="yellow"/>
          <w:lang w:val="en-US"/>
        </w:rPr>
        <w:br w:type="page"/>
      </w:r>
    </w:p>
    <w:p w14:paraId="572F2CAD" w14:textId="77777777" w:rsidR="0020644A" w:rsidRPr="00EC5E82" w:rsidRDefault="0020644A" w:rsidP="0020644A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left" w:pos="540"/>
        </w:tabs>
        <w:spacing w:after="0" w:line="240" w:lineRule="auto"/>
        <w:ind w:right="191"/>
        <w:rPr>
          <w:rFonts w:asciiTheme="majorBidi" w:hAnsiTheme="majorBidi" w:cstheme="majorBidi"/>
          <w:sz w:val="30"/>
          <w:szCs w:val="30"/>
        </w:rPr>
      </w:pPr>
      <w:r w:rsidRPr="00EC5E82">
        <w:rPr>
          <w:rFonts w:asciiTheme="majorBidi" w:hAnsiTheme="majorBidi" w:cstheme="majorBidi"/>
          <w:sz w:val="30"/>
          <w:szCs w:val="30"/>
          <w:cs/>
        </w:rPr>
        <w:lastRenderedPageBreak/>
        <w:t>การจำแนก</w:t>
      </w:r>
      <w:r w:rsidRPr="00EC5E82">
        <w:rPr>
          <w:rFonts w:asciiTheme="majorBidi" w:hAnsiTheme="majorBidi" w:cstheme="majorBidi"/>
          <w:sz w:val="30"/>
          <w:szCs w:val="30"/>
          <w:cs/>
          <w:lang w:val="en-US"/>
        </w:rPr>
        <w:t>ต้นทุนทางการเงิน</w:t>
      </w:r>
    </w:p>
    <w:p w14:paraId="71DE0996" w14:textId="10C15E1D" w:rsidR="0020644A" w:rsidRPr="00EC5E82" w:rsidRDefault="0020644A" w:rsidP="00C66A68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63" w:type="dxa"/>
        <w:tblInd w:w="450" w:type="dxa"/>
        <w:tblLook w:val="04A0" w:firstRow="1" w:lastRow="0" w:firstColumn="1" w:lastColumn="0" w:noHBand="0" w:noVBand="1"/>
      </w:tblPr>
      <w:tblGrid>
        <w:gridCol w:w="4859"/>
        <w:gridCol w:w="990"/>
        <w:gridCol w:w="234"/>
        <w:gridCol w:w="1440"/>
        <w:gridCol w:w="234"/>
        <w:gridCol w:w="1406"/>
      </w:tblGrid>
      <w:tr w:rsidR="0020644A" w:rsidRPr="0035030C" w14:paraId="6461D567" w14:textId="77777777" w:rsidTr="00E13585">
        <w:tc>
          <w:tcPr>
            <w:tcW w:w="4859" w:type="dxa"/>
          </w:tcPr>
          <w:p w14:paraId="05DA7C46" w14:textId="77777777" w:rsidR="0020644A" w:rsidRPr="0035030C" w:rsidRDefault="0020644A" w:rsidP="00AF1FC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9DE2E99" w14:textId="77777777" w:rsidR="0020644A" w:rsidRPr="0035030C" w:rsidRDefault="0020644A" w:rsidP="00AF1FCA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4BAE5AA7" w14:textId="77777777" w:rsidR="0020644A" w:rsidRPr="0035030C" w:rsidRDefault="0020644A" w:rsidP="00AF1FC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80" w:type="dxa"/>
            <w:gridSpan w:val="3"/>
          </w:tcPr>
          <w:p w14:paraId="7AD8A5E9" w14:textId="77777777" w:rsidR="0020644A" w:rsidRPr="0035030C" w:rsidRDefault="0020644A" w:rsidP="00AF1F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644A" w:rsidRPr="0035030C" w14:paraId="642C3676" w14:textId="77777777" w:rsidTr="00E13585">
        <w:tc>
          <w:tcPr>
            <w:tcW w:w="4859" w:type="dxa"/>
          </w:tcPr>
          <w:p w14:paraId="1844B0B4" w14:textId="77777777" w:rsidR="0020644A" w:rsidRPr="0035030C" w:rsidRDefault="0020644A" w:rsidP="00AF1FC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3BAC87" w14:textId="77777777" w:rsidR="0020644A" w:rsidRPr="0035030C" w:rsidRDefault="0020644A" w:rsidP="00AF1FCA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7256874A" w14:textId="77777777" w:rsidR="0020644A" w:rsidRPr="0035030C" w:rsidRDefault="0020644A" w:rsidP="00AF1FC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80" w:type="dxa"/>
            <w:gridSpan w:val="3"/>
          </w:tcPr>
          <w:p w14:paraId="7C911053" w14:textId="77777777" w:rsidR="0020644A" w:rsidRPr="0035030C" w:rsidRDefault="0020644A" w:rsidP="00AF1F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DD1234" w:rsidRPr="0035030C" w14:paraId="40ED202D" w14:textId="77777777" w:rsidTr="00E13585">
        <w:tc>
          <w:tcPr>
            <w:tcW w:w="4859" w:type="dxa"/>
          </w:tcPr>
          <w:p w14:paraId="0F3245E1" w14:textId="44EF1255" w:rsidR="00DD1234" w:rsidRPr="0035030C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AF89A1" w14:textId="77777777" w:rsidR="00DD1234" w:rsidRPr="0035030C" w:rsidRDefault="00DD1234" w:rsidP="00DD1234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673FA480" w14:textId="77777777" w:rsidR="00DD1234" w:rsidRPr="0035030C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F96B97D" w14:textId="6DE5FACC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4" w:type="dxa"/>
          </w:tcPr>
          <w:p w14:paraId="2456B4F9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6" w:type="dxa"/>
          </w:tcPr>
          <w:p w14:paraId="2D696FA7" w14:textId="0B76FA55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DD1234" w:rsidRPr="0035030C" w14:paraId="3814AE7F" w14:textId="77777777" w:rsidTr="00E13585">
        <w:tc>
          <w:tcPr>
            <w:tcW w:w="4859" w:type="dxa"/>
          </w:tcPr>
          <w:p w14:paraId="63F83543" w14:textId="77777777" w:rsidR="00DD1234" w:rsidRPr="0035030C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204027" w14:textId="77777777" w:rsidR="00DD1234" w:rsidRPr="0035030C" w:rsidRDefault="00DD1234" w:rsidP="00DD1234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2449F8D4" w14:textId="77777777" w:rsidR="00DD1234" w:rsidRPr="0035030C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80" w:type="dxa"/>
            <w:gridSpan w:val="3"/>
          </w:tcPr>
          <w:p w14:paraId="44DB9CA1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DD1234" w:rsidRPr="0035030C" w14:paraId="66A25EEA" w14:textId="77777777" w:rsidTr="00E13585">
        <w:tc>
          <w:tcPr>
            <w:tcW w:w="4859" w:type="dxa"/>
            <w:vAlign w:val="center"/>
          </w:tcPr>
          <w:p w14:paraId="0C770818" w14:textId="77777777" w:rsidR="00DD1234" w:rsidRPr="0035030C" w:rsidRDefault="00DD1234" w:rsidP="00DD123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990" w:type="dxa"/>
          </w:tcPr>
          <w:p w14:paraId="4D7E3EE9" w14:textId="77777777" w:rsidR="00DD1234" w:rsidRPr="0035030C" w:rsidRDefault="00DD1234" w:rsidP="00DD1234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7F404157" w14:textId="77777777" w:rsidR="00DD1234" w:rsidRPr="0035030C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F17987F" w14:textId="58647F81" w:rsidR="00DD1234" w:rsidRPr="0035030C" w:rsidRDefault="00E0023B" w:rsidP="00DD1234">
            <w:pPr>
              <w:tabs>
                <w:tab w:val="decimal" w:pos="11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853,460</w:t>
            </w:r>
          </w:p>
        </w:tc>
        <w:tc>
          <w:tcPr>
            <w:tcW w:w="234" w:type="dxa"/>
            <w:shd w:val="clear" w:color="auto" w:fill="auto"/>
          </w:tcPr>
          <w:p w14:paraId="27421D93" w14:textId="77777777" w:rsidR="00DD1234" w:rsidRPr="0035030C" w:rsidRDefault="00DD1234" w:rsidP="00DD123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2E755749" w14:textId="181581AC" w:rsidR="00DD1234" w:rsidRPr="0035030C" w:rsidRDefault="00DD1234" w:rsidP="00DD1234">
            <w:pPr>
              <w:tabs>
                <w:tab w:val="decimal" w:pos="11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9,331</w:t>
            </w:r>
          </w:p>
        </w:tc>
      </w:tr>
      <w:tr w:rsidR="00DD1234" w:rsidRPr="0035030C" w14:paraId="78738136" w14:textId="77777777" w:rsidTr="00E13585">
        <w:tc>
          <w:tcPr>
            <w:tcW w:w="4859" w:type="dxa"/>
            <w:vAlign w:val="center"/>
          </w:tcPr>
          <w:p w14:paraId="7E201736" w14:textId="77777777" w:rsidR="00DD1234" w:rsidRPr="0035030C" w:rsidRDefault="00DD1234" w:rsidP="00DD123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ปิโตรเคมีและเคมีภัณฑ์</w:t>
            </w:r>
          </w:p>
        </w:tc>
        <w:tc>
          <w:tcPr>
            <w:tcW w:w="990" w:type="dxa"/>
          </w:tcPr>
          <w:p w14:paraId="30277B83" w14:textId="77777777" w:rsidR="00DD1234" w:rsidRPr="0035030C" w:rsidRDefault="00DD1234" w:rsidP="00DD1234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75BA2508" w14:textId="77777777" w:rsidR="00DD1234" w:rsidRPr="0035030C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12B98F3" w14:textId="18D205DC" w:rsidR="00DD1234" w:rsidRPr="0035030C" w:rsidRDefault="00E0023B" w:rsidP="00DD1234">
            <w:pPr>
              <w:tabs>
                <w:tab w:val="decimal" w:pos="11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88,623</w:t>
            </w:r>
          </w:p>
        </w:tc>
        <w:tc>
          <w:tcPr>
            <w:tcW w:w="234" w:type="dxa"/>
            <w:shd w:val="clear" w:color="auto" w:fill="auto"/>
          </w:tcPr>
          <w:p w14:paraId="00974B44" w14:textId="77777777" w:rsidR="00DD1234" w:rsidRPr="0035030C" w:rsidRDefault="00DD1234" w:rsidP="00DD123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472F30E4" w14:textId="36BF6759" w:rsidR="00DD1234" w:rsidRPr="0035030C" w:rsidRDefault="00DD1234" w:rsidP="00DD1234">
            <w:pPr>
              <w:tabs>
                <w:tab w:val="decimal" w:pos="11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056</w:t>
            </w:r>
          </w:p>
        </w:tc>
      </w:tr>
      <w:tr w:rsidR="00DD1234" w:rsidRPr="0035030C" w14:paraId="2ECD3E85" w14:textId="77777777" w:rsidTr="00E13585">
        <w:tc>
          <w:tcPr>
            <w:tcW w:w="4859" w:type="dxa"/>
            <w:vAlign w:val="center"/>
          </w:tcPr>
          <w:p w14:paraId="0230F92B" w14:textId="77777777" w:rsidR="00DD1234" w:rsidRPr="0035030C" w:rsidRDefault="00DD1234" w:rsidP="00DD123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การลงทุน</w:t>
            </w:r>
          </w:p>
        </w:tc>
        <w:tc>
          <w:tcPr>
            <w:tcW w:w="990" w:type="dxa"/>
          </w:tcPr>
          <w:p w14:paraId="2BD3A689" w14:textId="77777777" w:rsidR="00DD1234" w:rsidRPr="0035030C" w:rsidRDefault="00DD1234" w:rsidP="00DD1234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71A8AD49" w14:textId="77777777" w:rsidR="00DD1234" w:rsidRPr="0035030C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F0CC05A" w14:textId="23729F5C" w:rsidR="00DD1234" w:rsidRPr="0035030C" w:rsidRDefault="00E0023B" w:rsidP="00DD1234">
            <w:pPr>
              <w:tabs>
                <w:tab w:val="decimal" w:pos="11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1,240,908</w:t>
            </w:r>
          </w:p>
        </w:tc>
        <w:tc>
          <w:tcPr>
            <w:tcW w:w="234" w:type="dxa"/>
            <w:shd w:val="clear" w:color="auto" w:fill="auto"/>
          </w:tcPr>
          <w:p w14:paraId="573C4032" w14:textId="77777777" w:rsidR="00DD1234" w:rsidRPr="0035030C" w:rsidRDefault="00DD1234" w:rsidP="00DD123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3D778F9D" w14:textId="7C8AE753" w:rsidR="00DD1234" w:rsidRPr="0035030C" w:rsidRDefault="00DD1234" w:rsidP="00DD1234">
            <w:pPr>
              <w:tabs>
                <w:tab w:val="decimal" w:pos="11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280</w:t>
            </w:r>
          </w:p>
        </w:tc>
      </w:tr>
      <w:tr w:rsidR="00DD1234" w:rsidRPr="0035030C" w14:paraId="4D398B91" w14:textId="77777777" w:rsidTr="00E13585">
        <w:tc>
          <w:tcPr>
            <w:tcW w:w="4859" w:type="dxa"/>
          </w:tcPr>
          <w:p w14:paraId="12E44EE8" w14:textId="17B96A4C" w:rsidR="00DD1234" w:rsidRPr="0035030C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5BB3E4E9" w14:textId="77777777" w:rsidR="00DD1234" w:rsidRPr="0035030C" w:rsidRDefault="00DD1234" w:rsidP="00DD1234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1F619530" w14:textId="77777777" w:rsidR="00DD1234" w:rsidRPr="0035030C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DA52468" w14:textId="39C218D1" w:rsidR="00DD1234" w:rsidRPr="0035030C" w:rsidRDefault="00E0023B" w:rsidP="00DD1234">
            <w:pPr>
              <w:tabs>
                <w:tab w:val="decimal" w:pos="11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2,182,991</w:t>
            </w:r>
          </w:p>
        </w:tc>
        <w:tc>
          <w:tcPr>
            <w:tcW w:w="234" w:type="dxa"/>
            <w:shd w:val="clear" w:color="auto" w:fill="auto"/>
          </w:tcPr>
          <w:p w14:paraId="43729F0B" w14:textId="77777777" w:rsidR="00DD1234" w:rsidRPr="0035030C" w:rsidRDefault="00DD1234" w:rsidP="00DD123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F4C4D2D" w14:textId="663C9EB4" w:rsidR="00DD1234" w:rsidRPr="0035030C" w:rsidRDefault="00DD1234" w:rsidP="00DD1234">
            <w:pPr>
              <w:tabs>
                <w:tab w:val="decimal" w:pos="11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667</w:t>
            </w:r>
          </w:p>
        </w:tc>
      </w:tr>
    </w:tbl>
    <w:p w14:paraId="65443CB9" w14:textId="77777777" w:rsidR="0020644A" w:rsidRPr="00EC5E82" w:rsidRDefault="0020644A" w:rsidP="00C66A68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627D6AFB" w14:textId="77777777" w:rsidR="002453D3" w:rsidRPr="0035030C" w:rsidRDefault="002453D3" w:rsidP="0087366F">
      <w:pPr>
        <w:pStyle w:val="Caption"/>
        <w:ind w:hanging="90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ค่าใช้จ่ายผลประโยชน์ของพนักงาน</w:t>
      </w:r>
    </w:p>
    <w:p w14:paraId="007DFEB9" w14:textId="77777777" w:rsidR="002453D3" w:rsidRPr="00B31A65" w:rsidRDefault="002453D3" w:rsidP="00761A88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027" w:type="dxa"/>
        <w:tblInd w:w="450" w:type="dxa"/>
        <w:tblLook w:val="04A0" w:firstRow="1" w:lastRow="0" w:firstColumn="1" w:lastColumn="0" w:noHBand="0" w:noVBand="1"/>
      </w:tblPr>
      <w:tblGrid>
        <w:gridCol w:w="3780"/>
        <w:gridCol w:w="1134"/>
        <w:gridCol w:w="236"/>
        <w:gridCol w:w="1135"/>
        <w:gridCol w:w="236"/>
        <w:gridCol w:w="1135"/>
        <w:gridCol w:w="236"/>
        <w:gridCol w:w="1135"/>
      </w:tblGrid>
      <w:tr w:rsidR="002453D3" w:rsidRPr="0035030C" w14:paraId="5FEDE180" w14:textId="77777777" w:rsidTr="00AF7DD9">
        <w:trPr>
          <w:tblHeader/>
        </w:trPr>
        <w:tc>
          <w:tcPr>
            <w:tcW w:w="3780" w:type="dxa"/>
          </w:tcPr>
          <w:p w14:paraId="7CA1A305" w14:textId="77777777" w:rsidR="002453D3" w:rsidRPr="0035030C" w:rsidRDefault="002453D3" w:rsidP="001E17DF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5" w:type="dxa"/>
            <w:gridSpan w:val="3"/>
          </w:tcPr>
          <w:p w14:paraId="5FF7F046" w14:textId="77777777" w:rsidR="002453D3" w:rsidRPr="0035030C" w:rsidRDefault="002453D3" w:rsidP="001E17D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5C9A3BE" w14:textId="77777777" w:rsidR="002453D3" w:rsidRPr="0035030C" w:rsidRDefault="002453D3" w:rsidP="001E17D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14:paraId="639B8298" w14:textId="77777777" w:rsidR="002453D3" w:rsidRPr="0035030C" w:rsidRDefault="002453D3" w:rsidP="001E17D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1234" w:rsidRPr="0035030C" w14:paraId="570EE3E2" w14:textId="77777777" w:rsidTr="00AF7DD9">
        <w:trPr>
          <w:tblHeader/>
        </w:trPr>
        <w:tc>
          <w:tcPr>
            <w:tcW w:w="3780" w:type="dxa"/>
          </w:tcPr>
          <w:p w14:paraId="43F0D500" w14:textId="77777777" w:rsidR="00DD1234" w:rsidRPr="0035030C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9283140" w14:textId="423973F2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65F62C54" w14:textId="77777777" w:rsidR="00DD1234" w:rsidRPr="0035030C" w:rsidRDefault="00DD1234" w:rsidP="00DD123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00F88AE" w14:textId="7AED21D1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14:paraId="5EFB3FD8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7CD29FE" w14:textId="6732625A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44D0DE06" w14:textId="77777777" w:rsidR="00DD1234" w:rsidRPr="0035030C" w:rsidRDefault="00DD1234" w:rsidP="00DD123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BE26379" w14:textId="35EC0C16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DD1234" w:rsidRPr="0035030C" w14:paraId="54F90162" w14:textId="77777777" w:rsidTr="00AF7DD9">
        <w:trPr>
          <w:tblHeader/>
        </w:trPr>
        <w:tc>
          <w:tcPr>
            <w:tcW w:w="3780" w:type="dxa"/>
          </w:tcPr>
          <w:p w14:paraId="71494784" w14:textId="77777777" w:rsidR="00DD1234" w:rsidRPr="0035030C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14:paraId="23497ACE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D1234" w:rsidRPr="0035030C" w14:paraId="7F68CC21" w14:textId="77777777" w:rsidTr="00AF7DD9">
        <w:tc>
          <w:tcPr>
            <w:tcW w:w="3780" w:type="dxa"/>
          </w:tcPr>
          <w:p w14:paraId="6FB6F08E" w14:textId="77777777" w:rsidR="00DD1234" w:rsidRPr="0035030C" w:rsidRDefault="00DD1234" w:rsidP="00DD1234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1134" w:type="dxa"/>
            <w:shd w:val="clear" w:color="auto" w:fill="auto"/>
          </w:tcPr>
          <w:p w14:paraId="58375D43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F01BFE9" w14:textId="77777777" w:rsidR="00DD1234" w:rsidRPr="0035030C" w:rsidRDefault="00DD1234" w:rsidP="00DD123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12C2F0D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715E4A7" w14:textId="77777777" w:rsidR="00DD1234" w:rsidRPr="0035030C" w:rsidRDefault="00DD1234" w:rsidP="00DD123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DF1E031" w14:textId="0C31C255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3285A6" w14:textId="77777777" w:rsidR="00DD1234" w:rsidRPr="0035030C" w:rsidRDefault="00DD1234" w:rsidP="00DD123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43E26F2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D1234" w:rsidRPr="0035030C" w14:paraId="7A20B971" w14:textId="77777777" w:rsidTr="00AF7DD9">
        <w:tc>
          <w:tcPr>
            <w:tcW w:w="3780" w:type="dxa"/>
          </w:tcPr>
          <w:p w14:paraId="726C135C" w14:textId="77777777" w:rsidR="00DD1234" w:rsidRPr="0035030C" w:rsidRDefault="00DD1234" w:rsidP="00DD1234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2F968D" w14:textId="0563152A" w:rsidR="00DD1234" w:rsidRPr="0035030C" w:rsidRDefault="00C47BAB" w:rsidP="00DD123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365,</w:t>
            </w:r>
            <w:r w:rsidR="00B378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577</w:t>
            </w:r>
          </w:p>
        </w:tc>
        <w:tc>
          <w:tcPr>
            <w:tcW w:w="236" w:type="dxa"/>
            <w:vAlign w:val="bottom"/>
          </w:tcPr>
          <w:p w14:paraId="37AF68E1" w14:textId="77777777" w:rsidR="00DD1234" w:rsidRPr="0035030C" w:rsidRDefault="00DD1234" w:rsidP="00DD1234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5F57486B" w14:textId="39D2372D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567</w:t>
            </w:r>
          </w:p>
        </w:tc>
        <w:tc>
          <w:tcPr>
            <w:tcW w:w="236" w:type="dxa"/>
            <w:vAlign w:val="bottom"/>
          </w:tcPr>
          <w:p w14:paraId="3282120E" w14:textId="77777777" w:rsidR="00DD1234" w:rsidRPr="0035030C" w:rsidRDefault="00DD1234" w:rsidP="00DD1234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2FB6D1E" w14:textId="238D11CF" w:rsidR="00DD1234" w:rsidRPr="0035030C" w:rsidRDefault="00B3785D" w:rsidP="00DD123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285,050</w:t>
            </w:r>
          </w:p>
        </w:tc>
        <w:tc>
          <w:tcPr>
            <w:tcW w:w="236" w:type="dxa"/>
            <w:vAlign w:val="bottom"/>
          </w:tcPr>
          <w:p w14:paraId="4295DD0F" w14:textId="77777777" w:rsidR="00DD1234" w:rsidRPr="0035030C" w:rsidRDefault="00DD1234" w:rsidP="00DD1234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0A4E5508" w14:textId="0E088A00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DD1234" w:rsidRPr="0035030C" w14:paraId="74C2D158" w14:textId="77777777" w:rsidTr="00AF7DD9">
        <w:tc>
          <w:tcPr>
            <w:tcW w:w="3780" w:type="dxa"/>
          </w:tcPr>
          <w:p w14:paraId="54772454" w14:textId="77777777" w:rsidR="00DD1234" w:rsidRPr="0035030C" w:rsidRDefault="00DD1234" w:rsidP="00DD1234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โครงการผลประโยชน์ที่กำหนดไว้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B98327" w14:textId="1A93C820" w:rsidR="00DD1234" w:rsidRPr="0035030C" w:rsidRDefault="00B3785D" w:rsidP="00DD123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6,418</w:t>
            </w:r>
          </w:p>
        </w:tc>
        <w:tc>
          <w:tcPr>
            <w:tcW w:w="236" w:type="dxa"/>
            <w:vAlign w:val="bottom"/>
          </w:tcPr>
          <w:p w14:paraId="5CE96ACC" w14:textId="77777777" w:rsidR="00DD1234" w:rsidRPr="0035030C" w:rsidRDefault="00DD1234" w:rsidP="00DD1234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01B3093A" w14:textId="78458E51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481</w:t>
            </w:r>
          </w:p>
        </w:tc>
        <w:tc>
          <w:tcPr>
            <w:tcW w:w="236" w:type="dxa"/>
            <w:vAlign w:val="bottom"/>
          </w:tcPr>
          <w:p w14:paraId="4C75A5E0" w14:textId="77777777" w:rsidR="00DD1234" w:rsidRPr="0035030C" w:rsidRDefault="00DD1234" w:rsidP="00DD1234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86957DF" w14:textId="75F0FFD3" w:rsidR="00DD1234" w:rsidRPr="0035030C" w:rsidRDefault="00B3785D" w:rsidP="00DD123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C5CDA28" w14:textId="77777777" w:rsidR="00DD1234" w:rsidRPr="0035030C" w:rsidRDefault="00DD1234" w:rsidP="00DD1234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712A09B1" w14:textId="1D14D644" w:rsidR="00DD1234" w:rsidRPr="0035030C" w:rsidRDefault="00DD1234" w:rsidP="00F95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D1234" w:rsidRPr="0035030C" w14:paraId="3DD4EA9F" w14:textId="77777777" w:rsidTr="00AF7DD9">
        <w:tc>
          <w:tcPr>
            <w:tcW w:w="3780" w:type="dxa"/>
          </w:tcPr>
          <w:p w14:paraId="70E61B85" w14:textId="77777777" w:rsidR="00DD1234" w:rsidRPr="0035030C" w:rsidRDefault="00DD1234" w:rsidP="00DD1234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AB594" w14:textId="5BB46BBA" w:rsidR="00DD1234" w:rsidRPr="0035030C" w:rsidRDefault="00B3785D" w:rsidP="00DD123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66,895</w:t>
            </w:r>
          </w:p>
        </w:tc>
        <w:tc>
          <w:tcPr>
            <w:tcW w:w="236" w:type="dxa"/>
            <w:vAlign w:val="bottom"/>
          </w:tcPr>
          <w:p w14:paraId="03D4B6C7" w14:textId="77777777" w:rsidR="00DD1234" w:rsidRPr="0035030C" w:rsidRDefault="00DD1234" w:rsidP="00DD1234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127492C3" w14:textId="694CE2D6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054</w:t>
            </w:r>
          </w:p>
        </w:tc>
        <w:tc>
          <w:tcPr>
            <w:tcW w:w="236" w:type="dxa"/>
            <w:vAlign w:val="bottom"/>
          </w:tcPr>
          <w:p w14:paraId="1D2F0B99" w14:textId="77777777" w:rsidR="00DD1234" w:rsidRPr="0035030C" w:rsidRDefault="00DD1234" w:rsidP="00DD1234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DCAE5F" w14:textId="58635D3D" w:rsidR="00DD1234" w:rsidRPr="0035030C" w:rsidRDefault="00B3785D" w:rsidP="00DD123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34,538</w:t>
            </w:r>
          </w:p>
        </w:tc>
        <w:tc>
          <w:tcPr>
            <w:tcW w:w="236" w:type="dxa"/>
            <w:vAlign w:val="bottom"/>
          </w:tcPr>
          <w:p w14:paraId="1D1A386C" w14:textId="77777777" w:rsidR="00DD1234" w:rsidRPr="0035030C" w:rsidRDefault="00DD1234" w:rsidP="00DD1234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11F34CC5" w14:textId="3C5F704F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449</w:t>
            </w:r>
          </w:p>
        </w:tc>
      </w:tr>
      <w:tr w:rsidR="00DD1234" w:rsidRPr="0035030C" w14:paraId="65CE55DB" w14:textId="77777777" w:rsidTr="00AF7DD9">
        <w:tc>
          <w:tcPr>
            <w:tcW w:w="3780" w:type="dxa"/>
            <w:vAlign w:val="bottom"/>
          </w:tcPr>
          <w:p w14:paraId="2C39B36C" w14:textId="77777777" w:rsidR="00DD1234" w:rsidRPr="0035030C" w:rsidRDefault="00DD1234" w:rsidP="00DD1234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A51206" w14:textId="53C0BD12" w:rsidR="00DD1234" w:rsidRPr="0035030C" w:rsidRDefault="00B3785D" w:rsidP="00DD123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438,890</w:t>
            </w:r>
          </w:p>
        </w:tc>
        <w:tc>
          <w:tcPr>
            <w:tcW w:w="236" w:type="dxa"/>
            <w:vAlign w:val="bottom"/>
          </w:tcPr>
          <w:p w14:paraId="23B13737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9FF3F3" w14:textId="3687B488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102</w:t>
            </w:r>
          </w:p>
        </w:tc>
        <w:tc>
          <w:tcPr>
            <w:tcW w:w="236" w:type="dxa"/>
            <w:vAlign w:val="bottom"/>
          </w:tcPr>
          <w:p w14:paraId="735E893E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C3F2CF" w14:textId="6AF11B7A" w:rsidR="00DD1234" w:rsidRPr="0035030C" w:rsidRDefault="00B3785D" w:rsidP="00DD123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319,588</w:t>
            </w:r>
          </w:p>
        </w:tc>
        <w:tc>
          <w:tcPr>
            <w:tcW w:w="236" w:type="dxa"/>
            <w:vAlign w:val="bottom"/>
          </w:tcPr>
          <w:p w14:paraId="5446963C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FE6DFD" w14:textId="0BD808CA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005</w:t>
            </w:r>
          </w:p>
        </w:tc>
      </w:tr>
      <w:tr w:rsidR="00DD1234" w:rsidRPr="0035030C" w14:paraId="427C8C94" w14:textId="77777777" w:rsidTr="00AF7DD9">
        <w:tc>
          <w:tcPr>
            <w:tcW w:w="3780" w:type="dxa"/>
          </w:tcPr>
          <w:p w14:paraId="37C08F52" w14:textId="77777777" w:rsidR="00DD1234" w:rsidRPr="0035030C" w:rsidRDefault="00DD1234" w:rsidP="00DD1234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4711AE" w14:textId="77777777" w:rsidR="00DD1234" w:rsidRPr="0035030C" w:rsidRDefault="00DD1234" w:rsidP="00DD1234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6" w:type="dxa"/>
            <w:vAlign w:val="bottom"/>
          </w:tcPr>
          <w:p w14:paraId="4E7E38B2" w14:textId="77777777" w:rsidR="00DD1234" w:rsidRPr="0035030C" w:rsidRDefault="00DD1234" w:rsidP="00DD1234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5B51E180" w14:textId="77777777" w:rsidR="00DD1234" w:rsidRPr="0035030C" w:rsidRDefault="00DD1234" w:rsidP="00DD1234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6" w:type="dxa"/>
            <w:vAlign w:val="bottom"/>
          </w:tcPr>
          <w:p w14:paraId="6F44C75C" w14:textId="77777777" w:rsidR="00DD1234" w:rsidRPr="0035030C" w:rsidRDefault="00DD1234" w:rsidP="00DD1234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A108C9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08DAE44F" w14:textId="77777777" w:rsidR="00DD1234" w:rsidRPr="0035030C" w:rsidRDefault="00DD1234" w:rsidP="00DD1234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507563A5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D1234" w:rsidRPr="0035030C" w14:paraId="79ED4FCF" w14:textId="77777777" w:rsidTr="00AF7DD9">
        <w:tc>
          <w:tcPr>
            <w:tcW w:w="3780" w:type="dxa"/>
          </w:tcPr>
          <w:p w14:paraId="3F29E93A" w14:textId="77777777" w:rsidR="00DD1234" w:rsidRPr="0035030C" w:rsidRDefault="00DD1234" w:rsidP="00DD1234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พนักงานอื่น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E51948" w14:textId="77777777" w:rsidR="00DD1234" w:rsidRPr="0035030C" w:rsidRDefault="00DD1234" w:rsidP="00DD1234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0107B660" w14:textId="77777777" w:rsidR="00DD1234" w:rsidRPr="0035030C" w:rsidRDefault="00DD1234" w:rsidP="00DD1234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1FEC44D6" w14:textId="77777777" w:rsidR="00DD1234" w:rsidRPr="0035030C" w:rsidRDefault="00DD1234" w:rsidP="00DD1234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461995EB" w14:textId="77777777" w:rsidR="00DD1234" w:rsidRPr="0035030C" w:rsidRDefault="00DD1234" w:rsidP="00DD1234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E9924FC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42CBA27" w14:textId="77777777" w:rsidR="00DD1234" w:rsidRPr="0035030C" w:rsidRDefault="00DD1234" w:rsidP="00DD1234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32EE4582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1234" w:rsidRPr="0035030C" w14:paraId="152DB6B5" w14:textId="77777777" w:rsidTr="00AF7DD9">
        <w:tc>
          <w:tcPr>
            <w:tcW w:w="3780" w:type="dxa"/>
          </w:tcPr>
          <w:p w14:paraId="201BB242" w14:textId="77777777" w:rsidR="00DD1234" w:rsidRPr="0035030C" w:rsidRDefault="00DD1234" w:rsidP="00DD1234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9263C5" w14:textId="190313D3" w:rsidR="00DD1234" w:rsidRPr="0035030C" w:rsidRDefault="00B3785D" w:rsidP="00DD123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5,732,061</w:t>
            </w:r>
          </w:p>
        </w:tc>
        <w:tc>
          <w:tcPr>
            <w:tcW w:w="236" w:type="dxa"/>
            <w:vAlign w:val="bottom"/>
          </w:tcPr>
          <w:p w14:paraId="480A5595" w14:textId="77777777" w:rsidR="00DD1234" w:rsidRPr="0035030C" w:rsidRDefault="00DD1234" w:rsidP="00DD1234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4F8206E0" w14:textId="2E9AC53F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638</w:t>
            </w:r>
          </w:p>
        </w:tc>
        <w:tc>
          <w:tcPr>
            <w:tcW w:w="236" w:type="dxa"/>
            <w:vAlign w:val="bottom"/>
          </w:tcPr>
          <w:p w14:paraId="4A4E9FBC" w14:textId="77777777" w:rsidR="00DD1234" w:rsidRPr="0035030C" w:rsidRDefault="00DD1234" w:rsidP="00DD1234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552B967" w14:textId="6B8C07B2" w:rsidR="00DD1234" w:rsidRPr="0035030C" w:rsidRDefault="00493BFD" w:rsidP="00DD123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4,380,785</w:t>
            </w:r>
          </w:p>
        </w:tc>
        <w:tc>
          <w:tcPr>
            <w:tcW w:w="236" w:type="dxa"/>
            <w:vAlign w:val="bottom"/>
          </w:tcPr>
          <w:p w14:paraId="119F708C" w14:textId="77777777" w:rsidR="00DD1234" w:rsidRPr="0035030C" w:rsidRDefault="00DD1234" w:rsidP="00DD1234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2CAD7351" w14:textId="1C5CB264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770</w:t>
            </w:r>
          </w:p>
        </w:tc>
      </w:tr>
      <w:tr w:rsidR="00DD1234" w:rsidRPr="0035030C" w14:paraId="1D83F7D5" w14:textId="77777777" w:rsidTr="00756185">
        <w:tc>
          <w:tcPr>
            <w:tcW w:w="3780" w:type="dxa"/>
          </w:tcPr>
          <w:p w14:paraId="15C6EDC9" w14:textId="77777777" w:rsidR="00DD1234" w:rsidRPr="0035030C" w:rsidRDefault="00DD1234" w:rsidP="00DD1234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โครงการผลประโยชน์ที่กำหนดไว้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9CFC0F" w14:textId="13C951D3" w:rsidR="00DD1234" w:rsidRPr="0035030C" w:rsidRDefault="00DE4BC3" w:rsidP="00DD123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9,834</w:t>
            </w:r>
          </w:p>
        </w:tc>
        <w:tc>
          <w:tcPr>
            <w:tcW w:w="236" w:type="dxa"/>
            <w:vAlign w:val="bottom"/>
          </w:tcPr>
          <w:p w14:paraId="207E7C3B" w14:textId="77777777" w:rsidR="00DD1234" w:rsidRPr="0035030C" w:rsidRDefault="00DD1234" w:rsidP="00DD1234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2F70A06D" w14:textId="1336CE28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840</w:t>
            </w:r>
          </w:p>
        </w:tc>
        <w:tc>
          <w:tcPr>
            <w:tcW w:w="236" w:type="dxa"/>
            <w:vAlign w:val="bottom"/>
          </w:tcPr>
          <w:p w14:paraId="0EC749E5" w14:textId="77777777" w:rsidR="00DD1234" w:rsidRPr="0035030C" w:rsidRDefault="00DD1234" w:rsidP="00DD1234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E6A96EF" w14:textId="76102CD9" w:rsidR="00DD1234" w:rsidRPr="0035030C" w:rsidRDefault="00493BFD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A2CFFE7" w14:textId="77777777" w:rsidR="00DD1234" w:rsidRPr="0035030C" w:rsidRDefault="00DD1234" w:rsidP="00DD1234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1B6219C9" w14:textId="141AF1DA" w:rsidR="00DD1234" w:rsidRPr="0035030C" w:rsidRDefault="00DD1234" w:rsidP="00F95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D1234" w:rsidRPr="0035030C" w14:paraId="0E55E864" w14:textId="77777777" w:rsidTr="00AF7DD9">
        <w:tc>
          <w:tcPr>
            <w:tcW w:w="3780" w:type="dxa"/>
          </w:tcPr>
          <w:p w14:paraId="6AC7689D" w14:textId="77777777" w:rsidR="00DD1234" w:rsidRPr="0035030C" w:rsidRDefault="00DD1234" w:rsidP="00DD1234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053EC0" w14:textId="3564B99B" w:rsidR="00DD1234" w:rsidRPr="0035030C" w:rsidRDefault="00DE4BC3" w:rsidP="00DD123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381,266</w:t>
            </w:r>
          </w:p>
        </w:tc>
        <w:tc>
          <w:tcPr>
            <w:tcW w:w="236" w:type="dxa"/>
            <w:vAlign w:val="bottom"/>
          </w:tcPr>
          <w:p w14:paraId="0745455D" w14:textId="77777777" w:rsidR="00DD1234" w:rsidRPr="0035030C" w:rsidRDefault="00DD1234" w:rsidP="00DD1234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0782ACC6" w14:textId="7616B540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107</w:t>
            </w:r>
          </w:p>
        </w:tc>
        <w:tc>
          <w:tcPr>
            <w:tcW w:w="236" w:type="dxa"/>
            <w:vAlign w:val="bottom"/>
          </w:tcPr>
          <w:p w14:paraId="3B2ACCF2" w14:textId="77777777" w:rsidR="00DD1234" w:rsidRPr="0035030C" w:rsidRDefault="00DD1234" w:rsidP="00DD1234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052F69" w14:textId="35E83BD4" w:rsidR="00DD1234" w:rsidRPr="0035030C" w:rsidRDefault="00493BFD" w:rsidP="00DD123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276,326</w:t>
            </w:r>
          </w:p>
        </w:tc>
        <w:tc>
          <w:tcPr>
            <w:tcW w:w="236" w:type="dxa"/>
            <w:vAlign w:val="bottom"/>
          </w:tcPr>
          <w:p w14:paraId="05F8C4A3" w14:textId="77777777" w:rsidR="00DD1234" w:rsidRPr="0035030C" w:rsidRDefault="00DD1234" w:rsidP="00DD1234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339C4D80" w14:textId="36758B72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242</w:t>
            </w:r>
          </w:p>
        </w:tc>
      </w:tr>
      <w:tr w:rsidR="00DD1234" w:rsidRPr="0035030C" w14:paraId="08FCA9D9" w14:textId="77777777" w:rsidTr="00AF7DD9">
        <w:tc>
          <w:tcPr>
            <w:tcW w:w="3780" w:type="dxa"/>
            <w:vAlign w:val="bottom"/>
          </w:tcPr>
          <w:p w14:paraId="10C10359" w14:textId="77777777" w:rsidR="00DD1234" w:rsidRPr="0035030C" w:rsidRDefault="00DD1234" w:rsidP="00DD1234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AA1797" w14:textId="21C0B179" w:rsidR="00DD1234" w:rsidRPr="0035030C" w:rsidRDefault="00DE4BC3" w:rsidP="00DD123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6,123,161</w:t>
            </w:r>
          </w:p>
        </w:tc>
        <w:tc>
          <w:tcPr>
            <w:tcW w:w="236" w:type="dxa"/>
            <w:vAlign w:val="bottom"/>
          </w:tcPr>
          <w:p w14:paraId="3357E6C7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3D41D9" w14:textId="531B2CEC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585</w:t>
            </w:r>
          </w:p>
        </w:tc>
        <w:tc>
          <w:tcPr>
            <w:tcW w:w="236" w:type="dxa"/>
            <w:vAlign w:val="bottom"/>
          </w:tcPr>
          <w:p w14:paraId="1F140EB5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84E64E" w14:textId="03B834AD" w:rsidR="00DD1234" w:rsidRPr="0035030C" w:rsidRDefault="00493BFD" w:rsidP="00DD123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4,657,111</w:t>
            </w:r>
          </w:p>
        </w:tc>
        <w:tc>
          <w:tcPr>
            <w:tcW w:w="236" w:type="dxa"/>
            <w:vAlign w:val="bottom"/>
          </w:tcPr>
          <w:p w14:paraId="08843327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AB1976" w14:textId="23821A7F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012</w:t>
            </w:r>
          </w:p>
        </w:tc>
      </w:tr>
      <w:tr w:rsidR="00DD1234" w:rsidRPr="0035030C" w14:paraId="225A0A71" w14:textId="77777777" w:rsidTr="00AF7DD9">
        <w:tc>
          <w:tcPr>
            <w:tcW w:w="3780" w:type="dxa"/>
          </w:tcPr>
          <w:p w14:paraId="600CA579" w14:textId="77777777" w:rsidR="00DD1234" w:rsidRPr="0035030C" w:rsidRDefault="00DD1234" w:rsidP="00DD1234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350346" w14:textId="77777777" w:rsidR="00DD1234" w:rsidRPr="0035030C" w:rsidRDefault="00DD1234" w:rsidP="00DD1234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CCB78FB" w14:textId="77777777" w:rsidR="00DD1234" w:rsidRPr="0035030C" w:rsidRDefault="00DD1234" w:rsidP="00DD1234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ED2C3E" w14:textId="77777777" w:rsidR="00DD1234" w:rsidRPr="0035030C" w:rsidRDefault="00DD1234" w:rsidP="00DD1234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9C7387E" w14:textId="77777777" w:rsidR="00DD1234" w:rsidRPr="0035030C" w:rsidRDefault="00DD1234" w:rsidP="00DD1234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CEF7D0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5105CFB0" w14:textId="77777777" w:rsidR="00DD1234" w:rsidRPr="0035030C" w:rsidRDefault="00DD1234" w:rsidP="00DD1234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66FD66B5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</w:tr>
      <w:tr w:rsidR="00DD1234" w:rsidRPr="0035030C" w14:paraId="13D3641E" w14:textId="77777777" w:rsidTr="00AF7DD9">
        <w:tc>
          <w:tcPr>
            <w:tcW w:w="3780" w:type="dxa"/>
            <w:vAlign w:val="bottom"/>
          </w:tcPr>
          <w:p w14:paraId="734F5EF9" w14:textId="77777777" w:rsidR="00DD1234" w:rsidRPr="0035030C" w:rsidRDefault="00DD1234" w:rsidP="00DD1234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FB7310" w14:textId="4A4BEFEF" w:rsidR="00DD1234" w:rsidRPr="0035030C" w:rsidRDefault="00DE4BC3" w:rsidP="00DD123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6,562,051</w:t>
            </w:r>
          </w:p>
        </w:tc>
        <w:tc>
          <w:tcPr>
            <w:tcW w:w="236" w:type="dxa"/>
            <w:vAlign w:val="bottom"/>
          </w:tcPr>
          <w:p w14:paraId="377A095A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vAlign w:val="bottom"/>
          </w:tcPr>
          <w:p w14:paraId="5FC581AF" w14:textId="47CD7E22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687</w:t>
            </w:r>
          </w:p>
        </w:tc>
        <w:tc>
          <w:tcPr>
            <w:tcW w:w="236" w:type="dxa"/>
            <w:vAlign w:val="bottom"/>
          </w:tcPr>
          <w:p w14:paraId="370CF50F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221C2A" w14:textId="4F1CF78C" w:rsidR="00DD1234" w:rsidRPr="0035030C" w:rsidRDefault="00493BFD" w:rsidP="00DD123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4,976,699</w:t>
            </w:r>
          </w:p>
        </w:tc>
        <w:tc>
          <w:tcPr>
            <w:tcW w:w="236" w:type="dxa"/>
            <w:vAlign w:val="bottom"/>
          </w:tcPr>
          <w:p w14:paraId="429F3752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vAlign w:val="bottom"/>
          </w:tcPr>
          <w:p w14:paraId="711A2A3D" w14:textId="0340C99F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017</w:t>
            </w:r>
          </w:p>
        </w:tc>
      </w:tr>
    </w:tbl>
    <w:p w14:paraId="2FB4936A" w14:textId="4FF18572" w:rsidR="00035F1F" w:rsidRDefault="00035F1F" w:rsidP="00761A88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4F4973EF" w14:textId="379F465D" w:rsidR="00C225AB" w:rsidRPr="00B31A65" w:rsidRDefault="00035F1F" w:rsidP="00117FE9">
      <w:pPr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742E73A" w14:textId="77777777" w:rsidR="0038106F" w:rsidRPr="00B31A65" w:rsidRDefault="0038106F" w:rsidP="00761A88">
      <w:pPr>
        <w:pStyle w:val="Bo-Blankline"/>
        <w:rPr>
          <w:rFonts w:asciiTheme="majorBidi" w:hAnsiTheme="majorBidi" w:cstheme="majorBidi"/>
          <w:i/>
          <w:iCs/>
          <w:sz w:val="30"/>
          <w:szCs w:val="30"/>
          <w:lang w:eastAsia="en-US"/>
        </w:rPr>
      </w:pPr>
      <w:r w:rsidRPr="00B31A65">
        <w:rPr>
          <w:rFonts w:asciiTheme="majorBidi" w:hAnsiTheme="majorBidi" w:cstheme="majorBidi"/>
          <w:i/>
          <w:iCs/>
          <w:sz w:val="30"/>
          <w:szCs w:val="30"/>
          <w:cs/>
          <w:lang w:eastAsia="en-US"/>
        </w:rPr>
        <w:lastRenderedPageBreak/>
        <w:t>โครงการสมทบเงินที่กำหนดไว้</w:t>
      </w:r>
    </w:p>
    <w:p w14:paraId="4CAD5EC2" w14:textId="77777777" w:rsidR="0038106F" w:rsidRPr="00B31A65" w:rsidRDefault="0038106F" w:rsidP="00761A88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32190547" w14:textId="7EC855FE" w:rsidR="00757C00" w:rsidRDefault="005A2CDC" w:rsidP="005A2CDC">
      <w:pPr>
        <w:pStyle w:val="Bo-C1Content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 xml:space="preserve">บริษัทในกลุ่มบริษัทบาง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กองทุน โดยพนักงานจ่ายเงินสะสมในอัตราร้อยละ </w:t>
      </w:r>
      <w:r w:rsidR="002810CA" w:rsidRPr="002810CA">
        <w:rPr>
          <w:rFonts w:asciiTheme="majorBidi" w:hAnsiTheme="majorBidi" w:cstheme="majorBidi"/>
          <w:lang w:val="en-US"/>
        </w:rPr>
        <w:t>3</w:t>
      </w:r>
      <w:r w:rsidRPr="0035030C">
        <w:rPr>
          <w:rFonts w:asciiTheme="majorBidi" w:hAnsiTheme="majorBidi" w:cstheme="majorBidi"/>
          <w:cs/>
        </w:rPr>
        <w:t xml:space="preserve"> ถึงอัตราร้อยละ </w:t>
      </w:r>
      <w:r w:rsidR="002810CA" w:rsidRPr="002810CA">
        <w:rPr>
          <w:rFonts w:asciiTheme="majorBidi" w:hAnsiTheme="majorBidi" w:cstheme="majorBidi"/>
          <w:lang w:val="en-US"/>
        </w:rPr>
        <w:t>10</w:t>
      </w:r>
      <w:r w:rsidRPr="0035030C">
        <w:rPr>
          <w:rFonts w:asciiTheme="majorBidi" w:hAnsiTheme="majorBidi" w:cstheme="majorBidi"/>
          <w:cs/>
        </w:rPr>
        <w:t xml:space="preserve"> ของเงินเดือนทุกเดือน และบริษัทจ่ายสมทบในอัตราร้อยละ </w:t>
      </w:r>
      <w:r w:rsidR="002810CA" w:rsidRPr="002810CA">
        <w:rPr>
          <w:rFonts w:asciiTheme="majorBidi" w:hAnsiTheme="majorBidi" w:cstheme="majorBidi"/>
          <w:lang w:val="en-US"/>
        </w:rPr>
        <w:t>3</w:t>
      </w:r>
      <w:r w:rsidRPr="0035030C">
        <w:rPr>
          <w:rFonts w:asciiTheme="majorBidi" w:hAnsiTheme="majorBidi" w:cstheme="majorBidi"/>
          <w:cs/>
        </w:rPr>
        <w:t xml:space="preserve"> ถึงอัตราร้อยละ </w:t>
      </w:r>
      <w:r w:rsidR="002810CA" w:rsidRPr="002810CA">
        <w:rPr>
          <w:rFonts w:asciiTheme="majorBidi" w:hAnsiTheme="majorBidi" w:cstheme="majorBidi"/>
          <w:lang w:val="en-US"/>
        </w:rPr>
        <w:t>10</w:t>
      </w:r>
      <w:r w:rsidRPr="0035030C">
        <w:rPr>
          <w:rFonts w:asciiTheme="majorBidi" w:hAnsiTheme="majorBidi" w:cstheme="majorBidi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1481F987" w14:textId="77777777" w:rsidR="00035F1F" w:rsidRPr="0035030C" w:rsidRDefault="00035F1F" w:rsidP="005A2CDC">
      <w:pPr>
        <w:pStyle w:val="Bo-C1Content"/>
        <w:rPr>
          <w:rFonts w:asciiTheme="majorBidi" w:hAnsiTheme="majorBidi" w:cstheme="majorBidi"/>
        </w:rPr>
      </w:pPr>
    </w:p>
    <w:p w14:paraId="799CC27E" w14:textId="51B46612" w:rsidR="005A2CDC" w:rsidRPr="00B31A65" w:rsidRDefault="005A2CDC" w:rsidP="00381F0F">
      <w:pPr>
        <w:pStyle w:val="Caption"/>
        <w:ind w:hanging="900"/>
        <w:rPr>
          <w:rFonts w:asciiTheme="majorBidi" w:hAnsiTheme="majorBidi" w:cstheme="majorBidi"/>
        </w:rPr>
      </w:pPr>
      <w:r w:rsidRPr="00B31A65">
        <w:rPr>
          <w:rFonts w:asciiTheme="majorBidi" w:hAnsiTheme="majorBidi" w:cstheme="majorBidi"/>
          <w:cs/>
        </w:rPr>
        <w:t>ค่าใช้จ่ายตา</w:t>
      </w:r>
      <w:r w:rsidR="007F75C7">
        <w:rPr>
          <w:rFonts w:asciiTheme="majorBidi" w:hAnsiTheme="majorBidi" w:cstheme="majorBidi" w:hint="cs"/>
          <w:cs/>
        </w:rPr>
        <w:t>มธรรมชาติ</w:t>
      </w:r>
    </w:p>
    <w:p w14:paraId="0DDE5BE7" w14:textId="77777777" w:rsidR="005A2CDC" w:rsidRPr="00B31A65" w:rsidRDefault="005A2CDC" w:rsidP="00761A88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267877C6" w14:textId="77777777" w:rsidR="005A2CDC" w:rsidRPr="00B31A65" w:rsidRDefault="005A2CDC" w:rsidP="005A2CDC">
      <w:pPr>
        <w:pStyle w:val="Bo-C1Content"/>
        <w:rPr>
          <w:rFonts w:asciiTheme="majorBidi" w:hAnsiTheme="majorBidi" w:cstheme="majorBidi"/>
          <w:lang w:val="en-US"/>
        </w:rPr>
      </w:pPr>
      <w:r w:rsidRPr="00B31A65">
        <w:rPr>
          <w:rFonts w:asciiTheme="majorBidi" w:hAnsiTheme="majorBidi" w:cstheme="majorBidi"/>
          <w:spacing w:val="2"/>
          <w:cs/>
        </w:rPr>
        <w:t>งบ</w:t>
      </w:r>
      <w:r w:rsidR="00F557D1" w:rsidRPr="00B31A65">
        <w:rPr>
          <w:rFonts w:asciiTheme="majorBidi" w:hAnsiTheme="majorBidi" w:cstheme="majorBidi"/>
          <w:spacing w:val="2"/>
          <w:cs/>
        </w:rPr>
        <w:t>กำไรขาดทุนเบ็ดเสร็จ</w:t>
      </w:r>
      <w:r w:rsidRPr="00B31A65">
        <w:rPr>
          <w:rFonts w:asciiTheme="majorBidi" w:hAnsiTheme="majorBidi" w:cstheme="majorBidi"/>
          <w:spacing w:val="2"/>
          <w:cs/>
        </w:rPr>
        <w:t>ได้รวมการวิเคราะห์ค่าใช้จ่ายตามหน้าที่ ค่าใช้จ่ายตามลักษณะได้เปิดเผยตามข้อกำหนดในมาตรฐาน</w:t>
      </w:r>
      <w:r w:rsidRPr="00B31A65">
        <w:rPr>
          <w:rFonts w:asciiTheme="majorBidi" w:hAnsiTheme="majorBidi" w:cstheme="majorBidi"/>
          <w:cs/>
        </w:rPr>
        <w:t>การรายงานทางการเงินฉบับต่าง ๆ ดังนี้</w:t>
      </w:r>
    </w:p>
    <w:p w14:paraId="7697AC03" w14:textId="77777777" w:rsidR="005A2CDC" w:rsidRPr="00B31A65" w:rsidRDefault="005A2CDC" w:rsidP="00761A88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75" w:type="dxa"/>
        <w:tblInd w:w="450" w:type="dxa"/>
        <w:tblLook w:val="04A0" w:firstRow="1" w:lastRow="0" w:firstColumn="1" w:lastColumn="0" w:noHBand="0" w:noVBand="1"/>
      </w:tblPr>
      <w:tblGrid>
        <w:gridCol w:w="3434"/>
        <w:gridCol w:w="236"/>
        <w:gridCol w:w="1200"/>
        <w:gridCol w:w="235"/>
        <w:gridCol w:w="1200"/>
        <w:gridCol w:w="235"/>
        <w:gridCol w:w="1200"/>
        <w:gridCol w:w="235"/>
        <w:gridCol w:w="1200"/>
      </w:tblGrid>
      <w:tr w:rsidR="005A2CDC" w:rsidRPr="0035030C" w14:paraId="08CAD812" w14:textId="77777777" w:rsidTr="005E7F3E">
        <w:trPr>
          <w:tblHeader/>
        </w:trPr>
        <w:tc>
          <w:tcPr>
            <w:tcW w:w="3434" w:type="dxa"/>
          </w:tcPr>
          <w:p w14:paraId="33AEDB10" w14:textId="77777777" w:rsidR="005A2CDC" w:rsidRPr="0035030C" w:rsidRDefault="005A2CDC" w:rsidP="001E17DF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16C4E9" w14:textId="77777777" w:rsidR="005A2CDC" w:rsidRPr="0035030C" w:rsidRDefault="005A2CDC" w:rsidP="001E17D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35" w:type="dxa"/>
            <w:gridSpan w:val="3"/>
          </w:tcPr>
          <w:p w14:paraId="428CFF27" w14:textId="77777777" w:rsidR="005A2CDC" w:rsidRPr="0035030C" w:rsidRDefault="005A2CDC" w:rsidP="001E17D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5" w:type="dxa"/>
          </w:tcPr>
          <w:p w14:paraId="36255336" w14:textId="77777777" w:rsidR="005A2CDC" w:rsidRPr="0035030C" w:rsidRDefault="005A2CDC" w:rsidP="001E17D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5" w:type="dxa"/>
            <w:gridSpan w:val="3"/>
          </w:tcPr>
          <w:p w14:paraId="50F60280" w14:textId="77777777" w:rsidR="005A2CDC" w:rsidRPr="0035030C" w:rsidRDefault="005A2CDC" w:rsidP="001E17D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1234" w:rsidRPr="0035030C" w14:paraId="4DE30171" w14:textId="77777777" w:rsidTr="005E7F3E">
        <w:trPr>
          <w:tblHeader/>
        </w:trPr>
        <w:tc>
          <w:tcPr>
            <w:tcW w:w="3434" w:type="dxa"/>
          </w:tcPr>
          <w:p w14:paraId="68CFEFC5" w14:textId="77777777" w:rsidR="00DD1234" w:rsidRPr="0035030C" w:rsidRDefault="00DD1234" w:rsidP="00DD1234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2E527A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0" w:type="dxa"/>
          </w:tcPr>
          <w:p w14:paraId="681EDA19" w14:textId="68D475B9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5" w:type="dxa"/>
          </w:tcPr>
          <w:p w14:paraId="02A1F1BD" w14:textId="77777777" w:rsidR="00DD1234" w:rsidRPr="0035030C" w:rsidRDefault="00DD1234" w:rsidP="00DD123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19C38E6B" w14:textId="7680977B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35" w:type="dxa"/>
          </w:tcPr>
          <w:p w14:paraId="7E3B5F88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46CCF23F" w14:textId="540BA623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5" w:type="dxa"/>
          </w:tcPr>
          <w:p w14:paraId="3F762EE2" w14:textId="77777777" w:rsidR="00DD1234" w:rsidRPr="0035030C" w:rsidRDefault="00DD1234" w:rsidP="00DD123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33F15F55" w14:textId="10C4699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DD1234" w:rsidRPr="0035030C" w14:paraId="0584C25E" w14:textId="77777777" w:rsidTr="005E7F3E">
        <w:trPr>
          <w:tblHeader/>
        </w:trPr>
        <w:tc>
          <w:tcPr>
            <w:tcW w:w="3434" w:type="dxa"/>
          </w:tcPr>
          <w:p w14:paraId="18BB236B" w14:textId="77777777" w:rsidR="00DD1234" w:rsidRPr="0035030C" w:rsidRDefault="00DD1234" w:rsidP="00DD1234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4A91C4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05" w:type="dxa"/>
            <w:gridSpan w:val="7"/>
          </w:tcPr>
          <w:p w14:paraId="6DC6FA7F" w14:textId="77777777" w:rsidR="00DD1234" w:rsidRPr="0035030C" w:rsidRDefault="00DD1234" w:rsidP="00DD123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D1234" w:rsidRPr="0035030C" w14:paraId="1399E30C" w14:textId="77777777" w:rsidTr="005E7F3E">
        <w:tc>
          <w:tcPr>
            <w:tcW w:w="3434" w:type="dxa"/>
          </w:tcPr>
          <w:p w14:paraId="512136BC" w14:textId="77777777" w:rsidR="00DD1234" w:rsidRPr="0035030C" w:rsidRDefault="00DD1234" w:rsidP="00DD1234">
            <w:pPr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23DB90C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4F0A04F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6E42AAD9" w14:textId="77777777" w:rsidR="00DD1234" w:rsidRPr="0035030C" w:rsidRDefault="00DD1234" w:rsidP="00DD123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0EA147DD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5C4E94AB" w14:textId="77777777" w:rsidR="00DD1234" w:rsidRPr="0035030C" w:rsidRDefault="00DD1234" w:rsidP="00DD123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4DAA447A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1811ECCA" w14:textId="77777777" w:rsidR="00DD1234" w:rsidRPr="0035030C" w:rsidRDefault="00DD1234" w:rsidP="00DD123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02B5CD84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D1234" w:rsidRPr="0035030C" w14:paraId="7C5CF0D1" w14:textId="77777777" w:rsidTr="00F20477">
        <w:tc>
          <w:tcPr>
            <w:tcW w:w="3434" w:type="dxa"/>
          </w:tcPr>
          <w:p w14:paraId="11A80FA4" w14:textId="77777777" w:rsidR="00DD1234" w:rsidRPr="0035030C" w:rsidRDefault="00DD1234" w:rsidP="00DD1234">
            <w:pPr>
              <w:spacing w:line="240" w:lineRule="atLeast"/>
              <w:ind w:left="270" w:right="-115" w:hanging="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236" w:type="dxa"/>
          </w:tcPr>
          <w:p w14:paraId="776CCD9B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418BB01" w14:textId="643309EA" w:rsidR="00DD1234" w:rsidRPr="0035030C" w:rsidRDefault="000556BD" w:rsidP="00DD1234">
            <w:pPr>
              <w:tabs>
                <w:tab w:val="decimal" w:pos="918"/>
              </w:tabs>
              <w:spacing w:line="240" w:lineRule="atLeast"/>
              <w:ind w:left="-508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(123,36</w:t>
            </w:r>
            <w:r w:rsidR="00C115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3CAED67" w14:textId="77777777" w:rsidR="00DD1234" w:rsidRPr="0035030C" w:rsidRDefault="00DD1234" w:rsidP="00DD123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7B0272AA" w14:textId="57DECB34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508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27F5D354" w14:textId="77777777" w:rsidR="00DD1234" w:rsidRPr="0035030C" w:rsidRDefault="00DD1234" w:rsidP="00DD123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CB902D4" w14:textId="75AEFAAF" w:rsidR="00DD1234" w:rsidRPr="0035030C" w:rsidRDefault="0042384E" w:rsidP="00DD123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(343,35</w:t>
            </w:r>
            <w:r w:rsidR="004E334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0AE332B" w14:textId="77777777" w:rsidR="00DD1234" w:rsidRPr="0035030C" w:rsidRDefault="00DD1234" w:rsidP="00DD123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35EDBC48" w14:textId="554853A5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724</w:t>
            </w:r>
          </w:p>
        </w:tc>
      </w:tr>
      <w:tr w:rsidR="00DD1234" w:rsidRPr="0035030C" w14:paraId="2D477AB3" w14:textId="77777777" w:rsidTr="00733CCF">
        <w:tc>
          <w:tcPr>
            <w:tcW w:w="3434" w:type="dxa"/>
          </w:tcPr>
          <w:p w14:paraId="148F855A" w14:textId="77777777" w:rsidR="00DD1234" w:rsidRPr="0035030C" w:rsidRDefault="00DD1234" w:rsidP="00DD1234">
            <w:pPr>
              <w:spacing w:line="240" w:lineRule="atLeast"/>
              <w:ind w:left="270" w:right="-115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236" w:type="dxa"/>
          </w:tcPr>
          <w:p w14:paraId="60FB983F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F0C9ED3" w14:textId="34C47963" w:rsidR="00DD1234" w:rsidRPr="00D47B26" w:rsidRDefault="00D700BB" w:rsidP="00DD123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17,193,617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1235DAC0" w14:textId="77777777" w:rsidR="00DD1234" w:rsidRPr="0035030C" w:rsidRDefault="00DD1234" w:rsidP="00DD123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37159FEA" w14:textId="7430E78C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17,930,296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53A49545" w14:textId="77777777" w:rsidR="00DD1234" w:rsidRPr="0035030C" w:rsidRDefault="00DD1234" w:rsidP="00DD123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6BFF59EC" w14:textId="209031D4" w:rsidR="00DD1234" w:rsidRPr="0035030C" w:rsidRDefault="0042384E" w:rsidP="00DD123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8,620,801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3E29951E" w14:textId="77777777" w:rsidR="00DD1234" w:rsidRPr="0035030C" w:rsidRDefault="00DD1234" w:rsidP="00DD123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5C4A6668" w14:textId="564B5E74" w:rsidR="00DD1234" w:rsidRPr="0035030C" w:rsidRDefault="00DD1234" w:rsidP="00DD1234">
            <w:pPr>
              <w:tabs>
                <w:tab w:val="decimal" w:pos="92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8,617,476</w:t>
            </w:r>
          </w:p>
        </w:tc>
      </w:tr>
      <w:tr w:rsidR="00DD1234" w:rsidRPr="0035030C" w14:paraId="503D0B31" w14:textId="77777777" w:rsidTr="00F20477">
        <w:tc>
          <w:tcPr>
            <w:tcW w:w="3434" w:type="dxa"/>
          </w:tcPr>
          <w:p w14:paraId="2A3AF37B" w14:textId="271DFA7C" w:rsidR="00DD1234" w:rsidRPr="0035030C" w:rsidRDefault="00EB0A32" w:rsidP="00DD1234">
            <w:pPr>
              <w:spacing w:line="240" w:lineRule="atLeast"/>
              <w:ind w:left="270" w:right="-11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D1234"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="00DD1234"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ขาดทุนจากการลดมูลค่า</w:t>
            </w:r>
            <w:r w:rsidR="00DD1234"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ของสินค้า</w:t>
            </w:r>
          </w:p>
        </w:tc>
        <w:tc>
          <w:tcPr>
            <w:tcW w:w="236" w:type="dxa"/>
          </w:tcPr>
          <w:p w14:paraId="329B6FFB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023AFCD" w14:textId="2C42479D" w:rsidR="00DD1234" w:rsidRPr="0035030C" w:rsidRDefault="00D700BB" w:rsidP="00DD1234">
            <w:pPr>
              <w:tabs>
                <w:tab w:val="decimal" w:pos="918"/>
              </w:tabs>
              <w:spacing w:line="240" w:lineRule="atLeast"/>
              <w:ind w:left="-418" w:right="-374" w:firstLine="29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16,19</w:t>
            </w:r>
            <w:r w:rsidR="00884A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441C071E" w14:textId="77777777" w:rsidR="00DD1234" w:rsidRPr="0035030C" w:rsidRDefault="00DD1234" w:rsidP="00DD123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0249D3DB" w14:textId="2CFEE390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418" w:right="-374" w:firstLine="29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55136BF" w14:textId="77777777" w:rsidR="00DD1234" w:rsidRPr="0035030C" w:rsidRDefault="00DD1234" w:rsidP="00DD123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77AE3472" w14:textId="0359963A" w:rsidR="00DD1234" w:rsidRPr="0035030C" w:rsidRDefault="0042384E" w:rsidP="00DD1234">
            <w:pPr>
              <w:tabs>
                <w:tab w:val="decimal" w:pos="918"/>
              </w:tabs>
              <w:spacing w:line="240" w:lineRule="atLeast"/>
              <w:ind w:left="-549" w:right="-242" w:firstLine="4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16,19</w:t>
            </w:r>
            <w:r w:rsidR="00884AF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711F024E" w14:textId="77777777" w:rsidR="00DD1234" w:rsidRPr="0035030C" w:rsidRDefault="00DD1234" w:rsidP="00DD123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4DA86525" w14:textId="7A828058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549" w:right="-242" w:firstLine="4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D1234" w:rsidRPr="0035030C" w14:paraId="0197DE21" w14:textId="77777777" w:rsidTr="00E4666F">
        <w:tc>
          <w:tcPr>
            <w:tcW w:w="3434" w:type="dxa"/>
          </w:tcPr>
          <w:p w14:paraId="50E32CF8" w14:textId="77777777" w:rsidR="00DD1234" w:rsidRPr="0035030C" w:rsidRDefault="00DD1234" w:rsidP="00DD1234">
            <w:pPr>
              <w:spacing w:line="240" w:lineRule="atLeast"/>
              <w:ind w:left="270" w:right="-115" w:hanging="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ค่าเสื่อมราคาอาคารและอุปกรณ์</w:t>
            </w:r>
          </w:p>
        </w:tc>
        <w:tc>
          <w:tcPr>
            <w:tcW w:w="236" w:type="dxa"/>
          </w:tcPr>
          <w:p w14:paraId="3640FB96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76008CFE" w14:textId="0077B70D" w:rsidR="00DD1234" w:rsidRPr="0035030C" w:rsidRDefault="00D700BB" w:rsidP="00DD123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</w:t>
            </w:r>
            <w:r w:rsidR="004E33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796,922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E2DF4DF" w14:textId="77777777" w:rsidR="00DD1234" w:rsidRPr="0035030C" w:rsidRDefault="00DD1234" w:rsidP="00DD123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417C796" w14:textId="7226F4C2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6,076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F507E49" w14:textId="77777777" w:rsidR="00DD1234" w:rsidRPr="0035030C" w:rsidRDefault="00DD1234" w:rsidP="00DD123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7E09AA94" w14:textId="672F9BA9" w:rsidR="00DD1234" w:rsidRPr="0035030C" w:rsidRDefault="0042384E" w:rsidP="00DD1234">
            <w:pPr>
              <w:tabs>
                <w:tab w:val="decimal" w:pos="918"/>
              </w:tabs>
              <w:spacing w:line="240" w:lineRule="atLeast"/>
              <w:ind w:left="-459" w:right="-115" w:firstLine="3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1,516,43</w:t>
            </w:r>
            <w:r w:rsidR="004E3340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53E1FDE7" w14:textId="77777777" w:rsidR="00DD1234" w:rsidRPr="0035030C" w:rsidRDefault="00DD1234" w:rsidP="00DD123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FD676CA" w14:textId="5C631FB2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459" w:right="-115" w:firstLine="340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852</w:t>
            </w:r>
          </w:p>
        </w:tc>
      </w:tr>
      <w:tr w:rsidR="00DD1234" w:rsidRPr="0035030C" w14:paraId="325051E7" w14:textId="77777777" w:rsidTr="00F20477">
        <w:tc>
          <w:tcPr>
            <w:tcW w:w="3434" w:type="dxa"/>
          </w:tcPr>
          <w:p w14:paraId="3A315B0D" w14:textId="77777777" w:rsidR="00DD1234" w:rsidRPr="0035030C" w:rsidRDefault="00DD1234" w:rsidP="00DD1234">
            <w:pPr>
              <w:spacing w:line="240" w:lineRule="atLeast"/>
              <w:ind w:left="270" w:right="-115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236" w:type="dxa"/>
          </w:tcPr>
          <w:p w14:paraId="127ECB02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253EBD08" w14:textId="6666EE38" w:rsidR="00DD1234" w:rsidRPr="0035030C" w:rsidRDefault="00D700BB" w:rsidP="00DD123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53,242</w:t>
            </w:r>
          </w:p>
        </w:tc>
        <w:tc>
          <w:tcPr>
            <w:tcW w:w="235" w:type="dxa"/>
            <w:shd w:val="clear" w:color="auto" w:fill="auto"/>
          </w:tcPr>
          <w:p w14:paraId="72E6A34F" w14:textId="77777777" w:rsidR="00DD1234" w:rsidRPr="0035030C" w:rsidRDefault="00DD1234" w:rsidP="00DD123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151411E0" w14:textId="267BE6E5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94,292</w:t>
            </w:r>
          </w:p>
        </w:tc>
        <w:tc>
          <w:tcPr>
            <w:tcW w:w="235" w:type="dxa"/>
            <w:shd w:val="clear" w:color="auto" w:fill="auto"/>
          </w:tcPr>
          <w:p w14:paraId="3DFE81BC" w14:textId="77777777" w:rsidR="00DD1234" w:rsidRPr="0035030C" w:rsidRDefault="00DD1234" w:rsidP="00DD123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67C3EE73" w14:textId="631D0256" w:rsidR="00DD1234" w:rsidRPr="0035030C" w:rsidRDefault="0042384E" w:rsidP="00DD123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53,24</w:t>
            </w:r>
            <w:r w:rsidR="004E334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5" w:type="dxa"/>
          </w:tcPr>
          <w:p w14:paraId="629F93DB" w14:textId="77777777" w:rsidR="00DD1234" w:rsidRPr="0035030C" w:rsidRDefault="00DD1234" w:rsidP="00DD123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1EF82FD9" w14:textId="33D8F4B4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DD1234" w:rsidRPr="0035030C" w14:paraId="290306C3" w14:textId="77777777" w:rsidTr="00E67BA4">
        <w:trPr>
          <w:trHeight w:val="290"/>
        </w:trPr>
        <w:tc>
          <w:tcPr>
            <w:tcW w:w="3434" w:type="dxa"/>
          </w:tcPr>
          <w:p w14:paraId="4E62DBFD" w14:textId="77777777" w:rsidR="00DD1234" w:rsidRPr="0035030C" w:rsidRDefault="00DD1234" w:rsidP="00DD1234">
            <w:pPr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รวมอยู่ในต้นทุนในการจัดจำหน่าย</w:t>
            </w:r>
          </w:p>
        </w:tc>
        <w:tc>
          <w:tcPr>
            <w:tcW w:w="236" w:type="dxa"/>
          </w:tcPr>
          <w:p w14:paraId="419E6748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74ECFDFC" w14:textId="46841090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shd w:val="clear" w:color="auto" w:fill="auto"/>
          </w:tcPr>
          <w:p w14:paraId="42D89BAA" w14:textId="77777777" w:rsidR="00DD1234" w:rsidRPr="0035030C" w:rsidRDefault="00DD1234" w:rsidP="00DD123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0AD8B0FD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shd w:val="clear" w:color="auto" w:fill="auto"/>
          </w:tcPr>
          <w:p w14:paraId="360A806D" w14:textId="77777777" w:rsidR="00DD1234" w:rsidRPr="0035030C" w:rsidRDefault="00DD1234" w:rsidP="00DD123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4BED9702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74C71784" w14:textId="77777777" w:rsidR="00DD1234" w:rsidRPr="0035030C" w:rsidRDefault="00DD1234" w:rsidP="00DD123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14DE2375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1234" w:rsidRPr="0035030C" w14:paraId="6C214BCF" w14:textId="77777777" w:rsidTr="00F20477">
        <w:tc>
          <w:tcPr>
            <w:tcW w:w="3434" w:type="dxa"/>
          </w:tcPr>
          <w:p w14:paraId="742736B6" w14:textId="25DDF437" w:rsidR="00DD1234" w:rsidRPr="0035030C" w:rsidRDefault="00DD1234" w:rsidP="00DD1234">
            <w:pPr>
              <w:spacing w:line="240" w:lineRule="atLeast"/>
              <w:ind w:left="270" w:right="-11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ค่าเสื่อมราคาอาคารและอุปกรณ์</w:t>
            </w:r>
          </w:p>
        </w:tc>
        <w:tc>
          <w:tcPr>
            <w:tcW w:w="236" w:type="dxa"/>
          </w:tcPr>
          <w:p w14:paraId="1F6AD616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60A3C81B" w14:textId="76DBF549" w:rsidR="00DD1234" w:rsidRPr="0035030C" w:rsidRDefault="00D700BB" w:rsidP="00DD123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161,382</w:t>
            </w:r>
          </w:p>
        </w:tc>
        <w:tc>
          <w:tcPr>
            <w:tcW w:w="235" w:type="dxa"/>
            <w:shd w:val="clear" w:color="auto" w:fill="auto"/>
          </w:tcPr>
          <w:p w14:paraId="0640A3E8" w14:textId="77777777" w:rsidR="00DD1234" w:rsidRPr="0035030C" w:rsidRDefault="00DD1234" w:rsidP="00DD123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78DCA490" w14:textId="41BD06B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,712</w:t>
            </w:r>
          </w:p>
        </w:tc>
        <w:tc>
          <w:tcPr>
            <w:tcW w:w="235" w:type="dxa"/>
            <w:shd w:val="clear" w:color="auto" w:fill="auto"/>
          </w:tcPr>
          <w:p w14:paraId="43A22BBD" w14:textId="77777777" w:rsidR="00DD1234" w:rsidRPr="0035030C" w:rsidRDefault="00DD1234" w:rsidP="00DD123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3F74BC37" w14:textId="7B92A22F" w:rsidR="00DD1234" w:rsidRPr="0035030C" w:rsidRDefault="0042384E" w:rsidP="00DD123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154,279</w:t>
            </w:r>
          </w:p>
        </w:tc>
        <w:tc>
          <w:tcPr>
            <w:tcW w:w="235" w:type="dxa"/>
          </w:tcPr>
          <w:p w14:paraId="7C65598D" w14:textId="77777777" w:rsidR="00DD1234" w:rsidRPr="0035030C" w:rsidRDefault="00DD1234" w:rsidP="00DD123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572972AD" w14:textId="4C24C918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748</w:t>
            </w:r>
          </w:p>
        </w:tc>
      </w:tr>
      <w:tr w:rsidR="00DD1234" w:rsidRPr="0035030C" w14:paraId="03323A91" w14:textId="77777777" w:rsidTr="00F20477">
        <w:tc>
          <w:tcPr>
            <w:tcW w:w="3434" w:type="dxa"/>
          </w:tcPr>
          <w:p w14:paraId="546632CB" w14:textId="77777777" w:rsidR="00DD1234" w:rsidRPr="0035030C" w:rsidRDefault="00DD1234" w:rsidP="00DD1234">
            <w:pPr>
              <w:spacing w:line="240" w:lineRule="atLeast"/>
              <w:ind w:left="270" w:right="-11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236" w:type="dxa"/>
          </w:tcPr>
          <w:p w14:paraId="6FB7737B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6BD61870" w14:textId="3549E85B" w:rsidR="00DD1234" w:rsidRPr="0035030C" w:rsidRDefault="00D700BB" w:rsidP="00DD123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21,023</w:t>
            </w:r>
          </w:p>
        </w:tc>
        <w:tc>
          <w:tcPr>
            <w:tcW w:w="235" w:type="dxa"/>
            <w:shd w:val="clear" w:color="auto" w:fill="auto"/>
          </w:tcPr>
          <w:p w14:paraId="0F746A1D" w14:textId="77777777" w:rsidR="00DD1234" w:rsidRPr="0035030C" w:rsidRDefault="00DD1234" w:rsidP="00DD123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0017A3E5" w14:textId="14F9A1DD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,509</w:t>
            </w:r>
          </w:p>
        </w:tc>
        <w:tc>
          <w:tcPr>
            <w:tcW w:w="235" w:type="dxa"/>
            <w:shd w:val="clear" w:color="auto" w:fill="auto"/>
          </w:tcPr>
          <w:p w14:paraId="25F73500" w14:textId="77777777" w:rsidR="00DD1234" w:rsidRPr="0035030C" w:rsidRDefault="00DD1234" w:rsidP="00DD123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17B90C4F" w14:textId="03C5ADFF" w:rsidR="00DD1234" w:rsidRPr="0035030C" w:rsidRDefault="0042384E" w:rsidP="00DD123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20,200</w:t>
            </w:r>
          </w:p>
        </w:tc>
        <w:tc>
          <w:tcPr>
            <w:tcW w:w="235" w:type="dxa"/>
          </w:tcPr>
          <w:p w14:paraId="3119E281" w14:textId="77777777" w:rsidR="00DD1234" w:rsidRPr="0035030C" w:rsidRDefault="00DD1234" w:rsidP="00DD123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4913445B" w14:textId="47A50DC3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686</w:t>
            </w:r>
          </w:p>
        </w:tc>
      </w:tr>
      <w:tr w:rsidR="00DD1234" w:rsidRPr="0035030C" w14:paraId="07DFE45C" w14:textId="77777777" w:rsidTr="00E67BA4">
        <w:tc>
          <w:tcPr>
            <w:tcW w:w="3434" w:type="dxa"/>
          </w:tcPr>
          <w:p w14:paraId="38FD888B" w14:textId="77777777" w:rsidR="00DD1234" w:rsidRPr="0035030C" w:rsidRDefault="00DD1234" w:rsidP="00DD1234">
            <w:pPr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236" w:type="dxa"/>
          </w:tcPr>
          <w:p w14:paraId="716C1B5B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5B626140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shd w:val="clear" w:color="auto" w:fill="auto"/>
          </w:tcPr>
          <w:p w14:paraId="6839C35E" w14:textId="77777777" w:rsidR="00DD1234" w:rsidRPr="0035030C" w:rsidRDefault="00DD1234" w:rsidP="00DD123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0B08D54D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shd w:val="clear" w:color="auto" w:fill="auto"/>
          </w:tcPr>
          <w:p w14:paraId="6CEBB0E1" w14:textId="77777777" w:rsidR="00DD1234" w:rsidRPr="0035030C" w:rsidRDefault="00DD1234" w:rsidP="00DD123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28ED93A3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3D459D45" w14:textId="77777777" w:rsidR="00DD1234" w:rsidRPr="0035030C" w:rsidRDefault="00DD1234" w:rsidP="00DD123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32AF3DBA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1234" w:rsidRPr="0035030C" w14:paraId="10D825E0" w14:textId="77777777" w:rsidTr="00F20477">
        <w:tc>
          <w:tcPr>
            <w:tcW w:w="3434" w:type="dxa"/>
          </w:tcPr>
          <w:p w14:paraId="33486474" w14:textId="6187BA8E" w:rsidR="00DD1234" w:rsidRPr="0035030C" w:rsidRDefault="00DD1234" w:rsidP="00DD1234">
            <w:pPr>
              <w:spacing w:line="240" w:lineRule="atLeast"/>
              <w:ind w:left="270" w:right="-11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ค่าเสื่อมราคาอาคารและอุปกรณ์</w:t>
            </w:r>
          </w:p>
        </w:tc>
        <w:tc>
          <w:tcPr>
            <w:tcW w:w="236" w:type="dxa"/>
          </w:tcPr>
          <w:p w14:paraId="7B429778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44B9D4EC" w14:textId="622F9C93" w:rsidR="00DD1234" w:rsidRPr="0035030C" w:rsidRDefault="00D700BB" w:rsidP="00DD123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124,087</w:t>
            </w:r>
          </w:p>
        </w:tc>
        <w:tc>
          <w:tcPr>
            <w:tcW w:w="235" w:type="dxa"/>
            <w:shd w:val="clear" w:color="auto" w:fill="auto"/>
          </w:tcPr>
          <w:p w14:paraId="282A452A" w14:textId="77777777" w:rsidR="00DD1234" w:rsidRPr="0035030C" w:rsidRDefault="00DD1234" w:rsidP="00DD123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78AC3784" w14:textId="2DED3B44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854</w:t>
            </w:r>
          </w:p>
        </w:tc>
        <w:tc>
          <w:tcPr>
            <w:tcW w:w="235" w:type="dxa"/>
            <w:shd w:val="clear" w:color="auto" w:fill="auto"/>
          </w:tcPr>
          <w:p w14:paraId="01DACC4D" w14:textId="77777777" w:rsidR="00DD1234" w:rsidRPr="0035030C" w:rsidRDefault="00DD1234" w:rsidP="00DD123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41DC5780" w14:textId="0CD6EBF8" w:rsidR="00DD1234" w:rsidRPr="0035030C" w:rsidRDefault="00A30A58" w:rsidP="00DD123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93,819</w:t>
            </w:r>
          </w:p>
        </w:tc>
        <w:tc>
          <w:tcPr>
            <w:tcW w:w="235" w:type="dxa"/>
          </w:tcPr>
          <w:p w14:paraId="3D15A5D1" w14:textId="77777777" w:rsidR="00DD1234" w:rsidRPr="0035030C" w:rsidRDefault="00DD1234" w:rsidP="00DD123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02870504" w14:textId="05A4EB63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929</w:t>
            </w:r>
          </w:p>
        </w:tc>
      </w:tr>
      <w:tr w:rsidR="00DD1234" w:rsidRPr="0035030C" w14:paraId="43AAEA0A" w14:textId="77777777" w:rsidTr="00F20477">
        <w:tc>
          <w:tcPr>
            <w:tcW w:w="3434" w:type="dxa"/>
          </w:tcPr>
          <w:p w14:paraId="4F31B76D" w14:textId="77777777" w:rsidR="00DD1234" w:rsidRPr="0035030C" w:rsidRDefault="00DD1234" w:rsidP="00DD1234">
            <w:pPr>
              <w:spacing w:line="240" w:lineRule="atLeast"/>
              <w:ind w:left="270" w:right="-115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236" w:type="dxa"/>
          </w:tcPr>
          <w:p w14:paraId="4156B228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35FD6F0A" w14:textId="72E324C9" w:rsidR="00DD1234" w:rsidRPr="0035030C" w:rsidRDefault="0042384E" w:rsidP="00DD123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19,723</w:t>
            </w:r>
          </w:p>
        </w:tc>
        <w:tc>
          <w:tcPr>
            <w:tcW w:w="235" w:type="dxa"/>
            <w:shd w:val="clear" w:color="auto" w:fill="auto"/>
          </w:tcPr>
          <w:p w14:paraId="5699A98C" w14:textId="77777777" w:rsidR="00DD1234" w:rsidRPr="0035030C" w:rsidRDefault="00DD1234" w:rsidP="00DD123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600A54AC" w14:textId="171957CF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</w:t>
            </w:r>
          </w:p>
        </w:tc>
        <w:tc>
          <w:tcPr>
            <w:tcW w:w="235" w:type="dxa"/>
            <w:shd w:val="clear" w:color="auto" w:fill="auto"/>
          </w:tcPr>
          <w:p w14:paraId="075F2B25" w14:textId="77777777" w:rsidR="00DD1234" w:rsidRPr="0035030C" w:rsidRDefault="00DD1234" w:rsidP="00DD123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6906EA0E" w14:textId="29E1D955" w:rsidR="00DD1234" w:rsidRPr="0035030C" w:rsidRDefault="00A30A58" w:rsidP="00DD123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19,723</w:t>
            </w:r>
          </w:p>
        </w:tc>
        <w:tc>
          <w:tcPr>
            <w:tcW w:w="235" w:type="dxa"/>
          </w:tcPr>
          <w:p w14:paraId="494DFD18" w14:textId="77777777" w:rsidR="00DD1234" w:rsidRPr="0035030C" w:rsidRDefault="00DD1234" w:rsidP="00DD123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4FF34BAC" w14:textId="10B1FA3E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370</w:t>
            </w:r>
          </w:p>
        </w:tc>
      </w:tr>
    </w:tbl>
    <w:p w14:paraId="693CCB53" w14:textId="77777777" w:rsidR="007034FB" w:rsidRPr="0035030C" w:rsidRDefault="007034FB">
      <w:pPr>
        <w:spacing w:line="240" w:lineRule="auto"/>
        <w:rPr>
          <w:rFonts w:asciiTheme="majorBidi" w:hAnsiTheme="majorBidi" w:cstheme="majorBidi"/>
          <w:b/>
          <w:bCs/>
          <w:sz w:val="20"/>
          <w:szCs w:val="20"/>
          <w:highlight w:val="yellow"/>
          <w:lang w:val="en-US"/>
        </w:rPr>
      </w:pPr>
      <w:r w:rsidRPr="0035030C">
        <w:rPr>
          <w:rFonts w:asciiTheme="majorBidi" w:hAnsiTheme="majorBidi" w:cstheme="majorBidi"/>
          <w:b/>
          <w:bCs/>
          <w:sz w:val="20"/>
          <w:szCs w:val="20"/>
          <w:highlight w:val="yellow"/>
          <w:lang w:val="en-US"/>
        </w:rPr>
        <w:br w:type="page"/>
      </w:r>
    </w:p>
    <w:p w14:paraId="74063D37" w14:textId="77777777" w:rsidR="00504CCD" w:rsidRPr="0035030C" w:rsidRDefault="00261E63" w:rsidP="00C87474">
      <w:pPr>
        <w:pStyle w:val="Caption"/>
        <w:ind w:hanging="90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lastRenderedPageBreak/>
        <w:t>ต้นทุนทางการเงิน</w:t>
      </w:r>
    </w:p>
    <w:p w14:paraId="2E67544D" w14:textId="77777777" w:rsidR="00504CCD" w:rsidRPr="00427327" w:rsidRDefault="00504CCD" w:rsidP="002F0F40">
      <w:pPr>
        <w:pStyle w:val="Bo-Blankline"/>
        <w:rPr>
          <w:rFonts w:asciiTheme="majorBidi" w:hAnsiTheme="majorBidi" w:cstheme="majorBidi"/>
          <w:highlight w:val="yellow"/>
          <w:lang w:val="en-US"/>
        </w:rPr>
      </w:pPr>
    </w:p>
    <w:tbl>
      <w:tblPr>
        <w:tblW w:w="90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97"/>
        <w:gridCol w:w="777"/>
        <w:gridCol w:w="1198"/>
        <w:gridCol w:w="236"/>
        <w:gridCol w:w="1198"/>
        <w:gridCol w:w="236"/>
        <w:gridCol w:w="1304"/>
        <w:gridCol w:w="236"/>
        <w:gridCol w:w="1188"/>
        <w:gridCol w:w="10"/>
      </w:tblGrid>
      <w:tr w:rsidR="00504CCD" w:rsidRPr="0035030C" w14:paraId="556FB1A7" w14:textId="77777777" w:rsidTr="00DD1234">
        <w:trPr>
          <w:tblHeader/>
        </w:trPr>
        <w:tc>
          <w:tcPr>
            <w:tcW w:w="2697" w:type="dxa"/>
          </w:tcPr>
          <w:p w14:paraId="4D19E869" w14:textId="77777777" w:rsidR="00504CCD" w:rsidRPr="0035030C" w:rsidRDefault="00504CCD" w:rsidP="001E17DF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777" w:type="dxa"/>
          </w:tcPr>
          <w:p w14:paraId="75F5E732" w14:textId="77777777" w:rsidR="00504CCD" w:rsidRPr="0035030C" w:rsidRDefault="00504CCD" w:rsidP="001E17D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632" w:type="dxa"/>
            <w:gridSpan w:val="3"/>
          </w:tcPr>
          <w:p w14:paraId="75B36E4F" w14:textId="77777777" w:rsidR="00504CCD" w:rsidRPr="0035030C" w:rsidRDefault="00504CCD" w:rsidP="001E17D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F9BC45B" w14:textId="77777777" w:rsidR="00504CCD" w:rsidRPr="0035030C" w:rsidRDefault="00504CCD" w:rsidP="001E17D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8" w:type="dxa"/>
            <w:gridSpan w:val="4"/>
          </w:tcPr>
          <w:p w14:paraId="15C8DA69" w14:textId="77777777" w:rsidR="00504CCD" w:rsidRPr="0035030C" w:rsidRDefault="00504CCD" w:rsidP="001E17D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1234" w:rsidRPr="0035030C" w14:paraId="422AE95E" w14:textId="77777777" w:rsidTr="00DD1234">
        <w:trPr>
          <w:tblHeader/>
        </w:trPr>
        <w:tc>
          <w:tcPr>
            <w:tcW w:w="2697" w:type="dxa"/>
          </w:tcPr>
          <w:p w14:paraId="38FF46C2" w14:textId="77777777" w:rsidR="00DD1234" w:rsidRPr="0035030C" w:rsidRDefault="00DD1234" w:rsidP="00DD1234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777" w:type="dxa"/>
          </w:tcPr>
          <w:p w14:paraId="344A5A51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98" w:type="dxa"/>
          </w:tcPr>
          <w:p w14:paraId="2377A71A" w14:textId="1E02D493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40524379" w14:textId="77777777" w:rsidR="00DD1234" w:rsidRPr="0035030C" w:rsidRDefault="00DD1234" w:rsidP="00DD123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2EF3472F" w14:textId="73BF716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14:paraId="45FEA1D4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</w:tcPr>
          <w:p w14:paraId="54930DFE" w14:textId="14B1C66F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288CAA28" w14:textId="77777777" w:rsidR="00DD1234" w:rsidRPr="0035030C" w:rsidRDefault="00DD1234" w:rsidP="00DD123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gridSpan w:val="2"/>
          </w:tcPr>
          <w:p w14:paraId="3768950D" w14:textId="09507458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DD1234" w:rsidRPr="0035030C" w14:paraId="71C62B99" w14:textId="77777777" w:rsidTr="00DD1234">
        <w:trPr>
          <w:gridAfter w:val="1"/>
          <w:wAfter w:w="10" w:type="dxa"/>
          <w:tblHeader/>
        </w:trPr>
        <w:tc>
          <w:tcPr>
            <w:tcW w:w="2697" w:type="dxa"/>
          </w:tcPr>
          <w:p w14:paraId="0347863B" w14:textId="77777777" w:rsidR="00DD1234" w:rsidRPr="0035030C" w:rsidRDefault="00DD1234" w:rsidP="00DD1234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777" w:type="dxa"/>
          </w:tcPr>
          <w:p w14:paraId="69F5390F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5596" w:type="dxa"/>
            <w:gridSpan w:val="7"/>
          </w:tcPr>
          <w:p w14:paraId="7F9AD40E" w14:textId="77777777" w:rsidR="00DD1234" w:rsidRPr="0035030C" w:rsidRDefault="00DD1234" w:rsidP="00DD123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D1234" w:rsidRPr="0035030C" w14:paraId="432A2F8A" w14:textId="77777777" w:rsidTr="00DD1234">
        <w:tc>
          <w:tcPr>
            <w:tcW w:w="2697" w:type="dxa"/>
          </w:tcPr>
          <w:p w14:paraId="5A837901" w14:textId="77777777" w:rsidR="00DD1234" w:rsidRPr="0035030C" w:rsidRDefault="00DD1234" w:rsidP="00DD1234">
            <w:pPr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77" w:type="dxa"/>
            <w:vAlign w:val="center"/>
          </w:tcPr>
          <w:p w14:paraId="00C5EEEA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vAlign w:val="bottom"/>
          </w:tcPr>
          <w:p w14:paraId="446B286D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DFAB7E3" w14:textId="77777777" w:rsidR="00DD1234" w:rsidRPr="0035030C" w:rsidRDefault="00DD1234" w:rsidP="00DD123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766D600B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D0A8B5E" w14:textId="77777777" w:rsidR="00DD1234" w:rsidRPr="0035030C" w:rsidRDefault="00DD1234" w:rsidP="00DD123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78917B46" w14:textId="77777777" w:rsidR="00DD1234" w:rsidRPr="00D36535" w:rsidRDefault="00DD1234" w:rsidP="00DD123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0331C60" w14:textId="77777777" w:rsidR="00DD1234" w:rsidRPr="0035030C" w:rsidRDefault="00DD1234" w:rsidP="00DD123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gridSpan w:val="2"/>
            <w:vAlign w:val="bottom"/>
          </w:tcPr>
          <w:p w14:paraId="43D450BD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D1234" w:rsidRPr="0035030C" w14:paraId="6456565D" w14:textId="77777777" w:rsidTr="00DD1234">
        <w:tc>
          <w:tcPr>
            <w:tcW w:w="2697" w:type="dxa"/>
          </w:tcPr>
          <w:p w14:paraId="446E90EE" w14:textId="7AFD0CBF" w:rsidR="00DD1234" w:rsidRPr="0035030C" w:rsidRDefault="00DD1234" w:rsidP="00DD1234">
            <w:pPr>
              <w:spacing w:line="240" w:lineRule="atLeast"/>
              <w:ind w:left="270" w:right="-115" w:hanging="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777" w:type="dxa"/>
            <w:vAlign w:val="bottom"/>
          </w:tcPr>
          <w:p w14:paraId="60BAE575" w14:textId="352A93B5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7D01A207" w14:textId="00780226" w:rsidR="00DD1234" w:rsidRPr="0035030C" w:rsidRDefault="00D76857" w:rsidP="009724E0">
            <w:pPr>
              <w:tabs>
                <w:tab w:val="decimal" w:pos="9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9,435</w:t>
            </w:r>
          </w:p>
        </w:tc>
        <w:tc>
          <w:tcPr>
            <w:tcW w:w="236" w:type="dxa"/>
            <w:vAlign w:val="bottom"/>
          </w:tcPr>
          <w:p w14:paraId="42B1CF4B" w14:textId="77777777" w:rsidR="00DD1234" w:rsidRPr="0035030C" w:rsidRDefault="00DD1234" w:rsidP="00DD123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3A6A47B0" w14:textId="399634BD" w:rsidR="00DD1234" w:rsidRPr="0035030C" w:rsidRDefault="00DD1234" w:rsidP="00F95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A4D03CE" w14:textId="77777777" w:rsidR="00DD1234" w:rsidRPr="0035030C" w:rsidRDefault="00DD1234" w:rsidP="00DD123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1797B9A6" w14:textId="5B8A7484" w:rsidR="00DD1234" w:rsidRPr="00D36535" w:rsidRDefault="00B4580E" w:rsidP="00DD1234">
            <w:pPr>
              <w:tabs>
                <w:tab w:val="decimal" w:pos="111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29,084</w:t>
            </w:r>
          </w:p>
        </w:tc>
        <w:tc>
          <w:tcPr>
            <w:tcW w:w="236" w:type="dxa"/>
            <w:vAlign w:val="bottom"/>
          </w:tcPr>
          <w:p w14:paraId="32B9D78B" w14:textId="77777777" w:rsidR="00DD1234" w:rsidRPr="0035030C" w:rsidRDefault="00DD1234" w:rsidP="00DD123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gridSpan w:val="2"/>
            <w:vAlign w:val="bottom"/>
          </w:tcPr>
          <w:p w14:paraId="1E8EB8DA" w14:textId="4CB9167F" w:rsidR="00DD1234" w:rsidRPr="0035030C" w:rsidRDefault="00DD1234" w:rsidP="00DD1234">
            <w:pPr>
              <w:tabs>
                <w:tab w:val="decimal" w:pos="9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D365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645</w:t>
            </w:r>
          </w:p>
        </w:tc>
      </w:tr>
      <w:tr w:rsidR="00DD1234" w:rsidRPr="0035030C" w14:paraId="107DE45B" w14:textId="77777777" w:rsidTr="00DD1234">
        <w:tc>
          <w:tcPr>
            <w:tcW w:w="2697" w:type="dxa"/>
          </w:tcPr>
          <w:p w14:paraId="5F3C1F73" w14:textId="7B6FB700" w:rsidR="00DD1234" w:rsidRPr="0035030C" w:rsidRDefault="00DD1234" w:rsidP="00DD1234">
            <w:pPr>
              <w:spacing w:line="240" w:lineRule="atLeast"/>
              <w:ind w:left="270" w:right="-115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777" w:type="dxa"/>
            <w:vAlign w:val="center"/>
          </w:tcPr>
          <w:p w14:paraId="208F6DAC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396F32BB" w14:textId="78CE760E" w:rsidR="00DD1234" w:rsidRPr="0035030C" w:rsidRDefault="009724E0" w:rsidP="00DD1234">
            <w:pPr>
              <w:tabs>
                <w:tab w:val="decimal" w:pos="9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 w:rsidR="00D768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8,731</w:t>
            </w:r>
          </w:p>
        </w:tc>
        <w:tc>
          <w:tcPr>
            <w:tcW w:w="236" w:type="dxa"/>
            <w:vAlign w:val="bottom"/>
          </w:tcPr>
          <w:p w14:paraId="79FA0234" w14:textId="77777777" w:rsidR="00DD1234" w:rsidRPr="0035030C" w:rsidRDefault="00DD1234" w:rsidP="00DD123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07336FAB" w14:textId="7BD33CF9" w:rsidR="00DD1234" w:rsidRPr="0035030C" w:rsidRDefault="00DD1234" w:rsidP="00DD1234">
            <w:pPr>
              <w:tabs>
                <w:tab w:val="decimal" w:pos="9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885</w:t>
            </w:r>
          </w:p>
        </w:tc>
        <w:tc>
          <w:tcPr>
            <w:tcW w:w="236" w:type="dxa"/>
            <w:vAlign w:val="bottom"/>
          </w:tcPr>
          <w:p w14:paraId="5B4FA074" w14:textId="77777777" w:rsidR="00DD1234" w:rsidRPr="0035030C" w:rsidRDefault="00DD1234" w:rsidP="00DD123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18CB57DC" w14:textId="1233113E" w:rsidR="00DD1234" w:rsidRPr="00D36535" w:rsidRDefault="00B4580E" w:rsidP="00DD1234">
            <w:pPr>
              <w:tabs>
                <w:tab w:val="decimal" w:pos="111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 w:rsidR="00E84D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6,696</w:t>
            </w:r>
          </w:p>
        </w:tc>
        <w:tc>
          <w:tcPr>
            <w:tcW w:w="236" w:type="dxa"/>
            <w:vAlign w:val="bottom"/>
          </w:tcPr>
          <w:p w14:paraId="4BF664F8" w14:textId="77777777" w:rsidR="00DD1234" w:rsidRPr="0035030C" w:rsidRDefault="00DD1234" w:rsidP="00DD123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gridSpan w:val="2"/>
            <w:vAlign w:val="bottom"/>
          </w:tcPr>
          <w:p w14:paraId="468C53F6" w14:textId="7E9D8167" w:rsidR="00DD1234" w:rsidRPr="0035030C" w:rsidRDefault="00DD1234" w:rsidP="00DD1234">
            <w:pPr>
              <w:tabs>
                <w:tab w:val="decimal" w:pos="9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885</w:t>
            </w:r>
          </w:p>
        </w:tc>
      </w:tr>
      <w:tr w:rsidR="00DD1234" w:rsidRPr="0035030C" w14:paraId="7B1A4013" w14:textId="77777777" w:rsidTr="00DD1234">
        <w:tc>
          <w:tcPr>
            <w:tcW w:w="2697" w:type="dxa"/>
          </w:tcPr>
          <w:p w14:paraId="48AE1E52" w14:textId="77777777" w:rsidR="00DD1234" w:rsidRPr="0035030C" w:rsidRDefault="00DD1234" w:rsidP="00DD1234">
            <w:pPr>
              <w:spacing w:line="240" w:lineRule="atLeast"/>
              <w:ind w:left="270" w:right="-115" w:hanging="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777" w:type="dxa"/>
            <w:vAlign w:val="center"/>
          </w:tcPr>
          <w:p w14:paraId="5ACE1085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2E5CAB43" w14:textId="7D4B88F1" w:rsidR="00DD1234" w:rsidRPr="0035030C" w:rsidRDefault="001B3C34" w:rsidP="00DD1234">
            <w:pPr>
              <w:tabs>
                <w:tab w:val="decimal" w:pos="9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</w:t>
            </w:r>
            <w:r w:rsidR="00D66F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83,158</w:t>
            </w:r>
          </w:p>
        </w:tc>
        <w:tc>
          <w:tcPr>
            <w:tcW w:w="236" w:type="dxa"/>
            <w:vAlign w:val="bottom"/>
          </w:tcPr>
          <w:p w14:paraId="3423073A" w14:textId="77777777" w:rsidR="00DD1234" w:rsidRPr="0035030C" w:rsidRDefault="00DD1234" w:rsidP="00DD123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3ED90666" w14:textId="62488A2D" w:rsidR="00DD1234" w:rsidRPr="0035030C" w:rsidRDefault="00DD1234" w:rsidP="00DD1234">
            <w:pPr>
              <w:tabs>
                <w:tab w:val="decimal" w:pos="9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,149</w:t>
            </w:r>
          </w:p>
        </w:tc>
        <w:tc>
          <w:tcPr>
            <w:tcW w:w="236" w:type="dxa"/>
            <w:vAlign w:val="bottom"/>
          </w:tcPr>
          <w:p w14:paraId="26D75817" w14:textId="77777777" w:rsidR="00DD1234" w:rsidRPr="0035030C" w:rsidRDefault="00DD1234" w:rsidP="00DD123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2E5B2673" w14:textId="39541832" w:rsidR="00DD1234" w:rsidRPr="00D36535" w:rsidRDefault="00404204" w:rsidP="00DD1234">
            <w:pPr>
              <w:tabs>
                <w:tab w:val="decimal" w:pos="111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2,001,912</w:t>
            </w:r>
          </w:p>
        </w:tc>
        <w:tc>
          <w:tcPr>
            <w:tcW w:w="236" w:type="dxa"/>
            <w:vAlign w:val="bottom"/>
          </w:tcPr>
          <w:p w14:paraId="79DED72D" w14:textId="77777777" w:rsidR="00DD1234" w:rsidRPr="0035030C" w:rsidRDefault="00DD1234" w:rsidP="00DD123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gridSpan w:val="2"/>
            <w:vAlign w:val="bottom"/>
          </w:tcPr>
          <w:p w14:paraId="74F1CB89" w14:textId="1B9B5B60" w:rsidR="00DD1234" w:rsidRPr="0035030C" w:rsidRDefault="00DD1234" w:rsidP="00DD1234">
            <w:pPr>
              <w:tabs>
                <w:tab w:val="decimal" w:pos="9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D365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4,868</w:t>
            </w:r>
          </w:p>
        </w:tc>
      </w:tr>
      <w:tr w:rsidR="00DD1234" w:rsidRPr="0035030C" w14:paraId="5B5D1FAA" w14:textId="77777777" w:rsidTr="00DD1234">
        <w:tc>
          <w:tcPr>
            <w:tcW w:w="2697" w:type="dxa"/>
          </w:tcPr>
          <w:p w14:paraId="236F7B55" w14:textId="5393A8DD" w:rsidR="00DD1234" w:rsidRPr="0035030C" w:rsidRDefault="00DD1234" w:rsidP="00DD1234">
            <w:pPr>
              <w:spacing w:line="240" w:lineRule="atLeast"/>
              <w:ind w:left="270" w:right="-115" w:hanging="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777" w:type="dxa"/>
            <w:vAlign w:val="center"/>
          </w:tcPr>
          <w:p w14:paraId="06DB40DA" w14:textId="23FB936C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</w:t>
            </w:r>
            <w:r w:rsidR="00332F0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53A96D" w14:textId="6387ECAD" w:rsidR="00DD1234" w:rsidRPr="0035030C" w:rsidRDefault="001B3C34" w:rsidP="00DD1234">
            <w:pPr>
              <w:tabs>
                <w:tab w:val="decimal" w:pos="9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13,418</w:t>
            </w:r>
          </w:p>
        </w:tc>
        <w:tc>
          <w:tcPr>
            <w:tcW w:w="236" w:type="dxa"/>
            <w:vAlign w:val="bottom"/>
          </w:tcPr>
          <w:p w14:paraId="38977B99" w14:textId="77777777" w:rsidR="00DD1234" w:rsidRPr="0035030C" w:rsidRDefault="00DD1234" w:rsidP="00DD123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vAlign w:val="bottom"/>
          </w:tcPr>
          <w:p w14:paraId="266D793C" w14:textId="09170F6C" w:rsidR="00DD1234" w:rsidRPr="0035030C" w:rsidRDefault="00DD1234" w:rsidP="00DD1234">
            <w:pPr>
              <w:tabs>
                <w:tab w:val="decimal" w:pos="9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407</w:t>
            </w:r>
          </w:p>
        </w:tc>
        <w:tc>
          <w:tcPr>
            <w:tcW w:w="236" w:type="dxa"/>
            <w:vAlign w:val="bottom"/>
          </w:tcPr>
          <w:p w14:paraId="50D0AA18" w14:textId="77777777" w:rsidR="00DD1234" w:rsidRPr="0035030C" w:rsidRDefault="00DD1234" w:rsidP="00DD123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1A3681" w14:textId="4F357F94" w:rsidR="00DD1234" w:rsidRPr="00D36535" w:rsidRDefault="00B4580E" w:rsidP="00DD1234">
            <w:pPr>
              <w:tabs>
                <w:tab w:val="decimal" w:pos="111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5,370</w:t>
            </w:r>
          </w:p>
        </w:tc>
        <w:tc>
          <w:tcPr>
            <w:tcW w:w="236" w:type="dxa"/>
            <w:vAlign w:val="bottom"/>
          </w:tcPr>
          <w:p w14:paraId="38A9E042" w14:textId="77777777" w:rsidR="00DD1234" w:rsidRPr="0035030C" w:rsidRDefault="00DD1234" w:rsidP="00DD123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gridSpan w:val="2"/>
            <w:tcBorders>
              <w:bottom w:val="single" w:sz="4" w:space="0" w:color="auto"/>
            </w:tcBorders>
            <w:vAlign w:val="bottom"/>
          </w:tcPr>
          <w:p w14:paraId="680D254E" w14:textId="412493EA" w:rsidR="00DD1234" w:rsidRPr="0035030C" w:rsidRDefault="00DD1234" w:rsidP="00DD1234">
            <w:pPr>
              <w:tabs>
                <w:tab w:val="decimal" w:pos="9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992</w:t>
            </w:r>
          </w:p>
        </w:tc>
      </w:tr>
      <w:tr w:rsidR="00DD1234" w:rsidRPr="0035030C" w14:paraId="146577AD" w14:textId="77777777" w:rsidTr="00DD1234">
        <w:tc>
          <w:tcPr>
            <w:tcW w:w="2697" w:type="dxa"/>
          </w:tcPr>
          <w:p w14:paraId="39191C1A" w14:textId="77777777" w:rsidR="00DD1234" w:rsidRPr="0035030C" w:rsidRDefault="00DD1234" w:rsidP="00DD1234">
            <w:pPr>
              <w:spacing w:line="240" w:lineRule="atLeast"/>
              <w:ind w:left="270" w:right="-115" w:hanging="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รวมดอกเบี้ยจ่าย</w:t>
            </w:r>
          </w:p>
        </w:tc>
        <w:tc>
          <w:tcPr>
            <w:tcW w:w="777" w:type="dxa"/>
            <w:vAlign w:val="center"/>
          </w:tcPr>
          <w:p w14:paraId="1357ED63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3A9D92" w14:textId="675B8968" w:rsidR="00DD1234" w:rsidRPr="0035030C" w:rsidRDefault="001B3C34" w:rsidP="00DD1234">
            <w:pPr>
              <w:tabs>
                <w:tab w:val="decimal" w:pos="9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3,27</w:t>
            </w:r>
            <w:r w:rsidR="007C62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4,742</w:t>
            </w:r>
          </w:p>
        </w:tc>
        <w:tc>
          <w:tcPr>
            <w:tcW w:w="236" w:type="dxa"/>
            <w:vAlign w:val="bottom"/>
          </w:tcPr>
          <w:p w14:paraId="76BBC320" w14:textId="77777777" w:rsidR="00DD1234" w:rsidRPr="0035030C" w:rsidRDefault="00DD1234" w:rsidP="00DD123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  <w:vAlign w:val="bottom"/>
          </w:tcPr>
          <w:p w14:paraId="1C39A1B5" w14:textId="19E12776" w:rsidR="00DD1234" w:rsidRPr="0035030C" w:rsidRDefault="00DD1234" w:rsidP="00DD1234">
            <w:pPr>
              <w:tabs>
                <w:tab w:val="decimal" w:pos="9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,441</w:t>
            </w:r>
          </w:p>
        </w:tc>
        <w:tc>
          <w:tcPr>
            <w:tcW w:w="236" w:type="dxa"/>
            <w:vAlign w:val="bottom"/>
          </w:tcPr>
          <w:p w14:paraId="69FD52A0" w14:textId="77777777" w:rsidR="00DD1234" w:rsidRPr="0035030C" w:rsidRDefault="00DD1234" w:rsidP="00DD123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57B4F8" w14:textId="7C70112F" w:rsidR="00DD1234" w:rsidRPr="0035030C" w:rsidRDefault="00B4580E" w:rsidP="00DD1234">
            <w:pPr>
              <w:tabs>
                <w:tab w:val="decimal" w:pos="111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="004042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303,062</w:t>
            </w:r>
          </w:p>
        </w:tc>
        <w:tc>
          <w:tcPr>
            <w:tcW w:w="236" w:type="dxa"/>
            <w:vAlign w:val="bottom"/>
          </w:tcPr>
          <w:p w14:paraId="5DC656B3" w14:textId="77777777" w:rsidR="00DD1234" w:rsidRPr="0035030C" w:rsidRDefault="00DD1234" w:rsidP="00DD123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auto"/>
            </w:tcBorders>
            <w:vAlign w:val="bottom"/>
          </w:tcPr>
          <w:p w14:paraId="1CF8EB3E" w14:textId="6AF48A7C" w:rsidR="00DD1234" w:rsidRPr="0035030C" w:rsidRDefault="00DD1234" w:rsidP="00DD1234">
            <w:pPr>
              <w:tabs>
                <w:tab w:val="decimal" w:pos="9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,390</w:t>
            </w:r>
          </w:p>
        </w:tc>
      </w:tr>
      <w:tr w:rsidR="00DD1234" w:rsidRPr="0035030C" w14:paraId="2CE5362D" w14:textId="77777777" w:rsidTr="00DD1234">
        <w:tc>
          <w:tcPr>
            <w:tcW w:w="2697" w:type="dxa"/>
          </w:tcPr>
          <w:p w14:paraId="13ACECA3" w14:textId="77777777" w:rsidR="00DD1234" w:rsidRPr="0035030C" w:rsidRDefault="00DD1234" w:rsidP="00DD1234">
            <w:pPr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อื่น ๆ</w:t>
            </w:r>
          </w:p>
        </w:tc>
        <w:tc>
          <w:tcPr>
            <w:tcW w:w="777" w:type="dxa"/>
            <w:vAlign w:val="center"/>
          </w:tcPr>
          <w:p w14:paraId="6BFED2F3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EF94C9" w14:textId="6B77C131" w:rsidR="00DD1234" w:rsidRPr="00A54503" w:rsidRDefault="007C62A1" w:rsidP="00A54503">
            <w:pPr>
              <w:tabs>
                <w:tab w:val="decimal" w:pos="9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545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127</w:t>
            </w:r>
          </w:p>
        </w:tc>
        <w:tc>
          <w:tcPr>
            <w:tcW w:w="236" w:type="dxa"/>
            <w:vAlign w:val="bottom"/>
          </w:tcPr>
          <w:p w14:paraId="672BBB0F" w14:textId="77777777" w:rsidR="00DD1234" w:rsidRPr="0035030C" w:rsidRDefault="00DD1234" w:rsidP="00DD123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418B3" w14:textId="1FAC1354" w:rsidR="00DD1234" w:rsidRPr="0035030C" w:rsidRDefault="00DD1234" w:rsidP="00DD1234">
            <w:pPr>
              <w:tabs>
                <w:tab w:val="decimal" w:pos="9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165</w:t>
            </w:r>
          </w:p>
        </w:tc>
        <w:tc>
          <w:tcPr>
            <w:tcW w:w="236" w:type="dxa"/>
            <w:vAlign w:val="bottom"/>
          </w:tcPr>
          <w:p w14:paraId="7F24543B" w14:textId="77777777" w:rsidR="00DD1234" w:rsidRPr="0035030C" w:rsidRDefault="00DD1234" w:rsidP="00DD123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C04708" w14:textId="1EC56C8A" w:rsidR="00DD1234" w:rsidRPr="0035030C" w:rsidRDefault="00B4580E" w:rsidP="00DD123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E71D173" w14:textId="77777777" w:rsidR="00DD1234" w:rsidRPr="00BC6D7E" w:rsidRDefault="00DD1234" w:rsidP="00DD123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7D16EB" w14:textId="1E5971F7" w:rsidR="00DD1234" w:rsidRPr="0035030C" w:rsidRDefault="00DD1234" w:rsidP="00F95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D1234" w:rsidRPr="0035030C" w14:paraId="370272BE" w14:textId="77777777" w:rsidTr="00DD1234">
        <w:tc>
          <w:tcPr>
            <w:tcW w:w="2697" w:type="dxa"/>
          </w:tcPr>
          <w:p w14:paraId="705C191D" w14:textId="77777777" w:rsidR="00DD1234" w:rsidRPr="0035030C" w:rsidRDefault="00DD1234" w:rsidP="00DD1234">
            <w:pPr>
              <w:spacing w:line="240" w:lineRule="atLeast"/>
              <w:ind w:left="270" w:right="-115" w:hanging="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77" w:type="dxa"/>
            <w:vAlign w:val="center"/>
          </w:tcPr>
          <w:p w14:paraId="183C534A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540B22" w14:textId="7161B2C4" w:rsidR="00DD1234" w:rsidRPr="0035030C" w:rsidRDefault="00B4580E" w:rsidP="00DD1234">
            <w:pPr>
              <w:tabs>
                <w:tab w:val="decimal" w:pos="9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</w:t>
            </w:r>
            <w:r w:rsidR="00AA67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274,869</w:t>
            </w:r>
          </w:p>
        </w:tc>
        <w:tc>
          <w:tcPr>
            <w:tcW w:w="236" w:type="dxa"/>
            <w:vAlign w:val="bottom"/>
          </w:tcPr>
          <w:p w14:paraId="7C3BFB9A" w14:textId="77777777" w:rsidR="00DD1234" w:rsidRPr="0035030C" w:rsidRDefault="00DD1234" w:rsidP="00DD123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  <w:vAlign w:val="bottom"/>
          </w:tcPr>
          <w:p w14:paraId="24304480" w14:textId="4B48BBB3" w:rsidR="00DD1234" w:rsidRPr="0035030C" w:rsidRDefault="00DD1234" w:rsidP="00DD1234">
            <w:pPr>
              <w:tabs>
                <w:tab w:val="decimal" w:pos="9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8,606</w:t>
            </w:r>
          </w:p>
        </w:tc>
        <w:tc>
          <w:tcPr>
            <w:tcW w:w="236" w:type="dxa"/>
            <w:vAlign w:val="bottom"/>
          </w:tcPr>
          <w:p w14:paraId="6AC09839" w14:textId="77777777" w:rsidR="00DD1234" w:rsidRPr="0035030C" w:rsidRDefault="00DD1234" w:rsidP="00DD123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9CA59C" w14:textId="33497793" w:rsidR="00DD1234" w:rsidRPr="0035030C" w:rsidRDefault="00A318F6" w:rsidP="00DD1234">
            <w:pPr>
              <w:tabs>
                <w:tab w:val="decimal" w:pos="111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="004042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303,062</w:t>
            </w:r>
          </w:p>
        </w:tc>
        <w:tc>
          <w:tcPr>
            <w:tcW w:w="236" w:type="dxa"/>
            <w:vAlign w:val="bottom"/>
          </w:tcPr>
          <w:p w14:paraId="098A48E3" w14:textId="77777777" w:rsidR="00DD1234" w:rsidRPr="0035030C" w:rsidRDefault="00DD1234" w:rsidP="00DD123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auto"/>
            </w:tcBorders>
            <w:vAlign w:val="bottom"/>
          </w:tcPr>
          <w:p w14:paraId="191ADFA5" w14:textId="0D6463D8" w:rsidR="00DD1234" w:rsidRPr="0035030C" w:rsidRDefault="00DD1234" w:rsidP="00DD1234">
            <w:pPr>
              <w:tabs>
                <w:tab w:val="decimal" w:pos="9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,390</w:t>
            </w:r>
          </w:p>
        </w:tc>
      </w:tr>
      <w:tr w:rsidR="00DD1234" w:rsidRPr="0035030C" w14:paraId="3918BEEA" w14:textId="77777777" w:rsidTr="00DD1234">
        <w:tc>
          <w:tcPr>
            <w:tcW w:w="2697" w:type="dxa"/>
          </w:tcPr>
          <w:p w14:paraId="73F8A688" w14:textId="77777777" w:rsidR="00DD1234" w:rsidRPr="0035030C" w:rsidRDefault="00DD1234" w:rsidP="00DD1234">
            <w:pPr>
              <w:tabs>
                <w:tab w:val="left" w:pos="360"/>
              </w:tabs>
              <w:spacing w:line="240" w:lineRule="atLeast"/>
              <w:ind w:left="360" w:right="-115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จำนวนที่รวมอยู่ในต้นทุนของสินทรัพย์ที่เข้าเงื่อนไข</w:t>
            </w:r>
          </w:p>
        </w:tc>
        <w:tc>
          <w:tcPr>
            <w:tcW w:w="777" w:type="dxa"/>
            <w:vAlign w:val="center"/>
          </w:tcPr>
          <w:p w14:paraId="2519A280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637BBBF9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CE7377F" w14:textId="77777777" w:rsidR="00DD1234" w:rsidRPr="0035030C" w:rsidRDefault="00DD1234" w:rsidP="00DD123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6D48B629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981377C" w14:textId="77777777" w:rsidR="00DD1234" w:rsidRPr="0035030C" w:rsidRDefault="00DD1234" w:rsidP="00DD123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0D3A5BCE" w14:textId="1940251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2E09374" w14:textId="77777777" w:rsidR="00DD1234" w:rsidRPr="0035030C" w:rsidRDefault="00DD1234" w:rsidP="00DD123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gridSpan w:val="2"/>
            <w:vAlign w:val="bottom"/>
          </w:tcPr>
          <w:p w14:paraId="4C8583A9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1234" w:rsidRPr="0035030C" w14:paraId="043478F7" w14:textId="77777777" w:rsidTr="00DD1234">
        <w:tc>
          <w:tcPr>
            <w:tcW w:w="2697" w:type="dxa"/>
          </w:tcPr>
          <w:p w14:paraId="0560ECA8" w14:textId="77777777" w:rsidR="00DD1234" w:rsidRPr="0035030C" w:rsidRDefault="00DD1234" w:rsidP="00DD1234">
            <w:pPr>
              <w:tabs>
                <w:tab w:val="left" w:pos="630"/>
              </w:tabs>
              <w:spacing w:line="240" w:lineRule="atLeast"/>
              <w:ind w:left="630" w:right="-11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ab/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ส่วนที่บันทึกเป็นต้นทุนของสัญญาค่างานระหว่างก่อสร้าง</w:t>
            </w:r>
          </w:p>
        </w:tc>
        <w:tc>
          <w:tcPr>
            <w:tcW w:w="777" w:type="dxa"/>
            <w:vAlign w:val="bottom"/>
          </w:tcPr>
          <w:p w14:paraId="72638DBE" w14:textId="3D4F906F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41B25F" w14:textId="6BCD1F5C" w:rsidR="00DD1234" w:rsidRPr="0035030C" w:rsidRDefault="00A318F6" w:rsidP="00DD1234">
            <w:pPr>
              <w:tabs>
                <w:tab w:val="decimal" w:pos="9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</w:t>
            </w:r>
            <w:r w:rsidR="00AA6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93,889</w:t>
            </w:r>
            <w:r w:rsidR="00D367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2364EC8F" w14:textId="77777777" w:rsidR="00DD1234" w:rsidRPr="0035030C" w:rsidRDefault="00DD1234" w:rsidP="00DD123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vAlign w:val="bottom"/>
          </w:tcPr>
          <w:p w14:paraId="71D40223" w14:textId="323A8370" w:rsidR="00DD1234" w:rsidRPr="0035030C" w:rsidRDefault="00DD1234" w:rsidP="00DD1234">
            <w:pPr>
              <w:tabs>
                <w:tab w:val="decimal" w:pos="9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2,648)</w:t>
            </w:r>
          </w:p>
        </w:tc>
        <w:tc>
          <w:tcPr>
            <w:tcW w:w="236" w:type="dxa"/>
            <w:vAlign w:val="bottom"/>
          </w:tcPr>
          <w:p w14:paraId="6D62F0E6" w14:textId="77777777" w:rsidR="00DD1234" w:rsidRPr="0035030C" w:rsidRDefault="00DD1234" w:rsidP="00DD123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08EE2" w14:textId="1276E68D" w:rsidR="00DD1234" w:rsidRPr="0035030C" w:rsidRDefault="00D367F2" w:rsidP="00DD1234">
            <w:pPr>
              <w:tabs>
                <w:tab w:val="decimal" w:pos="111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AA67B8">
              <w:rPr>
                <w:rFonts w:asciiTheme="majorBidi" w:hAnsiTheme="majorBidi" w:cstheme="majorBidi"/>
                <w:sz w:val="30"/>
                <w:szCs w:val="30"/>
              </w:rPr>
              <w:t>20,071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01363A2A" w14:textId="77777777" w:rsidR="00DD1234" w:rsidRPr="0035030C" w:rsidRDefault="00DD1234" w:rsidP="00DD123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gridSpan w:val="2"/>
            <w:tcBorders>
              <w:bottom w:val="single" w:sz="4" w:space="0" w:color="auto"/>
            </w:tcBorders>
            <w:vAlign w:val="bottom"/>
          </w:tcPr>
          <w:p w14:paraId="18620A5E" w14:textId="2C3238BB" w:rsidR="00DD1234" w:rsidRPr="0035030C" w:rsidRDefault="00DD1234" w:rsidP="00DD1234">
            <w:pPr>
              <w:tabs>
                <w:tab w:val="decimal" w:pos="9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1,723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D1234" w:rsidRPr="0035030C" w14:paraId="155DD3FB" w14:textId="77777777" w:rsidTr="00DD1234">
        <w:tc>
          <w:tcPr>
            <w:tcW w:w="2697" w:type="dxa"/>
          </w:tcPr>
          <w:p w14:paraId="6C115F47" w14:textId="77777777" w:rsidR="00DD1234" w:rsidRPr="0035030C" w:rsidRDefault="00DD1234" w:rsidP="00DD1234">
            <w:pPr>
              <w:spacing w:line="240" w:lineRule="atLeast"/>
              <w:ind w:left="270" w:right="-115" w:hanging="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77" w:type="dxa"/>
            <w:vAlign w:val="center"/>
          </w:tcPr>
          <w:p w14:paraId="71810A2F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709825" w14:textId="7628BB90" w:rsidR="00DD1234" w:rsidRPr="0035030C" w:rsidRDefault="00D367F2" w:rsidP="00DD1234">
            <w:pPr>
              <w:tabs>
                <w:tab w:val="decimal" w:pos="9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2,380,980</w:t>
            </w:r>
          </w:p>
        </w:tc>
        <w:tc>
          <w:tcPr>
            <w:tcW w:w="236" w:type="dxa"/>
            <w:vAlign w:val="bottom"/>
          </w:tcPr>
          <w:p w14:paraId="4089B303" w14:textId="77777777" w:rsidR="00DD1234" w:rsidRPr="0035030C" w:rsidRDefault="00DD1234" w:rsidP="00DD123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A53F65" w14:textId="39B2CC10" w:rsidR="00DD1234" w:rsidRPr="0035030C" w:rsidRDefault="00DD1234" w:rsidP="00DD1234">
            <w:pPr>
              <w:tabs>
                <w:tab w:val="decimal" w:pos="9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958</w:t>
            </w:r>
          </w:p>
        </w:tc>
        <w:tc>
          <w:tcPr>
            <w:tcW w:w="236" w:type="dxa"/>
            <w:vAlign w:val="bottom"/>
          </w:tcPr>
          <w:p w14:paraId="477E0691" w14:textId="77777777" w:rsidR="00DD1234" w:rsidRPr="0035030C" w:rsidRDefault="00DD1234" w:rsidP="00DD123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CED2B3" w14:textId="57F1CACD" w:rsidR="00DD1234" w:rsidRPr="0035030C" w:rsidRDefault="00D367F2" w:rsidP="00DD1234">
            <w:pPr>
              <w:tabs>
                <w:tab w:val="decimal" w:pos="111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2,182,991</w:t>
            </w:r>
          </w:p>
        </w:tc>
        <w:tc>
          <w:tcPr>
            <w:tcW w:w="236" w:type="dxa"/>
            <w:vAlign w:val="bottom"/>
          </w:tcPr>
          <w:p w14:paraId="4175F7B1" w14:textId="77777777" w:rsidR="00DD1234" w:rsidRPr="0035030C" w:rsidRDefault="00DD1234" w:rsidP="00DD123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AC12E5" w14:textId="1548C21E" w:rsidR="00DD1234" w:rsidRPr="0035030C" w:rsidRDefault="00DD1234" w:rsidP="00DD1234">
            <w:pPr>
              <w:tabs>
                <w:tab w:val="decimal" w:pos="9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33C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667</w:t>
            </w:r>
          </w:p>
        </w:tc>
      </w:tr>
    </w:tbl>
    <w:p w14:paraId="4B99F02B" w14:textId="5C0AAB13" w:rsidR="007034FB" w:rsidRPr="0035030C" w:rsidRDefault="007034FB" w:rsidP="00504CCD">
      <w:pPr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  <w:highlight w:val="yellow"/>
          <w:lang w:val="en-US"/>
        </w:rPr>
      </w:pPr>
    </w:p>
    <w:p w14:paraId="5E25687F" w14:textId="77777777" w:rsidR="00C8429A" w:rsidRPr="0035030C" w:rsidRDefault="00C8429A" w:rsidP="00C87474">
      <w:pPr>
        <w:pStyle w:val="Caption"/>
        <w:ind w:hanging="90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ภาษีเงินได้</w:t>
      </w:r>
    </w:p>
    <w:p w14:paraId="50F89FB5" w14:textId="77777777" w:rsidR="00C91FA7" w:rsidRPr="0035030C" w:rsidRDefault="00C91FA7" w:rsidP="009517CC">
      <w:pPr>
        <w:pStyle w:val="Bo-Blankline"/>
        <w:ind w:left="0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272"/>
        <w:gridCol w:w="1258"/>
        <w:gridCol w:w="236"/>
        <w:gridCol w:w="1294"/>
        <w:gridCol w:w="236"/>
        <w:gridCol w:w="1111"/>
        <w:gridCol w:w="236"/>
        <w:gridCol w:w="1297"/>
      </w:tblGrid>
      <w:tr w:rsidR="009517CC" w:rsidRPr="0035030C" w14:paraId="19410C0E" w14:textId="77777777" w:rsidTr="00BC019C">
        <w:tc>
          <w:tcPr>
            <w:tcW w:w="3512" w:type="dxa"/>
            <w:gridSpan w:val="2"/>
          </w:tcPr>
          <w:p w14:paraId="2AFFF054" w14:textId="1FE23B91" w:rsidR="009517CC" w:rsidRPr="0035030C" w:rsidRDefault="009517CC" w:rsidP="009517CC">
            <w:pPr>
              <w:spacing w:line="240" w:lineRule="atLeast"/>
              <w:ind w:left="547" w:hanging="547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788" w:type="dxa"/>
            <w:gridSpan w:val="3"/>
          </w:tcPr>
          <w:p w14:paraId="37B39CE9" w14:textId="77777777" w:rsidR="009517CC" w:rsidRPr="0035030C" w:rsidRDefault="009517CC" w:rsidP="001E17D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0975AAF" w14:textId="77777777" w:rsidR="009517CC" w:rsidRPr="0035030C" w:rsidRDefault="009517CC" w:rsidP="001E17D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4" w:type="dxa"/>
            <w:gridSpan w:val="3"/>
          </w:tcPr>
          <w:p w14:paraId="497E9C5A" w14:textId="77777777" w:rsidR="009517CC" w:rsidRPr="0035030C" w:rsidRDefault="009517CC" w:rsidP="001E17D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1234" w:rsidRPr="0035030C" w14:paraId="050829A1" w14:textId="77777777" w:rsidTr="00BC019C">
        <w:tc>
          <w:tcPr>
            <w:tcW w:w="3240" w:type="dxa"/>
          </w:tcPr>
          <w:p w14:paraId="6F782E7A" w14:textId="77777777" w:rsidR="00DD1234" w:rsidRPr="0035030C" w:rsidRDefault="00DD1234" w:rsidP="00DD1234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709C03C4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8" w:type="dxa"/>
          </w:tcPr>
          <w:p w14:paraId="2C496360" w14:textId="077772B8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16762661" w14:textId="77777777" w:rsidR="00DD1234" w:rsidRPr="0035030C" w:rsidRDefault="00DD1234" w:rsidP="00DD123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DAB1C2C" w14:textId="0DA0C4FF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14:paraId="3864A205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07A87216" w14:textId="51C98818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642D686B" w14:textId="77777777" w:rsidR="00DD1234" w:rsidRPr="0035030C" w:rsidRDefault="00DD1234" w:rsidP="00DD123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</w:tcPr>
          <w:p w14:paraId="3D0BB414" w14:textId="5C8B5083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DD1234" w:rsidRPr="0035030C" w14:paraId="0A2952CE" w14:textId="77777777" w:rsidTr="00D7593A">
        <w:tc>
          <w:tcPr>
            <w:tcW w:w="3240" w:type="dxa"/>
          </w:tcPr>
          <w:p w14:paraId="2531A81B" w14:textId="77777777" w:rsidR="00DD1234" w:rsidRPr="0035030C" w:rsidRDefault="00DD1234" w:rsidP="00DD1234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7D0AEA7F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68" w:type="dxa"/>
            <w:gridSpan w:val="7"/>
          </w:tcPr>
          <w:p w14:paraId="26D31069" w14:textId="77777777" w:rsidR="00DD1234" w:rsidRPr="0035030C" w:rsidRDefault="00DD1234" w:rsidP="00DD123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D1234" w:rsidRPr="0035030C" w14:paraId="4D6A19CB" w14:textId="77777777" w:rsidTr="00BC019C">
        <w:tc>
          <w:tcPr>
            <w:tcW w:w="3240" w:type="dxa"/>
            <w:vAlign w:val="bottom"/>
          </w:tcPr>
          <w:p w14:paraId="6E5A6753" w14:textId="77777777" w:rsidR="00DD1234" w:rsidRPr="0035030C" w:rsidRDefault="00DD1234" w:rsidP="00DD1234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272" w:type="dxa"/>
            <w:vAlign w:val="bottom"/>
          </w:tcPr>
          <w:p w14:paraId="1D3AC7BA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8" w:type="dxa"/>
          </w:tcPr>
          <w:p w14:paraId="730CE5B0" w14:textId="3C175354" w:rsidR="00DD1234" w:rsidRPr="0035030C" w:rsidRDefault="00DD1234" w:rsidP="00DD1234">
            <w:pPr>
              <w:tabs>
                <w:tab w:val="decimal" w:pos="1040"/>
              </w:tabs>
              <w:spacing w:line="240" w:lineRule="atLeast"/>
              <w:ind w:left="-1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50D476D7" w14:textId="77777777" w:rsidR="00DD1234" w:rsidRPr="0035030C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center"/>
          </w:tcPr>
          <w:p w14:paraId="01DFF126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0732E685" w14:textId="77777777" w:rsidR="00DD1234" w:rsidRPr="0035030C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46C23A22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243D1591" w14:textId="77777777" w:rsidR="00DD1234" w:rsidRPr="0035030C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  <w:vAlign w:val="center"/>
          </w:tcPr>
          <w:p w14:paraId="56712375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453F" w:rsidRPr="0035030C" w14:paraId="7DBFBAB4" w14:textId="77777777" w:rsidTr="005F453F">
        <w:tc>
          <w:tcPr>
            <w:tcW w:w="3240" w:type="dxa"/>
            <w:vAlign w:val="bottom"/>
          </w:tcPr>
          <w:p w14:paraId="7A6C55DD" w14:textId="77777777" w:rsidR="005F453F" w:rsidRPr="0035030C" w:rsidRDefault="005F453F" w:rsidP="005F453F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272" w:type="dxa"/>
            <w:vAlign w:val="bottom"/>
          </w:tcPr>
          <w:p w14:paraId="2926E650" w14:textId="77777777" w:rsidR="005F453F" w:rsidRPr="0035030C" w:rsidRDefault="005F453F" w:rsidP="005F45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545E5B9C" w14:textId="36FDD939" w:rsidR="005F453F" w:rsidRPr="0035030C" w:rsidRDefault="00CF0852" w:rsidP="005F453F">
            <w:pPr>
              <w:tabs>
                <w:tab w:val="decimal" w:pos="1040"/>
              </w:tabs>
              <w:spacing w:line="240" w:lineRule="atLeast"/>
              <w:ind w:left="-1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371,105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2ED53A0" w14:textId="77777777" w:rsidR="005F453F" w:rsidRPr="0035030C" w:rsidRDefault="005F453F" w:rsidP="005F453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5AE06CE" w14:textId="0BBA348C" w:rsidR="005F453F" w:rsidRPr="0035030C" w:rsidRDefault="005F453F" w:rsidP="005F453F">
            <w:pPr>
              <w:tabs>
                <w:tab w:val="decimal" w:pos="1002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186,707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047D2F9" w14:textId="77777777" w:rsidR="005F453F" w:rsidRPr="0035030C" w:rsidRDefault="005F453F" w:rsidP="005F453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7E754E87" w14:textId="59E90285" w:rsidR="005F453F" w:rsidRPr="0035030C" w:rsidRDefault="005F453F" w:rsidP="005F453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12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75529A75" w14:textId="77777777" w:rsidR="005F453F" w:rsidRPr="0035030C" w:rsidRDefault="005F453F" w:rsidP="005F453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</w:tcPr>
          <w:p w14:paraId="7CFC7FCC" w14:textId="0ABEF7AC" w:rsidR="005F453F" w:rsidRPr="00BC6D7E" w:rsidRDefault="005F453F" w:rsidP="005F45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D12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F453F" w:rsidRPr="0035030C" w14:paraId="79B2D3AC" w14:textId="77777777" w:rsidTr="005F453F">
        <w:tc>
          <w:tcPr>
            <w:tcW w:w="3240" w:type="dxa"/>
            <w:vAlign w:val="bottom"/>
          </w:tcPr>
          <w:p w14:paraId="3F6A8680" w14:textId="5D5CC03B" w:rsidR="005F453F" w:rsidRPr="0035030C" w:rsidRDefault="005F453F" w:rsidP="005F453F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 ๆ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ที่บันทึกต่ำไป</w:t>
            </w:r>
          </w:p>
        </w:tc>
        <w:tc>
          <w:tcPr>
            <w:tcW w:w="272" w:type="dxa"/>
            <w:vAlign w:val="bottom"/>
          </w:tcPr>
          <w:p w14:paraId="74B6A0C2" w14:textId="77777777" w:rsidR="005F453F" w:rsidRPr="0035030C" w:rsidRDefault="005F453F" w:rsidP="005F45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1D421E87" w14:textId="07E5E2A6" w:rsidR="005F453F" w:rsidRPr="0035030C" w:rsidRDefault="005F453F" w:rsidP="005F453F">
            <w:pPr>
              <w:tabs>
                <w:tab w:val="decimal" w:pos="1040"/>
              </w:tabs>
              <w:spacing w:line="240" w:lineRule="atLeast"/>
              <w:ind w:left="-1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1,460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C99D1D3" w14:textId="77777777" w:rsidR="005F453F" w:rsidRPr="0035030C" w:rsidRDefault="005F453F" w:rsidP="005F453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041348A6" w14:textId="702DF9FF" w:rsidR="005F453F" w:rsidRPr="0035030C" w:rsidRDefault="005F453F" w:rsidP="005F453F">
            <w:pPr>
              <w:tabs>
                <w:tab w:val="decimal" w:pos="1002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2D6B63C" w14:textId="77777777" w:rsidR="005F453F" w:rsidRPr="0035030C" w:rsidRDefault="005F453F" w:rsidP="005F453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321A02E6" w14:textId="5B12848D" w:rsidR="005F453F" w:rsidRPr="0035030C" w:rsidRDefault="005F453F" w:rsidP="005F453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12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2AEE08FF" w14:textId="77777777" w:rsidR="005F453F" w:rsidRPr="0035030C" w:rsidRDefault="005F453F" w:rsidP="005F453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08DBF781" w14:textId="61D74546" w:rsidR="005F453F" w:rsidRPr="00BC6D7E" w:rsidRDefault="005F453F" w:rsidP="005F45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D12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F453F" w:rsidRPr="0035030C" w14:paraId="614F9DCA" w14:textId="77777777" w:rsidTr="005F453F">
        <w:tc>
          <w:tcPr>
            <w:tcW w:w="3240" w:type="dxa"/>
            <w:vAlign w:val="bottom"/>
          </w:tcPr>
          <w:p w14:paraId="5C6F5615" w14:textId="77777777" w:rsidR="005F453F" w:rsidRPr="0035030C" w:rsidRDefault="005F453F" w:rsidP="005F453F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bottom"/>
          </w:tcPr>
          <w:p w14:paraId="36465359" w14:textId="77777777" w:rsidR="005F453F" w:rsidRPr="0035030C" w:rsidRDefault="005F453F" w:rsidP="005F45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F85081" w14:textId="02E48A77" w:rsidR="005F453F" w:rsidRPr="0035030C" w:rsidRDefault="005F453F" w:rsidP="005F453F">
            <w:pPr>
              <w:tabs>
                <w:tab w:val="decimal" w:pos="1040"/>
              </w:tabs>
              <w:spacing w:line="240" w:lineRule="atLeast"/>
              <w:ind w:left="-1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CF085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72,565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B35302A" w14:textId="77777777" w:rsidR="005F453F" w:rsidRPr="0035030C" w:rsidRDefault="005F453F" w:rsidP="005F453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85AA27" w14:textId="622F3A99" w:rsidR="005F453F" w:rsidRPr="0035030C" w:rsidRDefault="005F453F" w:rsidP="005F453F">
            <w:pPr>
              <w:tabs>
                <w:tab w:val="decimal" w:pos="1002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186,905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CDD6D69" w14:textId="77777777" w:rsidR="005F453F" w:rsidRPr="0035030C" w:rsidRDefault="005F453F" w:rsidP="005F453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BB4DC8" w14:textId="70740610" w:rsidR="005F453F" w:rsidRPr="00F501D7" w:rsidRDefault="005F453F" w:rsidP="005F453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7DA3B636" w14:textId="77777777" w:rsidR="005F453F" w:rsidRPr="0035030C" w:rsidRDefault="005F453F" w:rsidP="005F453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14:paraId="0C923D8A" w14:textId="253847D1" w:rsidR="005F453F" w:rsidRPr="00314E99" w:rsidRDefault="005F453F" w:rsidP="005F45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DD1234" w:rsidRPr="0035030C" w14:paraId="580FE921" w14:textId="77777777" w:rsidTr="0064315C">
        <w:tc>
          <w:tcPr>
            <w:tcW w:w="3240" w:type="dxa"/>
            <w:vAlign w:val="bottom"/>
          </w:tcPr>
          <w:p w14:paraId="4665333C" w14:textId="77777777" w:rsidR="00DD1234" w:rsidRPr="0035030C" w:rsidRDefault="00DD1234" w:rsidP="00DD1234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2" w:type="dxa"/>
            <w:vAlign w:val="bottom"/>
          </w:tcPr>
          <w:p w14:paraId="336B715E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3BE9048E" w14:textId="6A2F7D8C" w:rsidR="00DD1234" w:rsidRPr="0035030C" w:rsidRDefault="00DD1234" w:rsidP="00DD1234">
            <w:pPr>
              <w:tabs>
                <w:tab w:val="decimal" w:pos="1040"/>
              </w:tabs>
              <w:spacing w:line="240" w:lineRule="atLeast"/>
              <w:ind w:left="-1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5609A84" w14:textId="77777777" w:rsidR="00DD1234" w:rsidRPr="0035030C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614BF7A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502792C" w14:textId="77777777" w:rsidR="00DD1234" w:rsidRPr="0035030C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3AEF5C42" w14:textId="77777777" w:rsidR="00DD1234" w:rsidRPr="0035030C" w:rsidRDefault="00DD1234" w:rsidP="00DD1234">
            <w:pPr>
              <w:tabs>
                <w:tab w:val="decimal" w:pos="1040"/>
              </w:tabs>
              <w:spacing w:line="240" w:lineRule="atLeast"/>
              <w:ind w:left="-1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0BB33090" w14:textId="77777777" w:rsidR="00DD1234" w:rsidRPr="0035030C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</w:tcPr>
          <w:p w14:paraId="745ABCF5" w14:textId="77777777" w:rsidR="00DD1234" w:rsidRPr="0035030C" w:rsidRDefault="00DD1234" w:rsidP="00DD1234">
            <w:pPr>
              <w:tabs>
                <w:tab w:val="decimal" w:pos="101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1234" w:rsidRPr="0035030C" w14:paraId="6F86EA20" w14:textId="77777777" w:rsidTr="005F453F">
        <w:tc>
          <w:tcPr>
            <w:tcW w:w="3240" w:type="dxa"/>
            <w:vAlign w:val="bottom"/>
          </w:tcPr>
          <w:p w14:paraId="756F8701" w14:textId="77777777" w:rsidR="00DD1234" w:rsidRPr="0035030C" w:rsidRDefault="00DD1234" w:rsidP="00DD1234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272" w:type="dxa"/>
            <w:vAlign w:val="bottom"/>
          </w:tcPr>
          <w:p w14:paraId="529B2068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2437171D" w14:textId="2215C97A" w:rsidR="00DD1234" w:rsidRPr="0035030C" w:rsidRDefault="00CF0852" w:rsidP="00DD1234">
            <w:pPr>
              <w:tabs>
                <w:tab w:val="decimal" w:pos="1040"/>
              </w:tabs>
              <w:spacing w:line="240" w:lineRule="atLeast"/>
              <w:ind w:left="-1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112,576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07E8B80" w14:textId="77777777" w:rsidR="00DD1234" w:rsidRPr="0035030C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41BA90C8" w14:textId="0344A220" w:rsidR="00DD1234" w:rsidRPr="0035030C" w:rsidRDefault="00DD1234" w:rsidP="00DD1234">
            <w:pPr>
              <w:tabs>
                <w:tab w:val="decimal" w:pos="1002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4315C">
              <w:rPr>
                <w:rFonts w:asciiTheme="majorBidi" w:hAnsiTheme="majorBidi" w:cstheme="majorBidi"/>
                <w:sz w:val="30"/>
                <w:szCs w:val="30"/>
              </w:rPr>
              <w:t>105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315C">
              <w:rPr>
                <w:rFonts w:asciiTheme="majorBidi" w:hAnsiTheme="majorBidi" w:cstheme="majorBidi"/>
                <w:sz w:val="30"/>
                <w:szCs w:val="30"/>
              </w:rPr>
              <w:t>509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D51160F" w14:textId="77777777" w:rsidR="00DD1234" w:rsidRPr="0035030C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1AC80947" w14:textId="3E6B5C18" w:rsidR="00DD1234" w:rsidRPr="0035030C" w:rsidRDefault="005F453F" w:rsidP="00DD1234">
            <w:pPr>
              <w:tabs>
                <w:tab w:val="decimal" w:pos="1040"/>
              </w:tabs>
              <w:spacing w:line="240" w:lineRule="atLeast"/>
              <w:ind w:left="-1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105,797</w:t>
            </w:r>
          </w:p>
        </w:tc>
        <w:tc>
          <w:tcPr>
            <w:tcW w:w="236" w:type="dxa"/>
            <w:vAlign w:val="center"/>
          </w:tcPr>
          <w:p w14:paraId="0718BBBE" w14:textId="77777777" w:rsidR="00DD1234" w:rsidRPr="0035030C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5AE71E6C" w14:textId="44C2CAF0" w:rsidR="00DD1234" w:rsidRPr="0035030C" w:rsidRDefault="00DD1234" w:rsidP="00DD1234">
            <w:pPr>
              <w:tabs>
                <w:tab w:val="decimal" w:pos="10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70,578</w:t>
            </w:r>
          </w:p>
        </w:tc>
      </w:tr>
      <w:tr w:rsidR="00DD1234" w:rsidRPr="0035030C" w14:paraId="518AEC69" w14:textId="77777777" w:rsidTr="005F453F">
        <w:tc>
          <w:tcPr>
            <w:tcW w:w="3240" w:type="dxa"/>
            <w:vAlign w:val="bottom"/>
          </w:tcPr>
          <w:p w14:paraId="6AACEE44" w14:textId="3160A353" w:rsidR="00DD1234" w:rsidRPr="0035030C" w:rsidRDefault="00DD1234" w:rsidP="00DD1234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272" w:type="dxa"/>
            <w:vAlign w:val="bottom"/>
          </w:tcPr>
          <w:p w14:paraId="073DA0C4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shd w:val="clear" w:color="auto" w:fill="auto"/>
          </w:tcPr>
          <w:p w14:paraId="624D2E8E" w14:textId="7E1A9CF6" w:rsidR="00DD1234" w:rsidRPr="0035030C" w:rsidRDefault="005F453F" w:rsidP="00DD1234">
            <w:pPr>
              <w:tabs>
                <w:tab w:val="decimal" w:pos="1040"/>
              </w:tabs>
              <w:spacing w:line="240" w:lineRule="atLeast"/>
              <w:ind w:left="-1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485,141</w:t>
            </w:r>
          </w:p>
        </w:tc>
        <w:tc>
          <w:tcPr>
            <w:tcW w:w="236" w:type="dxa"/>
            <w:shd w:val="clear" w:color="auto" w:fill="auto"/>
          </w:tcPr>
          <w:p w14:paraId="45FFF5FF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</w:tcPr>
          <w:p w14:paraId="078D0D82" w14:textId="2130C9BD" w:rsidR="00DD1234" w:rsidRPr="0035030C" w:rsidRDefault="00DD1234" w:rsidP="00DD1234">
            <w:pPr>
              <w:tabs>
                <w:tab w:val="decimal" w:pos="1002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292,414</w:t>
            </w:r>
          </w:p>
        </w:tc>
        <w:tc>
          <w:tcPr>
            <w:tcW w:w="236" w:type="dxa"/>
            <w:shd w:val="clear" w:color="auto" w:fill="auto"/>
          </w:tcPr>
          <w:p w14:paraId="494BEDD9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  <w:shd w:val="clear" w:color="auto" w:fill="auto"/>
          </w:tcPr>
          <w:p w14:paraId="00F06B76" w14:textId="1A722D45" w:rsidR="00DD1234" w:rsidRPr="0035030C" w:rsidRDefault="005F453F" w:rsidP="00DD1234">
            <w:pPr>
              <w:tabs>
                <w:tab w:val="decimal" w:pos="1040"/>
              </w:tabs>
              <w:spacing w:line="240" w:lineRule="atLeast"/>
              <w:ind w:left="-1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105,797</w:t>
            </w:r>
          </w:p>
        </w:tc>
        <w:tc>
          <w:tcPr>
            <w:tcW w:w="236" w:type="dxa"/>
          </w:tcPr>
          <w:p w14:paraId="2257483D" w14:textId="77777777" w:rsidR="00DD1234" w:rsidRPr="0035030C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7" w:type="dxa"/>
            <w:tcBorders>
              <w:bottom w:val="double" w:sz="4" w:space="0" w:color="auto"/>
            </w:tcBorders>
          </w:tcPr>
          <w:p w14:paraId="097B12BF" w14:textId="3E9D114D" w:rsidR="00DD1234" w:rsidRPr="0035030C" w:rsidRDefault="00DD1234" w:rsidP="00DD1234">
            <w:pPr>
              <w:tabs>
                <w:tab w:val="decimal" w:pos="10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70,578</w:t>
            </w:r>
          </w:p>
        </w:tc>
      </w:tr>
    </w:tbl>
    <w:p w14:paraId="13A611A5" w14:textId="5C009E16" w:rsidR="001312E5" w:rsidRPr="0035030C" w:rsidRDefault="001312E5">
      <w:pPr>
        <w:spacing w:line="240" w:lineRule="auto"/>
        <w:rPr>
          <w:rFonts w:asciiTheme="majorBidi" w:hAnsiTheme="majorBidi" w:cstheme="majorBidi"/>
          <w:sz w:val="20"/>
          <w:szCs w:val="20"/>
          <w:highlight w:val="yellow"/>
          <w:lang w:eastAsia="x-none"/>
        </w:rPr>
      </w:pPr>
    </w:p>
    <w:tbl>
      <w:tblPr>
        <w:tblW w:w="91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58"/>
        <w:gridCol w:w="1016"/>
        <w:gridCol w:w="145"/>
        <w:gridCol w:w="1016"/>
        <w:gridCol w:w="145"/>
        <w:gridCol w:w="1016"/>
        <w:gridCol w:w="145"/>
        <w:gridCol w:w="1016"/>
        <w:gridCol w:w="145"/>
        <w:gridCol w:w="1016"/>
        <w:gridCol w:w="145"/>
        <w:gridCol w:w="1016"/>
      </w:tblGrid>
      <w:tr w:rsidR="00AA7A37" w:rsidRPr="0035030C" w14:paraId="10A87E45" w14:textId="77777777" w:rsidTr="00632F91">
        <w:tc>
          <w:tcPr>
            <w:tcW w:w="2358" w:type="dxa"/>
            <w:vAlign w:val="bottom"/>
          </w:tcPr>
          <w:p w14:paraId="7BEAE63E" w14:textId="77777777" w:rsidR="00AA7A37" w:rsidRPr="00A27D3E" w:rsidRDefault="00AA7A37" w:rsidP="00933382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821" w:type="dxa"/>
            <w:gridSpan w:val="11"/>
            <w:vAlign w:val="bottom"/>
          </w:tcPr>
          <w:p w14:paraId="7D8FCC95" w14:textId="77777777" w:rsidR="00AA7A37" w:rsidRPr="0035030C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A7A37" w:rsidRPr="0035030C" w14:paraId="0B7DD3AB" w14:textId="77777777" w:rsidTr="00197DBC">
        <w:tc>
          <w:tcPr>
            <w:tcW w:w="2358" w:type="dxa"/>
            <w:vAlign w:val="bottom"/>
          </w:tcPr>
          <w:p w14:paraId="2B00E693" w14:textId="77777777" w:rsidR="00AA7A37" w:rsidRPr="0035030C" w:rsidRDefault="00AA7A37" w:rsidP="00933382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8" w:type="dxa"/>
            <w:gridSpan w:val="5"/>
            <w:vAlign w:val="bottom"/>
          </w:tcPr>
          <w:p w14:paraId="5C9A5025" w14:textId="0B470C8C" w:rsidR="00AA7A37" w:rsidRPr="0035030C" w:rsidRDefault="002810CA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DD12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270184DE" w14:textId="77777777" w:rsidR="00AA7A37" w:rsidRPr="0035030C" w:rsidRDefault="00AA7A37" w:rsidP="00933382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8" w:type="dxa"/>
            <w:gridSpan w:val="5"/>
            <w:vAlign w:val="bottom"/>
          </w:tcPr>
          <w:p w14:paraId="005301EF" w14:textId="373BE905" w:rsidR="00AA7A37" w:rsidRPr="0035030C" w:rsidRDefault="002810CA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DD12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</w:tr>
      <w:tr w:rsidR="00AA7A37" w:rsidRPr="0035030C" w14:paraId="5D0B536C" w14:textId="77777777" w:rsidTr="00197DBC">
        <w:tc>
          <w:tcPr>
            <w:tcW w:w="2358" w:type="dxa"/>
            <w:vAlign w:val="bottom"/>
          </w:tcPr>
          <w:p w14:paraId="752DF02E" w14:textId="6AB9F228" w:rsidR="00AA7A37" w:rsidRPr="0035030C" w:rsidRDefault="00802ADC" w:rsidP="00933382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016" w:type="dxa"/>
            <w:vAlign w:val="bottom"/>
          </w:tcPr>
          <w:p w14:paraId="7E64119B" w14:textId="77777777" w:rsidR="00AA7A37" w:rsidRPr="0035030C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ก่อนภาษี</w:t>
            </w: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เงินได้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6004506E" w14:textId="77777777" w:rsidR="00AA7A37" w:rsidRPr="0035030C" w:rsidRDefault="00AA7A37" w:rsidP="00933382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208E862C" w14:textId="77777777" w:rsidR="00AA7A37" w:rsidRPr="0035030C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</w:p>
          <w:p w14:paraId="16BE0347" w14:textId="77777777" w:rsidR="00AA7A37" w:rsidRPr="0035030C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(ค่าใช้จ่าย)</w:t>
            </w:r>
          </w:p>
          <w:p w14:paraId="1290849A" w14:textId="77777777" w:rsidR="00AA7A37" w:rsidRPr="0035030C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4D3BB833" w14:textId="77777777" w:rsidR="00AA7A37" w:rsidRPr="0035030C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07165579" w14:textId="77777777" w:rsidR="00AA7A37" w:rsidRPr="0035030C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สุทธิจาก</w:t>
            </w:r>
          </w:p>
          <w:p w14:paraId="7ED9A75E" w14:textId="77777777" w:rsidR="00AA7A37" w:rsidRPr="0035030C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7EF6CBFD" w14:textId="77777777" w:rsidR="00AA7A37" w:rsidRPr="0035030C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5CFC9914" w14:textId="77777777" w:rsidR="00AA7A37" w:rsidRPr="0035030C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ก่อนภาษี</w:t>
            </w: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เงินได้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61896AF5" w14:textId="77777777" w:rsidR="00AA7A37" w:rsidRPr="0035030C" w:rsidRDefault="00AA7A37" w:rsidP="00933382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6FD918E9" w14:textId="77777777" w:rsidR="00AA7A37" w:rsidRPr="0035030C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</w:p>
          <w:p w14:paraId="769D8FAA" w14:textId="77777777" w:rsidR="00AA7A37" w:rsidRPr="0035030C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(ค่าใช้จ่าย)</w:t>
            </w:r>
          </w:p>
          <w:p w14:paraId="159D51B0" w14:textId="77777777" w:rsidR="00AA7A37" w:rsidRPr="0035030C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4F539A30" w14:textId="77777777" w:rsidR="00AA7A37" w:rsidRPr="0035030C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554F07B1" w14:textId="77777777" w:rsidR="00AA7A37" w:rsidRPr="0035030C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สุทธิจาก</w:t>
            </w:r>
          </w:p>
          <w:p w14:paraId="53E6EC7D" w14:textId="77777777" w:rsidR="00AA7A37" w:rsidRPr="0035030C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</w:tr>
      <w:tr w:rsidR="00AA7A37" w:rsidRPr="0035030C" w14:paraId="5644E7BB" w14:textId="77777777" w:rsidTr="00632F91">
        <w:tc>
          <w:tcPr>
            <w:tcW w:w="2358" w:type="dxa"/>
            <w:vAlign w:val="bottom"/>
          </w:tcPr>
          <w:p w14:paraId="168C322D" w14:textId="77777777" w:rsidR="00AA7A37" w:rsidRPr="0035030C" w:rsidRDefault="00AA7A37" w:rsidP="00933382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821" w:type="dxa"/>
            <w:gridSpan w:val="11"/>
            <w:vAlign w:val="bottom"/>
          </w:tcPr>
          <w:p w14:paraId="1B6D96F5" w14:textId="77777777" w:rsidR="00AA7A37" w:rsidRPr="0035030C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50720" w:rsidRPr="0035030C" w14:paraId="74C6EE3A" w14:textId="77777777" w:rsidTr="008430F6">
        <w:tc>
          <w:tcPr>
            <w:tcW w:w="9179" w:type="dxa"/>
            <w:gridSpan w:val="12"/>
            <w:vAlign w:val="bottom"/>
          </w:tcPr>
          <w:p w14:paraId="23B513D7" w14:textId="6FC52905" w:rsidR="00C50720" w:rsidRPr="0035030C" w:rsidRDefault="00C50720" w:rsidP="00C50720">
            <w:pPr>
              <w:spacing w:line="240" w:lineRule="atLeast"/>
              <w:ind w:left="-115" w:right="-115" w:firstLine="99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รับรู้ในกำไรขาดทุนเบ็ดเสร็จอื่น</w:t>
            </w:r>
          </w:p>
        </w:tc>
      </w:tr>
      <w:tr w:rsidR="00DD1234" w:rsidRPr="0035030C" w14:paraId="63958EE1" w14:textId="77777777" w:rsidTr="00A27D3E">
        <w:tc>
          <w:tcPr>
            <w:tcW w:w="2358" w:type="dxa"/>
            <w:vAlign w:val="bottom"/>
          </w:tcPr>
          <w:p w14:paraId="78990326" w14:textId="092CBB86" w:rsidR="00DD1234" w:rsidRPr="0035030C" w:rsidRDefault="00DD1234" w:rsidP="00DD1234">
            <w:pPr>
              <w:spacing w:line="240" w:lineRule="atLeast"/>
              <w:ind w:left="180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11ABD78" w14:textId="32CF48D7" w:rsidR="00DD1234" w:rsidRPr="0035030C" w:rsidRDefault="00A27D3E" w:rsidP="00DD1234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(25)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9E37764" w14:textId="77777777" w:rsidR="00DD1234" w:rsidRPr="0035030C" w:rsidRDefault="00DD1234" w:rsidP="00DD1234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46680627" w14:textId="7691750D" w:rsidR="00DD1234" w:rsidRPr="0035030C" w:rsidRDefault="00A27D3E" w:rsidP="00DD1234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FC0E34E" w14:textId="77777777" w:rsidR="00DD1234" w:rsidRPr="0035030C" w:rsidRDefault="00DD1234" w:rsidP="00DD1234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45DCF8B5" w14:textId="0648C522" w:rsidR="00DD1234" w:rsidRPr="0035030C" w:rsidRDefault="00A27D3E" w:rsidP="00DD1234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(15)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93E1BA2" w14:textId="77777777" w:rsidR="00DD1234" w:rsidRPr="0035030C" w:rsidRDefault="00DD1234" w:rsidP="00DD1234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6EB6F48F" w14:textId="54AFE6CB" w:rsidR="00DD1234" w:rsidRPr="0035030C" w:rsidRDefault="00DD1234" w:rsidP="00DD1234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(46)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BD10290" w14:textId="77777777" w:rsidR="00DD1234" w:rsidRPr="0035030C" w:rsidRDefault="00DD1234" w:rsidP="00DD1234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1C5C4ED1" w14:textId="5E476D87" w:rsidR="00DD1234" w:rsidRPr="0035030C" w:rsidRDefault="00DD1234" w:rsidP="00DD1234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C486F2F" w14:textId="77777777" w:rsidR="00DD1234" w:rsidRPr="0035030C" w:rsidRDefault="00DD1234" w:rsidP="00DD1234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21DE2DF3" w14:textId="77EB9867" w:rsidR="00DD1234" w:rsidRPr="0035030C" w:rsidRDefault="00DD1234" w:rsidP="00DD1234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(34)</w:t>
            </w:r>
          </w:p>
        </w:tc>
      </w:tr>
      <w:tr w:rsidR="00DD1234" w:rsidRPr="0035030C" w14:paraId="0593FDA2" w14:textId="77777777" w:rsidTr="00A27D3E">
        <w:tc>
          <w:tcPr>
            <w:tcW w:w="2358" w:type="dxa"/>
            <w:vAlign w:val="bottom"/>
          </w:tcPr>
          <w:p w14:paraId="34D68CE7" w14:textId="11DD5345" w:rsidR="00DD1234" w:rsidRPr="0035030C" w:rsidRDefault="00DD1234" w:rsidP="00DD1234">
            <w:pPr>
              <w:spacing w:line="240" w:lineRule="atLeast"/>
              <w:ind w:left="180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ส่วนแบ่งกำไรเบ็ดเสร็จอื่นจากเงินลงทุนในบริษัทร่วม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5E85542" w14:textId="30C0A14A" w:rsidR="00DD1234" w:rsidRPr="0035030C" w:rsidRDefault="00A27D3E" w:rsidP="00DD1234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1,158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D1B888F" w14:textId="77777777" w:rsidR="00DD1234" w:rsidRPr="0035030C" w:rsidRDefault="00DD1234" w:rsidP="00DD1234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0452D003" w14:textId="45446FBB" w:rsidR="00DD1234" w:rsidRPr="0035030C" w:rsidRDefault="00A27D3E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802B271" w14:textId="77777777" w:rsidR="00DD1234" w:rsidRPr="0035030C" w:rsidRDefault="00DD1234" w:rsidP="00DD1234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1A849177" w14:textId="2860F959" w:rsidR="00DD1234" w:rsidRPr="0035030C" w:rsidRDefault="00A27D3E" w:rsidP="00DD1234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1,158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ACD31CF" w14:textId="77777777" w:rsidR="00DD1234" w:rsidRPr="0035030C" w:rsidRDefault="00DD1234" w:rsidP="00DD1234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5CFCB926" w14:textId="00D5E5FD" w:rsidR="00DD1234" w:rsidRPr="0035030C" w:rsidRDefault="00DD1234" w:rsidP="00DD1234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259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657D6D2" w14:textId="77777777" w:rsidR="00DD1234" w:rsidRPr="0035030C" w:rsidRDefault="00DD1234" w:rsidP="00DD1234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52D92555" w14:textId="6E35CD78" w:rsidR="00DD1234" w:rsidRPr="0035030C" w:rsidRDefault="00DD1234" w:rsidP="00F95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F7A0F0F" w14:textId="77777777" w:rsidR="00DD1234" w:rsidRPr="0035030C" w:rsidRDefault="00DD1234" w:rsidP="00DD1234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38A0A2D8" w14:textId="41780111" w:rsidR="00DD1234" w:rsidRPr="0035030C" w:rsidRDefault="00DD1234" w:rsidP="00DD1234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259</w:t>
            </w:r>
          </w:p>
        </w:tc>
      </w:tr>
      <w:tr w:rsidR="00DD1234" w:rsidRPr="0035030C" w14:paraId="66B39285" w14:textId="77777777" w:rsidTr="00A27D3E">
        <w:tc>
          <w:tcPr>
            <w:tcW w:w="2358" w:type="dxa"/>
            <w:vAlign w:val="bottom"/>
          </w:tcPr>
          <w:p w14:paraId="7A25982A" w14:textId="77777777" w:rsidR="00DD1234" w:rsidRPr="0035030C" w:rsidRDefault="00DD1234" w:rsidP="00DD1234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4B6FAF" w14:textId="4C1C4D01" w:rsidR="00DD1234" w:rsidRPr="0035030C" w:rsidRDefault="00A27D3E" w:rsidP="00DD1234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1,133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C0839C1" w14:textId="6984DB58" w:rsidR="00DD1234" w:rsidRPr="0035030C" w:rsidRDefault="00DD1234" w:rsidP="00DD1234">
            <w:pPr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9C8F42" w14:textId="419840F3" w:rsidR="00DD1234" w:rsidRPr="0035030C" w:rsidRDefault="00A27D3E" w:rsidP="00DD1234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B30B145" w14:textId="77777777" w:rsidR="00DD1234" w:rsidRPr="0035030C" w:rsidRDefault="00DD1234" w:rsidP="00DD1234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0D52D2" w14:textId="0AEC9597" w:rsidR="00DD1234" w:rsidRPr="0035030C" w:rsidRDefault="00A27D3E" w:rsidP="00DD1234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1,143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82F2951" w14:textId="77777777" w:rsidR="00DD1234" w:rsidRPr="0035030C" w:rsidRDefault="00DD1234" w:rsidP="00DD1234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50D8E6" w14:textId="765DB207" w:rsidR="00DD1234" w:rsidRPr="0035030C" w:rsidRDefault="00DD1234" w:rsidP="00DD1234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213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C9DCC8B" w14:textId="77777777" w:rsidR="00DD1234" w:rsidRPr="0035030C" w:rsidRDefault="00DD1234" w:rsidP="00DD1234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BCB3EE" w14:textId="702EA1E3" w:rsidR="00DD1234" w:rsidRPr="0035030C" w:rsidRDefault="00DD1234" w:rsidP="00DD1234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E4F9D96" w14:textId="77777777" w:rsidR="00DD1234" w:rsidRPr="0035030C" w:rsidRDefault="00DD1234" w:rsidP="00DD1234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5D3B29" w14:textId="12331E26" w:rsidR="00DD1234" w:rsidRPr="0035030C" w:rsidRDefault="00DD1234" w:rsidP="00DD1234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225</w:t>
            </w:r>
          </w:p>
        </w:tc>
      </w:tr>
    </w:tbl>
    <w:p w14:paraId="09290E4B" w14:textId="5A02A3F3" w:rsidR="00F5671D" w:rsidRDefault="00F5671D">
      <w:pPr>
        <w:rPr>
          <w:rFonts w:asciiTheme="majorBidi" w:hAnsiTheme="majorBidi" w:cstheme="majorBidi"/>
          <w:highlight w:val="yellow"/>
        </w:rPr>
      </w:pPr>
    </w:p>
    <w:tbl>
      <w:tblPr>
        <w:tblW w:w="91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58"/>
        <w:gridCol w:w="1016"/>
        <w:gridCol w:w="145"/>
        <w:gridCol w:w="1016"/>
        <w:gridCol w:w="145"/>
        <w:gridCol w:w="1016"/>
        <w:gridCol w:w="145"/>
        <w:gridCol w:w="1016"/>
        <w:gridCol w:w="145"/>
        <w:gridCol w:w="1016"/>
        <w:gridCol w:w="145"/>
        <w:gridCol w:w="1016"/>
      </w:tblGrid>
      <w:tr w:rsidR="00B5623F" w:rsidRPr="0035030C" w14:paraId="51BA290D" w14:textId="77777777" w:rsidTr="00257EF6">
        <w:trPr>
          <w:tblHeader/>
        </w:trPr>
        <w:tc>
          <w:tcPr>
            <w:tcW w:w="2358" w:type="dxa"/>
            <w:vAlign w:val="bottom"/>
          </w:tcPr>
          <w:p w14:paraId="6D84AB57" w14:textId="77777777" w:rsidR="00B5623F" w:rsidRPr="0035030C" w:rsidRDefault="00B5623F" w:rsidP="00B5623F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1" w:type="dxa"/>
            <w:gridSpan w:val="11"/>
            <w:vAlign w:val="bottom"/>
          </w:tcPr>
          <w:p w14:paraId="15AE1076" w14:textId="42276DD8" w:rsidR="00B5623F" w:rsidRPr="0035030C" w:rsidRDefault="00B5623F" w:rsidP="00B562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D1234" w:rsidRPr="0035030C" w14:paraId="304331F7" w14:textId="77777777" w:rsidTr="00257EF6">
        <w:trPr>
          <w:tblHeader/>
        </w:trPr>
        <w:tc>
          <w:tcPr>
            <w:tcW w:w="2358" w:type="dxa"/>
            <w:vAlign w:val="bottom"/>
          </w:tcPr>
          <w:p w14:paraId="6DC5BBAD" w14:textId="77777777" w:rsidR="00DD1234" w:rsidRPr="0035030C" w:rsidRDefault="00DD1234" w:rsidP="00DD1234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8" w:type="dxa"/>
            <w:gridSpan w:val="5"/>
            <w:vAlign w:val="bottom"/>
          </w:tcPr>
          <w:p w14:paraId="55BDC186" w14:textId="2AA0CAD1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6BB61E40" w14:textId="77777777" w:rsidR="00DD1234" w:rsidRPr="0035030C" w:rsidRDefault="00DD1234" w:rsidP="00DD1234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8" w:type="dxa"/>
            <w:gridSpan w:val="5"/>
            <w:vAlign w:val="bottom"/>
          </w:tcPr>
          <w:p w14:paraId="44B35EA8" w14:textId="66B59F76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</w:tr>
      <w:tr w:rsidR="00DD1234" w:rsidRPr="0035030C" w14:paraId="3B5D9CF8" w14:textId="77777777" w:rsidTr="00C5461D">
        <w:tc>
          <w:tcPr>
            <w:tcW w:w="2358" w:type="dxa"/>
            <w:vAlign w:val="bottom"/>
          </w:tcPr>
          <w:p w14:paraId="1CE0AFE4" w14:textId="77777777" w:rsidR="00DD1234" w:rsidRPr="0035030C" w:rsidRDefault="00DD1234" w:rsidP="00DD1234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016" w:type="dxa"/>
            <w:vAlign w:val="bottom"/>
          </w:tcPr>
          <w:p w14:paraId="72C88B87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ก่อนภาษี</w:t>
            </w: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เงินได้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129DA1BF" w14:textId="77777777" w:rsidR="00DD1234" w:rsidRPr="0035030C" w:rsidRDefault="00DD1234" w:rsidP="00DD1234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4452DED9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</w:p>
          <w:p w14:paraId="3A3C0918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(ค่าใช้จ่าย)</w:t>
            </w:r>
          </w:p>
          <w:p w14:paraId="2C35A487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20F59B79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095A2EED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สุทธิจาก</w:t>
            </w:r>
          </w:p>
          <w:p w14:paraId="63C6F5E3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62D403B8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7A9F8627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ก่อนภาษี</w:t>
            </w: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เงินได้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54EA7DFA" w14:textId="77777777" w:rsidR="00DD1234" w:rsidRPr="0035030C" w:rsidRDefault="00DD1234" w:rsidP="00DD1234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42EFCABE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</w:p>
          <w:p w14:paraId="0441BC96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(ค่าใช้จ่าย)</w:t>
            </w:r>
          </w:p>
          <w:p w14:paraId="68EC66A2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502A5222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029DB0CE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สุทธิจาก</w:t>
            </w:r>
          </w:p>
          <w:p w14:paraId="76948921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</w:tr>
      <w:tr w:rsidR="00DD1234" w:rsidRPr="0035030C" w14:paraId="3B9E6D06" w14:textId="77777777" w:rsidTr="00C5461D">
        <w:tc>
          <w:tcPr>
            <w:tcW w:w="2358" w:type="dxa"/>
            <w:vAlign w:val="bottom"/>
          </w:tcPr>
          <w:p w14:paraId="115BA8BE" w14:textId="77777777" w:rsidR="00DD1234" w:rsidRPr="0035030C" w:rsidRDefault="00DD1234" w:rsidP="00DD1234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821" w:type="dxa"/>
            <w:gridSpan w:val="11"/>
            <w:vAlign w:val="bottom"/>
          </w:tcPr>
          <w:p w14:paraId="046541EA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DD1234" w:rsidRPr="0035030C" w14:paraId="11075666" w14:textId="77777777" w:rsidTr="00C5461D">
        <w:tc>
          <w:tcPr>
            <w:tcW w:w="9179" w:type="dxa"/>
            <w:gridSpan w:val="12"/>
            <w:vAlign w:val="bottom"/>
          </w:tcPr>
          <w:p w14:paraId="47C94FCD" w14:textId="77777777" w:rsidR="00DD1234" w:rsidRPr="0035030C" w:rsidRDefault="00DD1234" w:rsidP="00DD1234">
            <w:pPr>
              <w:spacing w:line="240" w:lineRule="atLeast"/>
              <w:ind w:left="-115" w:right="-115" w:firstLine="99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รับรู้ในกำไรขาดทุนเบ็ดเสร็จอื่น</w:t>
            </w:r>
          </w:p>
        </w:tc>
      </w:tr>
      <w:tr w:rsidR="00DD1234" w:rsidRPr="0035030C" w14:paraId="31892A49" w14:textId="77777777" w:rsidTr="00A27D3E">
        <w:tc>
          <w:tcPr>
            <w:tcW w:w="2358" w:type="dxa"/>
            <w:vAlign w:val="bottom"/>
          </w:tcPr>
          <w:p w14:paraId="618A423F" w14:textId="47BAD191" w:rsidR="00DD1234" w:rsidRPr="0035030C" w:rsidRDefault="00DD1234" w:rsidP="00DD1234">
            <w:pPr>
              <w:spacing w:line="240" w:lineRule="atLeast"/>
              <w:ind w:left="180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101C57C3" w14:textId="2B1ABE6D" w:rsidR="00DD1234" w:rsidRPr="0035030C" w:rsidRDefault="00A27D3E" w:rsidP="00DD1234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(48)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A5F8465" w14:textId="77777777" w:rsidR="00DD1234" w:rsidRPr="0035030C" w:rsidRDefault="00DD1234" w:rsidP="00DD1234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2D66E525" w14:textId="2238F863" w:rsidR="00DD1234" w:rsidRPr="0035030C" w:rsidRDefault="00A27D3E" w:rsidP="00DD1234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F7176BC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1EE4F047" w14:textId="3B86906A" w:rsidR="00DD1234" w:rsidRPr="0035030C" w:rsidRDefault="00A27D3E" w:rsidP="00DD1234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(38)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FE28F6F" w14:textId="77777777" w:rsidR="00DD1234" w:rsidRPr="0035030C" w:rsidRDefault="00DD1234" w:rsidP="00DD1234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41A585A4" w14:textId="097892CA" w:rsidR="00DD1234" w:rsidRPr="0035030C" w:rsidRDefault="00DD1234" w:rsidP="00DD1234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(61)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604C923" w14:textId="77777777" w:rsidR="00DD1234" w:rsidRPr="0035030C" w:rsidRDefault="00DD1234" w:rsidP="00DD1234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00A4EE0E" w14:textId="3E13EC51" w:rsidR="00DD1234" w:rsidRPr="0035030C" w:rsidRDefault="00DD1234" w:rsidP="00DD1234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24D3440" w14:textId="77777777" w:rsidR="00DD1234" w:rsidRPr="0035030C" w:rsidRDefault="00DD1234" w:rsidP="00DD1234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76DA58AF" w14:textId="2D9F4E23" w:rsidR="00DD1234" w:rsidRPr="0035030C" w:rsidRDefault="00DD1234" w:rsidP="00DD1234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(49)</w:t>
            </w:r>
          </w:p>
        </w:tc>
      </w:tr>
      <w:tr w:rsidR="00DD1234" w:rsidRPr="0035030C" w14:paraId="26622994" w14:textId="77777777" w:rsidTr="00A27D3E">
        <w:tc>
          <w:tcPr>
            <w:tcW w:w="2358" w:type="dxa"/>
            <w:vAlign w:val="bottom"/>
          </w:tcPr>
          <w:p w14:paraId="0E6CB5F3" w14:textId="77DF20E2" w:rsidR="00DD1234" w:rsidRPr="0035030C" w:rsidRDefault="00DD1234" w:rsidP="00DD1234">
            <w:pPr>
              <w:spacing w:line="240" w:lineRule="atLeast"/>
              <w:ind w:left="180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ส่วนแบ่งกำไรเบ็ดเสร็จอื่นของบริษัทย่อยตามวิธีส่วนได้เสีย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7B8CEC9D" w14:textId="3C445132" w:rsidR="00DD1234" w:rsidRPr="0035030C" w:rsidRDefault="00A27D3E" w:rsidP="00DD1234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85E2BDC" w14:textId="77777777" w:rsidR="00DD1234" w:rsidRPr="0035030C" w:rsidRDefault="00DD1234" w:rsidP="00DD1234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7FC57541" w14:textId="23EBC2E8" w:rsidR="00DD1234" w:rsidRPr="0035030C" w:rsidRDefault="00A27D3E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53032C0" w14:textId="77777777" w:rsidR="00DD1234" w:rsidRPr="0035030C" w:rsidRDefault="00DD1234" w:rsidP="00DD1234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3517DE92" w14:textId="4B2B16F1" w:rsidR="00DD1234" w:rsidRPr="0035030C" w:rsidRDefault="00A27D3E" w:rsidP="00DD1234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FC25350" w14:textId="77777777" w:rsidR="00DD1234" w:rsidRPr="0035030C" w:rsidRDefault="00DD1234" w:rsidP="00DD1234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0D0320D2" w14:textId="1F611586" w:rsidR="00DD1234" w:rsidRPr="0035030C" w:rsidRDefault="00DD1234" w:rsidP="00DD1234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C0EDC66" w14:textId="77777777" w:rsidR="00DD1234" w:rsidRPr="0035030C" w:rsidRDefault="00DD1234" w:rsidP="00DD1234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712A1329" w14:textId="4E4EF63D" w:rsidR="00DD1234" w:rsidRPr="00DD1234" w:rsidRDefault="00DD1234" w:rsidP="00F95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62E117D" w14:textId="77777777" w:rsidR="00DD1234" w:rsidRPr="0035030C" w:rsidRDefault="00DD1234" w:rsidP="00DD1234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6061E384" w14:textId="067B07C3" w:rsidR="00DD1234" w:rsidRPr="0035030C" w:rsidRDefault="00DD1234" w:rsidP="00DD1234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</w:tr>
      <w:tr w:rsidR="00DD1234" w:rsidRPr="0035030C" w14:paraId="346D9322" w14:textId="77777777" w:rsidTr="00A27D3E">
        <w:tc>
          <w:tcPr>
            <w:tcW w:w="2358" w:type="dxa"/>
            <w:vAlign w:val="bottom"/>
          </w:tcPr>
          <w:p w14:paraId="1EE1D874" w14:textId="06E3B99D" w:rsidR="00DD1234" w:rsidRPr="0035030C" w:rsidRDefault="00DD1234" w:rsidP="00DD1234">
            <w:pPr>
              <w:spacing w:line="240" w:lineRule="atLeast"/>
              <w:ind w:left="180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ส่วนแบ่งกำไรเบ็ดเสร็จอื่นของบริษัทร่วมตามวิธีส่วนได้เสีย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59398AC5" w14:textId="0C0EC943" w:rsidR="00DD1234" w:rsidRPr="0035030C" w:rsidRDefault="00A27D3E" w:rsidP="00DD1234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1,158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F8D7CFD" w14:textId="77777777" w:rsidR="00DD1234" w:rsidRPr="0035030C" w:rsidRDefault="00DD1234" w:rsidP="00DD1234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4200AC15" w14:textId="26A10CA8" w:rsidR="00DD1234" w:rsidRPr="0035030C" w:rsidRDefault="00A27D3E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ED687FB" w14:textId="77777777" w:rsidR="00DD1234" w:rsidRPr="0035030C" w:rsidRDefault="00DD1234" w:rsidP="00DD1234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772B86AA" w14:textId="65BD3FA8" w:rsidR="00DD1234" w:rsidRPr="0035030C" w:rsidRDefault="00A27D3E" w:rsidP="00DD1234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1,158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BDA29D5" w14:textId="77777777" w:rsidR="00DD1234" w:rsidRPr="0035030C" w:rsidRDefault="00DD1234" w:rsidP="00DD1234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5B83B6CE" w14:textId="583B97C9" w:rsidR="00DD1234" w:rsidRPr="0035030C" w:rsidRDefault="00DD1234" w:rsidP="00DD1234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259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708E249" w14:textId="77777777" w:rsidR="00DD1234" w:rsidRPr="0035030C" w:rsidRDefault="00DD1234" w:rsidP="00DD1234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5ADE0879" w14:textId="47ADBE4D" w:rsidR="00DD1234" w:rsidRPr="0035030C" w:rsidRDefault="00DD1234" w:rsidP="00F95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2F7F0C3" w14:textId="77777777" w:rsidR="00DD1234" w:rsidRPr="0035030C" w:rsidRDefault="00DD1234" w:rsidP="00DD1234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4CDC2468" w14:textId="629214DE" w:rsidR="00DD1234" w:rsidRPr="0035030C" w:rsidRDefault="00DD1234" w:rsidP="00DD1234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259</w:t>
            </w:r>
          </w:p>
        </w:tc>
      </w:tr>
      <w:tr w:rsidR="00DD1234" w:rsidRPr="0035030C" w14:paraId="69A5A509" w14:textId="77777777" w:rsidTr="00A27D3E">
        <w:tc>
          <w:tcPr>
            <w:tcW w:w="2358" w:type="dxa"/>
            <w:vAlign w:val="bottom"/>
          </w:tcPr>
          <w:p w14:paraId="29686102" w14:textId="16CCDD93" w:rsidR="00DD1234" w:rsidRPr="0035030C" w:rsidRDefault="00DD1234" w:rsidP="00DD1234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5E6345" w14:textId="50A08E40" w:rsidR="00DD1234" w:rsidRPr="0035030C" w:rsidRDefault="00A27D3E" w:rsidP="00DD1234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1,133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41303DD" w14:textId="77777777" w:rsidR="00DD1234" w:rsidRPr="0035030C" w:rsidRDefault="00DD1234" w:rsidP="00DD1234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881F28" w14:textId="10500A1E" w:rsidR="00DD1234" w:rsidRPr="0035030C" w:rsidRDefault="00A27D3E" w:rsidP="00DD1234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92034A0" w14:textId="77777777" w:rsidR="00DD1234" w:rsidRPr="0035030C" w:rsidRDefault="00DD1234" w:rsidP="00DD1234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8F919B" w14:textId="6B149E13" w:rsidR="00DD1234" w:rsidRPr="0035030C" w:rsidRDefault="00A27D3E" w:rsidP="00DD1234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1,143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5D1929E" w14:textId="77777777" w:rsidR="00DD1234" w:rsidRPr="0035030C" w:rsidRDefault="00DD1234" w:rsidP="00DD1234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F290CA" w14:textId="7DB01CBC" w:rsidR="00DD1234" w:rsidRPr="0035030C" w:rsidRDefault="00DD1234" w:rsidP="00DD1234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213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BA9639C" w14:textId="77777777" w:rsidR="00DD1234" w:rsidRPr="0035030C" w:rsidRDefault="00DD1234" w:rsidP="00DD1234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5F236D" w14:textId="2A13E057" w:rsidR="00DD1234" w:rsidRPr="0035030C" w:rsidRDefault="00DD1234" w:rsidP="00DD1234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8DED894" w14:textId="77777777" w:rsidR="00DD1234" w:rsidRPr="0035030C" w:rsidRDefault="00DD1234" w:rsidP="00DD1234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27604A" w14:textId="1E274123" w:rsidR="00DD1234" w:rsidRPr="0035030C" w:rsidRDefault="00DD1234" w:rsidP="00DD1234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225</w:t>
            </w:r>
          </w:p>
        </w:tc>
      </w:tr>
    </w:tbl>
    <w:p w14:paraId="7142F156" w14:textId="0956B1E0" w:rsidR="00B40B49" w:rsidRDefault="00B40B49">
      <w:pPr>
        <w:rPr>
          <w:rFonts w:asciiTheme="majorBidi" w:hAnsiTheme="majorBidi" w:cstheme="majorBidi"/>
          <w:highlight w:val="yellow"/>
        </w:rPr>
      </w:pPr>
    </w:p>
    <w:p w14:paraId="5DF298F8" w14:textId="77777777" w:rsidR="00B40B49" w:rsidRDefault="00B40B49">
      <w:pPr>
        <w:spacing w:line="240" w:lineRule="auto"/>
        <w:rPr>
          <w:rFonts w:asciiTheme="majorBidi" w:hAnsiTheme="majorBidi" w:cstheme="majorBidi"/>
          <w:highlight w:val="yellow"/>
        </w:rPr>
      </w:pPr>
      <w:r>
        <w:rPr>
          <w:rFonts w:asciiTheme="majorBidi" w:hAnsiTheme="majorBidi" w:cstheme="majorBidi"/>
          <w:highlight w:val="yellow"/>
        </w:rPr>
        <w:br w:type="page"/>
      </w: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841"/>
        <w:gridCol w:w="1114"/>
        <w:gridCol w:w="236"/>
        <w:gridCol w:w="1200"/>
        <w:gridCol w:w="236"/>
        <w:gridCol w:w="1115"/>
        <w:gridCol w:w="236"/>
        <w:gridCol w:w="1200"/>
      </w:tblGrid>
      <w:tr w:rsidR="00327186" w:rsidRPr="0035030C" w14:paraId="27D70E1D" w14:textId="77777777" w:rsidTr="00F72743">
        <w:tc>
          <w:tcPr>
            <w:tcW w:w="3841" w:type="dxa"/>
          </w:tcPr>
          <w:p w14:paraId="24BDC96B" w14:textId="1E305722" w:rsidR="00327186" w:rsidRPr="0035030C" w:rsidRDefault="0095472E" w:rsidP="0095472E">
            <w:pPr>
              <w:spacing w:line="240" w:lineRule="auto"/>
              <w:ind w:left="540" w:hanging="55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5337" w:type="dxa"/>
            <w:gridSpan w:val="7"/>
          </w:tcPr>
          <w:p w14:paraId="1FE4CE9D" w14:textId="77777777" w:rsidR="00327186" w:rsidRPr="0035030C" w:rsidRDefault="00327186" w:rsidP="001E17D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27327" w:rsidRPr="0035030C" w14:paraId="20FFFC86" w14:textId="77777777" w:rsidTr="00F72743">
        <w:tc>
          <w:tcPr>
            <w:tcW w:w="3841" w:type="dxa"/>
          </w:tcPr>
          <w:p w14:paraId="00454768" w14:textId="77777777" w:rsidR="00427327" w:rsidRPr="0035030C" w:rsidRDefault="00427327" w:rsidP="00427327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50" w:type="dxa"/>
            <w:gridSpan w:val="3"/>
          </w:tcPr>
          <w:p w14:paraId="7CD0FE3A" w14:textId="49910953" w:rsidR="00427327" w:rsidRPr="0035030C" w:rsidRDefault="002810CA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DD12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78B5DFAB" w14:textId="77777777" w:rsidR="00427327" w:rsidRPr="0035030C" w:rsidRDefault="00427327" w:rsidP="0042732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1" w:type="dxa"/>
            <w:gridSpan w:val="3"/>
          </w:tcPr>
          <w:p w14:paraId="7452A139" w14:textId="671B48E4" w:rsidR="00427327" w:rsidRPr="0035030C" w:rsidRDefault="00DD1234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427327" w:rsidRPr="0035030C" w14:paraId="47BF572F" w14:textId="77777777" w:rsidTr="00F72743">
        <w:tc>
          <w:tcPr>
            <w:tcW w:w="3841" w:type="dxa"/>
          </w:tcPr>
          <w:p w14:paraId="17875B0D" w14:textId="77777777" w:rsidR="00427327" w:rsidRPr="0035030C" w:rsidRDefault="00427327" w:rsidP="0042732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EBCC84E" w14:textId="77777777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36" w:type="dxa"/>
          </w:tcPr>
          <w:p w14:paraId="6B5D3638" w14:textId="77777777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71F5F308" w14:textId="77777777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79814E" w14:textId="77777777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67624980" w14:textId="77777777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36" w:type="dxa"/>
          </w:tcPr>
          <w:p w14:paraId="40AAAE3C" w14:textId="77777777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6EEAFB80" w14:textId="1F731F35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7327" w:rsidRPr="0035030C" w14:paraId="083E5828" w14:textId="77777777" w:rsidTr="00F72743">
        <w:tc>
          <w:tcPr>
            <w:tcW w:w="3841" w:type="dxa"/>
          </w:tcPr>
          <w:p w14:paraId="12807F51" w14:textId="77777777" w:rsidR="00427327" w:rsidRPr="0035030C" w:rsidRDefault="00427327" w:rsidP="0042732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6A106B6" w14:textId="77777777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14:paraId="4A8B6E7A" w14:textId="77777777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</w:tcPr>
          <w:p w14:paraId="621A098C" w14:textId="77777777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6" w:type="dxa"/>
          </w:tcPr>
          <w:p w14:paraId="1BED27CA" w14:textId="77777777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741C2162" w14:textId="77777777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14:paraId="7639A4DC" w14:textId="77777777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</w:tcPr>
          <w:p w14:paraId="1C767A4B" w14:textId="77777777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1234" w:rsidRPr="0035030C" w14:paraId="5C050858" w14:textId="77777777" w:rsidTr="00B40B49">
        <w:tc>
          <w:tcPr>
            <w:tcW w:w="3841" w:type="dxa"/>
          </w:tcPr>
          <w:p w14:paraId="5AC89FE4" w14:textId="562848C2" w:rsidR="00DD1234" w:rsidRPr="0035030C" w:rsidRDefault="00DD1234" w:rsidP="00DD1234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114" w:type="dxa"/>
            <w:shd w:val="clear" w:color="auto" w:fill="auto"/>
          </w:tcPr>
          <w:p w14:paraId="5DAAD1DB" w14:textId="40DD06BC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D41AB34" w14:textId="77777777" w:rsidR="00DD1234" w:rsidRPr="0035030C" w:rsidRDefault="00DD1234" w:rsidP="00DD123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</w:tcPr>
          <w:p w14:paraId="5B51D244" w14:textId="1C538708" w:rsidR="00DD1234" w:rsidRPr="0035030C" w:rsidRDefault="00B40B49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2,910,490</w:t>
            </w:r>
          </w:p>
        </w:tc>
        <w:tc>
          <w:tcPr>
            <w:tcW w:w="236" w:type="dxa"/>
            <w:shd w:val="clear" w:color="auto" w:fill="auto"/>
          </w:tcPr>
          <w:p w14:paraId="6CFC5597" w14:textId="77777777" w:rsidR="00DD1234" w:rsidRPr="0035030C" w:rsidRDefault="00DD1234" w:rsidP="00DD123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276C685C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4EC577C" w14:textId="77777777" w:rsidR="00DD1234" w:rsidRPr="0035030C" w:rsidRDefault="00DD1234" w:rsidP="00DD123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</w:tcPr>
          <w:p w14:paraId="79E4DD27" w14:textId="50881170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4,597,552</w:t>
            </w:r>
          </w:p>
        </w:tc>
      </w:tr>
      <w:tr w:rsidR="00DD1234" w:rsidRPr="0035030C" w14:paraId="18A9775B" w14:textId="77777777" w:rsidTr="00B40B49">
        <w:tc>
          <w:tcPr>
            <w:tcW w:w="3841" w:type="dxa"/>
          </w:tcPr>
          <w:p w14:paraId="481DF674" w14:textId="77777777" w:rsidR="00DD1234" w:rsidRPr="0035030C" w:rsidRDefault="00DD1234" w:rsidP="00DD1234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14" w:type="dxa"/>
            <w:shd w:val="clear" w:color="auto" w:fill="auto"/>
          </w:tcPr>
          <w:p w14:paraId="40849BDA" w14:textId="218902E5" w:rsidR="00DD1234" w:rsidRPr="0035030C" w:rsidRDefault="00B40B49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3A5BE09F" w14:textId="77777777" w:rsidR="00DD1234" w:rsidRPr="0035030C" w:rsidRDefault="00DD1234" w:rsidP="00DD123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1C51936" w14:textId="31EA2D8E" w:rsidR="00DD1234" w:rsidRPr="0064315C" w:rsidRDefault="00B40B49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582,098</w:t>
            </w:r>
          </w:p>
        </w:tc>
        <w:tc>
          <w:tcPr>
            <w:tcW w:w="236" w:type="dxa"/>
            <w:shd w:val="clear" w:color="auto" w:fill="auto"/>
          </w:tcPr>
          <w:p w14:paraId="31652A93" w14:textId="77777777" w:rsidR="00DD1234" w:rsidRPr="0035030C" w:rsidRDefault="00DD1234" w:rsidP="00DD123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111F09EB" w14:textId="37FD2F1B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6ECC3EE8" w14:textId="77777777" w:rsidR="00DD1234" w:rsidRPr="0035030C" w:rsidRDefault="00DD1234" w:rsidP="00DD123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962F83" w14:textId="6373791B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31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919,510</w:t>
            </w:r>
          </w:p>
        </w:tc>
      </w:tr>
      <w:tr w:rsidR="00DD1234" w:rsidRPr="0035030C" w14:paraId="30422DF6" w14:textId="77777777" w:rsidTr="00B40B49">
        <w:tc>
          <w:tcPr>
            <w:tcW w:w="3841" w:type="dxa"/>
          </w:tcPr>
          <w:p w14:paraId="38548B77" w14:textId="77777777" w:rsidR="00DD1234" w:rsidRPr="0035030C" w:rsidRDefault="00DD1234" w:rsidP="00DD1234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114" w:type="dxa"/>
            <w:shd w:val="clear" w:color="auto" w:fill="auto"/>
          </w:tcPr>
          <w:p w14:paraId="1E7730EB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D9C754C" w14:textId="77777777" w:rsidR="00DD1234" w:rsidRPr="0035030C" w:rsidRDefault="00DD1234" w:rsidP="00DD123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564CBADA" w14:textId="2124A087" w:rsidR="00DD1234" w:rsidRPr="0064315C" w:rsidRDefault="00B40B49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(159,775)</w:t>
            </w:r>
          </w:p>
        </w:tc>
        <w:tc>
          <w:tcPr>
            <w:tcW w:w="236" w:type="dxa"/>
            <w:shd w:val="clear" w:color="auto" w:fill="auto"/>
          </w:tcPr>
          <w:p w14:paraId="58A919A8" w14:textId="77777777" w:rsidR="00DD1234" w:rsidRPr="0035030C" w:rsidRDefault="00DD1234" w:rsidP="00DD123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6A4A216A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8F0C21D" w14:textId="77777777" w:rsidR="00DD1234" w:rsidRPr="0035030C" w:rsidRDefault="00DD1234" w:rsidP="00DD123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0753ADE0" w14:textId="12791F1F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6431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114,027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DD1234" w:rsidRPr="0035030C" w14:paraId="53971255" w14:textId="77777777" w:rsidTr="00B40B49">
        <w:tc>
          <w:tcPr>
            <w:tcW w:w="3841" w:type="dxa"/>
          </w:tcPr>
          <w:p w14:paraId="75EA0A0F" w14:textId="77777777" w:rsidR="00DD1234" w:rsidRPr="0035030C" w:rsidRDefault="00DD1234" w:rsidP="00DD1234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กำไรจากธุรกิจส่งเสริมการลงทุน</w:t>
            </w:r>
          </w:p>
        </w:tc>
        <w:tc>
          <w:tcPr>
            <w:tcW w:w="1114" w:type="dxa"/>
            <w:shd w:val="clear" w:color="auto" w:fill="auto"/>
          </w:tcPr>
          <w:p w14:paraId="2E90DD88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68F7C75" w14:textId="77777777" w:rsidR="00DD1234" w:rsidRPr="0035030C" w:rsidRDefault="00DD1234" w:rsidP="00DD123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49A64402" w14:textId="68BE46C0" w:rsidR="00DD1234" w:rsidRPr="0064315C" w:rsidRDefault="00B40B49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(477,326)</w:t>
            </w:r>
          </w:p>
        </w:tc>
        <w:tc>
          <w:tcPr>
            <w:tcW w:w="236" w:type="dxa"/>
            <w:shd w:val="clear" w:color="auto" w:fill="auto"/>
          </w:tcPr>
          <w:p w14:paraId="0A8BE0B7" w14:textId="77777777" w:rsidR="00DD1234" w:rsidRPr="0035030C" w:rsidRDefault="00DD1234" w:rsidP="00DD123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333873BE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7BD20C2" w14:textId="77777777" w:rsidR="00DD1234" w:rsidRPr="0035030C" w:rsidRDefault="00DD1234" w:rsidP="00DD123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4D9E790F" w14:textId="13A77AA2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6431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703,363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DD1234" w:rsidRPr="0035030C" w14:paraId="150B17B9" w14:textId="77777777" w:rsidTr="00B40B49">
        <w:tc>
          <w:tcPr>
            <w:tcW w:w="3841" w:type="dxa"/>
          </w:tcPr>
          <w:p w14:paraId="65A73792" w14:textId="77777777" w:rsidR="00DD1234" w:rsidRPr="0035030C" w:rsidRDefault="00DD1234" w:rsidP="00DD1234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114" w:type="dxa"/>
            <w:shd w:val="clear" w:color="auto" w:fill="auto"/>
          </w:tcPr>
          <w:p w14:paraId="5B0BBD12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C613DFE" w14:textId="77777777" w:rsidR="00DD1234" w:rsidRPr="0035030C" w:rsidRDefault="00DD1234" w:rsidP="00DD123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69942D09" w14:textId="24E65526" w:rsidR="00DD1234" w:rsidRPr="0064315C" w:rsidRDefault="00B40B49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51,745</w:t>
            </w:r>
          </w:p>
        </w:tc>
        <w:tc>
          <w:tcPr>
            <w:tcW w:w="236" w:type="dxa"/>
            <w:shd w:val="clear" w:color="auto" w:fill="auto"/>
          </w:tcPr>
          <w:p w14:paraId="7490A488" w14:textId="77777777" w:rsidR="00DD1234" w:rsidRPr="0035030C" w:rsidRDefault="00DD1234" w:rsidP="00DD123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6C04F5AE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5521338" w14:textId="77777777" w:rsidR="00DD1234" w:rsidRPr="0035030C" w:rsidRDefault="00DD1234" w:rsidP="00DD123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08B7FA54" w14:textId="10E9C506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31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28,623</w:t>
            </w:r>
          </w:p>
        </w:tc>
      </w:tr>
      <w:tr w:rsidR="00DD1234" w:rsidRPr="0035030C" w14:paraId="5F7A8AA8" w14:textId="77777777" w:rsidTr="00B40B49">
        <w:tc>
          <w:tcPr>
            <w:tcW w:w="3841" w:type="dxa"/>
          </w:tcPr>
          <w:p w14:paraId="64A2AE10" w14:textId="43AF8204" w:rsidR="00DD1234" w:rsidRPr="0035030C" w:rsidRDefault="00DD1234" w:rsidP="00DD1234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สินทรัพย์ภาษีเงินได้รอการตัดบัญชีจาก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ผลขาดทุนทางภาษีที่หมดอายุ</w:t>
            </w:r>
          </w:p>
        </w:tc>
        <w:tc>
          <w:tcPr>
            <w:tcW w:w="1114" w:type="dxa"/>
            <w:shd w:val="clear" w:color="auto" w:fill="auto"/>
          </w:tcPr>
          <w:p w14:paraId="4FFC992B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88CDC0B" w14:textId="77777777" w:rsidR="00DD1234" w:rsidRPr="0035030C" w:rsidRDefault="00DD1234" w:rsidP="00DD123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3EE2482B" w14:textId="364612B0" w:rsidR="00DD1234" w:rsidRPr="0064315C" w:rsidRDefault="00B40B49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278,153</w:t>
            </w:r>
          </w:p>
        </w:tc>
        <w:tc>
          <w:tcPr>
            <w:tcW w:w="236" w:type="dxa"/>
            <w:shd w:val="clear" w:color="auto" w:fill="auto"/>
          </w:tcPr>
          <w:p w14:paraId="09F77FFA" w14:textId="77777777" w:rsidR="00DD1234" w:rsidRPr="0035030C" w:rsidRDefault="00DD1234" w:rsidP="00DD123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76F551F0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C556643" w14:textId="77777777" w:rsidR="00DD1234" w:rsidRPr="0035030C" w:rsidRDefault="00DD1234" w:rsidP="00DD123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3340FEC5" w14:textId="4D5BDA1B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31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181,938</w:t>
            </w:r>
          </w:p>
        </w:tc>
      </w:tr>
      <w:tr w:rsidR="00DD1234" w:rsidRPr="0035030C" w14:paraId="4DDBBBDB" w14:textId="77777777" w:rsidTr="00B40B49">
        <w:tc>
          <w:tcPr>
            <w:tcW w:w="3841" w:type="dxa"/>
          </w:tcPr>
          <w:p w14:paraId="5163BE83" w14:textId="4D49EFF9" w:rsidR="00DD1234" w:rsidRPr="0035030C" w:rsidRDefault="00DD1234" w:rsidP="00DD1234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114" w:type="dxa"/>
            <w:shd w:val="clear" w:color="auto" w:fill="auto"/>
          </w:tcPr>
          <w:p w14:paraId="7A907CEE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415B265" w14:textId="77777777" w:rsidR="00DD1234" w:rsidRPr="0035030C" w:rsidRDefault="00DD1234" w:rsidP="00DD123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F6990F4" w14:textId="3947C0B5" w:rsidR="00DD1234" w:rsidRPr="00B40B49" w:rsidRDefault="00B40B49" w:rsidP="00B40B4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FEAA653" w14:textId="77777777" w:rsidR="00DD1234" w:rsidRPr="0035030C" w:rsidRDefault="00DD1234" w:rsidP="00DD123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57FB9525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99581DC" w14:textId="77777777" w:rsidR="00DD1234" w:rsidRPr="0035030C" w:rsidRDefault="00DD1234" w:rsidP="00DD123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7A3B176" w14:textId="5D8A76F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6431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32,332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DD1234" w:rsidRPr="0035030C" w14:paraId="51A348C0" w14:textId="77777777" w:rsidTr="00B40B49">
        <w:tc>
          <w:tcPr>
            <w:tcW w:w="3841" w:type="dxa"/>
          </w:tcPr>
          <w:p w14:paraId="6599D851" w14:textId="77777777" w:rsidR="00DD1234" w:rsidRPr="0035030C" w:rsidRDefault="00DD1234" w:rsidP="00DD1234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5A0C7989" w14:textId="77777777" w:rsidR="00DD1234" w:rsidRPr="0035030C" w:rsidRDefault="00DD1234" w:rsidP="00DD1234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B9F5C01" w14:textId="77777777" w:rsidR="00DD1234" w:rsidRPr="0035030C" w:rsidRDefault="00DD1234" w:rsidP="00DD1234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B996709" w14:textId="6F3AF3E1" w:rsidR="00DD1234" w:rsidRPr="0064315C" w:rsidRDefault="00B40B49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208,786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12817C" w14:textId="77777777" w:rsidR="00DD1234" w:rsidRPr="0035030C" w:rsidRDefault="00DD1234" w:rsidP="00DD1234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4BFE5B3F" w14:textId="77777777" w:rsidR="00DD1234" w:rsidRPr="0035030C" w:rsidRDefault="00DD1234" w:rsidP="00DD1234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FF5A9F" w14:textId="77777777" w:rsidR="00DD1234" w:rsidRPr="0035030C" w:rsidRDefault="00DD1234" w:rsidP="00DD1234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A4484B1" w14:textId="1B40FAEA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31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11,867</w:t>
            </w:r>
          </w:p>
        </w:tc>
      </w:tr>
      <w:tr w:rsidR="00DD1234" w:rsidRPr="0035030C" w14:paraId="5E702127" w14:textId="77777777" w:rsidTr="00B40B49">
        <w:tc>
          <w:tcPr>
            <w:tcW w:w="3841" w:type="dxa"/>
          </w:tcPr>
          <w:p w14:paraId="002ACE69" w14:textId="1395D6C6" w:rsidR="00DD1234" w:rsidRPr="0035030C" w:rsidRDefault="00DD1234" w:rsidP="00DD1234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ที่บันทึกต่ำไป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053D51C3" w14:textId="77777777" w:rsidR="00DD1234" w:rsidRPr="0035030C" w:rsidRDefault="00DD1234" w:rsidP="00DD1234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C76617D" w14:textId="77777777" w:rsidR="00DD1234" w:rsidRPr="0035030C" w:rsidRDefault="00DD1234" w:rsidP="00DD1234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0486AA61" w14:textId="1A19317E" w:rsidR="00DD1234" w:rsidRPr="0064315C" w:rsidRDefault="00B40B49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42EDBE" w14:textId="77777777" w:rsidR="00DD1234" w:rsidRPr="0035030C" w:rsidRDefault="00DD1234" w:rsidP="00DD1234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4BA77172" w14:textId="77777777" w:rsidR="00DD1234" w:rsidRPr="0035030C" w:rsidRDefault="00DD1234" w:rsidP="00DD1234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1B7F548" w14:textId="77777777" w:rsidR="00DD1234" w:rsidRPr="0035030C" w:rsidRDefault="00DD1234" w:rsidP="00DD1234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3949C750" w14:textId="7B88F24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31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198</w:t>
            </w:r>
          </w:p>
        </w:tc>
      </w:tr>
      <w:tr w:rsidR="00DD1234" w:rsidRPr="0035030C" w14:paraId="56F6AD95" w14:textId="77777777" w:rsidTr="00B40B49">
        <w:tc>
          <w:tcPr>
            <w:tcW w:w="3841" w:type="dxa"/>
            <w:vAlign w:val="bottom"/>
          </w:tcPr>
          <w:p w14:paraId="0EB4ADE3" w14:textId="77777777" w:rsidR="00DD1234" w:rsidRPr="0035030C" w:rsidRDefault="00DD1234" w:rsidP="00DD1234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7F9357" w14:textId="71F3145B" w:rsidR="00DD1234" w:rsidRPr="0035030C" w:rsidRDefault="00B40B49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</w:p>
        </w:tc>
        <w:tc>
          <w:tcPr>
            <w:tcW w:w="236" w:type="dxa"/>
            <w:shd w:val="clear" w:color="auto" w:fill="auto"/>
          </w:tcPr>
          <w:p w14:paraId="6D443B15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9B8398" w14:textId="03499FE2" w:rsidR="00DD1234" w:rsidRPr="0035030C" w:rsidRDefault="00B40B49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485,141</w:t>
            </w:r>
          </w:p>
        </w:tc>
        <w:tc>
          <w:tcPr>
            <w:tcW w:w="236" w:type="dxa"/>
            <w:shd w:val="clear" w:color="auto" w:fill="auto"/>
          </w:tcPr>
          <w:p w14:paraId="02145EE0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886634" w14:textId="1CB53B2E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25C5C6E4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6BD5D2" w14:textId="35B0AD34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292,414</w:t>
            </w:r>
          </w:p>
        </w:tc>
      </w:tr>
    </w:tbl>
    <w:p w14:paraId="3D2118E4" w14:textId="64010003" w:rsidR="005A17C4" w:rsidRDefault="005A17C4">
      <w:pPr>
        <w:spacing w:line="240" w:lineRule="auto"/>
        <w:rPr>
          <w:rFonts w:asciiTheme="majorBidi" w:hAnsiTheme="majorBidi" w:cstheme="majorBidi"/>
          <w:sz w:val="20"/>
          <w:szCs w:val="20"/>
          <w:highlight w:val="yellow"/>
        </w:rPr>
      </w:pPr>
    </w:p>
    <w:p w14:paraId="156A53FA" w14:textId="73BA6116" w:rsidR="00F5671D" w:rsidRDefault="00F5671D">
      <w:pPr>
        <w:spacing w:line="240" w:lineRule="auto"/>
        <w:rPr>
          <w:rFonts w:asciiTheme="majorBidi" w:hAnsiTheme="majorBidi" w:cstheme="majorBidi"/>
          <w:sz w:val="20"/>
          <w:szCs w:val="20"/>
          <w:highlight w:val="yellow"/>
        </w:rPr>
      </w:pPr>
      <w:r>
        <w:rPr>
          <w:rFonts w:asciiTheme="majorBidi" w:hAnsiTheme="majorBidi" w:cstheme="majorBidi"/>
          <w:sz w:val="20"/>
          <w:szCs w:val="20"/>
          <w:highlight w:val="yellow"/>
        </w:rPr>
        <w:br w:type="page"/>
      </w:r>
    </w:p>
    <w:tbl>
      <w:tblPr>
        <w:tblW w:w="9157" w:type="dxa"/>
        <w:tblInd w:w="450" w:type="dxa"/>
        <w:tblLook w:val="04A0" w:firstRow="1" w:lastRow="0" w:firstColumn="1" w:lastColumn="0" w:noHBand="0" w:noVBand="1"/>
      </w:tblPr>
      <w:tblGrid>
        <w:gridCol w:w="3862"/>
        <w:gridCol w:w="1122"/>
        <w:gridCol w:w="236"/>
        <w:gridCol w:w="1130"/>
        <w:gridCol w:w="236"/>
        <w:gridCol w:w="1123"/>
        <w:gridCol w:w="236"/>
        <w:gridCol w:w="1212"/>
      </w:tblGrid>
      <w:tr w:rsidR="00594D6B" w:rsidRPr="0035030C" w14:paraId="3F2AAF7B" w14:textId="77777777" w:rsidTr="0064315C">
        <w:tc>
          <w:tcPr>
            <w:tcW w:w="3862" w:type="dxa"/>
          </w:tcPr>
          <w:p w14:paraId="0114543E" w14:textId="45A52628" w:rsidR="00594D6B" w:rsidRPr="0035030C" w:rsidRDefault="00983541" w:rsidP="001E17D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20"/>
                <w:szCs w:val="20"/>
              </w:rPr>
              <w:lastRenderedPageBreak/>
              <w:br w:type="page"/>
            </w:r>
            <w:r w:rsidR="00E84123" w:rsidRPr="0035030C">
              <w:rPr>
                <w:rFonts w:asciiTheme="majorBidi" w:hAnsiTheme="majorBidi" w:cstheme="majorBidi"/>
                <w:sz w:val="20"/>
                <w:szCs w:val="20"/>
                <w:cs/>
              </w:rPr>
              <w:br w:type="page"/>
            </w:r>
            <w:r w:rsidR="00A86F44"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295" w:type="dxa"/>
            <w:gridSpan w:val="7"/>
          </w:tcPr>
          <w:p w14:paraId="03F09256" w14:textId="77777777" w:rsidR="00594D6B" w:rsidRPr="0035030C" w:rsidRDefault="00594D6B" w:rsidP="00594D6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1234" w:rsidRPr="0035030C" w14:paraId="23AA4AAA" w14:textId="77777777" w:rsidTr="0064315C">
        <w:tc>
          <w:tcPr>
            <w:tcW w:w="3862" w:type="dxa"/>
          </w:tcPr>
          <w:p w14:paraId="639AD689" w14:textId="77777777" w:rsidR="00DD1234" w:rsidRPr="0035030C" w:rsidRDefault="00DD1234" w:rsidP="00DD1234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88" w:type="dxa"/>
            <w:gridSpan w:val="3"/>
          </w:tcPr>
          <w:p w14:paraId="46251FFC" w14:textId="79DAE353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1948D4B3" w14:textId="77777777" w:rsidR="00DD1234" w:rsidRPr="0035030C" w:rsidRDefault="00DD1234" w:rsidP="00DD123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1" w:type="dxa"/>
            <w:gridSpan w:val="3"/>
          </w:tcPr>
          <w:p w14:paraId="1A149BD0" w14:textId="5DF83964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DD1234" w:rsidRPr="0035030C" w14:paraId="2BD51762" w14:textId="77777777" w:rsidTr="0064315C">
        <w:tc>
          <w:tcPr>
            <w:tcW w:w="3862" w:type="dxa"/>
          </w:tcPr>
          <w:p w14:paraId="08BDB32B" w14:textId="77777777" w:rsidR="00DD1234" w:rsidRPr="0035030C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</w:tcPr>
          <w:p w14:paraId="708F310A" w14:textId="519008AA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36" w:type="dxa"/>
          </w:tcPr>
          <w:p w14:paraId="40594438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</w:tcPr>
          <w:p w14:paraId="3B9AEE49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B44D79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3D0CE476" w14:textId="6C762956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36" w:type="dxa"/>
          </w:tcPr>
          <w:p w14:paraId="32A563FA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</w:tcPr>
          <w:p w14:paraId="0DF930E2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DD1234" w:rsidRPr="0035030C" w14:paraId="0BF8950E" w14:textId="77777777" w:rsidTr="0064315C">
        <w:tc>
          <w:tcPr>
            <w:tcW w:w="3862" w:type="dxa"/>
          </w:tcPr>
          <w:p w14:paraId="5E422EEF" w14:textId="77777777" w:rsidR="00DD1234" w:rsidRPr="0035030C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</w:tcPr>
          <w:p w14:paraId="2C0F7A4A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14:paraId="68D33F33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0" w:type="dxa"/>
          </w:tcPr>
          <w:p w14:paraId="0B2C6AF6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6" w:type="dxa"/>
          </w:tcPr>
          <w:p w14:paraId="42101444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23" w:type="dxa"/>
          </w:tcPr>
          <w:p w14:paraId="7DE657AE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14:paraId="08BEAC65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12" w:type="dxa"/>
          </w:tcPr>
          <w:p w14:paraId="15E84DAD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1234" w:rsidRPr="0035030C" w14:paraId="356AF31B" w14:textId="77777777" w:rsidTr="0016463B">
        <w:tc>
          <w:tcPr>
            <w:tcW w:w="3862" w:type="dxa"/>
          </w:tcPr>
          <w:p w14:paraId="5A7AFE32" w14:textId="3150F9CC" w:rsidR="00DD1234" w:rsidRPr="0035030C" w:rsidRDefault="00DD1234" w:rsidP="00DD1234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122" w:type="dxa"/>
            <w:shd w:val="clear" w:color="auto" w:fill="auto"/>
          </w:tcPr>
          <w:p w14:paraId="3B76A246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13C36AA" w14:textId="77777777" w:rsidR="00DD1234" w:rsidRPr="0035030C" w:rsidRDefault="00DD1234" w:rsidP="00DD123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  <w:tcBorders>
              <w:bottom w:val="double" w:sz="4" w:space="0" w:color="auto"/>
            </w:tcBorders>
            <w:shd w:val="clear" w:color="auto" w:fill="auto"/>
          </w:tcPr>
          <w:p w14:paraId="0E09EC6E" w14:textId="4E0034F1" w:rsidR="00DD1234" w:rsidRPr="0035030C" w:rsidRDefault="0016463B" w:rsidP="00DD1234">
            <w:pPr>
              <w:tabs>
                <w:tab w:val="decimal" w:pos="8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1,548,295</w:t>
            </w:r>
          </w:p>
        </w:tc>
        <w:tc>
          <w:tcPr>
            <w:tcW w:w="236" w:type="dxa"/>
            <w:shd w:val="clear" w:color="auto" w:fill="auto"/>
          </w:tcPr>
          <w:p w14:paraId="2DBFF52E" w14:textId="77777777" w:rsidR="00DD1234" w:rsidRPr="0035030C" w:rsidRDefault="00DD1234" w:rsidP="00DD123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382DA88C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AA7DD99" w14:textId="77777777" w:rsidR="00DD1234" w:rsidRPr="0035030C" w:rsidRDefault="00DD1234" w:rsidP="00DD123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  <w:shd w:val="clear" w:color="auto" w:fill="auto"/>
          </w:tcPr>
          <w:p w14:paraId="24ED0F26" w14:textId="6BC4FF48" w:rsidR="00DD1234" w:rsidRPr="0035030C" w:rsidRDefault="00DD1234" w:rsidP="00DD1234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3,288,441</w:t>
            </w:r>
          </w:p>
        </w:tc>
      </w:tr>
      <w:tr w:rsidR="00DD1234" w:rsidRPr="0035030C" w14:paraId="622CA207" w14:textId="77777777" w:rsidTr="0016463B">
        <w:tc>
          <w:tcPr>
            <w:tcW w:w="3862" w:type="dxa"/>
          </w:tcPr>
          <w:p w14:paraId="62FD2587" w14:textId="77777777" w:rsidR="00DD1234" w:rsidRPr="0035030C" w:rsidRDefault="00DD1234" w:rsidP="00DD1234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22" w:type="dxa"/>
            <w:shd w:val="clear" w:color="auto" w:fill="auto"/>
          </w:tcPr>
          <w:p w14:paraId="24959A44" w14:textId="04D886FA" w:rsidR="00DD1234" w:rsidRPr="0035030C" w:rsidRDefault="0016463B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1A4BDD99" w14:textId="77777777" w:rsidR="00DD1234" w:rsidRPr="0035030C" w:rsidRDefault="00DD1234" w:rsidP="00DD123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  <w:tcBorders>
              <w:top w:val="double" w:sz="4" w:space="0" w:color="auto"/>
            </w:tcBorders>
            <w:shd w:val="clear" w:color="auto" w:fill="auto"/>
          </w:tcPr>
          <w:p w14:paraId="6B810794" w14:textId="6B657FB2" w:rsidR="00DD1234" w:rsidRPr="0035030C" w:rsidRDefault="0016463B" w:rsidP="00DD1234">
            <w:pPr>
              <w:tabs>
                <w:tab w:val="decimal" w:pos="8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309,659</w:t>
            </w:r>
          </w:p>
        </w:tc>
        <w:tc>
          <w:tcPr>
            <w:tcW w:w="236" w:type="dxa"/>
            <w:shd w:val="clear" w:color="auto" w:fill="auto"/>
          </w:tcPr>
          <w:p w14:paraId="500CA02A" w14:textId="77777777" w:rsidR="00DD1234" w:rsidRPr="0035030C" w:rsidRDefault="00DD1234" w:rsidP="00DD123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0F695E93" w14:textId="47516F46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585DF5C8" w14:textId="77777777" w:rsidR="00DD1234" w:rsidRPr="0035030C" w:rsidRDefault="00DD1234" w:rsidP="00DD123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double" w:sz="4" w:space="0" w:color="auto"/>
            </w:tcBorders>
            <w:shd w:val="clear" w:color="auto" w:fill="auto"/>
          </w:tcPr>
          <w:p w14:paraId="27AAE554" w14:textId="573F77AB" w:rsidR="00DD1234" w:rsidRPr="0035030C" w:rsidRDefault="00DD1234" w:rsidP="00DD1234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657,688</w:t>
            </w:r>
          </w:p>
        </w:tc>
      </w:tr>
      <w:tr w:rsidR="00DD1234" w:rsidRPr="0035030C" w14:paraId="169A5664" w14:textId="77777777" w:rsidTr="0016463B">
        <w:tc>
          <w:tcPr>
            <w:tcW w:w="3862" w:type="dxa"/>
          </w:tcPr>
          <w:p w14:paraId="6550D091" w14:textId="77777777" w:rsidR="00DD1234" w:rsidRPr="0035030C" w:rsidRDefault="00DD1234" w:rsidP="00DD1234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122" w:type="dxa"/>
            <w:shd w:val="clear" w:color="auto" w:fill="auto"/>
          </w:tcPr>
          <w:p w14:paraId="685E2556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ECB4C33" w14:textId="77777777" w:rsidR="00DD1234" w:rsidRPr="0035030C" w:rsidRDefault="00DD1234" w:rsidP="00DD123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</w:tcPr>
          <w:p w14:paraId="58373950" w14:textId="2575B022" w:rsidR="00DD1234" w:rsidRPr="0035030C" w:rsidRDefault="0016463B" w:rsidP="00DD1234">
            <w:pPr>
              <w:tabs>
                <w:tab w:val="decimal" w:pos="8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</w:t>
            </w:r>
            <w:r w:rsidR="00C32D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25,607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99E8468" w14:textId="77777777" w:rsidR="00DD1234" w:rsidRPr="0035030C" w:rsidRDefault="00DD1234" w:rsidP="00DD123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314A7B86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171932F" w14:textId="77777777" w:rsidR="00DD1234" w:rsidRPr="0035030C" w:rsidRDefault="00DD1234" w:rsidP="00DD123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  <w:shd w:val="clear" w:color="auto" w:fill="auto"/>
          </w:tcPr>
          <w:p w14:paraId="4D281AD6" w14:textId="570422AC" w:rsidR="00DD1234" w:rsidRPr="0035030C" w:rsidRDefault="00DD1234" w:rsidP="00DD1234">
            <w:pPr>
              <w:tabs>
                <w:tab w:val="decimal" w:pos="9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(700,395)</w:t>
            </w:r>
          </w:p>
        </w:tc>
      </w:tr>
      <w:tr w:rsidR="00DD1234" w:rsidRPr="0035030C" w14:paraId="3430355B" w14:textId="77777777" w:rsidTr="0016463B">
        <w:tc>
          <w:tcPr>
            <w:tcW w:w="3862" w:type="dxa"/>
          </w:tcPr>
          <w:p w14:paraId="7A917573" w14:textId="77777777" w:rsidR="00DD1234" w:rsidRPr="0035030C" w:rsidRDefault="00DD1234" w:rsidP="00DD1234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122" w:type="dxa"/>
            <w:shd w:val="clear" w:color="auto" w:fill="auto"/>
          </w:tcPr>
          <w:p w14:paraId="3953C200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D465257" w14:textId="77777777" w:rsidR="00DD1234" w:rsidRPr="0035030C" w:rsidRDefault="00DD1234" w:rsidP="00DD123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</w:tcPr>
          <w:p w14:paraId="6DD1B35D" w14:textId="11EE2642" w:rsidR="00DD1234" w:rsidRPr="0035030C" w:rsidRDefault="0016463B" w:rsidP="00DD1234">
            <w:pPr>
              <w:tabs>
                <w:tab w:val="decimal" w:pos="8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16,772</w:t>
            </w:r>
          </w:p>
        </w:tc>
        <w:tc>
          <w:tcPr>
            <w:tcW w:w="236" w:type="dxa"/>
            <w:shd w:val="clear" w:color="auto" w:fill="auto"/>
          </w:tcPr>
          <w:p w14:paraId="20DAD5DF" w14:textId="77777777" w:rsidR="00DD1234" w:rsidRPr="0035030C" w:rsidRDefault="00DD1234" w:rsidP="00DD123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064B92D3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C4C4EB8" w14:textId="77777777" w:rsidR="00DD1234" w:rsidRPr="0035030C" w:rsidRDefault="00DD1234" w:rsidP="00DD123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  <w:shd w:val="clear" w:color="auto" w:fill="auto"/>
          </w:tcPr>
          <w:p w14:paraId="3674A6CF" w14:textId="7026203D" w:rsidR="00DD1234" w:rsidRPr="0035030C" w:rsidRDefault="00DD1234" w:rsidP="00DD1234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19,435</w:t>
            </w:r>
          </w:p>
        </w:tc>
      </w:tr>
      <w:tr w:rsidR="00DD1234" w:rsidRPr="0035030C" w14:paraId="701C47B7" w14:textId="77777777" w:rsidTr="0016463B">
        <w:tc>
          <w:tcPr>
            <w:tcW w:w="3862" w:type="dxa"/>
          </w:tcPr>
          <w:p w14:paraId="58367BCB" w14:textId="04066BAA" w:rsidR="00DD1234" w:rsidRPr="0035030C" w:rsidRDefault="00DD1234" w:rsidP="00DD1234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สินทรัพย์ภาษีเงินได้รอการตัดบัญชีจาก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ผลขาดทุนทางภาษีที่หมดอายุ</w:t>
            </w:r>
          </w:p>
        </w:tc>
        <w:tc>
          <w:tcPr>
            <w:tcW w:w="1122" w:type="dxa"/>
            <w:shd w:val="clear" w:color="auto" w:fill="auto"/>
          </w:tcPr>
          <w:p w14:paraId="3D380BF7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A2FC7D1" w14:textId="77777777" w:rsidR="00DD1234" w:rsidRPr="0035030C" w:rsidRDefault="00DD1234" w:rsidP="00DD123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0611628A" w14:textId="44353030" w:rsidR="00DD1234" w:rsidRPr="0035030C" w:rsidRDefault="0016463B" w:rsidP="00DD1234">
            <w:pPr>
              <w:tabs>
                <w:tab w:val="decimal" w:pos="8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DB42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49,725</w:t>
            </w:r>
          </w:p>
        </w:tc>
        <w:tc>
          <w:tcPr>
            <w:tcW w:w="236" w:type="dxa"/>
            <w:shd w:val="clear" w:color="auto" w:fill="auto"/>
          </w:tcPr>
          <w:p w14:paraId="63FDF1CB" w14:textId="77777777" w:rsidR="00DD1234" w:rsidRPr="0035030C" w:rsidRDefault="00DD1234" w:rsidP="00DD123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2031D24A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25D16AF" w14:textId="77777777" w:rsidR="00DD1234" w:rsidRPr="0035030C" w:rsidRDefault="00DD1234" w:rsidP="00DD123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383BFB16" w14:textId="4B07E3D5" w:rsidR="00DD1234" w:rsidRPr="00FA5DFE" w:rsidRDefault="00DD1234" w:rsidP="00DD1234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124,264</w:t>
            </w:r>
          </w:p>
        </w:tc>
      </w:tr>
      <w:tr w:rsidR="0016463B" w:rsidRPr="0035030C" w14:paraId="35E91F3F" w14:textId="77777777" w:rsidTr="0016463B">
        <w:tc>
          <w:tcPr>
            <w:tcW w:w="3862" w:type="dxa"/>
          </w:tcPr>
          <w:p w14:paraId="6960F2F2" w14:textId="0A37DA00" w:rsidR="0016463B" w:rsidRDefault="0016463B" w:rsidP="00DD1234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463B">
              <w:rPr>
                <w:rFonts w:asciiTheme="majorBidi" w:hAnsi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1122" w:type="dxa"/>
            <w:shd w:val="clear" w:color="auto" w:fill="auto"/>
          </w:tcPr>
          <w:p w14:paraId="47551F21" w14:textId="77777777" w:rsidR="0016463B" w:rsidRPr="0035030C" w:rsidRDefault="0016463B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7982070" w14:textId="77777777" w:rsidR="0016463B" w:rsidRPr="0035030C" w:rsidRDefault="0016463B" w:rsidP="00DD123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12212E4D" w14:textId="267EC203" w:rsidR="0016463B" w:rsidRDefault="0016463B" w:rsidP="0016463B">
            <w:pPr>
              <w:tabs>
                <w:tab w:val="decimal" w:pos="8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155,248</w:t>
            </w:r>
          </w:p>
        </w:tc>
        <w:tc>
          <w:tcPr>
            <w:tcW w:w="236" w:type="dxa"/>
            <w:shd w:val="clear" w:color="auto" w:fill="auto"/>
          </w:tcPr>
          <w:p w14:paraId="1DF9E9A3" w14:textId="77777777" w:rsidR="0016463B" w:rsidRPr="0035030C" w:rsidRDefault="0016463B" w:rsidP="00DD123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1784C565" w14:textId="77777777" w:rsidR="0016463B" w:rsidRPr="0035030C" w:rsidRDefault="0016463B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B95697D" w14:textId="77777777" w:rsidR="0016463B" w:rsidRPr="0035030C" w:rsidRDefault="0016463B" w:rsidP="00DD123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0DFCCA4A" w14:textId="2436874A" w:rsidR="0016463B" w:rsidRDefault="0016463B" w:rsidP="00F95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D1234" w:rsidRPr="0035030C" w14:paraId="5761D3EB" w14:textId="77777777" w:rsidTr="0016463B">
        <w:tc>
          <w:tcPr>
            <w:tcW w:w="3862" w:type="dxa"/>
          </w:tcPr>
          <w:p w14:paraId="48305AA9" w14:textId="01ADAFA1" w:rsidR="00DD1234" w:rsidRPr="0035030C" w:rsidRDefault="00DD1234" w:rsidP="00DD1234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122" w:type="dxa"/>
            <w:shd w:val="clear" w:color="auto" w:fill="auto"/>
          </w:tcPr>
          <w:p w14:paraId="0212E6BB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A2A458A" w14:textId="77777777" w:rsidR="00DD1234" w:rsidRPr="0035030C" w:rsidRDefault="00DD1234" w:rsidP="00DD123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32BA7C0E" w14:textId="67E5C1FB" w:rsidR="00DD1234" w:rsidRDefault="0016463B" w:rsidP="0016463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735E30D" w14:textId="77777777" w:rsidR="00DD1234" w:rsidRPr="0035030C" w:rsidRDefault="00DD1234" w:rsidP="00DD123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29544BE1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1EFCEA2" w14:textId="77777777" w:rsidR="00DD1234" w:rsidRPr="0035030C" w:rsidRDefault="00DD1234" w:rsidP="00DD123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07D6D2CE" w14:textId="1B8F4E67" w:rsidR="00DD1234" w:rsidRPr="0035030C" w:rsidRDefault="00DD1234" w:rsidP="00DD1234">
            <w:pPr>
              <w:tabs>
                <w:tab w:val="decimal" w:pos="9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(30,414)</w:t>
            </w:r>
          </w:p>
        </w:tc>
      </w:tr>
      <w:tr w:rsidR="00DD1234" w:rsidRPr="0035030C" w14:paraId="4755595D" w14:textId="77777777" w:rsidTr="0016463B">
        <w:tc>
          <w:tcPr>
            <w:tcW w:w="3862" w:type="dxa"/>
            <w:vAlign w:val="bottom"/>
          </w:tcPr>
          <w:p w14:paraId="6436385D" w14:textId="77777777" w:rsidR="00DD1234" w:rsidRPr="0035030C" w:rsidRDefault="00DD1234" w:rsidP="00DD1234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1D28F8" w14:textId="2096B45B" w:rsidR="00DD1234" w:rsidRPr="0035030C" w:rsidRDefault="0016463B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6CB97C1F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DB9CC9" w14:textId="09C33361" w:rsidR="00DD1234" w:rsidRPr="0035030C" w:rsidRDefault="0016463B" w:rsidP="00DD1234">
            <w:pPr>
              <w:tabs>
                <w:tab w:val="decimal" w:pos="8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105,797</w:t>
            </w:r>
          </w:p>
        </w:tc>
        <w:tc>
          <w:tcPr>
            <w:tcW w:w="236" w:type="dxa"/>
            <w:shd w:val="clear" w:color="auto" w:fill="auto"/>
          </w:tcPr>
          <w:p w14:paraId="5E1A97AB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39745B" w14:textId="447F3000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60319CDA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5B3035" w14:textId="5526D11B" w:rsidR="00DD1234" w:rsidRPr="0035030C" w:rsidRDefault="00DD1234" w:rsidP="00DD1234">
            <w:pPr>
              <w:tabs>
                <w:tab w:val="decimal" w:pos="9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70,578</w:t>
            </w:r>
          </w:p>
        </w:tc>
      </w:tr>
    </w:tbl>
    <w:p w14:paraId="6FE87A86" w14:textId="76013C06" w:rsidR="00D136F3" w:rsidRDefault="00D136F3">
      <w:pPr>
        <w:spacing w:line="240" w:lineRule="auto"/>
        <w:rPr>
          <w:rFonts w:asciiTheme="majorBidi" w:hAnsiTheme="majorBidi" w:cstheme="majorBidi"/>
          <w:sz w:val="20"/>
          <w:szCs w:val="20"/>
          <w:highlight w:val="yellow"/>
          <w:lang w:eastAsia="x-none"/>
        </w:rPr>
      </w:pPr>
    </w:p>
    <w:p w14:paraId="286896BC" w14:textId="77777777" w:rsidR="00D136F3" w:rsidRDefault="00D136F3">
      <w:pPr>
        <w:spacing w:line="240" w:lineRule="auto"/>
        <w:rPr>
          <w:rFonts w:asciiTheme="majorBidi" w:hAnsiTheme="majorBidi" w:cstheme="majorBidi"/>
          <w:sz w:val="20"/>
          <w:szCs w:val="20"/>
          <w:highlight w:val="yellow"/>
          <w:lang w:eastAsia="x-none"/>
        </w:rPr>
      </w:pPr>
      <w:r>
        <w:rPr>
          <w:rFonts w:asciiTheme="majorBidi" w:hAnsiTheme="majorBidi" w:cstheme="majorBidi"/>
          <w:sz w:val="20"/>
          <w:szCs w:val="20"/>
          <w:highlight w:val="yellow"/>
          <w:lang w:eastAsia="x-none"/>
        </w:rPr>
        <w:br w:type="page"/>
      </w:r>
    </w:p>
    <w:tbl>
      <w:tblPr>
        <w:tblW w:w="9188" w:type="dxa"/>
        <w:tblInd w:w="450" w:type="dxa"/>
        <w:tblLook w:val="04A0" w:firstRow="1" w:lastRow="0" w:firstColumn="1" w:lastColumn="0" w:noHBand="0" w:noVBand="1"/>
      </w:tblPr>
      <w:tblGrid>
        <w:gridCol w:w="3780"/>
        <w:gridCol w:w="1200"/>
        <w:gridCol w:w="235"/>
        <w:gridCol w:w="1200"/>
        <w:gridCol w:w="235"/>
        <w:gridCol w:w="1102"/>
        <w:gridCol w:w="235"/>
        <w:gridCol w:w="1201"/>
      </w:tblGrid>
      <w:tr w:rsidR="00462A06" w:rsidRPr="0035030C" w14:paraId="4C84165E" w14:textId="77777777" w:rsidTr="00D44BB9">
        <w:tc>
          <w:tcPr>
            <w:tcW w:w="3780" w:type="dxa"/>
          </w:tcPr>
          <w:p w14:paraId="5A67C68B" w14:textId="77777777" w:rsidR="00462A06" w:rsidRPr="0035030C" w:rsidRDefault="00462A06" w:rsidP="0083595E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8" w:type="dxa"/>
            <w:gridSpan w:val="7"/>
          </w:tcPr>
          <w:p w14:paraId="5A38B4FC" w14:textId="77777777" w:rsidR="00462A06" w:rsidRPr="0035030C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62A06" w:rsidRPr="0035030C" w14:paraId="6C2E77A0" w14:textId="77777777" w:rsidTr="00D44BB9">
        <w:tc>
          <w:tcPr>
            <w:tcW w:w="3780" w:type="dxa"/>
          </w:tcPr>
          <w:p w14:paraId="025AE06E" w14:textId="64DF3061" w:rsidR="00462A06" w:rsidRPr="0035030C" w:rsidRDefault="00053177" w:rsidP="00053177">
            <w:pPr>
              <w:pStyle w:val="Ang15"/>
              <w:ind w:left="0"/>
              <w:rPr>
                <w:rFonts w:asciiTheme="majorBidi" w:hAnsiTheme="majorBidi" w:cstheme="majorBidi"/>
                <w:b/>
                <w:bCs/>
                <w:i/>
                <w:iCs/>
                <w:spacing w:val="-6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cs/>
              </w:rPr>
              <w:t>ภาษีเงินได้รอการตัดบัญชี</w:t>
            </w:r>
          </w:p>
        </w:tc>
        <w:tc>
          <w:tcPr>
            <w:tcW w:w="2635" w:type="dxa"/>
            <w:gridSpan w:val="3"/>
          </w:tcPr>
          <w:p w14:paraId="73608BFD" w14:textId="77777777" w:rsidR="00462A06" w:rsidRPr="0035030C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5" w:type="dxa"/>
          </w:tcPr>
          <w:p w14:paraId="59E7534F" w14:textId="77777777" w:rsidR="00462A06" w:rsidRPr="0035030C" w:rsidRDefault="00462A06" w:rsidP="0083595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8" w:type="dxa"/>
            <w:gridSpan w:val="3"/>
          </w:tcPr>
          <w:p w14:paraId="1A73EBEC" w14:textId="77777777" w:rsidR="00462A06" w:rsidRPr="0035030C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DD1234" w:rsidRPr="0035030C" w14:paraId="3D4CEF08" w14:textId="77777777" w:rsidTr="00D44BB9">
        <w:tc>
          <w:tcPr>
            <w:tcW w:w="3780" w:type="dxa"/>
          </w:tcPr>
          <w:p w14:paraId="4DB02C7C" w14:textId="04C00A57" w:rsidR="00DD1234" w:rsidRPr="0035030C" w:rsidRDefault="00DD1234" w:rsidP="00DD1234">
            <w:pPr>
              <w:pStyle w:val="Ang15"/>
              <w:ind w:left="0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Pr="002810CA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200" w:type="dxa"/>
          </w:tcPr>
          <w:p w14:paraId="7AA77885" w14:textId="6F7209DC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5" w:type="dxa"/>
          </w:tcPr>
          <w:p w14:paraId="05C7809A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519D5834" w14:textId="0D7851D5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5" w:type="dxa"/>
          </w:tcPr>
          <w:p w14:paraId="1C4DAEF1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6B3D042D" w14:textId="3D2D9174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5" w:type="dxa"/>
          </w:tcPr>
          <w:p w14:paraId="1ED62E22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14:paraId="19B48487" w14:textId="4E4DB0A6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DD1234" w:rsidRPr="0035030C" w14:paraId="300CE210" w14:textId="77777777" w:rsidTr="00D44BB9">
        <w:tc>
          <w:tcPr>
            <w:tcW w:w="3780" w:type="dxa"/>
          </w:tcPr>
          <w:p w14:paraId="4B7AE464" w14:textId="77777777" w:rsidR="00DD1234" w:rsidRPr="0035030C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8" w:type="dxa"/>
            <w:gridSpan w:val="7"/>
          </w:tcPr>
          <w:p w14:paraId="4498AC0A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D1234" w:rsidRPr="0035030C" w14:paraId="7E6858C7" w14:textId="77777777" w:rsidTr="00B802C6">
        <w:tc>
          <w:tcPr>
            <w:tcW w:w="3780" w:type="dxa"/>
          </w:tcPr>
          <w:p w14:paraId="79493EE6" w14:textId="77777777" w:rsidR="00DD1234" w:rsidRPr="0035030C" w:rsidRDefault="00DD1234" w:rsidP="00B802C6">
            <w:pPr>
              <w:tabs>
                <w:tab w:val="left" w:pos="876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00" w:type="dxa"/>
            <w:shd w:val="clear" w:color="auto" w:fill="auto"/>
          </w:tcPr>
          <w:p w14:paraId="09FEFB83" w14:textId="35C3EEAC" w:rsidR="00DD1234" w:rsidRPr="0035030C" w:rsidRDefault="00B802C6" w:rsidP="00B802C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1,480,733</w:t>
            </w:r>
          </w:p>
        </w:tc>
        <w:tc>
          <w:tcPr>
            <w:tcW w:w="235" w:type="dxa"/>
            <w:shd w:val="clear" w:color="auto" w:fill="auto"/>
          </w:tcPr>
          <w:p w14:paraId="1603911B" w14:textId="77777777" w:rsidR="00DD1234" w:rsidRPr="0035030C" w:rsidRDefault="00DD1234" w:rsidP="00B802C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21E27B59" w14:textId="1C2B5CC3" w:rsidR="00DD1234" w:rsidRPr="0035030C" w:rsidRDefault="00DD1234" w:rsidP="00B802C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</w:t>
            </w:r>
            <w:r w:rsidR="00B802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563,246</w:t>
            </w:r>
          </w:p>
        </w:tc>
        <w:tc>
          <w:tcPr>
            <w:tcW w:w="235" w:type="dxa"/>
            <w:shd w:val="clear" w:color="auto" w:fill="auto"/>
          </w:tcPr>
          <w:p w14:paraId="08A2C433" w14:textId="77777777" w:rsidR="00DD1234" w:rsidRPr="0035030C" w:rsidRDefault="00DD1234" w:rsidP="00B802C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674D9B36" w14:textId="66821303" w:rsidR="00DD1234" w:rsidRPr="0035030C" w:rsidRDefault="00B802C6" w:rsidP="007B791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(1,214,765)</w:t>
            </w:r>
          </w:p>
        </w:tc>
        <w:tc>
          <w:tcPr>
            <w:tcW w:w="235" w:type="dxa"/>
          </w:tcPr>
          <w:p w14:paraId="274859C9" w14:textId="77777777" w:rsidR="00DD1234" w:rsidRPr="0035030C" w:rsidRDefault="00DD1234" w:rsidP="00B802C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vAlign w:val="bottom"/>
          </w:tcPr>
          <w:p w14:paraId="1DA92E77" w14:textId="7A3E2A4A" w:rsidR="00DD1234" w:rsidRPr="0035030C" w:rsidRDefault="00DD1234" w:rsidP="00B802C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B802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1,184,712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DD1234" w:rsidRPr="0035030C" w14:paraId="15F7243D" w14:textId="77777777" w:rsidTr="00B802C6">
        <w:tc>
          <w:tcPr>
            <w:tcW w:w="3780" w:type="dxa"/>
          </w:tcPr>
          <w:p w14:paraId="0422CA6D" w14:textId="77777777" w:rsidR="00DD1234" w:rsidRPr="0035030C" w:rsidRDefault="00DD1234" w:rsidP="00B802C6">
            <w:pPr>
              <w:tabs>
                <w:tab w:val="left" w:pos="6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200" w:type="dxa"/>
            <w:shd w:val="clear" w:color="auto" w:fill="auto"/>
          </w:tcPr>
          <w:p w14:paraId="45BC5C16" w14:textId="188EFB3F" w:rsidR="00DD1234" w:rsidRPr="0035030C" w:rsidRDefault="00B802C6" w:rsidP="00B802C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(1,195,351)</w:t>
            </w:r>
          </w:p>
        </w:tc>
        <w:tc>
          <w:tcPr>
            <w:tcW w:w="235" w:type="dxa"/>
            <w:shd w:val="clear" w:color="auto" w:fill="auto"/>
          </w:tcPr>
          <w:p w14:paraId="6625A370" w14:textId="77777777" w:rsidR="00DD1234" w:rsidRPr="0035030C" w:rsidRDefault="00DD1234" w:rsidP="00B802C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4CFBEBA9" w14:textId="6310FD21" w:rsidR="00DD1234" w:rsidRPr="0035030C" w:rsidRDefault="00DD1234" w:rsidP="00825A9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B802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1,155,703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14:paraId="778C826A" w14:textId="77777777" w:rsidR="00DD1234" w:rsidRPr="0035030C" w:rsidRDefault="00DD1234" w:rsidP="00B802C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64741C69" w14:textId="6A0BED5A" w:rsidR="00DD1234" w:rsidRPr="0035030C" w:rsidRDefault="00B802C6" w:rsidP="007B791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1,195,351</w:t>
            </w:r>
          </w:p>
        </w:tc>
        <w:tc>
          <w:tcPr>
            <w:tcW w:w="235" w:type="dxa"/>
          </w:tcPr>
          <w:p w14:paraId="5572C461" w14:textId="77777777" w:rsidR="00DD1234" w:rsidRPr="0035030C" w:rsidRDefault="00DD1234" w:rsidP="00B802C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14:paraId="2EE4AE15" w14:textId="215414E0" w:rsidR="00DD1234" w:rsidRPr="0035030C" w:rsidRDefault="00B802C6" w:rsidP="007B791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1,155,703</w:t>
            </w:r>
          </w:p>
        </w:tc>
      </w:tr>
      <w:tr w:rsidR="00DD1234" w:rsidRPr="0035030C" w14:paraId="064C4F12" w14:textId="77777777" w:rsidTr="00B802C6">
        <w:tc>
          <w:tcPr>
            <w:tcW w:w="3780" w:type="dxa"/>
            <w:vAlign w:val="bottom"/>
          </w:tcPr>
          <w:p w14:paraId="4535EC03" w14:textId="77777777" w:rsidR="00DD1234" w:rsidRPr="0035030C" w:rsidRDefault="00DD1234" w:rsidP="00B802C6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 (หนี้สิน) ภาษีเงินได้รอการตัดบัญชี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ABFD3E" w14:textId="410F45E7" w:rsidR="00DD1234" w:rsidRPr="0035030C" w:rsidRDefault="00B802C6" w:rsidP="00B802C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285,382</w:t>
            </w:r>
          </w:p>
        </w:tc>
        <w:tc>
          <w:tcPr>
            <w:tcW w:w="235" w:type="dxa"/>
            <w:shd w:val="clear" w:color="auto" w:fill="auto"/>
          </w:tcPr>
          <w:p w14:paraId="211EF84F" w14:textId="77777777" w:rsidR="00DD1234" w:rsidRPr="0035030C" w:rsidRDefault="00DD1234" w:rsidP="00B802C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2C789F" w14:textId="1838F03B" w:rsidR="00DD1234" w:rsidRPr="0035030C" w:rsidRDefault="00DD1234" w:rsidP="00B802C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407,543</w:t>
            </w:r>
          </w:p>
        </w:tc>
        <w:tc>
          <w:tcPr>
            <w:tcW w:w="235" w:type="dxa"/>
            <w:shd w:val="clear" w:color="auto" w:fill="auto"/>
          </w:tcPr>
          <w:p w14:paraId="7F1C1D70" w14:textId="77777777" w:rsidR="00DD1234" w:rsidRPr="0035030C" w:rsidRDefault="00DD1234" w:rsidP="00B802C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A23BEF" w14:textId="3A3F292B" w:rsidR="00DD1234" w:rsidRPr="0035030C" w:rsidRDefault="00B802C6" w:rsidP="00825A9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25A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(19,414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5" w:type="dxa"/>
          </w:tcPr>
          <w:p w14:paraId="0EE24679" w14:textId="77777777" w:rsidR="00DD1234" w:rsidRPr="0035030C" w:rsidRDefault="00DD1234" w:rsidP="00B802C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A16FD7" w14:textId="4D47DA93" w:rsidR="00DD1234" w:rsidRPr="0035030C" w:rsidRDefault="00DD1234" w:rsidP="00B802C6">
            <w:pPr>
              <w:tabs>
                <w:tab w:val="decimal" w:pos="9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(29,009)</w:t>
            </w:r>
          </w:p>
        </w:tc>
      </w:tr>
    </w:tbl>
    <w:p w14:paraId="69FB7D59" w14:textId="1ECE1B4A" w:rsidR="00F5671D" w:rsidRDefault="00F5671D" w:rsidP="00B802C6">
      <w:pPr>
        <w:spacing w:line="240" w:lineRule="auto"/>
        <w:rPr>
          <w:rFonts w:asciiTheme="majorBidi" w:hAnsiTheme="majorBidi" w:cstheme="majorBidi"/>
          <w:sz w:val="20"/>
          <w:szCs w:val="20"/>
          <w:highlight w:val="yellow"/>
          <w:lang w:eastAsia="x-none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462A06" w:rsidRPr="0035030C" w14:paraId="69C189D7" w14:textId="77777777" w:rsidTr="00825A97">
        <w:trPr>
          <w:tblHeader/>
        </w:trPr>
        <w:tc>
          <w:tcPr>
            <w:tcW w:w="3690" w:type="dxa"/>
          </w:tcPr>
          <w:p w14:paraId="7093C7CD" w14:textId="77777777" w:rsidR="00462A06" w:rsidRPr="0035030C" w:rsidRDefault="00462A06" w:rsidP="00B802C6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7064E567" w14:textId="77777777" w:rsidR="00462A06" w:rsidRPr="0035030C" w:rsidRDefault="00462A06" w:rsidP="00B802C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6ABC" w:rsidRPr="0035030C" w14:paraId="0FD5D005" w14:textId="77777777" w:rsidTr="00825A97">
        <w:trPr>
          <w:tblHeader/>
        </w:trPr>
        <w:tc>
          <w:tcPr>
            <w:tcW w:w="3690" w:type="dxa"/>
          </w:tcPr>
          <w:p w14:paraId="40D1ECD3" w14:textId="614FD82C" w:rsidR="008F6ABC" w:rsidRPr="0035030C" w:rsidRDefault="008F6ABC" w:rsidP="00B802C6">
            <w:pPr>
              <w:pStyle w:val="Ang15"/>
              <w:ind w:left="0"/>
              <w:rPr>
                <w:rFonts w:asciiTheme="majorBidi" w:hAnsiTheme="majorBidi" w:cstheme="majorBidi"/>
                <w:b/>
                <w:bCs/>
                <w:i/>
                <w:iCs/>
                <w:spacing w:val="-6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cs/>
              </w:rPr>
              <w:t>ภาษีเงินได้รอการตัดบัญชี</w:t>
            </w:r>
          </w:p>
        </w:tc>
        <w:tc>
          <w:tcPr>
            <w:tcW w:w="2610" w:type="dxa"/>
            <w:gridSpan w:val="3"/>
          </w:tcPr>
          <w:p w14:paraId="50772DD2" w14:textId="77777777" w:rsidR="008F6ABC" w:rsidRPr="0035030C" w:rsidRDefault="008F6ABC" w:rsidP="00B802C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0725C2F6" w14:textId="77777777" w:rsidR="008F6ABC" w:rsidRPr="0035030C" w:rsidRDefault="008F6ABC" w:rsidP="00B802C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4EB4F989" w14:textId="77777777" w:rsidR="008F6ABC" w:rsidRPr="0035030C" w:rsidRDefault="008F6ABC" w:rsidP="00B802C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DD1234" w:rsidRPr="0035030C" w14:paraId="771A7502" w14:textId="77777777" w:rsidTr="00825A97">
        <w:trPr>
          <w:tblHeader/>
        </w:trPr>
        <w:tc>
          <w:tcPr>
            <w:tcW w:w="3690" w:type="dxa"/>
          </w:tcPr>
          <w:p w14:paraId="1899FBBA" w14:textId="44553E68" w:rsidR="00DD1234" w:rsidRPr="0035030C" w:rsidRDefault="00DD1234" w:rsidP="00B802C6">
            <w:pPr>
              <w:pStyle w:val="Ang15"/>
              <w:ind w:left="0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Pr="002810CA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170" w:type="dxa"/>
          </w:tcPr>
          <w:p w14:paraId="665AD2FA" w14:textId="67721987" w:rsidR="00DD1234" w:rsidRPr="0035030C" w:rsidRDefault="00DD1234" w:rsidP="00B802C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455CBACE" w14:textId="77777777" w:rsidR="00DD1234" w:rsidRPr="0035030C" w:rsidRDefault="00DD1234" w:rsidP="00B802C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773F97" w14:textId="7C6EF50F" w:rsidR="00DD1234" w:rsidRPr="0035030C" w:rsidRDefault="00DD1234" w:rsidP="00B802C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26CF33A9" w14:textId="5715177E" w:rsidR="00DD1234" w:rsidRPr="0035030C" w:rsidRDefault="00DD1234" w:rsidP="00B802C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FDAFE2" w14:textId="123785DF" w:rsidR="00DD1234" w:rsidRPr="0035030C" w:rsidRDefault="00DD1234" w:rsidP="00B802C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20517AF9" w14:textId="77777777" w:rsidR="00DD1234" w:rsidRPr="0035030C" w:rsidRDefault="00DD1234" w:rsidP="00B802C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E75E52" w14:textId="5BE5C002" w:rsidR="00DD1234" w:rsidRPr="0035030C" w:rsidRDefault="00DD1234" w:rsidP="00B802C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DD1234" w:rsidRPr="0035030C" w14:paraId="41128CCC" w14:textId="77777777" w:rsidTr="00825A97">
        <w:trPr>
          <w:tblHeader/>
        </w:trPr>
        <w:tc>
          <w:tcPr>
            <w:tcW w:w="3690" w:type="dxa"/>
          </w:tcPr>
          <w:p w14:paraId="4D07CC6E" w14:textId="77777777" w:rsidR="00DD1234" w:rsidRPr="0035030C" w:rsidRDefault="00DD1234" w:rsidP="00B802C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3F3A77CB" w14:textId="77777777" w:rsidR="00DD1234" w:rsidRPr="0035030C" w:rsidRDefault="00DD1234" w:rsidP="00B802C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D1234" w:rsidRPr="0035030C" w14:paraId="22655F6A" w14:textId="77777777" w:rsidTr="00825A97">
        <w:tc>
          <w:tcPr>
            <w:tcW w:w="3690" w:type="dxa"/>
          </w:tcPr>
          <w:p w14:paraId="7FB05715" w14:textId="77777777" w:rsidR="00DD1234" w:rsidRPr="0035030C" w:rsidRDefault="00DD1234" w:rsidP="00B802C6">
            <w:pPr>
              <w:tabs>
                <w:tab w:val="left" w:pos="6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2B09ACD4" w14:textId="1DCCCF58" w:rsidR="00DD1234" w:rsidRPr="0035030C" w:rsidRDefault="0043136E" w:rsidP="00825A9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982,313</w:t>
            </w:r>
          </w:p>
        </w:tc>
        <w:tc>
          <w:tcPr>
            <w:tcW w:w="270" w:type="dxa"/>
            <w:shd w:val="clear" w:color="auto" w:fill="auto"/>
          </w:tcPr>
          <w:p w14:paraId="2D37FF95" w14:textId="77777777" w:rsidR="00DD1234" w:rsidRPr="0035030C" w:rsidRDefault="00DD1234" w:rsidP="00B802C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854C44E" w14:textId="439683CE" w:rsidR="00DD1234" w:rsidRPr="0035030C" w:rsidRDefault="0043136E" w:rsidP="00825A9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1,031,281</w:t>
            </w:r>
          </w:p>
        </w:tc>
        <w:tc>
          <w:tcPr>
            <w:tcW w:w="270" w:type="dxa"/>
            <w:shd w:val="clear" w:color="auto" w:fill="auto"/>
          </w:tcPr>
          <w:p w14:paraId="46FBC19F" w14:textId="77777777" w:rsidR="00DD1234" w:rsidRPr="0035030C" w:rsidRDefault="00DD1234" w:rsidP="00B802C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33FD012" w14:textId="78D0FC92" w:rsidR="00DD1234" w:rsidRPr="0035030C" w:rsidRDefault="0043136E" w:rsidP="00825A9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(873,58</w:t>
            </w:r>
            <w:r w:rsidR="00B504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021E1E2E" w14:textId="77777777" w:rsidR="00DD1234" w:rsidRPr="0035030C" w:rsidRDefault="00DD1234" w:rsidP="00B802C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87883CE" w14:textId="56CED952" w:rsidR="00DD1234" w:rsidRPr="0035030C" w:rsidRDefault="00DD1234" w:rsidP="004E04B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4313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816,770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DD1234" w:rsidRPr="0035030C" w14:paraId="3E2F86D3" w14:textId="77777777" w:rsidTr="00825A97">
        <w:tc>
          <w:tcPr>
            <w:tcW w:w="3690" w:type="dxa"/>
          </w:tcPr>
          <w:p w14:paraId="260A2D5E" w14:textId="77777777" w:rsidR="00DD1234" w:rsidRPr="0035030C" w:rsidRDefault="00DD1234" w:rsidP="00B802C6">
            <w:pPr>
              <w:tabs>
                <w:tab w:val="left" w:pos="6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shd w:val="clear" w:color="auto" w:fill="auto"/>
          </w:tcPr>
          <w:p w14:paraId="6F7B2A0A" w14:textId="214C210F" w:rsidR="00DD1234" w:rsidRPr="0035030C" w:rsidRDefault="0043136E" w:rsidP="00B802C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(873,589)</w:t>
            </w:r>
          </w:p>
        </w:tc>
        <w:tc>
          <w:tcPr>
            <w:tcW w:w="270" w:type="dxa"/>
            <w:shd w:val="clear" w:color="auto" w:fill="auto"/>
          </w:tcPr>
          <w:p w14:paraId="6308B8FE" w14:textId="77777777" w:rsidR="00DD1234" w:rsidRPr="0035030C" w:rsidRDefault="00DD1234" w:rsidP="00B802C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0ADCFBF" w14:textId="2F2A778C" w:rsidR="00DD1234" w:rsidRPr="0035030C" w:rsidRDefault="00DD1234" w:rsidP="00B802C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4313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816,770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707CCAC" w14:textId="77777777" w:rsidR="00DD1234" w:rsidRPr="0035030C" w:rsidRDefault="00DD1234" w:rsidP="00B802C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143A6BE" w14:textId="4DA5DCB7" w:rsidR="00DD1234" w:rsidRPr="0035030C" w:rsidRDefault="0043136E" w:rsidP="00825A9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873,58</w:t>
            </w:r>
            <w:r w:rsidR="00B504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2B60B312" w14:textId="77777777" w:rsidR="00DD1234" w:rsidRPr="0035030C" w:rsidRDefault="00DD1234" w:rsidP="00B802C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7C29088" w14:textId="48C551CE" w:rsidR="00DD1234" w:rsidRPr="0035030C" w:rsidRDefault="0043136E" w:rsidP="00825A9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816,770</w:t>
            </w:r>
          </w:p>
        </w:tc>
      </w:tr>
      <w:tr w:rsidR="00DD1234" w:rsidRPr="0035030C" w14:paraId="3CBB9D09" w14:textId="77777777" w:rsidTr="00825A97">
        <w:tc>
          <w:tcPr>
            <w:tcW w:w="3690" w:type="dxa"/>
            <w:vAlign w:val="bottom"/>
          </w:tcPr>
          <w:p w14:paraId="40542930" w14:textId="434D413D" w:rsidR="00DD1234" w:rsidRPr="0035030C" w:rsidRDefault="00DD1234" w:rsidP="00B802C6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 (หนี้สิน) ภาษีเงินได้รอการตัดบัญชีสุทธิ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BCFCC9" w14:textId="4A981F0E" w:rsidR="00DD1234" w:rsidRPr="0035030C" w:rsidRDefault="0043136E" w:rsidP="00B802C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108,724</w:t>
            </w:r>
          </w:p>
        </w:tc>
        <w:tc>
          <w:tcPr>
            <w:tcW w:w="270" w:type="dxa"/>
            <w:shd w:val="clear" w:color="auto" w:fill="auto"/>
          </w:tcPr>
          <w:p w14:paraId="283AAFDF" w14:textId="77777777" w:rsidR="00DD1234" w:rsidRPr="0035030C" w:rsidRDefault="00DD1234" w:rsidP="00B802C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79B36F" w14:textId="5624ADBC" w:rsidR="00DD1234" w:rsidRPr="0035030C" w:rsidRDefault="00DD1234" w:rsidP="00B802C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214,511</w:t>
            </w:r>
          </w:p>
        </w:tc>
        <w:tc>
          <w:tcPr>
            <w:tcW w:w="270" w:type="dxa"/>
            <w:shd w:val="clear" w:color="auto" w:fill="auto"/>
          </w:tcPr>
          <w:p w14:paraId="4DE596B8" w14:textId="77777777" w:rsidR="00DD1234" w:rsidRPr="0035030C" w:rsidRDefault="00DD1234" w:rsidP="00B802C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D3F22C" w14:textId="14D50339" w:rsidR="00DD1234" w:rsidRPr="0035030C" w:rsidRDefault="0043136E" w:rsidP="00B802C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CFE8051" w14:textId="77777777" w:rsidR="00DD1234" w:rsidRPr="0035030C" w:rsidRDefault="00DD1234" w:rsidP="00B802C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8D607F" w14:textId="57395D14" w:rsidR="00DD1234" w:rsidRPr="004E04BC" w:rsidRDefault="00DD1234" w:rsidP="004E04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E04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61618010" w14:textId="2081A5D1" w:rsidR="00462A06" w:rsidRPr="0035030C" w:rsidRDefault="00462A06" w:rsidP="00A36354">
      <w:pPr>
        <w:pStyle w:val="Bo-Blankline"/>
        <w:ind w:left="0"/>
        <w:rPr>
          <w:rFonts w:asciiTheme="majorBidi" w:hAnsiTheme="majorBidi" w:cstheme="majorBidi"/>
        </w:rPr>
      </w:pPr>
    </w:p>
    <w:p w14:paraId="42E8831E" w14:textId="77777777" w:rsidR="00F5671D" w:rsidRPr="000C2AEE" w:rsidRDefault="00F5671D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cs/>
        </w:rPr>
        <w:br w:type="page"/>
      </w:r>
    </w:p>
    <w:p w14:paraId="747AE184" w14:textId="2BCBC244" w:rsidR="00462A06" w:rsidRPr="0035030C" w:rsidRDefault="00462A06" w:rsidP="00462A06">
      <w:pPr>
        <w:pStyle w:val="Bo-C1Content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lastRenderedPageBreak/>
        <w:t>รายการเคลื่อนไหวของสินทรัพย์และหนี้สินภาษีเงินได้รอการตัดบัญชีรวมที่เกิดขึ้นในระหว่างปีมีดังนี้</w:t>
      </w:r>
    </w:p>
    <w:p w14:paraId="292A80E3" w14:textId="77777777" w:rsidR="00462A06" w:rsidRPr="000E1F46" w:rsidRDefault="00462A06" w:rsidP="00462A06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tbl>
      <w:tblPr>
        <w:tblW w:w="91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34"/>
        <w:gridCol w:w="242"/>
        <w:gridCol w:w="1208"/>
        <w:gridCol w:w="236"/>
        <w:gridCol w:w="1162"/>
        <w:gridCol w:w="236"/>
        <w:gridCol w:w="1102"/>
      </w:tblGrid>
      <w:tr w:rsidR="00462A06" w:rsidRPr="0035030C" w14:paraId="1C900D9C" w14:textId="77777777" w:rsidTr="00AA2CB4">
        <w:trPr>
          <w:tblHeader/>
        </w:trPr>
        <w:tc>
          <w:tcPr>
            <w:tcW w:w="3870" w:type="dxa"/>
          </w:tcPr>
          <w:p w14:paraId="5E9F48B9" w14:textId="77777777" w:rsidR="00462A06" w:rsidRPr="0035030C" w:rsidRDefault="00462A06" w:rsidP="0083595E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0" w:type="dxa"/>
            <w:gridSpan w:val="7"/>
            <w:vAlign w:val="bottom"/>
          </w:tcPr>
          <w:p w14:paraId="1FB5CD42" w14:textId="77777777" w:rsidR="00462A06" w:rsidRPr="0035030C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62A06" w:rsidRPr="0035030C" w14:paraId="3EC811BC" w14:textId="77777777" w:rsidTr="00AA2CB4">
        <w:trPr>
          <w:tblHeader/>
        </w:trPr>
        <w:tc>
          <w:tcPr>
            <w:tcW w:w="3870" w:type="dxa"/>
          </w:tcPr>
          <w:p w14:paraId="5D66C8BA" w14:textId="77777777" w:rsidR="00462A06" w:rsidRPr="0035030C" w:rsidRDefault="00462A06" w:rsidP="0083595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Merge w:val="restart"/>
            <w:vAlign w:val="bottom"/>
          </w:tcPr>
          <w:p w14:paraId="4B2F641B" w14:textId="262B36D1" w:rsidR="00462A06" w:rsidRPr="0035030C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มกราคม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2810CA"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 w:rsidR="00DD12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42" w:type="dxa"/>
            <w:vAlign w:val="bottom"/>
          </w:tcPr>
          <w:p w14:paraId="74204628" w14:textId="77777777" w:rsidR="00462A06" w:rsidRPr="0035030C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6" w:type="dxa"/>
            <w:gridSpan w:val="3"/>
            <w:tcBorders>
              <w:bottom w:val="single" w:sz="4" w:space="0" w:color="auto"/>
            </w:tcBorders>
            <w:vAlign w:val="bottom"/>
          </w:tcPr>
          <w:p w14:paraId="15307162" w14:textId="50279855" w:rsidR="00462A06" w:rsidRPr="0035030C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="001963A8"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รายจ่าย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  <w:r w:rsidR="001963A8"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/</w:t>
            </w:r>
            <w:r w:rsidR="001963A8"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รายได้ใน</w:t>
            </w:r>
          </w:p>
        </w:tc>
        <w:tc>
          <w:tcPr>
            <w:tcW w:w="236" w:type="dxa"/>
            <w:vAlign w:val="bottom"/>
          </w:tcPr>
          <w:p w14:paraId="7E7A7206" w14:textId="77777777" w:rsidR="00462A06" w:rsidRPr="0035030C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vMerge w:val="restart"/>
            <w:vAlign w:val="bottom"/>
          </w:tcPr>
          <w:p w14:paraId="3A753D93" w14:textId="2F6C2C82" w:rsidR="00462A06" w:rsidRPr="0035030C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ธันวาคม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2810CA"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 w:rsidR="00DD12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  <w:tr w:rsidR="00462A06" w:rsidRPr="0035030C" w14:paraId="1186DBDD" w14:textId="77777777" w:rsidTr="00AA2CB4">
        <w:trPr>
          <w:tblHeader/>
        </w:trPr>
        <w:tc>
          <w:tcPr>
            <w:tcW w:w="3870" w:type="dxa"/>
          </w:tcPr>
          <w:p w14:paraId="1C5D3144" w14:textId="77777777" w:rsidR="00462A06" w:rsidRPr="0035030C" w:rsidRDefault="00462A06" w:rsidP="0083595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</w:tcPr>
          <w:p w14:paraId="3E37BA9F" w14:textId="77777777" w:rsidR="00462A06" w:rsidRPr="0035030C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7AFF3316" w14:textId="77777777" w:rsidR="00462A06" w:rsidRPr="0035030C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2B57BE37" w14:textId="77777777" w:rsidR="00462A06" w:rsidRPr="0035030C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291B1F" w14:textId="77777777" w:rsidR="00462A06" w:rsidRPr="0035030C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2402579E" w14:textId="77777777" w:rsidR="00462A06" w:rsidRPr="0035030C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E81CB2" w14:textId="77777777" w:rsidR="00462A06" w:rsidRPr="0035030C" w:rsidRDefault="00462A06" w:rsidP="0083595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vMerge/>
            <w:vAlign w:val="bottom"/>
          </w:tcPr>
          <w:p w14:paraId="4BA19967" w14:textId="77777777" w:rsidR="00462A06" w:rsidRPr="0035030C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B48D8" w:rsidRPr="0035030C" w14:paraId="09477EC1" w14:textId="77777777" w:rsidTr="00AA2CB4">
        <w:trPr>
          <w:tblHeader/>
        </w:trPr>
        <w:tc>
          <w:tcPr>
            <w:tcW w:w="3870" w:type="dxa"/>
          </w:tcPr>
          <w:p w14:paraId="7DAD5FC9" w14:textId="77777777" w:rsidR="002B48D8" w:rsidRPr="0035030C" w:rsidRDefault="002B48D8" w:rsidP="002B48D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  <w:vAlign w:val="bottom"/>
          </w:tcPr>
          <w:p w14:paraId="7F408C30" w14:textId="77777777" w:rsidR="002B48D8" w:rsidRPr="0035030C" w:rsidRDefault="002B48D8" w:rsidP="002B48D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6A4F1C79" w14:textId="77777777" w:rsidR="002B48D8" w:rsidRPr="0035030C" w:rsidRDefault="002B48D8" w:rsidP="002B48D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780444B7" w14:textId="77777777" w:rsidR="002B48D8" w:rsidRPr="0035030C" w:rsidRDefault="002B48D8" w:rsidP="002B48D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36" w:type="dxa"/>
          </w:tcPr>
          <w:p w14:paraId="56CD1CDC" w14:textId="77777777" w:rsidR="002B48D8" w:rsidRPr="0035030C" w:rsidRDefault="002B48D8" w:rsidP="002B48D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15D911D8" w14:textId="77777777" w:rsidR="002B48D8" w:rsidRPr="0035030C" w:rsidRDefault="002B48D8" w:rsidP="002B48D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36" w:type="dxa"/>
          </w:tcPr>
          <w:p w14:paraId="438E50DA" w14:textId="77777777" w:rsidR="002B48D8" w:rsidRPr="0035030C" w:rsidRDefault="002B48D8" w:rsidP="002B48D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vMerge/>
            <w:vAlign w:val="bottom"/>
          </w:tcPr>
          <w:p w14:paraId="45C09CAD" w14:textId="77777777" w:rsidR="002B48D8" w:rsidRPr="0035030C" w:rsidRDefault="002B48D8" w:rsidP="002B48D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2B48D8" w:rsidRPr="0035030C" w14:paraId="50E56D27" w14:textId="77777777" w:rsidTr="00AA2CB4">
        <w:trPr>
          <w:tblHeader/>
        </w:trPr>
        <w:tc>
          <w:tcPr>
            <w:tcW w:w="3870" w:type="dxa"/>
          </w:tcPr>
          <w:p w14:paraId="16D666CA" w14:textId="77777777" w:rsidR="002B48D8" w:rsidRPr="0035030C" w:rsidRDefault="002B48D8" w:rsidP="002B48D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  <w:vAlign w:val="bottom"/>
          </w:tcPr>
          <w:p w14:paraId="3A322175" w14:textId="77777777" w:rsidR="002B48D8" w:rsidRPr="0035030C" w:rsidRDefault="002B48D8" w:rsidP="002B48D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303A69AF" w14:textId="77777777" w:rsidR="002B48D8" w:rsidRPr="0035030C" w:rsidRDefault="002B48D8" w:rsidP="002B48D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4BF532CB" w14:textId="77777777" w:rsidR="002B48D8" w:rsidRPr="0035030C" w:rsidRDefault="002B48D8" w:rsidP="002B48D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AA75E2" w14:textId="77777777" w:rsidR="002B48D8" w:rsidRPr="0035030C" w:rsidRDefault="002B48D8" w:rsidP="002B48D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5E79144D" w14:textId="77777777" w:rsidR="002B48D8" w:rsidRPr="0035030C" w:rsidRDefault="002B48D8" w:rsidP="002B48D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6" w:type="dxa"/>
          </w:tcPr>
          <w:p w14:paraId="660CA676" w14:textId="77777777" w:rsidR="002B48D8" w:rsidRPr="0035030C" w:rsidRDefault="002B48D8" w:rsidP="002B48D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vMerge/>
            <w:vAlign w:val="bottom"/>
          </w:tcPr>
          <w:p w14:paraId="0E5AEA91" w14:textId="77777777" w:rsidR="002B48D8" w:rsidRPr="0035030C" w:rsidRDefault="002B48D8" w:rsidP="002B48D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62A06" w:rsidRPr="0035030C" w14:paraId="6A7F5C40" w14:textId="77777777" w:rsidTr="00AA2CB4">
        <w:trPr>
          <w:tblHeader/>
        </w:trPr>
        <w:tc>
          <w:tcPr>
            <w:tcW w:w="3870" w:type="dxa"/>
          </w:tcPr>
          <w:p w14:paraId="0C995F04" w14:textId="77777777" w:rsidR="00462A06" w:rsidRPr="0035030C" w:rsidRDefault="00462A06" w:rsidP="0083595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0" w:type="dxa"/>
            <w:gridSpan w:val="7"/>
          </w:tcPr>
          <w:p w14:paraId="72DEDADE" w14:textId="77777777" w:rsidR="00462A06" w:rsidRPr="0035030C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62A06" w:rsidRPr="0035030C" w14:paraId="6C012038" w14:textId="77777777" w:rsidTr="00AA2CB4">
        <w:tc>
          <w:tcPr>
            <w:tcW w:w="3870" w:type="dxa"/>
          </w:tcPr>
          <w:p w14:paraId="3302E8C7" w14:textId="77777777" w:rsidR="00462A06" w:rsidRPr="0035030C" w:rsidRDefault="00462A06" w:rsidP="0083595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</w:tcPr>
          <w:p w14:paraId="11A8F8DB" w14:textId="77777777" w:rsidR="00462A06" w:rsidRPr="0035030C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1A5FA5E1" w14:textId="77777777" w:rsidR="00462A06" w:rsidRPr="0035030C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</w:tcPr>
          <w:p w14:paraId="626B64AE" w14:textId="77777777" w:rsidR="00462A06" w:rsidRPr="0035030C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D024D0A" w14:textId="77777777" w:rsidR="00462A06" w:rsidRPr="0035030C" w:rsidRDefault="00462A06" w:rsidP="0083595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6C524CB3" w14:textId="342A4931" w:rsidR="00462A06" w:rsidRPr="0035030C" w:rsidRDefault="00462A06" w:rsidP="005A17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C556797" w14:textId="77777777" w:rsidR="00462A06" w:rsidRPr="0035030C" w:rsidRDefault="00462A06" w:rsidP="0083595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vAlign w:val="bottom"/>
          </w:tcPr>
          <w:p w14:paraId="6373C95F" w14:textId="3BDB171D" w:rsidR="00462A06" w:rsidRPr="0035030C" w:rsidRDefault="00462A06" w:rsidP="0083595E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F5EEE" w:rsidRPr="0035030C" w14:paraId="30328B60" w14:textId="77777777" w:rsidTr="00AA2CB4">
        <w:tc>
          <w:tcPr>
            <w:tcW w:w="3870" w:type="dxa"/>
          </w:tcPr>
          <w:p w14:paraId="180BC6CF" w14:textId="55405579" w:rsidR="00EF5EEE" w:rsidRPr="0035030C" w:rsidRDefault="00EF5EEE" w:rsidP="0083595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5EEE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16D6B776" w14:textId="6926E2A6" w:rsidR="00EF5EEE" w:rsidRPr="0035030C" w:rsidRDefault="00EF5EEE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388,059</w:t>
            </w:r>
          </w:p>
        </w:tc>
        <w:tc>
          <w:tcPr>
            <w:tcW w:w="242" w:type="dxa"/>
          </w:tcPr>
          <w:p w14:paraId="4648EF8D" w14:textId="77777777" w:rsidR="00EF5EEE" w:rsidRPr="0035030C" w:rsidRDefault="00EF5EEE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</w:tcPr>
          <w:p w14:paraId="771ACB36" w14:textId="0954ADB2" w:rsidR="00EF5EEE" w:rsidRPr="0035030C" w:rsidRDefault="00EF5EEE" w:rsidP="00EF5EE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(20,569)</w:t>
            </w:r>
          </w:p>
        </w:tc>
        <w:tc>
          <w:tcPr>
            <w:tcW w:w="236" w:type="dxa"/>
          </w:tcPr>
          <w:p w14:paraId="59F2D266" w14:textId="77777777" w:rsidR="00EF5EEE" w:rsidRPr="0035030C" w:rsidRDefault="00EF5EEE" w:rsidP="0083595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537E6F97" w14:textId="7D647F19" w:rsidR="00EF5EEE" w:rsidRPr="0035030C" w:rsidRDefault="00EF5EEE" w:rsidP="005A17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48BDA35" w14:textId="77777777" w:rsidR="00EF5EEE" w:rsidRPr="0035030C" w:rsidRDefault="00EF5EEE" w:rsidP="0083595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vAlign w:val="bottom"/>
          </w:tcPr>
          <w:p w14:paraId="743F01BC" w14:textId="67E5695C" w:rsidR="00EF5EEE" w:rsidRPr="0035030C" w:rsidRDefault="008E40F4" w:rsidP="0083595E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367,490</w:t>
            </w:r>
          </w:p>
        </w:tc>
      </w:tr>
      <w:tr w:rsidR="00EF5EEE" w:rsidRPr="0035030C" w14:paraId="05C4F3BA" w14:textId="77777777" w:rsidTr="008E40F4">
        <w:tc>
          <w:tcPr>
            <w:tcW w:w="3870" w:type="dxa"/>
          </w:tcPr>
          <w:p w14:paraId="023DF4F7" w14:textId="01F4E02C" w:rsidR="00EF5EEE" w:rsidRPr="0035030C" w:rsidRDefault="00EF5EEE" w:rsidP="00EF5EE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EB5B82" w14:textId="0E96E571" w:rsidR="00EF5EEE" w:rsidRPr="0035030C" w:rsidRDefault="00EF5EEE" w:rsidP="00EF5EEE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11,962</w:t>
            </w:r>
          </w:p>
        </w:tc>
        <w:tc>
          <w:tcPr>
            <w:tcW w:w="242" w:type="dxa"/>
            <w:shd w:val="clear" w:color="auto" w:fill="auto"/>
          </w:tcPr>
          <w:p w14:paraId="69225169" w14:textId="77777777" w:rsidR="00EF5EEE" w:rsidRPr="0035030C" w:rsidRDefault="00EF5EEE" w:rsidP="00EF5EE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649A090D" w14:textId="66D55D05" w:rsidR="00EF5EEE" w:rsidRPr="0035030C" w:rsidRDefault="00EF5EEE" w:rsidP="00EF5EE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(4,8</w:t>
            </w:r>
            <w:r w:rsidR="00676E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5A24BF" w14:textId="77777777" w:rsidR="00EF5EEE" w:rsidRPr="0035030C" w:rsidRDefault="00EF5EEE" w:rsidP="00EF5EE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114071E1" w14:textId="393A7BA2" w:rsidR="00EF5EEE" w:rsidRPr="0035030C" w:rsidRDefault="00EF5EEE" w:rsidP="00EF5EE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610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5D8AF2" w14:textId="77777777" w:rsidR="00EF5EEE" w:rsidRPr="0035030C" w:rsidRDefault="00EF5EEE" w:rsidP="00EF5EE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4FA84752" w14:textId="4054CC1A" w:rsidR="00EF5EEE" w:rsidRPr="0035030C" w:rsidRDefault="008E40F4" w:rsidP="00EF5EEE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7,097</w:t>
            </w:r>
          </w:p>
        </w:tc>
      </w:tr>
      <w:tr w:rsidR="00EF5EEE" w:rsidRPr="0035030C" w14:paraId="011881C7" w14:textId="77777777" w:rsidTr="008E40F4">
        <w:tc>
          <w:tcPr>
            <w:tcW w:w="3870" w:type="dxa"/>
          </w:tcPr>
          <w:p w14:paraId="6FC6DF5D" w14:textId="77777777" w:rsidR="00EF5EEE" w:rsidRPr="0035030C" w:rsidRDefault="00EF5EEE" w:rsidP="00EF5EE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ค่าเผื่อการลดมูลค่าของสินค้า</w:t>
            </w:r>
          </w:p>
        </w:tc>
        <w:tc>
          <w:tcPr>
            <w:tcW w:w="1134" w:type="dxa"/>
            <w:shd w:val="clear" w:color="auto" w:fill="auto"/>
          </w:tcPr>
          <w:p w14:paraId="3B73E6DA" w14:textId="4DECDED7" w:rsidR="00EF5EEE" w:rsidRPr="0035030C" w:rsidRDefault="00EF5EEE" w:rsidP="00EF5EEE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497</w:t>
            </w:r>
          </w:p>
        </w:tc>
        <w:tc>
          <w:tcPr>
            <w:tcW w:w="242" w:type="dxa"/>
            <w:shd w:val="clear" w:color="auto" w:fill="auto"/>
          </w:tcPr>
          <w:p w14:paraId="686BFA9B" w14:textId="77777777" w:rsidR="00EF5EEE" w:rsidRPr="0035030C" w:rsidRDefault="00EF5EEE" w:rsidP="00EF5EE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1179FC1B" w14:textId="577C815B" w:rsidR="00EF5EEE" w:rsidRPr="0035030C" w:rsidRDefault="00EF5EEE" w:rsidP="00EF5EE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C94B96" w14:textId="77777777" w:rsidR="00EF5EEE" w:rsidRPr="0035030C" w:rsidRDefault="00EF5EEE" w:rsidP="00EF5EE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386580AD" w14:textId="13A5C08F" w:rsidR="00EF5EEE" w:rsidRPr="0035030C" w:rsidRDefault="00EF5EEE" w:rsidP="00EF5EE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610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0635C1" w14:textId="77777777" w:rsidR="00EF5EEE" w:rsidRPr="0035030C" w:rsidRDefault="00EF5EEE" w:rsidP="00EF5EE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6E48FCD6" w14:textId="3A8D7FEA" w:rsidR="00EF5EEE" w:rsidRPr="0035030C" w:rsidRDefault="008E40F4" w:rsidP="00EF5EEE">
            <w:pPr>
              <w:tabs>
                <w:tab w:val="decimal" w:pos="85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497</w:t>
            </w:r>
          </w:p>
        </w:tc>
      </w:tr>
      <w:tr w:rsidR="00EF5EEE" w:rsidRPr="0035030C" w14:paraId="1CE452F4" w14:textId="77777777" w:rsidTr="008E40F4">
        <w:tc>
          <w:tcPr>
            <w:tcW w:w="3870" w:type="dxa"/>
          </w:tcPr>
          <w:p w14:paraId="24374F4A" w14:textId="77777777" w:rsidR="00EF5EEE" w:rsidRPr="0035030C" w:rsidRDefault="00EF5EEE" w:rsidP="00EF5EE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ค่าเผื่อการด้อยค่าสินทรัพย์</w:t>
            </w:r>
          </w:p>
        </w:tc>
        <w:tc>
          <w:tcPr>
            <w:tcW w:w="1134" w:type="dxa"/>
            <w:shd w:val="clear" w:color="auto" w:fill="auto"/>
          </w:tcPr>
          <w:p w14:paraId="78E992DC" w14:textId="132DC031" w:rsidR="00EF5EEE" w:rsidRPr="0035030C" w:rsidRDefault="00EF5EEE" w:rsidP="00EF5EEE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1,806</w:t>
            </w:r>
          </w:p>
        </w:tc>
        <w:tc>
          <w:tcPr>
            <w:tcW w:w="242" w:type="dxa"/>
            <w:shd w:val="clear" w:color="auto" w:fill="auto"/>
          </w:tcPr>
          <w:p w14:paraId="33B40A7B" w14:textId="77777777" w:rsidR="00EF5EEE" w:rsidRPr="0035030C" w:rsidRDefault="00EF5EEE" w:rsidP="00EF5EE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1D02D8FE" w14:textId="5E7B6476" w:rsidR="00EF5EEE" w:rsidRPr="0035030C" w:rsidRDefault="00EF5EEE" w:rsidP="00EF5EE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4B469E" w14:textId="77777777" w:rsidR="00EF5EEE" w:rsidRPr="0035030C" w:rsidRDefault="00EF5EEE" w:rsidP="00EF5EE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0FE0D3AC" w14:textId="58D8E518" w:rsidR="00EF5EEE" w:rsidRPr="0035030C" w:rsidRDefault="00EF5EEE" w:rsidP="00EF5EE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610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2530C5" w14:textId="77777777" w:rsidR="00EF5EEE" w:rsidRPr="0035030C" w:rsidRDefault="00EF5EEE" w:rsidP="00EF5EE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10CCD3C1" w14:textId="100D302B" w:rsidR="00EF5EEE" w:rsidRPr="0035030C" w:rsidRDefault="008E40F4" w:rsidP="00EF5EEE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1,806</w:t>
            </w:r>
          </w:p>
        </w:tc>
      </w:tr>
      <w:tr w:rsidR="00EF5EEE" w:rsidRPr="0035030C" w14:paraId="7F0FBF28" w14:textId="77777777" w:rsidTr="008E40F4">
        <w:tc>
          <w:tcPr>
            <w:tcW w:w="3870" w:type="dxa"/>
          </w:tcPr>
          <w:p w14:paraId="7E4F2B2F" w14:textId="77777777" w:rsidR="00EF5EEE" w:rsidRPr="0035030C" w:rsidRDefault="00EF5EEE" w:rsidP="00EF5EE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ประมาณการส่วนลดจ่ายและส่งเสริมการขาย</w:t>
            </w:r>
          </w:p>
        </w:tc>
        <w:tc>
          <w:tcPr>
            <w:tcW w:w="1134" w:type="dxa"/>
            <w:shd w:val="clear" w:color="auto" w:fill="auto"/>
          </w:tcPr>
          <w:p w14:paraId="3E38B464" w14:textId="5D32C25C" w:rsidR="00EF5EEE" w:rsidRPr="0035030C" w:rsidRDefault="00EF5EEE" w:rsidP="00EF5EEE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18,084</w:t>
            </w:r>
          </w:p>
        </w:tc>
        <w:tc>
          <w:tcPr>
            <w:tcW w:w="242" w:type="dxa"/>
            <w:shd w:val="clear" w:color="auto" w:fill="auto"/>
          </w:tcPr>
          <w:p w14:paraId="206D4628" w14:textId="77777777" w:rsidR="00EF5EEE" w:rsidRPr="0035030C" w:rsidRDefault="00EF5EEE" w:rsidP="00EF5EE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1B29409A" w14:textId="4B6EC56E" w:rsidR="00EF5EEE" w:rsidRPr="0035030C" w:rsidRDefault="00EF5EEE" w:rsidP="00EF5EEE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(1,993)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A02625" w14:textId="77777777" w:rsidR="00EF5EEE" w:rsidRPr="0035030C" w:rsidRDefault="00EF5EEE" w:rsidP="00EF5EE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52E416E2" w14:textId="13D9BDF0" w:rsidR="00EF5EEE" w:rsidRPr="0035030C" w:rsidRDefault="00EF5EEE" w:rsidP="00EF5EE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610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4EB3D8" w14:textId="77777777" w:rsidR="00EF5EEE" w:rsidRPr="0035030C" w:rsidRDefault="00EF5EEE" w:rsidP="00EF5EE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4D5633D8" w14:textId="3FC1DFAC" w:rsidR="00EF5EEE" w:rsidRPr="0035030C" w:rsidRDefault="008E40F4" w:rsidP="00EF5EEE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16,091</w:t>
            </w:r>
          </w:p>
        </w:tc>
      </w:tr>
      <w:tr w:rsidR="00EF5EEE" w:rsidRPr="0035030C" w14:paraId="1BF3E4AC" w14:textId="77777777" w:rsidTr="008E40F4">
        <w:tc>
          <w:tcPr>
            <w:tcW w:w="3870" w:type="dxa"/>
          </w:tcPr>
          <w:p w14:paraId="1A254BA2" w14:textId="77777777" w:rsidR="00EF5EEE" w:rsidRPr="0035030C" w:rsidRDefault="00EF5EEE" w:rsidP="00EF5EE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34" w:type="dxa"/>
            <w:shd w:val="clear" w:color="auto" w:fill="auto"/>
          </w:tcPr>
          <w:p w14:paraId="23D3411F" w14:textId="7F5723DA" w:rsidR="00EF5EEE" w:rsidRPr="0035030C" w:rsidRDefault="00EF5EEE" w:rsidP="00EF5EEE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376,556</w:t>
            </w:r>
          </w:p>
        </w:tc>
        <w:tc>
          <w:tcPr>
            <w:tcW w:w="242" w:type="dxa"/>
            <w:shd w:val="clear" w:color="auto" w:fill="auto"/>
          </w:tcPr>
          <w:p w14:paraId="7A760FBC" w14:textId="77777777" w:rsidR="00EF5EEE" w:rsidRPr="0035030C" w:rsidRDefault="00EF5EEE" w:rsidP="00EF5EE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1E469875" w14:textId="56C4AA21" w:rsidR="00EF5EEE" w:rsidRPr="0035030C" w:rsidRDefault="00EF5EEE" w:rsidP="00EF5EEE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(11,442)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538F68" w14:textId="77777777" w:rsidR="00EF5EEE" w:rsidRPr="0035030C" w:rsidRDefault="00EF5EEE" w:rsidP="00EF5EE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41B14686" w14:textId="2358491A" w:rsidR="00EF5EEE" w:rsidRPr="0035030C" w:rsidRDefault="00EF5EEE" w:rsidP="00EF5EE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610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EB4FEE" w14:textId="77777777" w:rsidR="00EF5EEE" w:rsidRPr="0035030C" w:rsidRDefault="00EF5EEE" w:rsidP="00EF5EE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066641B8" w14:textId="3924048E" w:rsidR="00EF5EEE" w:rsidRPr="0035030C" w:rsidRDefault="008E40F4" w:rsidP="00EF5EEE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365,114</w:t>
            </w:r>
          </w:p>
        </w:tc>
      </w:tr>
      <w:tr w:rsidR="00EF5EEE" w:rsidRPr="0035030C" w14:paraId="27BC246E" w14:textId="77777777" w:rsidTr="008E40F4">
        <w:tc>
          <w:tcPr>
            <w:tcW w:w="3870" w:type="dxa"/>
          </w:tcPr>
          <w:p w14:paraId="76985021" w14:textId="77777777" w:rsidR="00EF5EEE" w:rsidRPr="0035030C" w:rsidRDefault="00EF5EEE" w:rsidP="00EF5EE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ผลขาดทุนยกไป</w:t>
            </w:r>
          </w:p>
        </w:tc>
        <w:tc>
          <w:tcPr>
            <w:tcW w:w="1134" w:type="dxa"/>
            <w:shd w:val="clear" w:color="auto" w:fill="auto"/>
          </w:tcPr>
          <w:p w14:paraId="4C47044A" w14:textId="4D0759A1" w:rsidR="00EF5EEE" w:rsidRPr="0035030C" w:rsidRDefault="00EF5EEE" w:rsidP="00EF5EEE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766,109</w:t>
            </w:r>
          </w:p>
        </w:tc>
        <w:tc>
          <w:tcPr>
            <w:tcW w:w="242" w:type="dxa"/>
            <w:shd w:val="clear" w:color="auto" w:fill="auto"/>
          </w:tcPr>
          <w:p w14:paraId="5B7C5FED" w14:textId="77777777" w:rsidR="00EF5EEE" w:rsidRPr="0035030C" w:rsidRDefault="00EF5EEE" w:rsidP="00EF5EE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4D78E728" w14:textId="1A672650" w:rsidR="00EF5EEE" w:rsidRPr="0035030C" w:rsidRDefault="00EF5EEE" w:rsidP="00EF5EEE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(43,654)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48BE20" w14:textId="77777777" w:rsidR="00EF5EEE" w:rsidRPr="0035030C" w:rsidRDefault="00EF5EEE" w:rsidP="00EF5EE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2BB2AE3D" w14:textId="0CF924AB" w:rsidR="00EF5EEE" w:rsidRPr="0035030C" w:rsidRDefault="00EF5EEE" w:rsidP="00EF5EE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610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D3211F" w14:textId="77777777" w:rsidR="00EF5EEE" w:rsidRPr="0035030C" w:rsidRDefault="00EF5EEE" w:rsidP="00EF5EE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3EAA5643" w14:textId="7C1384BD" w:rsidR="00EF5EEE" w:rsidRPr="0035030C" w:rsidRDefault="008E40F4" w:rsidP="00EF5EEE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722,455</w:t>
            </w:r>
          </w:p>
        </w:tc>
      </w:tr>
      <w:tr w:rsidR="00DD1234" w:rsidRPr="0035030C" w14:paraId="6507A29D" w14:textId="77777777" w:rsidTr="008E40F4">
        <w:tc>
          <w:tcPr>
            <w:tcW w:w="3870" w:type="dxa"/>
          </w:tcPr>
          <w:p w14:paraId="77CE57F7" w14:textId="77777777" w:rsidR="00DD1234" w:rsidRPr="0035030C" w:rsidRDefault="00DD1234" w:rsidP="00DD123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134" w:type="dxa"/>
            <w:shd w:val="clear" w:color="auto" w:fill="auto"/>
          </w:tcPr>
          <w:p w14:paraId="42118DED" w14:textId="2E066402" w:rsidR="00DD1234" w:rsidRPr="0035030C" w:rsidRDefault="00DD1234" w:rsidP="00DD1234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173</w:t>
            </w:r>
          </w:p>
        </w:tc>
        <w:tc>
          <w:tcPr>
            <w:tcW w:w="242" w:type="dxa"/>
            <w:shd w:val="clear" w:color="auto" w:fill="auto"/>
          </w:tcPr>
          <w:p w14:paraId="367E85DB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2EE1E459" w14:textId="02357E2B" w:rsidR="00DD1234" w:rsidRPr="0035030C" w:rsidRDefault="00EF5EEE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01F03E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046A4010" w14:textId="50B98442" w:rsidR="00DD1234" w:rsidRPr="0035030C" w:rsidRDefault="00EF5EEE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284880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53725A86" w14:textId="608DB6F3" w:rsidR="00DD1234" w:rsidRPr="0035030C" w:rsidRDefault="008E40F4" w:rsidP="00DD1234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183</w:t>
            </w:r>
          </w:p>
        </w:tc>
      </w:tr>
      <w:tr w:rsidR="00DD1234" w:rsidRPr="0035030C" w14:paraId="57BCCB15" w14:textId="77777777" w:rsidTr="008E40F4">
        <w:tc>
          <w:tcPr>
            <w:tcW w:w="3870" w:type="dxa"/>
            <w:vAlign w:val="bottom"/>
          </w:tcPr>
          <w:p w14:paraId="70F65C5D" w14:textId="77777777" w:rsidR="00DD1234" w:rsidRPr="0035030C" w:rsidRDefault="00DD1234" w:rsidP="00DD123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425B3D" w14:textId="29721EAC" w:rsidR="00DD1234" w:rsidRPr="0035030C" w:rsidRDefault="00DD1234" w:rsidP="00DD1234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</w:t>
            </w:r>
            <w:r w:rsidR="007003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563,246</w:t>
            </w:r>
          </w:p>
        </w:tc>
        <w:tc>
          <w:tcPr>
            <w:tcW w:w="242" w:type="dxa"/>
            <w:shd w:val="clear" w:color="auto" w:fill="auto"/>
          </w:tcPr>
          <w:p w14:paraId="2AB30BF4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DE4C7C" w14:textId="013F8881" w:rsidR="00DD1234" w:rsidRPr="0035030C" w:rsidRDefault="00EF5EEE" w:rsidP="00DD1234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(82,523)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28F768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A819C4" w14:textId="254EDF79" w:rsidR="00DD1234" w:rsidRPr="0035030C" w:rsidRDefault="00EF5EEE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F12488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135551" w14:textId="046D7CF4" w:rsidR="00DD1234" w:rsidRPr="0035030C" w:rsidRDefault="008E40F4" w:rsidP="00DD1234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1,480,733</w:t>
            </w:r>
          </w:p>
        </w:tc>
      </w:tr>
      <w:tr w:rsidR="00DD1234" w:rsidRPr="0035030C" w14:paraId="5919B836" w14:textId="77777777" w:rsidTr="00AA2CB4">
        <w:tc>
          <w:tcPr>
            <w:tcW w:w="3870" w:type="dxa"/>
          </w:tcPr>
          <w:p w14:paraId="00C7C97D" w14:textId="77777777" w:rsidR="00DD1234" w:rsidRPr="0035030C" w:rsidRDefault="00DD1234" w:rsidP="00DD123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B896042" w14:textId="77777777" w:rsidR="00DD1234" w:rsidRPr="0035030C" w:rsidRDefault="00DD1234" w:rsidP="00DD1234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shd w:val="clear" w:color="auto" w:fill="auto"/>
          </w:tcPr>
          <w:p w14:paraId="303E7F06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</w:tcPr>
          <w:p w14:paraId="689BCD40" w14:textId="77777777" w:rsidR="00DD1234" w:rsidRPr="0035030C" w:rsidRDefault="00DD1234" w:rsidP="00DD1234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C1DFE0F" w14:textId="77777777" w:rsidR="00DD1234" w:rsidRPr="0035030C" w:rsidRDefault="00DD1234" w:rsidP="00DD123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65A85386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5991FDD" w14:textId="77777777" w:rsidR="00DD1234" w:rsidRPr="0035030C" w:rsidRDefault="00DD1234" w:rsidP="00DD123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5E680F24" w14:textId="77777777" w:rsidR="00DD1234" w:rsidRPr="0035030C" w:rsidRDefault="00DD1234" w:rsidP="00DD1234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D1234" w:rsidRPr="0035030C" w14:paraId="1DC5D45C" w14:textId="77777777" w:rsidTr="00AA2CB4">
        <w:tc>
          <w:tcPr>
            <w:tcW w:w="3870" w:type="dxa"/>
          </w:tcPr>
          <w:p w14:paraId="4ABCCB2E" w14:textId="77777777" w:rsidR="00DD1234" w:rsidRPr="0035030C" w:rsidRDefault="00DD1234" w:rsidP="00DD123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shd w:val="clear" w:color="auto" w:fill="auto"/>
          </w:tcPr>
          <w:p w14:paraId="47CB7C33" w14:textId="77777777" w:rsidR="00DD1234" w:rsidRPr="0035030C" w:rsidRDefault="00DD1234" w:rsidP="00DD1234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shd w:val="clear" w:color="auto" w:fill="auto"/>
          </w:tcPr>
          <w:p w14:paraId="64689E38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</w:tcPr>
          <w:p w14:paraId="1C8AC78D" w14:textId="77777777" w:rsidR="00DD1234" w:rsidRPr="0035030C" w:rsidRDefault="00DD1234" w:rsidP="00DD1234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31633B5" w14:textId="77777777" w:rsidR="00DD1234" w:rsidRPr="0035030C" w:rsidRDefault="00DD1234" w:rsidP="00DD123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55CA652B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0980839" w14:textId="77777777" w:rsidR="00DD1234" w:rsidRPr="0035030C" w:rsidRDefault="00DD1234" w:rsidP="00DD123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7380583B" w14:textId="77777777" w:rsidR="00DD1234" w:rsidRPr="0035030C" w:rsidRDefault="00DD1234" w:rsidP="00DD1234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003E7" w:rsidRPr="0035030C" w14:paraId="2FD98F17" w14:textId="77777777" w:rsidTr="00AA2CB4">
        <w:tc>
          <w:tcPr>
            <w:tcW w:w="3870" w:type="dxa"/>
          </w:tcPr>
          <w:p w14:paraId="2DEADB12" w14:textId="445250E1" w:rsidR="007003E7" w:rsidRPr="0035030C" w:rsidRDefault="007003E7" w:rsidP="007003E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E3E94">
              <w:rPr>
                <w:rFonts w:asciiTheme="majorBidi" w:hAnsi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34" w:type="dxa"/>
            <w:shd w:val="clear" w:color="auto" w:fill="auto"/>
          </w:tcPr>
          <w:p w14:paraId="25E2FA69" w14:textId="15B9A213" w:rsidR="007003E7" w:rsidRPr="0035030C" w:rsidRDefault="007003E7" w:rsidP="007003E7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(592,394)</w:t>
            </w:r>
          </w:p>
        </w:tc>
        <w:tc>
          <w:tcPr>
            <w:tcW w:w="242" w:type="dxa"/>
            <w:shd w:val="clear" w:color="auto" w:fill="auto"/>
          </w:tcPr>
          <w:p w14:paraId="0FAD62D1" w14:textId="77777777" w:rsidR="007003E7" w:rsidRPr="0035030C" w:rsidRDefault="007003E7" w:rsidP="007003E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</w:tcPr>
          <w:p w14:paraId="09B4A925" w14:textId="005AEE16" w:rsidR="007003E7" w:rsidRPr="0035030C" w:rsidRDefault="007003E7" w:rsidP="007003E7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65,462</w:t>
            </w:r>
          </w:p>
        </w:tc>
        <w:tc>
          <w:tcPr>
            <w:tcW w:w="236" w:type="dxa"/>
            <w:shd w:val="clear" w:color="auto" w:fill="auto"/>
          </w:tcPr>
          <w:p w14:paraId="72C9B346" w14:textId="77777777" w:rsidR="007003E7" w:rsidRPr="0035030C" w:rsidRDefault="007003E7" w:rsidP="007003E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3EEF8588" w14:textId="3498FA31" w:rsidR="007003E7" w:rsidRPr="0035030C" w:rsidRDefault="007003E7" w:rsidP="007003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1E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5E28B0D" w14:textId="77777777" w:rsidR="007003E7" w:rsidRPr="0035030C" w:rsidRDefault="007003E7" w:rsidP="007003E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5EFD20A0" w14:textId="17B7A301" w:rsidR="007003E7" w:rsidRPr="0035030C" w:rsidRDefault="007003E7" w:rsidP="007003E7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(526,932)</w:t>
            </w:r>
          </w:p>
        </w:tc>
      </w:tr>
      <w:tr w:rsidR="007003E7" w:rsidRPr="0035030C" w14:paraId="6875DFB7" w14:textId="77777777" w:rsidTr="007003E7">
        <w:tc>
          <w:tcPr>
            <w:tcW w:w="3870" w:type="dxa"/>
          </w:tcPr>
          <w:p w14:paraId="497089E4" w14:textId="77777777" w:rsidR="007003E7" w:rsidRPr="0035030C" w:rsidRDefault="007003E7" w:rsidP="007003E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ความแตกต่างค่าตัดจำหน่ายประทานบัตร</w:t>
            </w:r>
          </w:p>
        </w:tc>
        <w:tc>
          <w:tcPr>
            <w:tcW w:w="1134" w:type="dxa"/>
            <w:shd w:val="clear" w:color="auto" w:fill="auto"/>
          </w:tcPr>
          <w:p w14:paraId="7D66B9B4" w14:textId="58F003A6" w:rsidR="007003E7" w:rsidRPr="0035030C" w:rsidRDefault="007003E7" w:rsidP="007003E7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(2,924)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8EF3256" w14:textId="77777777" w:rsidR="007003E7" w:rsidRPr="0035030C" w:rsidRDefault="007003E7" w:rsidP="007003E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3B6B0880" w14:textId="79DC2E84" w:rsidR="007003E7" w:rsidRPr="0035030C" w:rsidRDefault="007003E7" w:rsidP="007003E7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31E8A0" w14:textId="77777777" w:rsidR="007003E7" w:rsidRPr="0035030C" w:rsidRDefault="007003E7" w:rsidP="007003E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59B5F899" w14:textId="6BC2E943" w:rsidR="007003E7" w:rsidRPr="0035030C" w:rsidRDefault="007003E7" w:rsidP="007003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1E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0EE172" w14:textId="77777777" w:rsidR="007003E7" w:rsidRPr="0035030C" w:rsidRDefault="007003E7" w:rsidP="007003E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16EBA06B" w14:textId="4244F644" w:rsidR="007003E7" w:rsidRPr="0035030C" w:rsidRDefault="007003E7" w:rsidP="007003E7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(2,747)</w:t>
            </w:r>
          </w:p>
        </w:tc>
      </w:tr>
      <w:tr w:rsidR="007003E7" w:rsidRPr="0035030C" w14:paraId="7BFF0050" w14:textId="77777777" w:rsidTr="007003E7">
        <w:tc>
          <w:tcPr>
            <w:tcW w:w="3870" w:type="dxa"/>
          </w:tcPr>
          <w:p w14:paraId="6D01CB9D" w14:textId="77777777" w:rsidR="007003E7" w:rsidRPr="0035030C" w:rsidRDefault="007003E7" w:rsidP="007003E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ความแตกต่างค่าเสื่อมราคาสินทรัพย์</w:t>
            </w:r>
          </w:p>
        </w:tc>
        <w:tc>
          <w:tcPr>
            <w:tcW w:w="1134" w:type="dxa"/>
            <w:shd w:val="clear" w:color="auto" w:fill="auto"/>
          </w:tcPr>
          <w:p w14:paraId="78ED427D" w14:textId="574E101E" w:rsidR="007003E7" w:rsidRPr="0035030C" w:rsidRDefault="007003E7" w:rsidP="007003E7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(550,805)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11CAA60" w14:textId="77777777" w:rsidR="007003E7" w:rsidRPr="0035030C" w:rsidRDefault="007003E7" w:rsidP="007003E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03C0ED2F" w14:textId="2E1294A0" w:rsidR="007003E7" w:rsidRPr="0035030C" w:rsidRDefault="007003E7" w:rsidP="007003E7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(104,362)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57E26B" w14:textId="77777777" w:rsidR="007003E7" w:rsidRPr="0035030C" w:rsidRDefault="007003E7" w:rsidP="007003E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1595DB25" w14:textId="2F7BA9C6" w:rsidR="007003E7" w:rsidRPr="0035030C" w:rsidRDefault="007003E7" w:rsidP="007003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1E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04DDBA" w14:textId="77777777" w:rsidR="007003E7" w:rsidRPr="0035030C" w:rsidRDefault="007003E7" w:rsidP="007003E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22BB06C2" w14:textId="33ADB0FE" w:rsidR="007003E7" w:rsidRPr="0035030C" w:rsidRDefault="007003E7" w:rsidP="007003E7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(655,167)</w:t>
            </w:r>
          </w:p>
        </w:tc>
      </w:tr>
      <w:tr w:rsidR="007003E7" w:rsidRPr="0035030C" w14:paraId="11151713" w14:textId="77777777" w:rsidTr="007003E7">
        <w:tc>
          <w:tcPr>
            <w:tcW w:w="3870" w:type="dxa"/>
          </w:tcPr>
          <w:p w14:paraId="00BBF3FA" w14:textId="77777777" w:rsidR="007003E7" w:rsidRPr="0035030C" w:rsidRDefault="007003E7" w:rsidP="007003E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8B7B7C" w14:textId="68CD37F2" w:rsidR="007003E7" w:rsidRPr="0035030C" w:rsidRDefault="007003E7" w:rsidP="007003E7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(38,589)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30D30B2" w14:textId="77777777" w:rsidR="007003E7" w:rsidRPr="0035030C" w:rsidRDefault="007003E7" w:rsidP="007003E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</w:tcPr>
          <w:p w14:paraId="7C11EA23" w14:textId="66C47198" w:rsidR="007003E7" w:rsidRPr="0035030C" w:rsidRDefault="007003E7" w:rsidP="007003E7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8,670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5039DF" w14:textId="77777777" w:rsidR="007003E7" w:rsidRPr="0035030C" w:rsidRDefault="007003E7" w:rsidP="007003E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5EC91546" w14:textId="362CE347" w:rsidR="007003E7" w:rsidRPr="0035030C" w:rsidRDefault="007003E7" w:rsidP="007003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1E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420288" w14:textId="77777777" w:rsidR="007003E7" w:rsidRPr="0035030C" w:rsidRDefault="007003E7" w:rsidP="007003E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76680F05" w14:textId="72F0AEA0" w:rsidR="007003E7" w:rsidRPr="0035030C" w:rsidRDefault="007003E7" w:rsidP="007003E7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(29,919)</w:t>
            </w:r>
          </w:p>
        </w:tc>
      </w:tr>
      <w:tr w:rsidR="007003E7" w:rsidRPr="0035030C" w14:paraId="155C94B2" w14:textId="77777777" w:rsidTr="007003E7">
        <w:tc>
          <w:tcPr>
            <w:tcW w:w="3870" w:type="dxa"/>
            <w:vAlign w:val="bottom"/>
          </w:tcPr>
          <w:p w14:paraId="7122E8E0" w14:textId="77777777" w:rsidR="007003E7" w:rsidRPr="0035030C" w:rsidRDefault="007003E7" w:rsidP="007003E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4CC352" w14:textId="77096189" w:rsidR="007003E7" w:rsidRPr="0035030C" w:rsidRDefault="007003E7" w:rsidP="007003E7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(1,184,712)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2EE1B00" w14:textId="77777777" w:rsidR="007003E7" w:rsidRPr="0035030C" w:rsidRDefault="007003E7" w:rsidP="007003E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8E8C4A" w14:textId="3A37F806" w:rsidR="007003E7" w:rsidRPr="0035030C" w:rsidRDefault="007003E7" w:rsidP="007003E7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(30,053)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A8E30E" w14:textId="77777777" w:rsidR="007003E7" w:rsidRPr="0035030C" w:rsidRDefault="007003E7" w:rsidP="007003E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1B4057" w14:textId="7317E62B" w:rsidR="007003E7" w:rsidRPr="0035030C" w:rsidRDefault="007003E7" w:rsidP="007003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C1E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80228C" w14:textId="77777777" w:rsidR="007003E7" w:rsidRPr="0035030C" w:rsidRDefault="007003E7" w:rsidP="007003E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BA1FA4" w14:textId="2673ABA2" w:rsidR="007003E7" w:rsidRPr="0035030C" w:rsidRDefault="007003E7" w:rsidP="007003E7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(1,214,765)</w:t>
            </w:r>
          </w:p>
        </w:tc>
      </w:tr>
      <w:tr w:rsidR="00DD1234" w:rsidRPr="0035030C" w14:paraId="094B7906" w14:textId="77777777" w:rsidTr="00AA2CB4">
        <w:tc>
          <w:tcPr>
            <w:tcW w:w="3870" w:type="dxa"/>
          </w:tcPr>
          <w:p w14:paraId="1BC13A65" w14:textId="77777777" w:rsidR="00DD1234" w:rsidRPr="0035030C" w:rsidRDefault="00DD1234" w:rsidP="00DD123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EEA0457" w14:textId="77777777" w:rsidR="00DD1234" w:rsidRPr="0035030C" w:rsidRDefault="00DD1234" w:rsidP="00DD1234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shd w:val="clear" w:color="auto" w:fill="auto"/>
          </w:tcPr>
          <w:p w14:paraId="52B55AAA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</w:tcPr>
          <w:p w14:paraId="12641C87" w14:textId="77777777" w:rsidR="00DD1234" w:rsidRPr="0035030C" w:rsidRDefault="00DD1234" w:rsidP="00DD1234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5A728AF" w14:textId="77777777" w:rsidR="00DD1234" w:rsidRPr="0035030C" w:rsidRDefault="00DD1234" w:rsidP="00DD123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18D0798C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0D3BDA3" w14:textId="77777777" w:rsidR="00DD1234" w:rsidRPr="0035030C" w:rsidRDefault="00DD1234" w:rsidP="00DD123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261EDE86" w14:textId="77777777" w:rsidR="00DD1234" w:rsidRPr="0035030C" w:rsidRDefault="00DD1234" w:rsidP="00DD1234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DD1234" w:rsidRPr="0035030C" w14:paraId="1291AF25" w14:textId="77777777" w:rsidTr="007003E7">
        <w:tc>
          <w:tcPr>
            <w:tcW w:w="3870" w:type="dxa"/>
            <w:vAlign w:val="bottom"/>
          </w:tcPr>
          <w:p w14:paraId="2F6E9374" w14:textId="77777777" w:rsidR="00DD1234" w:rsidRPr="0035030C" w:rsidRDefault="00DD1234" w:rsidP="00DD123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1B8C6D" w14:textId="6B44F74C" w:rsidR="00DD1234" w:rsidRPr="0035030C" w:rsidRDefault="00DD1234" w:rsidP="00DD1234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378,534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BE70FC7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A5551DB" w14:textId="7C9B3D3C" w:rsidR="00DD1234" w:rsidRPr="0035030C" w:rsidRDefault="007003E7" w:rsidP="00DD1234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676E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112,576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323578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F3A208D" w14:textId="0D6737FC" w:rsidR="00DD1234" w:rsidRPr="0035030C" w:rsidRDefault="007003E7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FF8089" w14:textId="6A0F04D2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BF2F444" w14:textId="77E998E7" w:rsidR="00DD1234" w:rsidRPr="0035030C" w:rsidRDefault="007003E7" w:rsidP="00DD1234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265,968</w:t>
            </w:r>
          </w:p>
        </w:tc>
      </w:tr>
    </w:tbl>
    <w:p w14:paraId="5AFB8622" w14:textId="77777777" w:rsidR="00462A06" w:rsidRPr="0035030C" w:rsidRDefault="00462A06" w:rsidP="002F0F40">
      <w:pPr>
        <w:pStyle w:val="Bo-Blankline"/>
        <w:rPr>
          <w:rFonts w:asciiTheme="majorBidi" w:hAnsiTheme="majorBidi" w:cstheme="majorBidi"/>
          <w:highlight w:val="yellow"/>
        </w:rPr>
      </w:pPr>
      <w:r w:rsidRPr="0035030C">
        <w:rPr>
          <w:rFonts w:asciiTheme="majorBidi" w:hAnsiTheme="majorBidi" w:cstheme="majorBidi"/>
          <w:highlight w:val="yellow"/>
        </w:rPr>
        <w:br w:type="page"/>
      </w:r>
    </w:p>
    <w:tbl>
      <w:tblPr>
        <w:tblW w:w="91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34"/>
        <w:gridCol w:w="242"/>
        <w:gridCol w:w="1208"/>
        <w:gridCol w:w="236"/>
        <w:gridCol w:w="1162"/>
        <w:gridCol w:w="236"/>
        <w:gridCol w:w="1102"/>
      </w:tblGrid>
      <w:tr w:rsidR="00CD7B60" w:rsidRPr="0035030C" w14:paraId="62CD5C40" w14:textId="77777777" w:rsidTr="009D66AD">
        <w:trPr>
          <w:tblHeader/>
        </w:trPr>
        <w:tc>
          <w:tcPr>
            <w:tcW w:w="3870" w:type="dxa"/>
          </w:tcPr>
          <w:p w14:paraId="153E3582" w14:textId="77777777" w:rsidR="00CD7B60" w:rsidRPr="0035030C" w:rsidRDefault="00CD7B60" w:rsidP="009D66AD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0" w:type="dxa"/>
            <w:gridSpan w:val="7"/>
            <w:vAlign w:val="bottom"/>
          </w:tcPr>
          <w:p w14:paraId="0E9770C1" w14:textId="77777777" w:rsidR="00CD7B60" w:rsidRPr="0035030C" w:rsidRDefault="00CD7B60" w:rsidP="009D66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D7B60" w:rsidRPr="0035030C" w14:paraId="65722488" w14:textId="77777777" w:rsidTr="009D66AD">
        <w:trPr>
          <w:tblHeader/>
        </w:trPr>
        <w:tc>
          <w:tcPr>
            <w:tcW w:w="3870" w:type="dxa"/>
          </w:tcPr>
          <w:p w14:paraId="7B58EFAB" w14:textId="77777777" w:rsidR="00CD7B60" w:rsidRPr="0035030C" w:rsidRDefault="00CD7B60" w:rsidP="009D66A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Merge w:val="restart"/>
            <w:vAlign w:val="bottom"/>
          </w:tcPr>
          <w:p w14:paraId="1DEF6CF5" w14:textId="2D9D78F2" w:rsidR="00CD7B60" w:rsidRPr="0035030C" w:rsidRDefault="00CD7B60" w:rsidP="009D66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มกราคม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2810CA"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 w:rsidR="00DD12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42" w:type="dxa"/>
            <w:vAlign w:val="bottom"/>
          </w:tcPr>
          <w:p w14:paraId="0533B3F8" w14:textId="77777777" w:rsidR="00CD7B60" w:rsidRPr="0035030C" w:rsidRDefault="00CD7B60" w:rsidP="009D66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6" w:type="dxa"/>
            <w:gridSpan w:val="3"/>
            <w:tcBorders>
              <w:bottom w:val="single" w:sz="4" w:space="0" w:color="auto"/>
            </w:tcBorders>
            <w:vAlign w:val="bottom"/>
          </w:tcPr>
          <w:p w14:paraId="2B8BF714" w14:textId="77777777" w:rsidR="00CD7B60" w:rsidRPr="0035030C" w:rsidRDefault="00CD7B60" w:rsidP="009D66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รายจ่าย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/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รายได้ใน</w:t>
            </w:r>
          </w:p>
        </w:tc>
        <w:tc>
          <w:tcPr>
            <w:tcW w:w="236" w:type="dxa"/>
            <w:vAlign w:val="bottom"/>
          </w:tcPr>
          <w:p w14:paraId="339286C5" w14:textId="77777777" w:rsidR="00CD7B60" w:rsidRPr="0035030C" w:rsidRDefault="00CD7B60" w:rsidP="009D66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vMerge w:val="restart"/>
            <w:vAlign w:val="bottom"/>
          </w:tcPr>
          <w:p w14:paraId="1748F881" w14:textId="5ECCF2D4" w:rsidR="00CD7B60" w:rsidRPr="0035030C" w:rsidRDefault="00CD7B60" w:rsidP="009D66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ธันวาคม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2810CA"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 w:rsidR="00DD12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  <w:tr w:rsidR="00CD7B60" w:rsidRPr="0035030C" w14:paraId="5EE64051" w14:textId="77777777" w:rsidTr="009D66AD">
        <w:trPr>
          <w:tblHeader/>
        </w:trPr>
        <w:tc>
          <w:tcPr>
            <w:tcW w:w="3870" w:type="dxa"/>
          </w:tcPr>
          <w:p w14:paraId="66F07408" w14:textId="77777777" w:rsidR="00CD7B60" w:rsidRPr="0035030C" w:rsidRDefault="00CD7B60" w:rsidP="009D66A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</w:tcPr>
          <w:p w14:paraId="31A05610" w14:textId="77777777" w:rsidR="00CD7B60" w:rsidRPr="0035030C" w:rsidRDefault="00CD7B60" w:rsidP="009D66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6F1260A7" w14:textId="77777777" w:rsidR="00CD7B60" w:rsidRPr="0035030C" w:rsidRDefault="00CD7B60" w:rsidP="009D66A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2F12D364" w14:textId="77777777" w:rsidR="00CD7B60" w:rsidRPr="0035030C" w:rsidRDefault="00CD7B60" w:rsidP="009D66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0446C63" w14:textId="77777777" w:rsidR="00CD7B60" w:rsidRPr="0035030C" w:rsidRDefault="00CD7B60" w:rsidP="009D66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5BFEC943" w14:textId="77777777" w:rsidR="00CD7B60" w:rsidRPr="0035030C" w:rsidRDefault="00CD7B60" w:rsidP="009D66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87BEB21" w14:textId="77777777" w:rsidR="00CD7B60" w:rsidRPr="0035030C" w:rsidRDefault="00CD7B60" w:rsidP="009D66A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vMerge/>
            <w:vAlign w:val="bottom"/>
          </w:tcPr>
          <w:p w14:paraId="24F82669" w14:textId="77777777" w:rsidR="00CD7B60" w:rsidRPr="0035030C" w:rsidRDefault="00CD7B60" w:rsidP="009D66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D7B60" w:rsidRPr="0035030C" w14:paraId="081E946E" w14:textId="77777777" w:rsidTr="009D66AD">
        <w:trPr>
          <w:tblHeader/>
        </w:trPr>
        <w:tc>
          <w:tcPr>
            <w:tcW w:w="3870" w:type="dxa"/>
          </w:tcPr>
          <w:p w14:paraId="423E49C7" w14:textId="77777777" w:rsidR="00CD7B60" w:rsidRPr="0035030C" w:rsidRDefault="00CD7B60" w:rsidP="009D66A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  <w:vAlign w:val="bottom"/>
          </w:tcPr>
          <w:p w14:paraId="6AA135C6" w14:textId="77777777" w:rsidR="00CD7B60" w:rsidRPr="0035030C" w:rsidRDefault="00CD7B60" w:rsidP="009D66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4598EF01" w14:textId="77777777" w:rsidR="00CD7B60" w:rsidRPr="0035030C" w:rsidRDefault="00CD7B60" w:rsidP="009D66A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1715DFCB" w14:textId="77777777" w:rsidR="00CD7B60" w:rsidRPr="0035030C" w:rsidRDefault="00CD7B60" w:rsidP="009D66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36" w:type="dxa"/>
          </w:tcPr>
          <w:p w14:paraId="3D372DD6" w14:textId="77777777" w:rsidR="00CD7B60" w:rsidRPr="0035030C" w:rsidRDefault="00CD7B60" w:rsidP="009D66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08E64256" w14:textId="77777777" w:rsidR="00CD7B60" w:rsidRPr="0035030C" w:rsidRDefault="00CD7B60" w:rsidP="009D66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36" w:type="dxa"/>
          </w:tcPr>
          <w:p w14:paraId="048B9DAF" w14:textId="77777777" w:rsidR="00CD7B60" w:rsidRPr="0035030C" w:rsidRDefault="00CD7B60" w:rsidP="009D66A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vMerge/>
            <w:vAlign w:val="bottom"/>
          </w:tcPr>
          <w:p w14:paraId="7B2CFE24" w14:textId="77777777" w:rsidR="00CD7B60" w:rsidRPr="0035030C" w:rsidRDefault="00CD7B60" w:rsidP="009D66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CD7B60" w:rsidRPr="0035030C" w14:paraId="2CBDE56E" w14:textId="77777777" w:rsidTr="009D66AD">
        <w:trPr>
          <w:tblHeader/>
        </w:trPr>
        <w:tc>
          <w:tcPr>
            <w:tcW w:w="3870" w:type="dxa"/>
          </w:tcPr>
          <w:p w14:paraId="1831026D" w14:textId="77777777" w:rsidR="00CD7B60" w:rsidRPr="0035030C" w:rsidRDefault="00CD7B60" w:rsidP="009D66A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  <w:vAlign w:val="bottom"/>
          </w:tcPr>
          <w:p w14:paraId="2B36C77F" w14:textId="77777777" w:rsidR="00CD7B60" w:rsidRPr="0035030C" w:rsidRDefault="00CD7B60" w:rsidP="009D66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6F9019F1" w14:textId="77777777" w:rsidR="00CD7B60" w:rsidRPr="0035030C" w:rsidRDefault="00CD7B60" w:rsidP="009D66A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06402558" w14:textId="77777777" w:rsidR="00CD7B60" w:rsidRPr="0035030C" w:rsidRDefault="00CD7B60" w:rsidP="009D66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E55EEF" w14:textId="77777777" w:rsidR="00CD7B60" w:rsidRPr="0035030C" w:rsidRDefault="00CD7B60" w:rsidP="009D66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2B77D8FB" w14:textId="77777777" w:rsidR="00CD7B60" w:rsidRPr="0035030C" w:rsidRDefault="00CD7B60" w:rsidP="009D66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6" w:type="dxa"/>
          </w:tcPr>
          <w:p w14:paraId="2FCBED13" w14:textId="77777777" w:rsidR="00CD7B60" w:rsidRPr="0035030C" w:rsidRDefault="00CD7B60" w:rsidP="009D66A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vMerge/>
            <w:vAlign w:val="bottom"/>
          </w:tcPr>
          <w:p w14:paraId="3D52CE37" w14:textId="77777777" w:rsidR="00CD7B60" w:rsidRPr="0035030C" w:rsidRDefault="00CD7B60" w:rsidP="009D66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CD7B60" w:rsidRPr="0035030C" w14:paraId="0261D9FF" w14:textId="77777777" w:rsidTr="009D66AD">
        <w:trPr>
          <w:tblHeader/>
        </w:trPr>
        <w:tc>
          <w:tcPr>
            <w:tcW w:w="3870" w:type="dxa"/>
          </w:tcPr>
          <w:p w14:paraId="0C177173" w14:textId="77777777" w:rsidR="00CD7B60" w:rsidRPr="0035030C" w:rsidRDefault="00CD7B60" w:rsidP="009D66A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0" w:type="dxa"/>
            <w:gridSpan w:val="7"/>
          </w:tcPr>
          <w:p w14:paraId="7A67FD00" w14:textId="77777777" w:rsidR="00CD7B60" w:rsidRPr="0035030C" w:rsidRDefault="00CD7B60" w:rsidP="009D66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D7B60" w:rsidRPr="0035030C" w14:paraId="7CDBD1C8" w14:textId="77777777" w:rsidTr="009D66AD">
        <w:tc>
          <w:tcPr>
            <w:tcW w:w="3870" w:type="dxa"/>
          </w:tcPr>
          <w:p w14:paraId="7EF4BBD0" w14:textId="77777777" w:rsidR="00CD7B60" w:rsidRPr="0035030C" w:rsidRDefault="00CD7B60" w:rsidP="009D66A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</w:tcPr>
          <w:p w14:paraId="0DD612E7" w14:textId="77777777" w:rsidR="00CD7B60" w:rsidRPr="0035030C" w:rsidRDefault="00CD7B60" w:rsidP="009D66A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689FE788" w14:textId="77777777" w:rsidR="00CD7B60" w:rsidRPr="0035030C" w:rsidRDefault="00CD7B60" w:rsidP="009D66A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</w:tcPr>
          <w:p w14:paraId="59822E69" w14:textId="77777777" w:rsidR="00CD7B60" w:rsidRPr="0035030C" w:rsidRDefault="00CD7B60" w:rsidP="009D66A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23B6276" w14:textId="77777777" w:rsidR="00CD7B60" w:rsidRPr="0035030C" w:rsidRDefault="00CD7B60" w:rsidP="009D66A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6B3D2D6B" w14:textId="77777777" w:rsidR="00CD7B60" w:rsidRPr="0035030C" w:rsidRDefault="00CD7B60" w:rsidP="009D66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5045915" w14:textId="77777777" w:rsidR="00CD7B60" w:rsidRPr="0035030C" w:rsidRDefault="00CD7B60" w:rsidP="009D66A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vAlign w:val="bottom"/>
          </w:tcPr>
          <w:p w14:paraId="32DA542B" w14:textId="77777777" w:rsidR="00CD7B60" w:rsidRPr="0035030C" w:rsidRDefault="00CD7B60" w:rsidP="009D66AD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66DFE" w:rsidRPr="0035030C" w14:paraId="625758AE" w14:textId="77777777" w:rsidTr="00887AE8">
        <w:tc>
          <w:tcPr>
            <w:tcW w:w="3870" w:type="dxa"/>
          </w:tcPr>
          <w:p w14:paraId="04F6F553" w14:textId="1F22B964" w:rsidR="00866DFE" w:rsidRPr="0035030C" w:rsidRDefault="00866DFE" w:rsidP="00DD123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EEE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2E120D" w14:textId="1FC907C0" w:rsidR="00866DFE" w:rsidRPr="002810CA" w:rsidRDefault="00866DFE" w:rsidP="00DD1234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163,669</w:t>
            </w:r>
          </w:p>
        </w:tc>
        <w:tc>
          <w:tcPr>
            <w:tcW w:w="242" w:type="dxa"/>
            <w:shd w:val="clear" w:color="auto" w:fill="auto"/>
          </w:tcPr>
          <w:p w14:paraId="2F77263C" w14:textId="77777777" w:rsidR="00866DFE" w:rsidRPr="0035030C" w:rsidRDefault="00866DFE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09029767" w14:textId="6025D8DA" w:rsidR="00866DFE" w:rsidRDefault="00866DFE" w:rsidP="00866DFE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224,390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770875" w14:textId="77777777" w:rsidR="00866DFE" w:rsidRPr="0035030C" w:rsidRDefault="00866DFE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488C59A1" w14:textId="0ADEBA31" w:rsidR="00866DFE" w:rsidRDefault="00866DFE" w:rsidP="00F95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574942" w14:textId="77777777" w:rsidR="00866DFE" w:rsidRPr="0035030C" w:rsidRDefault="00866DFE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6EA245A9" w14:textId="7E6981BE" w:rsidR="00866DFE" w:rsidRDefault="00866DFE" w:rsidP="00DD1234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388,059</w:t>
            </w:r>
          </w:p>
        </w:tc>
      </w:tr>
      <w:tr w:rsidR="00DD1234" w:rsidRPr="0035030C" w14:paraId="1DCD4887" w14:textId="77777777" w:rsidTr="00887AE8">
        <w:tc>
          <w:tcPr>
            <w:tcW w:w="3870" w:type="dxa"/>
          </w:tcPr>
          <w:p w14:paraId="180BCF88" w14:textId="77777777" w:rsidR="00DD1234" w:rsidRPr="0035030C" w:rsidRDefault="00DD1234" w:rsidP="00DD123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256136" w14:textId="67B2EACD" w:rsidR="00DD1234" w:rsidRPr="0035030C" w:rsidRDefault="00DD1234" w:rsidP="00DD1234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962</w:t>
            </w:r>
          </w:p>
        </w:tc>
        <w:tc>
          <w:tcPr>
            <w:tcW w:w="242" w:type="dxa"/>
            <w:shd w:val="clear" w:color="auto" w:fill="auto"/>
          </w:tcPr>
          <w:p w14:paraId="6D0F0F0F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75C1A65C" w14:textId="305DBA26" w:rsidR="00DD1234" w:rsidRPr="0035030C" w:rsidRDefault="00DD1234" w:rsidP="00F95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1817A0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344F26DF" w14:textId="17429FFE" w:rsidR="00DD1234" w:rsidRPr="00DD1234" w:rsidRDefault="00DD1234" w:rsidP="00F95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93195E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35411B9E" w14:textId="389BE8D5" w:rsidR="00DD1234" w:rsidRPr="0035030C" w:rsidRDefault="00DD1234" w:rsidP="00DD1234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11,962</w:t>
            </w:r>
          </w:p>
        </w:tc>
      </w:tr>
      <w:tr w:rsidR="00DD1234" w:rsidRPr="0035030C" w14:paraId="7F21CDA9" w14:textId="77777777" w:rsidTr="00122ED0">
        <w:tc>
          <w:tcPr>
            <w:tcW w:w="3870" w:type="dxa"/>
          </w:tcPr>
          <w:p w14:paraId="67642B7F" w14:textId="77777777" w:rsidR="00DD1234" w:rsidRPr="0035030C" w:rsidRDefault="00DD1234" w:rsidP="00DD123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ค่าเผื่อการลดมูลค่าของสินค้า</w:t>
            </w:r>
          </w:p>
        </w:tc>
        <w:tc>
          <w:tcPr>
            <w:tcW w:w="1134" w:type="dxa"/>
            <w:shd w:val="clear" w:color="auto" w:fill="auto"/>
          </w:tcPr>
          <w:p w14:paraId="08E599C8" w14:textId="55E69A74" w:rsidR="00DD1234" w:rsidRPr="0035030C" w:rsidRDefault="00DD1234" w:rsidP="00DD1234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754</w:t>
            </w:r>
          </w:p>
        </w:tc>
        <w:tc>
          <w:tcPr>
            <w:tcW w:w="242" w:type="dxa"/>
            <w:shd w:val="clear" w:color="auto" w:fill="auto"/>
          </w:tcPr>
          <w:p w14:paraId="6B493DAF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73D04CF8" w14:textId="16BAFF3A" w:rsidR="00DD1234" w:rsidRPr="0035030C" w:rsidRDefault="00DD1234" w:rsidP="00DD1234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(257)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25C39A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58CDA803" w14:textId="72009F06" w:rsidR="00DD1234" w:rsidRPr="00DD1234" w:rsidRDefault="00DD1234" w:rsidP="00F95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B3565A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4F049DAD" w14:textId="503FF4B7" w:rsidR="00DD1234" w:rsidRPr="0035030C" w:rsidRDefault="00DD1234" w:rsidP="00DD1234">
            <w:pPr>
              <w:tabs>
                <w:tab w:val="decimal" w:pos="85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497</w:t>
            </w:r>
          </w:p>
        </w:tc>
      </w:tr>
      <w:tr w:rsidR="00DD1234" w:rsidRPr="0035030C" w14:paraId="386259B3" w14:textId="77777777" w:rsidTr="00122ED0">
        <w:tc>
          <w:tcPr>
            <w:tcW w:w="3870" w:type="dxa"/>
          </w:tcPr>
          <w:p w14:paraId="4EDBC81A" w14:textId="77777777" w:rsidR="00DD1234" w:rsidRPr="0035030C" w:rsidRDefault="00DD1234" w:rsidP="00DD123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ค่าเผื่อการด้อยค่าสินทรัพย์</w:t>
            </w:r>
          </w:p>
        </w:tc>
        <w:tc>
          <w:tcPr>
            <w:tcW w:w="1134" w:type="dxa"/>
            <w:shd w:val="clear" w:color="auto" w:fill="auto"/>
          </w:tcPr>
          <w:p w14:paraId="60986316" w14:textId="0AC04822" w:rsidR="00DD1234" w:rsidRPr="0035030C" w:rsidRDefault="00DD1234" w:rsidP="00DD1234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806</w:t>
            </w:r>
          </w:p>
        </w:tc>
        <w:tc>
          <w:tcPr>
            <w:tcW w:w="242" w:type="dxa"/>
            <w:shd w:val="clear" w:color="auto" w:fill="auto"/>
          </w:tcPr>
          <w:p w14:paraId="511E346F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0ECE6051" w14:textId="1EDE091F" w:rsidR="00DD1234" w:rsidRPr="0035030C" w:rsidRDefault="00DD1234" w:rsidP="00F95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51BCAC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40BFE3A2" w14:textId="1CE19B86" w:rsidR="00DD1234" w:rsidRPr="00DD1234" w:rsidRDefault="00DD1234" w:rsidP="00F95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8C8CD4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570365B9" w14:textId="409BF94E" w:rsidR="00DD1234" w:rsidRPr="0035030C" w:rsidRDefault="00DD1234" w:rsidP="00DD1234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1,806</w:t>
            </w:r>
          </w:p>
        </w:tc>
      </w:tr>
      <w:tr w:rsidR="00DD1234" w:rsidRPr="0035030C" w14:paraId="2B2683EE" w14:textId="77777777" w:rsidTr="00122ED0">
        <w:tc>
          <w:tcPr>
            <w:tcW w:w="3870" w:type="dxa"/>
          </w:tcPr>
          <w:p w14:paraId="30180CA8" w14:textId="77777777" w:rsidR="00DD1234" w:rsidRPr="0035030C" w:rsidRDefault="00DD1234" w:rsidP="00DD123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ประมาณการส่วนลดจ่ายและส่งเสริมการขาย</w:t>
            </w:r>
          </w:p>
        </w:tc>
        <w:tc>
          <w:tcPr>
            <w:tcW w:w="1134" w:type="dxa"/>
            <w:shd w:val="clear" w:color="auto" w:fill="auto"/>
          </w:tcPr>
          <w:p w14:paraId="25AA60B3" w14:textId="0D9BFAB9" w:rsidR="00DD1234" w:rsidRPr="0035030C" w:rsidRDefault="00DD1234" w:rsidP="00DD1234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613</w:t>
            </w:r>
          </w:p>
        </w:tc>
        <w:tc>
          <w:tcPr>
            <w:tcW w:w="242" w:type="dxa"/>
            <w:shd w:val="clear" w:color="auto" w:fill="auto"/>
          </w:tcPr>
          <w:p w14:paraId="144C7A70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5501D222" w14:textId="4710B4D1" w:rsidR="00DD1234" w:rsidRPr="0035030C" w:rsidRDefault="00DD1234" w:rsidP="00DD1234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(20,529)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E74C13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615E5A0E" w14:textId="16181E5A" w:rsidR="00DD1234" w:rsidRPr="00DD1234" w:rsidRDefault="00DD1234" w:rsidP="00F95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B1AD2A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6A4D1B8B" w14:textId="3AB80399" w:rsidR="00DD1234" w:rsidRPr="0035030C" w:rsidRDefault="00DD1234" w:rsidP="00DD1234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18,084</w:t>
            </w:r>
          </w:p>
        </w:tc>
      </w:tr>
      <w:tr w:rsidR="00DD1234" w:rsidRPr="0035030C" w14:paraId="4EB67570" w14:textId="77777777" w:rsidTr="00122ED0">
        <w:tc>
          <w:tcPr>
            <w:tcW w:w="3870" w:type="dxa"/>
          </w:tcPr>
          <w:p w14:paraId="7FA01288" w14:textId="77777777" w:rsidR="00DD1234" w:rsidRPr="0035030C" w:rsidRDefault="00DD1234" w:rsidP="00DD123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34" w:type="dxa"/>
            <w:shd w:val="clear" w:color="auto" w:fill="auto"/>
          </w:tcPr>
          <w:p w14:paraId="3AF3D9C7" w14:textId="33EE51CA" w:rsidR="00DD1234" w:rsidRPr="0035030C" w:rsidRDefault="00DD1234" w:rsidP="00DD1234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689</w:t>
            </w:r>
          </w:p>
        </w:tc>
        <w:tc>
          <w:tcPr>
            <w:tcW w:w="242" w:type="dxa"/>
            <w:shd w:val="clear" w:color="auto" w:fill="auto"/>
          </w:tcPr>
          <w:p w14:paraId="37F67033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043B2441" w14:textId="66F5857F" w:rsidR="00DD1234" w:rsidRPr="0035030C" w:rsidRDefault="00DD1234" w:rsidP="00DD1234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(23,133)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EA8F47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20878371" w14:textId="36511ECA" w:rsidR="00DD1234" w:rsidRPr="0035030C" w:rsidRDefault="00DD1234" w:rsidP="00F95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CA4837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3041285E" w14:textId="406ECB64" w:rsidR="00DD1234" w:rsidRPr="0035030C" w:rsidRDefault="00DD1234" w:rsidP="00DD1234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376,556</w:t>
            </w:r>
          </w:p>
        </w:tc>
      </w:tr>
      <w:tr w:rsidR="00DD1234" w:rsidRPr="0035030C" w14:paraId="2BE2FB0C" w14:textId="77777777" w:rsidTr="00122ED0">
        <w:tc>
          <w:tcPr>
            <w:tcW w:w="3870" w:type="dxa"/>
          </w:tcPr>
          <w:p w14:paraId="48C43AFB" w14:textId="77777777" w:rsidR="00DD1234" w:rsidRPr="0035030C" w:rsidRDefault="00DD1234" w:rsidP="00DD123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ผลขาดทุนยกไป</w:t>
            </w:r>
          </w:p>
        </w:tc>
        <w:tc>
          <w:tcPr>
            <w:tcW w:w="1134" w:type="dxa"/>
            <w:shd w:val="clear" w:color="auto" w:fill="auto"/>
          </w:tcPr>
          <w:p w14:paraId="2B177B3D" w14:textId="58C49044" w:rsidR="00DD1234" w:rsidRPr="0035030C" w:rsidRDefault="00DD1234" w:rsidP="00DD1234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531</w:t>
            </w:r>
          </w:p>
        </w:tc>
        <w:tc>
          <w:tcPr>
            <w:tcW w:w="242" w:type="dxa"/>
            <w:shd w:val="clear" w:color="auto" w:fill="auto"/>
          </w:tcPr>
          <w:p w14:paraId="3EDF94A6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225674B4" w14:textId="740F5597" w:rsidR="00DD1234" w:rsidRPr="0035030C" w:rsidRDefault="00DD1234" w:rsidP="00DD1234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(27,422)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C7F368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36D1CAB4" w14:textId="6116F8C8" w:rsidR="00DD1234" w:rsidRPr="0035030C" w:rsidRDefault="00DD1234" w:rsidP="00F95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5A20C7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01A82D6A" w14:textId="757D87C1" w:rsidR="00DD1234" w:rsidRPr="0035030C" w:rsidRDefault="00DD1234" w:rsidP="00DD1234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766,109</w:t>
            </w:r>
          </w:p>
        </w:tc>
      </w:tr>
      <w:tr w:rsidR="00DD1234" w:rsidRPr="0035030C" w14:paraId="54E9EA72" w14:textId="77777777" w:rsidTr="00122ED0">
        <w:tc>
          <w:tcPr>
            <w:tcW w:w="3870" w:type="dxa"/>
          </w:tcPr>
          <w:p w14:paraId="2CAA5190" w14:textId="77777777" w:rsidR="00DD1234" w:rsidRPr="0035030C" w:rsidRDefault="00DD1234" w:rsidP="00DD123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134" w:type="dxa"/>
            <w:shd w:val="clear" w:color="auto" w:fill="auto"/>
          </w:tcPr>
          <w:p w14:paraId="1D07C7D3" w14:textId="07DF7166" w:rsidR="00DD1234" w:rsidRPr="0035030C" w:rsidRDefault="00DD1234" w:rsidP="00DD1234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161</w:t>
            </w:r>
          </w:p>
        </w:tc>
        <w:tc>
          <w:tcPr>
            <w:tcW w:w="242" w:type="dxa"/>
            <w:shd w:val="clear" w:color="auto" w:fill="auto"/>
          </w:tcPr>
          <w:p w14:paraId="4E899A35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0FEDB1B5" w14:textId="0B5376BF" w:rsidR="00DD1234" w:rsidRPr="0035030C" w:rsidRDefault="00DD1234" w:rsidP="00F95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C7270D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6F31DD56" w14:textId="495302D9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050E3F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48007734" w14:textId="6BCDDB71" w:rsidR="00DD1234" w:rsidRPr="0035030C" w:rsidRDefault="00DD1234" w:rsidP="00DD1234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173</w:t>
            </w:r>
          </w:p>
        </w:tc>
      </w:tr>
      <w:tr w:rsidR="00DD1234" w:rsidRPr="0035030C" w14:paraId="153AB2D7" w14:textId="77777777" w:rsidTr="00541BDE">
        <w:tc>
          <w:tcPr>
            <w:tcW w:w="3870" w:type="dxa"/>
            <w:vAlign w:val="bottom"/>
          </w:tcPr>
          <w:p w14:paraId="2CD3E81D" w14:textId="77777777" w:rsidR="00DD1234" w:rsidRPr="0035030C" w:rsidRDefault="00DD1234" w:rsidP="00DD123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7C6C10" w14:textId="0CE4CFB3" w:rsidR="00DD1234" w:rsidRPr="0035030C" w:rsidRDefault="00DD1234" w:rsidP="00DD1234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866D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410,185</w:t>
            </w:r>
          </w:p>
        </w:tc>
        <w:tc>
          <w:tcPr>
            <w:tcW w:w="242" w:type="dxa"/>
            <w:shd w:val="clear" w:color="auto" w:fill="auto"/>
          </w:tcPr>
          <w:p w14:paraId="384A7F40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008122" w14:textId="0D279785" w:rsidR="00DD1234" w:rsidRPr="0035030C" w:rsidRDefault="00866DFE" w:rsidP="00DD1234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153,049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66C8BF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302797" w14:textId="10A111C8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6BD4C0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CD9E32" w14:textId="3E2B9BC4" w:rsidR="00DD1234" w:rsidRPr="0035030C" w:rsidRDefault="00866DFE" w:rsidP="00DD1234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1,563,246</w:t>
            </w:r>
          </w:p>
        </w:tc>
      </w:tr>
      <w:tr w:rsidR="00DD1234" w:rsidRPr="0035030C" w14:paraId="39E0F33C" w14:textId="77777777" w:rsidTr="009D66AD">
        <w:tc>
          <w:tcPr>
            <w:tcW w:w="3870" w:type="dxa"/>
          </w:tcPr>
          <w:p w14:paraId="07EBB14F" w14:textId="77777777" w:rsidR="00DD1234" w:rsidRPr="0035030C" w:rsidRDefault="00DD1234" w:rsidP="00DD123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7FDD6F2" w14:textId="77777777" w:rsidR="00DD1234" w:rsidRPr="0035030C" w:rsidRDefault="00DD1234" w:rsidP="00DD1234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shd w:val="clear" w:color="auto" w:fill="auto"/>
          </w:tcPr>
          <w:p w14:paraId="602C0B68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</w:tcPr>
          <w:p w14:paraId="14BE7A9D" w14:textId="77777777" w:rsidR="00DD1234" w:rsidRPr="0035030C" w:rsidRDefault="00DD1234" w:rsidP="00DD1234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A7286BD" w14:textId="77777777" w:rsidR="00DD1234" w:rsidRPr="0035030C" w:rsidRDefault="00DD1234" w:rsidP="00DD123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46A7F938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510BD26" w14:textId="77777777" w:rsidR="00DD1234" w:rsidRPr="0035030C" w:rsidRDefault="00DD1234" w:rsidP="00DD123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5E35328B" w14:textId="77777777" w:rsidR="00DD1234" w:rsidRPr="0035030C" w:rsidRDefault="00DD1234" w:rsidP="00DD1234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D1234" w:rsidRPr="0035030C" w14:paraId="4DF175A9" w14:textId="77777777" w:rsidTr="009D66AD">
        <w:tc>
          <w:tcPr>
            <w:tcW w:w="3870" w:type="dxa"/>
          </w:tcPr>
          <w:p w14:paraId="05E01E7D" w14:textId="77777777" w:rsidR="00DD1234" w:rsidRPr="0035030C" w:rsidRDefault="00DD1234" w:rsidP="00DD123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shd w:val="clear" w:color="auto" w:fill="auto"/>
          </w:tcPr>
          <w:p w14:paraId="01FE6526" w14:textId="77777777" w:rsidR="00DD1234" w:rsidRPr="0035030C" w:rsidRDefault="00DD1234" w:rsidP="00DD1234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shd w:val="clear" w:color="auto" w:fill="auto"/>
          </w:tcPr>
          <w:p w14:paraId="177B1E13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</w:tcPr>
          <w:p w14:paraId="693D8C61" w14:textId="10F215A7" w:rsidR="00DD1234" w:rsidRPr="0035030C" w:rsidRDefault="00DD1234" w:rsidP="00DD1234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93F4F09" w14:textId="77777777" w:rsidR="00DD1234" w:rsidRPr="0035030C" w:rsidRDefault="00DD1234" w:rsidP="00DD123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0CC7F865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E90F25C" w14:textId="77777777" w:rsidR="00DD1234" w:rsidRPr="0035030C" w:rsidRDefault="00DD1234" w:rsidP="00DD123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49AEB20D" w14:textId="77777777" w:rsidR="00DD1234" w:rsidRPr="0035030C" w:rsidRDefault="00DD1234" w:rsidP="00DD1234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66DFE" w:rsidRPr="0035030C" w14:paraId="77C7AC97" w14:textId="77777777" w:rsidTr="00122ED0">
        <w:tc>
          <w:tcPr>
            <w:tcW w:w="3870" w:type="dxa"/>
          </w:tcPr>
          <w:p w14:paraId="770EE704" w14:textId="42A036FB" w:rsidR="00866DFE" w:rsidRPr="0035030C" w:rsidRDefault="00866DFE" w:rsidP="00DD123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E94">
              <w:rPr>
                <w:rFonts w:asciiTheme="majorBidi" w:hAnsi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34" w:type="dxa"/>
            <w:shd w:val="clear" w:color="auto" w:fill="auto"/>
          </w:tcPr>
          <w:p w14:paraId="11C17872" w14:textId="603B0021" w:rsidR="00866DFE" w:rsidRDefault="00866DFE" w:rsidP="00DD1234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(346,379)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63667C8" w14:textId="77777777" w:rsidR="00866DFE" w:rsidRPr="0035030C" w:rsidRDefault="00866DFE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3038509A" w14:textId="77CE41E3" w:rsidR="00866DFE" w:rsidRDefault="00866DFE" w:rsidP="00DD1234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(246,015)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7901D4" w14:textId="77777777" w:rsidR="00866DFE" w:rsidRPr="0035030C" w:rsidRDefault="00866DFE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6C4812B5" w14:textId="3EC29CF2" w:rsidR="00866DFE" w:rsidRDefault="00866DFE" w:rsidP="00F95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028ACA" w14:textId="77777777" w:rsidR="00866DFE" w:rsidRPr="0035030C" w:rsidRDefault="00866DFE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1093238E" w14:textId="09E06F15" w:rsidR="00866DFE" w:rsidRDefault="00866DFE" w:rsidP="00DD1234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(592,394)</w:t>
            </w:r>
          </w:p>
        </w:tc>
      </w:tr>
      <w:tr w:rsidR="00DD1234" w:rsidRPr="0035030C" w14:paraId="014D234A" w14:textId="77777777" w:rsidTr="00122ED0">
        <w:tc>
          <w:tcPr>
            <w:tcW w:w="3870" w:type="dxa"/>
          </w:tcPr>
          <w:p w14:paraId="433BC589" w14:textId="77777777" w:rsidR="00DD1234" w:rsidRPr="0035030C" w:rsidRDefault="00DD1234" w:rsidP="00DD123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ความแตกต่างค่าตัดจำหน่ายประทานบัตร</w:t>
            </w:r>
          </w:p>
        </w:tc>
        <w:tc>
          <w:tcPr>
            <w:tcW w:w="1134" w:type="dxa"/>
            <w:shd w:val="clear" w:color="auto" w:fill="auto"/>
          </w:tcPr>
          <w:p w14:paraId="6715FD3F" w14:textId="10A46BAB" w:rsidR="00DD1234" w:rsidRPr="0035030C" w:rsidRDefault="00DD1234" w:rsidP="00DD1234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1A149FB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339FF1D5" w14:textId="2A13482A" w:rsidR="00DD1234" w:rsidRPr="0035030C" w:rsidRDefault="00DD1234" w:rsidP="00DD1234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0D5571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0C939A75" w14:textId="0E33DC0F" w:rsidR="00DD1234" w:rsidRPr="0035030C" w:rsidRDefault="00DD1234" w:rsidP="00F95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993C25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32A50F6A" w14:textId="66428917" w:rsidR="00DD1234" w:rsidRPr="0035030C" w:rsidRDefault="00DD1234" w:rsidP="00DD1234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(2,924)</w:t>
            </w:r>
          </w:p>
        </w:tc>
      </w:tr>
      <w:tr w:rsidR="00DD1234" w:rsidRPr="0035030C" w14:paraId="38F62648" w14:textId="77777777" w:rsidTr="00122ED0">
        <w:tc>
          <w:tcPr>
            <w:tcW w:w="3870" w:type="dxa"/>
          </w:tcPr>
          <w:p w14:paraId="5B7D45BE" w14:textId="77777777" w:rsidR="00DD1234" w:rsidRPr="0035030C" w:rsidRDefault="00DD1234" w:rsidP="00DD123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ความแตกต่างค่าเสื่อมราคาสินทรัพย์</w:t>
            </w:r>
          </w:p>
        </w:tc>
        <w:tc>
          <w:tcPr>
            <w:tcW w:w="1134" w:type="dxa"/>
            <w:shd w:val="clear" w:color="auto" w:fill="auto"/>
          </w:tcPr>
          <w:p w14:paraId="6FE97BC3" w14:textId="6F9BBEB8" w:rsidR="00DD1234" w:rsidRPr="0035030C" w:rsidRDefault="00DD1234" w:rsidP="00DD1234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B3DDDB3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3F6F1197" w14:textId="41567D3A" w:rsidR="00DD1234" w:rsidRPr="0035030C" w:rsidRDefault="00DD1234" w:rsidP="00DD1234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(21,384)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02A78C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37E26998" w14:textId="3AF0444E" w:rsidR="00DD1234" w:rsidRPr="0035030C" w:rsidRDefault="00DD1234" w:rsidP="00F95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F9CDDB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215AF1AC" w14:textId="7C7693A7" w:rsidR="00DD1234" w:rsidRPr="0035030C" w:rsidRDefault="00DD1234" w:rsidP="00DD1234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(550,805)</w:t>
            </w:r>
          </w:p>
        </w:tc>
      </w:tr>
      <w:tr w:rsidR="00DD1234" w:rsidRPr="0035030C" w14:paraId="6A57A983" w14:textId="77777777" w:rsidTr="00122ED0">
        <w:tc>
          <w:tcPr>
            <w:tcW w:w="3870" w:type="dxa"/>
          </w:tcPr>
          <w:p w14:paraId="562766FB" w14:textId="77777777" w:rsidR="00DD1234" w:rsidRPr="0035030C" w:rsidRDefault="00DD1234" w:rsidP="00DD123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A68852" w14:textId="44F09227" w:rsidR="00DD1234" w:rsidRPr="0035030C" w:rsidRDefault="00DD1234" w:rsidP="00DD1234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FC88329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</w:tcPr>
          <w:p w14:paraId="5A5C9FC6" w14:textId="2E0EEA05" w:rsidR="00DD1234" w:rsidRPr="0035030C" w:rsidRDefault="00DD1234" w:rsidP="00DD1234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8,670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6A4DA4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3F3156D5" w14:textId="2E79412C" w:rsidR="00DD1234" w:rsidRPr="0035030C" w:rsidRDefault="00DD1234" w:rsidP="00F95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DD0371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53D9ECA0" w14:textId="6C0B555E" w:rsidR="00DD1234" w:rsidRPr="0035030C" w:rsidRDefault="00DD1234" w:rsidP="00DD1234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(38,589)</w:t>
            </w:r>
          </w:p>
        </w:tc>
      </w:tr>
      <w:tr w:rsidR="00DD1234" w:rsidRPr="0035030C" w14:paraId="03FEA666" w14:textId="77777777" w:rsidTr="00541BDE">
        <w:tc>
          <w:tcPr>
            <w:tcW w:w="3870" w:type="dxa"/>
            <w:vAlign w:val="bottom"/>
          </w:tcPr>
          <w:p w14:paraId="400EFC4D" w14:textId="77777777" w:rsidR="00DD1234" w:rsidRPr="0035030C" w:rsidRDefault="00DD1234" w:rsidP="00DD123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F1FD87" w14:textId="1A61D1FB" w:rsidR="00DD1234" w:rsidRPr="0035030C" w:rsidRDefault="00DD1234" w:rsidP="00DD1234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866D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926,154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397D891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5C192E" w14:textId="70F8D2A8" w:rsidR="00DD1234" w:rsidRPr="0035030C" w:rsidRDefault="00DD1234" w:rsidP="00DD1234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866D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258,558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3EBFC5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4FBC09" w14:textId="7CC610D8" w:rsidR="00DD1234" w:rsidRPr="00DD1234" w:rsidRDefault="00DD1234" w:rsidP="00F95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D12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ED8C73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31CFD4" w14:textId="7C0135C7" w:rsidR="00DD1234" w:rsidRPr="0035030C" w:rsidRDefault="00DD1234" w:rsidP="00DD1234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866D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1,184,712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DD1234" w:rsidRPr="0035030C" w14:paraId="5BD290DF" w14:textId="77777777" w:rsidTr="00541BDE">
        <w:tc>
          <w:tcPr>
            <w:tcW w:w="3870" w:type="dxa"/>
          </w:tcPr>
          <w:p w14:paraId="5B425B3D" w14:textId="77777777" w:rsidR="00DD1234" w:rsidRPr="0035030C" w:rsidRDefault="00DD1234" w:rsidP="00DD123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BB3183E" w14:textId="77777777" w:rsidR="00DD1234" w:rsidRPr="0035030C" w:rsidRDefault="00DD1234" w:rsidP="00DD1234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shd w:val="clear" w:color="auto" w:fill="auto"/>
          </w:tcPr>
          <w:p w14:paraId="40B5B746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</w:tcPr>
          <w:p w14:paraId="1644CD7A" w14:textId="1B590A21" w:rsidR="00DD1234" w:rsidRPr="0035030C" w:rsidRDefault="00DD1234" w:rsidP="00DD1234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88B7B03" w14:textId="77777777" w:rsidR="00DD1234" w:rsidRPr="0035030C" w:rsidRDefault="00DD1234" w:rsidP="00DD123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49FB1D0C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19631F9" w14:textId="77777777" w:rsidR="00DD1234" w:rsidRPr="0035030C" w:rsidRDefault="00DD1234" w:rsidP="00DD123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3A07E46A" w14:textId="77777777" w:rsidR="00DD1234" w:rsidRPr="0035030C" w:rsidRDefault="00DD1234" w:rsidP="00DD1234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DD1234" w:rsidRPr="0035030C" w14:paraId="4C394AED" w14:textId="77777777" w:rsidTr="009D66AD">
        <w:tc>
          <w:tcPr>
            <w:tcW w:w="3870" w:type="dxa"/>
            <w:vAlign w:val="bottom"/>
          </w:tcPr>
          <w:p w14:paraId="380C9719" w14:textId="77777777" w:rsidR="00DD1234" w:rsidRPr="0035030C" w:rsidRDefault="00DD1234" w:rsidP="00DD123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0D7CFD" w14:textId="5BCB5DC0" w:rsidR="00DD1234" w:rsidRPr="0035030C" w:rsidRDefault="0063213D" w:rsidP="00DD1234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484,031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E80C6C2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D55D9F2" w14:textId="2CB7AC63" w:rsidR="00DD1234" w:rsidRPr="0035030C" w:rsidRDefault="00DD1234" w:rsidP="00DD1234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(105,509)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96C7BF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79B206" w14:textId="558122D5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AF362B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7BDECFB" w14:textId="135B31CB" w:rsidR="00DD1234" w:rsidRPr="0035030C" w:rsidRDefault="00DD1234" w:rsidP="00DD1234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378,534</w:t>
            </w:r>
          </w:p>
        </w:tc>
      </w:tr>
    </w:tbl>
    <w:p w14:paraId="1A5CB7F5" w14:textId="77777777" w:rsidR="000E1F46" w:rsidRDefault="000E1F46"/>
    <w:p w14:paraId="5388EABC" w14:textId="6822BB1C" w:rsidR="001A21A3" w:rsidRPr="0035030C" w:rsidRDefault="001A21A3" w:rsidP="002F0F40">
      <w:pPr>
        <w:pStyle w:val="Bo-Blankline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</w:rPr>
        <w:br w:type="page"/>
      </w: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758"/>
        <w:gridCol w:w="1209"/>
        <w:gridCol w:w="236"/>
        <w:gridCol w:w="1173"/>
        <w:gridCol w:w="236"/>
        <w:gridCol w:w="1199"/>
        <w:gridCol w:w="236"/>
        <w:gridCol w:w="1131"/>
      </w:tblGrid>
      <w:tr w:rsidR="001A21A3" w:rsidRPr="0035030C" w14:paraId="4542B381" w14:textId="77777777" w:rsidTr="00B85B1C">
        <w:tc>
          <w:tcPr>
            <w:tcW w:w="3758" w:type="dxa"/>
          </w:tcPr>
          <w:p w14:paraId="46A21C97" w14:textId="77777777" w:rsidR="001A21A3" w:rsidRPr="0035030C" w:rsidRDefault="001A21A3" w:rsidP="0083595E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0" w:type="dxa"/>
            <w:gridSpan w:val="7"/>
            <w:vAlign w:val="bottom"/>
          </w:tcPr>
          <w:p w14:paraId="542FB514" w14:textId="77777777" w:rsidR="001A21A3" w:rsidRPr="0035030C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21A3" w:rsidRPr="0035030C" w14:paraId="5F8373C1" w14:textId="77777777" w:rsidTr="00B85B1C">
        <w:tc>
          <w:tcPr>
            <w:tcW w:w="3758" w:type="dxa"/>
          </w:tcPr>
          <w:p w14:paraId="2AED43A4" w14:textId="77777777" w:rsidR="001A21A3" w:rsidRPr="0035030C" w:rsidRDefault="001A21A3" w:rsidP="0083595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vMerge w:val="restart"/>
            <w:vAlign w:val="bottom"/>
          </w:tcPr>
          <w:p w14:paraId="6B48B401" w14:textId="79110AFB" w:rsidR="001A21A3" w:rsidRPr="0035030C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มกราคม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2810CA"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 w:rsidR="00DD12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  <w:vAlign w:val="bottom"/>
          </w:tcPr>
          <w:p w14:paraId="5F2E8ADD" w14:textId="77777777" w:rsidR="001A21A3" w:rsidRPr="0035030C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8" w:type="dxa"/>
            <w:gridSpan w:val="3"/>
            <w:tcBorders>
              <w:bottom w:val="single" w:sz="4" w:space="0" w:color="auto"/>
            </w:tcBorders>
            <w:vAlign w:val="bottom"/>
          </w:tcPr>
          <w:p w14:paraId="17922DE8" w14:textId="3056CC53" w:rsidR="001A21A3" w:rsidRPr="0035030C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="001963A8"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รายจ่าย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  <w:r w:rsidR="001963A8"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/</w:t>
            </w:r>
            <w:r w:rsidR="001963A8"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รายได้ใน</w:t>
            </w:r>
          </w:p>
        </w:tc>
        <w:tc>
          <w:tcPr>
            <w:tcW w:w="236" w:type="dxa"/>
            <w:vAlign w:val="bottom"/>
          </w:tcPr>
          <w:p w14:paraId="5DF7ED27" w14:textId="77777777" w:rsidR="001A21A3" w:rsidRPr="0035030C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vMerge w:val="restart"/>
            <w:vAlign w:val="bottom"/>
          </w:tcPr>
          <w:p w14:paraId="0B51E323" w14:textId="1A3057E3" w:rsidR="001A21A3" w:rsidRPr="0035030C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ธันวาคม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2810CA"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 w:rsidR="00DD12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  <w:tr w:rsidR="001A21A3" w:rsidRPr="0035030C" w14:paraId="6DF4B8D6" w14:textId="77777777" w:rsidTr="00B85B1C">
        <w:tc>
          <w:tcPr>
            <w:tcW w:w="3758" w:type="dxa"/>
          </w:tcPr>
          <w:p w14:paraId="50FC9C3D" w14:textId="77777777" w:rsidR="001A21A3" w:rsidRPr="0035030C" w:rsidRDefault="001A21A3" w:rsidP="0083595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9" w:type="dxa"/>
            <w:vMerge/>
          </w:tcPr>
          <w:p w14:paraId="0602A3EF" w14:textId="77777777" w:rsidR="001A21A3" w:rsidRPr="0035030C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E57BE26" w14:textId="77777777" w:rsidR="001A21A3" w:rsidRPr="0035030C" w:rsidRDefault="001A21A3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772685BA" w14:textId="77777777" w:rsidR="001A21A3" w:rsidRPr="0035030C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E52D2E" w14:textId="77777777" w:rsidR="001A21A3" w:rsidRPr="0035030C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4202F3E2" w14:textId="77777777" w:rsidR="001A21A3" w:rsidRPr="0035030C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530B75" w14:textId="77777777" w:rsidR="001A21A3" w:rsidRPr="0035030C" w:rsidRDefault="001A21A3" w:rsidP="0083595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Merge/>
            <w:vAlign w:val="bottom"/>
          </w:tcPr>
          <w:p w14:paraId="3AEB3FA0" w14:textId="77777777" w:rsidR="001A21A3" w:rsidRPr="0035030C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A66C9" w:rsidRPr="0035030C" w14:paraId="23071E4F" w14:textId="77777777" w:rsidTr="00B85B1C">
        <w:tc>
          <w:tcPr>
            <w:tcW w:w="3758" w:type="dxa"/>
          </w:tcPr>
          <w:p w14:paraId="6063D02B" w14:textId="77777777" w:rsidR="00BA66C9" w:rsidRPr="0035030C" w:rsidRDefault="00BA66C9" w:rsidP="00BA66C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9" w:type="dxa"/>
            <w:vMerge/>
            <w:vAlign w:val="bottom"/>
          </w:tcPr>
          <w:p w14:paraId="7035E725" w14:textId="77777777" w:rsidR="00BA66C9" w:rsidRPr="0035030C" w:rsidRDefault="00BA66C9" w:rsidP="00BA6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EF17B5D" w14:textId="77777777" w:rsidR="00BA66C9" w:rsidRPr="0035030C" w:rsidRDefault="00BA66C9" w:rsidP="00BA66C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7116819D" w14:textId="77777777" w:rsidR="00BA66C9" w:rsidRPr="0035030C" w:rsidRDefault="00BA66C9" w:rsidP="00BA6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36" w:type="dxa"/>
          </w:tcPr>
          <w:p w14:paraId="07775448" w14:textId="77777777" w:rsidR="00BA66C9" w:rsidRPr="0035030C" w:rsidRDefault="00BA66C9" w:rsidP="00BA6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07E90588" w14:textId="77777777" w:rsidR="00BA66C9" w:rsidRPr="0035030C" w:rsidRDefault="00BA66C9" w:rsidP="00BA6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36" w:type="dxa"/>
          </w:tcPr>
          <w:p w14:paraId="1185EECD" w14:textId="77777777" w:rsidR="00BA66C9" w:rsidRPr="0035030C" w:rsidRDefault="00BA66C9" w:rsidP="00BA66C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Merge/>
            <w:vAlign w:val="bottom"/>
          </w:tcPr>
          <w:p w14:paraId="5A26F162" w14:textId="77777777" w:rsidR="00BA66C9" w:rsidRPr="0035030C" w:rsidRDefault="00BA66C9" w:rsidP="00BA6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BA66C9" w:rsidRPr="0035030C" w14:paraId="27A93FC6" w14:textId="77777777" w:rsidTr="00B85B1C">
        <w:tc>
          <w:tcPr>
            <w:tcW w:w="3758" w:type="dxa"/>
          </w:tcPr>
          <w:p w14:paraId="63229124" w14:textId="77777777" w:rsidR="00BA66C9" w:rsidRPr="0035030C" w:rsidRDefault="00BA66C9" w:rsidP="00BA66C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9" w:type="dxa"/>
            <w:vMerge/>
            <w:vAlign w:val="bottom"/>
          </w:tcPr>
          <w:p w14:paraId="4027071E" w14:textId="77777777" w:rsidR="00BA66C9" w:rsidRPr="0035030C" w:rsidRDefault="00BA66C9" w:rsidP="00BA6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448D919" w14:textId="77777777" w:rsidR="00BA66C9" w:rsidRPr="0035030C" w:rsidRDefault="00BA66C9" w:rsidP="00BA66C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69BD6DB2" w14:textId="77777777" w:rsidR="00BA66C9" w:rsidRPr="0035030C" w:rsidRDefault="00BA66C9" w:rsidP="00BA6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36" w:type="dxa"/>
          </w:tcPr>
          <w:p w14:paraId="232628CC" w14:textId="77777777" w:rsidR="00BA66C9" w:rsidRPr="0035030C" w:rsidRDefault="00BA66C9" w:rsidP="00BA6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09F7D981" w14:textId="77777777" w:rsidR="00BA66C9" w:rsidRPr="0035030C" w:rsidRDefault="00BA66C9" w:rsidP="00BA6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6" w:type="dxa"/>
          </w:tcPr>
          <w:p w14:paraId="045FD09B" w14:textId="77777777" w:rsidR="00BA66C9" w:rsidRPr="0035030C" w:rsidRDefault="00BA66C9" w:rsidP="00BA66C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Merge/>
            <w:vAlign w:val="bottom"/>
          </w:tcPr>
          <w:p w14:paraId="6AD27A43" w14:textId="77777777" w:rsidR="00BA66C9" w:rsidRPr="0035030C" w:rsidRDefault="00BA66C9" w:rsidP="00BA6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1A21A3" w:rsidRPr="0035030C" w14:paraId="3327BE58" w14:textId="77777777" w:rsidTr="00B85B1C">
        <w:tc>
          <w:tcPr>
            <w:tcW w:w="3758" w:type="dxa"/>
          </w:tcPr>
          <w:p w14:paraId="230043E8" w14:textId="77777777" w:rsidR="001A21A3" w:rsidRPr="0035030C" w:rsidRDefault="001A21A3" w:rsidP="0083595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0" w:type="dxa"/>
            <w:gridSpan w:val="7"/>
          </w:tcPr>
          <w:p w14:paraId="5C39DEDD" w14:textId="77777777" w:rsidR="001A21A3" w:rsidRPr="0035030C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A21A3" w:rsidRPr="0035030C" w14:paraId="6CEAFEBA" w14:textId="77777777" w:rsidTr="00B85B1C">
        <w:tc>
          <w:tcPr>
            <w:tcW w:w="3758" w:type="dxa"/>
          </w:tcPr>
          <w:p w14:paraId="16BE0BB1" w14:textId="77777777" w:rsidR="001A21A3" w:rsidRPr="0035030C" w:rsidRDefault="001A21A3" w:rsidP="0083595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09" w:type="dxa"/>
            <w:vAlign w:val="bottom"/>
          </w:tcPr>
          <w:p w14:paraId="13D330FD" w14:textId="77777777" w:rsidR="001A21A3" w:rsidRPr="0035030C" w:rsidRDefault="001A21A3" w:rsidP="0083595E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80B096B" w14:textId="77777777" w:rsidR="001A21A3" w:rsidRPr="0035030C" w:rsidRDefault="001A21A3" w:rsidP="0083595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14:paraId="4A75077E" w14:textId="77777777" w:rsidR="001A21A3" w:rsidRPr="0035030C" w:rsidRDefault="001A21A3" w:rsidP="0083595E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6AD3A67" w14:textId="77777777" w:rsidR="001A21A3" w:rsidRPr="0035030C" w:rsidRDefault="001A21A3" w:rsidP="0083595E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3EA63BCA" w14:textId="77777777" w:rsidR="001A21A3" w:rsidRPr="0035030C" w:rsidRDefault="001A21A3" w:rsidP="0083595E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A507AF8" w14:textId="77777777" w:rsidR="001A21A3" w:rsidRPr="0035030C" w:rsidRDefault="001A21A3" w:rsidP="0083595E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4C8A339D" w14:textId="390565B6" w:rsidR="001A21A3" w:rsidRPr="0035030C" w:rsidRDefault="001A21A3" w:rsidP="0083595E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24D99" w:rsidRPr="0035030C" w14:paraId="55DEEFEB" w14:textId="77777777" w:rsidTr="00524D99">
        <w:tc>
          <w:tcPr>
            <w:tcW w:w="3758" w:type="dxa"/>
          </w:tcPr>
          <w:p w14:paraId="142956E1" w14:textId="28EAE930" w:rsidR="00524D99" w:rsidRPr="0035030C" w:rsidRDefault="00524D99" w:rsidP="00DD1234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EEE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09" w:type="dxa"/>
            <w:vAlign w:val="bottom"/>
          </w:tcPr>
          <w:p w14:paraId="10F6AE16" w14:textId="0B5989EB" w:rsidR="00524D99" w:rsidRDefault="00524D99" w:rsidP="00DD1234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38,162</w:t>
            </w:r>
          </w:p>
        </w:tc>
        <w:tc>
          <w:tcPr>
            <w:tcW w:w="236" w:type="dxa"/>
            <w:vAlign w:val="bottom"/>
          </w:tcPr>
          <w:p w14:paraId="62814C3F" w14:textId="77777777" w:rsidR="00524D99" w:rsidRPr="0035030C" w:rsidRDefault="00524D99" w:rsidP="00DD123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1556E6F4" w14:textId="659BD619" w:rsidR="00524D99" w:rsidRPr="0035030C" w:rsidRDefault="00524D99" w:rsidP="00524D99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(7,100)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E6DEDB" w14:textId="77777777" w:rsidR="00524D99" w:rsidRPr="0035030C" w:rsidRDefault="00524D99" w:rsidP="00DD123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51004496" w14:textId="595BFFF5" w:rsidR="00524D99" w:rsidRPr="0035030C" w:rsidRDefault="00E86F4B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53FDD8" w14:textId="77777777" w:rsidR="00524D99" w:rsidRPr="0035030C" w:rsidRDefault="00524D99" w:rsidP="00DD123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3B3E08A8" w14:textId="1066F6DC" w:rsidR="00524D99" w:rsidRPr="0035030C" w:rsidRDefault="00E86F4B" w:rsidP="00DD1234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31,062</w:t>
            </w:r>
          </w:p>
        </w:tc>
      </w:tr>
      <w:tr w:rsidR="00E86F4B" w:rsidRPr="0035030C" w14:paraId="075340DE" w14:textId="77777777" w:rsidTr="00524D99">
        <w:tc>
          <w:tcPr>
            <w:tcW w:w="3758" w:type="dxa"/>
          </w:tcPr>
          <w:p w14:paraId="0E3B069B" w14:textId="10BC3E71" w:rsidR="00E86F4B" w:rsidRPr="0035030C" w:rsidRDefault="00E86F4B" w:rsidP="00E86F4B">
            <w:pPr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209" w:type="dxa"/>
            <w:vAlign w:val="bottom"/>
          </w:tcPr>
          <w:p w14:paraId="0979247B" w14:textId="57FD10FF" w:rsidR="00E86F4B" w:rsidRPr="0035030C" w:rsidRDefault="00E86F4B" w:rsidP="00E86F4B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11,962</w:t>
            </w:r>
          </w:p>
        </w:tc>
        <w:tc>
          <w:tcPr>
            <w:tcW w:w="236" w:type="dxa"/>
            <w:vAlign w:val="bottom"/>
          </w:tcPr>
          <w:p w14:paraId="077930B1" w14:textId="77777777" w:rsidR="00E86F4B" w:rsidRPr="0035030C" w:rsidRDefault="00E86F4B" w:rsidP="00E86F4B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4F4DBE02" w14:textId="0134CB2A" w:rsidR="00E86F4B" w:rsidRPr="0035030C" w:rsidRDefault="00E86F4B" w:rsidP="00E86F4B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(4,865)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7F260B" w14:textId="77777777" w:rsidR="00E86F4B" w:rsidRPr="0035030C" w:rsidRDefault="00E86F4B" w:rsidP="00E86F4B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4CE37399" w14:textId="65DD6A15" w:rsidR="00E86F4B" w:rsidRPr="0035030C" w:rsidRDefault="00E86F4B" w:rsidP="00E86F4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4C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D69B4F" w14:textId="77777777" w:rsidR="00E86F4B" w:rsidRPr="0035030C" w:rsidRDefault="00E86F4B" w:rsidP="00E86F4B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601100A9" w14:textId="37A661F4" w:rsidR="00E86F4B" w:rsidRPr="0035030C" w:rsidRDefault="00E86F4B" w:rsidP="00E86F4B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7,097</w:t>
            </w:r>
          </w:p>
        </w:tc>
      </w:tr>
      <w:tr w:rsidR="00E86F4B" w:rsidRPr="0035030C" w14:paraId="18BF26E7" w14:textId="77777777" w:rsidTr="00524D99">
        <w:tc>
          <w:tcPr>
            <w:tcW w:w="3758" w:type="dxa"/>
          </w:tcPr>
          <w:p w14:paraId="1FEC4696" w14:textId="77777777" w:rsidR="00E86F4B" w:rsidRPr="0035030C" w:rsidRDefault="00E86F4B" w:rsidP="00E86F4B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ค่าเผื่อการด้อยค่าสินทรัพย์</w:t>
            </w:r>
          </w:p>
        </w:tc>
        <w:tc>
          <w:tcPr>
            <w:tcW w:w="1209" w:type="dxa"/>
            <w:vAlign w:val="bottom"/>
          </w:tcPr>
          <w:p w14:paraId="465CBC56" w14:textId="2281E81F" w:rsidR="00E86F4B" w:rsidRPr="0035030C" w:rsidRDefault="00E86F4B" w:rsidP="00E86F4B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900</w:t>
            </w:r>
          </w:p>
        </w:tc>
        <w:tc>
          <w:tcPr>
            <w:tcW w:w="236" w:type="dxa"/>
            <w:vAlign w:val="bottom"/>
          </w:tcPr>
          <w:p w14:paraId="6EB212E5" w14:textId="77777777" w:rsidR="00E86F4B" w:rsidRPr="0035030C" w:rsidRDefault="00E86F4B" w:rsidP="00E86F4B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408BCB5C" w14:textId="6162CDEB" w:rsidR="00E86F4B" w:rsidRPr="0035030C" w:rsidRDefault="00E86F4B" w:rsidP="00E86F4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055F1D" w14:textId="77777777" w:rsidR="00E86F4B" w:rsidRPr="0035030C" w:rsidRDefault="00E86F4B" w:rsidP="00E86F4B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3F1EBB72" w14:textId="7A3BA090" w:rsidR="00E86F4B" w:rsidRPr="0035030C" w:rsidRDefault="00E86F4B" w:rsidP="00E86F4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4C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09CB13" w14:textId="77777777" w:rsidR="00E86F4B" w:rsidRPr="0035030C" w:rsidRDefault="00E86F4B" w:rsidP="00E86F4B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27C05665" w14:textId="266C0428" w:rsidR="00E86F4B" w:rsidRPr="0035030C" w:rsidRDefault="00E86F4B" w:rsidP="00E86F4B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900</w:t>
            </w:r>
          </w:p>
        </w:tc>
      </w:tr>
      <w:tr w:rsidR="00E86F4B" w:rsidRPr="0035030C" w14:paraId="5579D36B" w14:textId="77777777" w:rsidTr="00524D99">
        <w:tc>
          <w:tcPr>
            <w:tcW w:w="3758" w:type="dxa"/>
          </w:tcPr>
          <w:p w14:paraId="784426F5" w14:textId="77777777" w:rsidR="00E86F4B" w:rsidRPr="0035030C" w:rsidRDefault="00E86F4B" w:rsidP="00E86F4B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ประมาณการส่วนลดจ่ายและส่งเสริมการขาย</w:t>
            </w:r>
          </w:p>
        </w:tc>
        <w:tc>
          <w:tcPr>
            <w:tcW w:w="1209" w:type="dxa"/>
            <w:vAlign w:val="bottom"/>
          </w:tcPr>
          <w:p w14:paraId="69978A4D" w14:textId="6CB2ACCC" w:rsidR="00E86F4B" w:rsidRPr="0035030C" w:rsidRDefault="00E86F4B" w:rsidP="00E86F4B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17,412</w:t>
            </w:r>
          </w:p>
        </w:tc>
        <w:tc>
          <w:tcPr>
            <w:tcW w:w="236" w:type="dxa"/>
            <w:vAlign w:val="bottom"/>
          </w:tcPr>
          <w:p w14:paraId="75A18B34" w14:textId="77777777" w:rsidR="00E86F4B" w:rsidRPr="0035030C" w:rsidRDefault="00E86F4B" w:rsidP="00E86F4B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516644EC" w14:textId="673AF61B" w:rsidR="00E86F4B" w:rsidRPr="0035030C" w:rsidRDefault="00E86F4B" w:rsidP="00E86F4B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(2,170)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6EF576" w14:textId="77777777" w:rsidR="00E86F4B" w:rsidRPr="0035030C" w:rsidRDefault="00E86F4B" w:rsidP="00E86F4B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4ACBA701" w14:textId="5C8BA00F" w:rsidR="00E86F4B" w:rsidRPr="0035030C" w:rsidRDefault="00E86F4B" w:rsidP="00E86F4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4C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D2A3DD" w14:textId="77777777" w:rsidR="00E86F4B" w:rsidRPr="0035030C" w:rsidRDefault="00E86F4B" w:rsidP="00E86F4B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08E5083D" w14:textId="1B6CED57" w:rsidR="00E86F4B" w:rsidRPr="0035030C" w:rsidRDefault="00E86F4B" w:rsidP="00E86F4B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15,242</w:t>
            </w:r>
          </w:p>
        </w:tc>
      </w:tr>
      <w:tr w:rsidR="00E86F4B" w:rsidRPr="0035030C" w14:paraId="187BA324" w14:textId="77777777" w:rsidTr="00270076">
        <w:tc>
          <w:tcPr>
            <w:tcW w:w="3758" w:type="dxa"/>
          </w:tcPr>
          <w:p w14:paraId="3DB096BD" w14:textId="77777777" w:rsidR="00E86F4B" w:rsidRPr="0035030C" w:rsidRDefault="00E86F4B" w:rsidP="00E86F4B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09" w:type="dxa"/>
            <w:vAlign w:val="bottom"/>
          </w:tcPr>
          <w:p w14:paraId="3A93AA46" w14:textId="1D9C0F83" w:rsidR="00E86F4B" w:rsidRPr="0035030C" w:rsidRDefault="00E86F4B" w:rsidP="00E86F4B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321,993</w:t>
            </w:r>
          </w:p>
        </w:tc>
        <w:tc>
          <w:tcPr>
            <w:tcW w:w="236" w:type="dxa"/>
            <w:vAlign w:val="bottom"/>
          </w:tcPr>
          <w:p w14:paraId="4DF8228F" w14:textId="77777777" w:rsidR="00E86F4B" w:rsidRPr="0035030C" w:rsidRDefault="00E86F4B" w:rsidP="00E86F4B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4352ADB4" w14:textId="1FD6267D" w:rsidR="00E86F4B" w:rsidRPr="0035030C" w:rsidRDefault="00E86F4B" w:rsidP="00E86F4B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(11,291)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DE9F7E" w14:textId="77777777" w:rsidR="00E86F4B" w:rsidRPr="0035030C" w:rsidRDefault="00E86F4B" w:rsidP="00E86F4B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58997B17" w14:textId="73884114" w:rsidR="00E86F4B" w:rsidRPr="0035030C" w:rsidRDefault="00E86F4B" w:rsidP="00E86F4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4C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1404CA" w14:textId="77777777" w:rsidR="00E86F4B" w:rsidRPr="0035030C" w:rsidRDefault="00E86F4B" w:rsidP="00E86F4B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02086E49" w14:textId="10458C59" w:rsidR="00E86F4B" w:rsidRPr="0035030C" w:rsidRDefault="00E86F4B" w:rsidP="00E86F4B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310,702</w:t>
            </w:r>
          </w:p>
        </w:tc>
      </w:tr>
      <w:tr w:rsidR="00E86F4B" w:rsidRPr="0035030C" w14:paraId="04A8BF96" w14:textId="77777777" w:rsidTr="00524D99">
        <w:tc>
          <w:tcPr>
            <w:tcW w:w="3758" w:type="dxa"/>
          </w:tcPr>
          <w:p w14:paraId="5A2E4D88" w14:textId="17D6B65A" w:rsidR="00E86F4B" w:rsidRPr="0035030C" w:rsidRDefault="00E86F4B" w:rsidP="00E86F4B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ผลขาดทุนยกไป</w:t>
            </w:r>
          </w:p>
        </w:tc>
        <w:tc>
          <w:tcPr>
            <w:tcW w:w="1209" w:type="dxa"/>
            <w:vAlign w:val="bottom"/>
          </w:tcPr>
          <w:p w14:paraId="3D6146C1" w14:textId="070BE2BE" w:rsidR="00E86F4B" w:rsidRPr="0035030C" w:rsidRDefault="00E86F4B" w:rsidP="00E86F4B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640,680</w:t>
            </w:r>
          </w:p>
        </w:tc>
        <w:tc>
          <w:tcPr>
            <w:tcW w:w="236" w:type="dxa"/>
            <w:vAlign w:val="bottom"/>
          </w:tcPr>
          <w:p w14:paraId="57E4269D" w14:textId="77777777" w:rsidR="00E86F4B" w:rsidRPr="0035030C" w:rsidRDefault="00E86F4B" w:rsidP="00E86F4B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66AA4055" w14:textId="2324BF31" w:rsidR="00E86F4B" w:rsidRPr="0035030C" w:rsidRDefault="00E86F4B" w:rsidP="00E86F4B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(23,552)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72DAEA" w14:textId="77777777" w:rsidR="00E86F4B" w:rsidRPr="0035030C" w:rsidRDefault="00E86F4B" w:rsidP="00E86F4B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4D451B46" w14:textId="4D35901B" w:rsidR="00E86F4B" w:rsidRPr="0035030C" w:rsidRDefault="00E86F4B" w:rsidP="00E86F4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4C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342538" w14:textId="77777777" w:rsidR="00E86F4B" w:rsidRPr="0035030C" w:rsidRDefault="00E86F4B" w:rsidP="00E86F4B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3E84B88D" w14:textId="394CEE40" w:rsidR="00E86F4B" w:rsidRPr="0035030C" w:rsidRDefault="00E86F4B" w:rsidP="00E86F4B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617,128</w:t>
            </w:r>
          </w:p>
        </w:tc>
      </w:tr>
      <w:tr w:rsidR="00DD1234" w:rsidRPr="0035030C" w14:paraId="345337E2" w14:textId="77777777" w:rsidTr="00524D99">
        <w:tc>
          <w:tcPr>
            <w:tcW w:w="3758" w:type="dxa"/>
          </w:tcPr>
          <w:p w14:paraId="58CA801C" w14:textId="77777777" w:rsidR="00DD1234" w:rsidRPr="0035030C" w:rsidRDefault="00DD1234" w:rsidP="00DD1234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209" w:type="dxa"/>
            <w:vAlign w:val="bottom"/>
          </w:tcPr>
          <w:p w14:paraId="6BA188DD" w14:textId="6E0657CE" w:rsidR="00DD1234" w:rsidRPr="0035030C" w:rsidRDefault="00DD1234" w:rsidP="00DD1234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172</w:t>
            </w:r>
          </w:p>
        </w:tc>
        <w:tc>
          <w:tcPr>
            <w:tcW w:w="236" w:type="dxa"/>
            <w:vAlign w:val="bottom"/>
          </w:tcPr>
          <w:p w14:paraId="2F0C6632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09B952D3" w14:textId="53C78A00" w:rsidR="00DD1234" w:rsidRPr="0035030C" w:rsidRDefault="00524D99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AB2725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32097CA7" w14:textId="0F428644" w:rsidR="00DD1234" w:rsidRPr="0035030C" w:rsidRDefault="00E86F4B" w:rsidP="00DD1234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FFCDB6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60839E0D" w14:textId="65D5357C" w:rsidR="00DD1234" w:rsidRPr="0035030C" w:rsidRDefault="00E86F4B" w:rsidP="00DD1234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182</w:t>
            </w:r>
          </w:p>
        </w:tc>
      </w:tr>
      <w:tr w:rsidR="00DD1234" w:rsidRPr="0035030C" w14:paraId="034F7DBA" w14:textId="77777777" w:rsidTr="00524D99">
        <w:tc>
          <w:tcPr>
            <w:tcW w:w="3758" w:type="dxa"/>
          </w:tcPr>
          <w:p w14:paraId="7793A6CD" w14:textId="77777777" w:rsidR="00DD1234" w:rsidRPr="0035030C" w:rsidRDefault="00DD1234" w:rsidP="00DD1234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72EE2C" w14:textId="3442DB63" w:rsidR="00DD1234" w:rsidRPr="0035030C" w:rsidRDefault="00524D99" w:rsidP="00DD1234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1,031,281</w:t>
            </w:r>
          </w:p>
        </w:tc>
        <w:tc>
          <w:tcPr>
            <w:tcW w:w="236" w:type="dxa"/>
            <w:vAlign w:val="bottom"/>
          </w:tcPr>
          <w:p w14:paraId="3227F6CF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344189" w14:textId="097633C7" w:rsidR="00DD1234" w:rsidRPr="0035030C" w:rsidRDefault="00524D99" w:rsidP="00DD1234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(48,978)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C2F28B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DFAD2A" w14:textId="6D767D13" w:rsidR="00DD1234" w:rsidRPr="0035030C" w:rsidRDefault="00E86F4B" w:rsidP="00DD1234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0308F5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7BA400" w14:textId="0883A988" w:rsidR="00DD1234" w:rsidRPr="0035030C" w:rsidRDefault="00E86F4B" w:rsidP="00DD1234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982,313</w:t>
            </w:r>
          </w:p>
        </w:tc>
      </w:tr>
      <w:tr w:rsidR="00DD1234" w:rsidRPr="000E1F46" w14:paraId="398362DD" w14:textId="77777777" w:rsidTr="00B85B1C">
        <w:tc>
          <w:tcPr>
            <w:tcW w:w="3758" w:type="dxa"/>
          </w:tcPr>
          <w:p w14:paraId="1B97075D" w14:textId="77777777" w:rsidR="00DD1234" w:rsidRPr="000E1F46" w:rsidRDefault="00DD1234" w:rsidP="00DD123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vAlign w:val="bottom"/>
          </w:tcPr>
          <w:p w14:paraId="0C023682" w14:textId="77777777" w:rsidR="00DD1234" w:rsidRPr="000E1F46" w:rsidRDefault="00DD1234" w:rsidP="00DD1234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BF1DACA" w14:textId="77777777" w:rsidR="00DD1234" w:rsidRPr="000E1F46" w:rsidRDefault="00DD1234" w:rsidP="00DD123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18634EC0" w14:textId="77777777" w:rsidR="00DD1234" w:rsidRPr="000E1F46" w:rsidRDefault="00DD1234" w:rsidP="00DD1234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4D0EDA6" w14:textId="77777777" w:rsidR="00DD1234" w:rsidRPr="000E1F46" w:rsidRDefault="00DD1234" w:rsidP="00DD1234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4E39C13C" w14:textId="77777777" w:rsidR="00DD1234" w:rsidRPr="000E1F46" w:rsidRDefault="00DD1234" w:rsidP="00DD1234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8B70306" w14:textId="77777777" w:rsidR="00DD1234" w:rsidRPr="000E1F46" w:rsidRDefault="00DD1234" w:rsidP="00DD1234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3FFBCA0E" w14:textId="77777777" w:rsidR="00DD1234" w:rsidRPr="000E1F46" w:rsidRDefault="00DD1234" w:rsidP="00DD1234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D1234" w:rsidRPr="0035030C" w14:paraId="519E3300" w14:textId="77777777" w:rsidTr="00B85B1C">
        <w:tc>
          <w:tcPr>
            <w:tcW w:w="3758" w:type="dxa"/>
          </w:tcPr>
          <w:p w14:paraId="007481B8" w14:textId="77777777" w:rsidR="00DD1234" w:rsidRPr="0035030C" w:rsidRDefault="00DD1234" w:rsidP="00DD123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09" w:type="dxa"/>
            <w:vAlign w:val="bottom"/>
          </w:tcPr>
          <w:p w14:paraId="10A1239F" w14:textId="77777777" w:rsidR="00DD1234" w:rsidRPr="0035030C" w:rsidRDefault="00DD1234" w:rsidP="00DD1234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0E051F3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08B48553" w14:textId="77777777" w:rsidR="00DD1234" w:rsidRPr="0035030C" w:rsidRDefault="00DD1234" w:rsidP="00DD1234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06B792A" w14:textId="77777777" w:rsidR="00DD1234" w:rsidRPr="0035030C" w:rsidRDefault="00DD1234" w:rsidP="00DD1234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0613FE57" w14:textId="77777777" w:rsidR="00DD1234" w:rsidRPr="0035030C" w:rsidRDefault="00DD1234" w:rsidP="00DD1234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81102AB" w14:textId="77777777" w:rsidR="00DD1234" w:rsidRPr="0035030C" w:rsidRDefault="00DD1234" w:rsidP="00DD1234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4FA03F03" w14:textId="77777777" w:rsidR="00DD1234" w:rsidRPr="0035030C" w:rsidRDefault="00DD1234" w:rsidP="00DD1234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86F4B" w:rsidRPr="0035030C" w14:paraId="17CB38C1" w14:textId="77777777" w:rsidTr="00524D99">
        <w:tc>
          <w:tcPr>
            <w:tcW w:w="3758" w:type="dxa"/>
          </w:tcPr>
          <w:p w14:paraId="190CB484" w14:textId="0DB498AB" w:rsidR="00E86F4B" w:rsidRPr="0035030C" w:rsidRDefault="00E86F4B" w:rsidP="00E86F4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E94">
              <w:rPr>
                <w:rFonts w:asciiTheme="majorBidi" w:hAnsi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09" w:type="dxa"/>
            <w:vAlign w:val="bottom"/>
          </w:tcPr>
          <w:p w14:paraId="1775DE4F" w14:textId="6A0B13A1" w:rsidR="00E86F4B" w:rsidRDefault="00E86F4B" w:rsidP="00E86F4B">
            <w:pPr>
              <w:tabs>
                <w:tab w:val="decimal" w:pos="927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(216,046)</w:t>
            </w:r>
          </w:p>
        </w:tc>
        <w:tc>
          <w:tcPr>
            <w:tcW w:w="236" w:type="dxa"/>
            <w:vAlign w:val="bottom"/>
          </w:tcPr>
          <w:p w14:paraId="1FDE3293" w14:textId="77777777" w:rsidR="00E86F4B" w:rsidRPr="0035030C" w:rsidRDefault="00E86F4B" w:rsidP="00E86F4B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2A46FBE2" w14:textId="6F599E92" w:rsidR="00E86F4B" w:rsidRPr="0035030C" w:rsidRDefault="00E86F4B" w:rsidP="00E86F4B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39,820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39D5B6" w14:textId="77777777" w:rsidR="00E86F4B" w:rsidRPr="0035030C" w:rsidRDefault="00E86F4B" w:rsidP="00E86F4B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45C85AF8" w14:textId="2EA9B548" w:rsidR="00E86F4B" w:rsidRPr="0035030C" w:rsidRDefault="00E86F4B" w:rsidP="00E86F4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06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56AA3F" w14:textId="77777777" w:rsidR="00E86F4B" w:rsidRPr="0035030C" w:rsidRDefault="00E86F4B" w:rsidP="00E86F4B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41CE060F" w14:textId="73DB5CA7" w:rsidR="00E86F4B" w:rsidRPr="0035030C" w:rsidRDefault="00E86F4B" w:rsidP="00E86F4B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(176,226)</w:t>
            </w:r>
          </w:p>
        </w:tc>
      </w:tr>
      <w:tr w:rsidR="00E86F4B" w:rsidRPr="0035030C" w14:paraId="32C1AB53" w14:textId="77777777" w:rsidTr="00524D99">
        <w:tc>
          <w:tcPr>
            <w:tcW w:w="3758" w:type="dxa"/>
          </w:tcPr>
          <w:p w14:paraId="3D1769D5" w14:textId="77777777" w:rsidR="00E86F4B" w:rsidRPr="0035030C" w:rsidRDefault="00E86F4B" w:rsidP="00E86F4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ความแตกต่างค่าตัดจำหน่ายประทานบัตร</w:t>
            </w:r>
          </w:p>
        </w:tc>
        <w:tc>
          <w:tcPr>
            <w:tcW w:w="1209" w:type="dxa"/>
            <w:vAlign w:val="bottom"/>
          </w:tcPr>
          <w:p w14:paraId="4643DA42" w14:textId="75D7F430" w:rsidR="00E86F4B" w:rsidRPr="0035030C" w:rsidRDefault="00E86F4B" w:rsidP="00E86F4B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(2,923)</w:t>
            </w:r>
          </w:p>
        </w:tc>
        <w:tc>
          <w:tcPr>
            <w:tcW w:w="236" w:type="dxa"/>
            <w:vAlign w:val="bottom"/>
          </w:tcPr>
          <w:p w14:paraId="3418F390" w14:textId="77777777" w:rsidR="00E86F4B" w:rsidRPr="0035030C" w:rsidRDefault="00E86F4B" w:rsidP="00E86F4B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3C44B022" w14:textId="147C77E5" w:rsidR="00E86F4B" w:rsidRPr="0035030C" w:rsidRDefault="00E86F4B" w:rsidP="00E86F4B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25D381" w14:textId="77777777" w:rsidR="00E86F4B" w:rsidRPr="0035030C" w:rsidRDefault="00E86F4B" w:rsidP="00E86F4B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702FDCD1" w14:textId="3F9C5530" w:rsidR="00E86F4B" w:rsidRPr="0035030C" w:rsidRDefault="00E86F4B" w:rsidP="00E86F4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06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373FC6" w14:textId="77777777" w:rsidR="00E86F4B" w:rsidRPr="0035030C" w:rsidRDefault="00E86F4B" w:rsidP="00E86F4B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1D9686E4" w14:textId="64C3277F" w:rsidR="00E86F4B" w:rsidRPr="0035030C" w:rsidRDefault="00E86F4B" w:rsidP="00E86F4B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(2,746)</w:t>
            </w:r>
          </w:p>
        </w:tc>
      </w:tr>
      <w:tr w:rsidR="00E86F4B" w:rsidRPr="0035030C" w14:paraId="4ECADD70" w14:textId="77777777" w:rsidTr="00524D99">
        <w:tc>
          <w:tcPr>
            <w:tcW w:w="3758" w:type="dxa"/>
          </w:tcPr>
          <w:p w14:paraId="381AA527" w14:textId="77777777" w:rsidR="00E86F4B" w:rsidRPr="0035030C" w:rsidRDefault="00E86F4B" w:rsidP="00E86F4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ความแตกต่างค่าเสื่อมราคาสินทรัพย์</w:t>
            </w:r>
          </w:p>
        </w:tc>
        <w:tc>
          <w:tcPr>
            <w:tcW w:w="1209" w:type="dxa"/>
            <w:vAlign w:val="bottom"/>
          </w:tcPr>
          <w:p w14:paraId="713EA673" w14:textId="733A1D53" w:rsidR="00E86F4B" w:rsidRPr="0035030C" w:rsidRDefault="00E86F4B" w:rsidP="00E86F4B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(597,801)</w:t>
            </w:r>
          </w:p>
        </w:tc>
        <w:tc>
          <w:tcPr>
            <w:tcW w:w="236" w:type="dxa"/>
            <w:vAlign w:val="bottom"/>
          </w:tcPr>
          <w:p w14:paraId="0B848F74" w14:textId="77777777" w:rsidR="00E86F4B" w:rsidRPr="0035030C" w:rsidRDefault="00E86F4B" w:rsidP="00E86F4B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77800A69" w14:textId="1E63E556" w:rsidR="00E86F4B" w:rsidRPr="0035030C" w:rsidRDefault="00E86F4B" w:rsidP="00E86F4B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(96,816)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1C63F8" w14:textId="77777777" w:rsidR="00E86F4B" w:rsidRPr="0035030C" w:rsidRDefault="00E86F4B" w:rsidP="00E86F4B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0A33E475" w14:textId="6B7CD798" w:rsidR="00E86F4B" w:rsidRPr="0035030C" w:rsidRDefault="00E86F4B" w:rsidP="00E86F4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06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D01B4C" w14:textId="77777777" w:rsidR="00E86F4B" w:rsidRPr="0035030C" w:rsidRDefault="00E86F4B" w:rsidP="00E86F4B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61B3EE53" w14:textId="30DF5DDC" w:rsidR="00E86F4B" w:rsidRPr="0035030C" w:rsidRDefault="00E86F4B" w:rsidP="00E86F4B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(694,617)</w:t>
            </w:r>
          </w:p>
        </w:tc>
      </w:tr>
      <w:tr w:rsidR="00E86F4B" w:rsidRPr="0035030C" w14:paraId="2064C6F9" w14:textId="77777777" w:rsidTr="00524D99">
        <w:tc>
          <w:tcPr>
            <w:tcW w:w="3758" w:type="dxa"/>
            <w:vAlign w:val="bottom"/>
          </w:tcPr>
          <w:p w14:paraId="579DF21E" w14:textId="77777777" w:rsidR="00E86F4B" w:rsidRPr="0035030C" w:rsidRDefault="00E86F4B" w:rsidP="00E86F4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5E6055" w14:textId="206EE54E" w:rsidR="00E86F4B" w:rsidRPr="0035030C" w:rsidRDefault="00E86F4B" w:rsidP="00E86F4B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(816,770)</w:t>
            </w:r>
          </w:p>
        </w:tc>
        <w:tc>
          <w:tcPr>
            <w:tcW w:w="236" w:type="dxa"/>
            <w:vAlign w:val="bottom"/>
          </w:tcPr>
          <w:p w14:paraId="7CA28B3F" w14:textId="77777777" w:rsidR="00E86F4B" w:rsidRPr="0035030C" w:rsidRDefault="00E86F4B" w:rsidP="00E86F4B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C4DF16" w14:textId="72CEC619" w:rsidR="00E86F4B" w:rsidRPr="0035030C" w:rsidRDefault="00E86F4B" w:rsidP="00E86F4B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(56,819)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AEF162" w14:textId="77777777" w:rsidR="00E86F4B" w:rsidRPr="0035030C" w:rsidRDefault="00E86F4B" w:rsidP="00E86F4B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6F24C1" w14:textId="2F67D529" w:rsidR="00E86F4B" w:rsidRPr="0035030C" w:rsidRDefault="00E86F4B" w:rsidP="00E86F4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C06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E1DD06" w14:textId="77777777" w:rsidR="00E86F4B" w:rsidRPr="0035030C" w:rsidRDefault="00E86F4B" w:rsidP="00E86F4B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E91202" w14:textId="503608E5" w:rsidR="00E86F4B" w:rsidRPr="0035030C" w:rsidRDefault="00E86F4B" w:rsidP="00E86F4B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(873,589)</w:t>
            </w:r>
          </w:p>
        </w:tc>
      </w:tr>
      <w:tr w:rsidR="00DD1234" w:rsidRPr="000E1F46" w14:paraId="6EF18420" w14:textId="77777777" w:rsidTr="00B85B1C">
        <w:trPr>
          <w:trHeight w:val="287"/>
        </w:trPr>
        <w:tc>
          <w:tcPr>
            <w:tcW w:w="3758" w:type="dxa"/>
          </w:tcPr>
          <w:p w14:paraId="5531F5D4" w14:textId="77777777" w:rsidR="00DD1234" w:rsidRPr="000E1F46" w:rsidRDefault="00DD1234" w:rsidP="00DD123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9" w:type="dxa"/>
            <w:vAlign w:val="bottom"/>
          </w:tcPr>
          <w:p w14:paraId="78B0A8C5" w14:textId="77777777" w:rsidR="00DD1234" w:rsidRPr="000E1F46" w:rsidRDefault="00DD1234" w:rsidP="00DD1234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C4776D8" w14:textId="77777777" w:rsidR="00DD1234" w:rsidRPr="000E1F46" w:rsidRDefault="00DD1234" w:rsidP="00DD123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4CA6F7E3" w14:textId="77777777" w:rsidR="00DD1234" w:rsidRPr="000E1F46" w:rsidRDefault="00DD1234" w:rsidP="00DD1234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C809AE1" w14:textId="77777777" w:rsidR="00DD1234" w:rsidRPr="000E1F46" w:rsidRDefault="00DD1234" w:rsidP="00DD1234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2CC2744B" w14:textId="77777777" w:rsidR="00DD1234" w:rsidRPr="000E1F46" w:rsidRDefault="00DD1234" w:rsidP="00DD1234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AF430D2" w14:textId="77777777" w:rsidR="00DD1234" w:rsidRPr="000E1F46" w:rsidRDefault="00DD1234" w:rsidP="00DD1234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4501BE62" w14:textId="77777777" w:rsidR="00DD1234" w:rsidRPr="000E1F46" w:rsidRDefault="00DD1234" w:rsidP="00DD1234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D1234" w:rsidRPr="0035030C" w14:paraId="525477B1" w14:textId="77777777" w:rsidTr="00524D99">
        <w:tc>
          <w:tcPr>
            <w:tcW w:w="3758" w:type="dxa"/>
            <w:vAlign w:val="bottom"/>
          </w:tcPr>
          <w:p w14:paraId="4266A740" w14:textId="77777777" w:rsidR="00DD1234" w:rsidRPr="0035030C" w:rsidRDefault="00DD1234" w:rsidP="00DD123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9" w:type="dxa"/>
            <w:tcBorders>
              <w:bottom w:val="double" w:sz="4" w:space="0" w:color="auto"/>
            </w:tcBorders>
            <w:vAlign w:val="bottom"/>
          </w:tcPr>
          <w:p w14:paraId="772B242E" w14:textId="3A9505BE" w:rsidR="00DD1234" w:rsidRPr="0035030C" w:rsidRDefault="00DD1234" w:rsidP="00DD1234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214,511</w:t>
            </w:r>
          </w:p>
        </w:tc>
        <w:tc>
          <w:tcPr>
            <w:tcW w:w="236" w:type="dxa"/>
            <w:vAlign w:val="bottom"/>
          </w:tcPr>
          <w:p w14:paraId="4D17E20F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484247" w14:textId="789E1741" w:rsidR="00DD1234" w:rsidRPr="0035030C" w:rsidRDefault="00524D99" w:rsidP="00DD1234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(105,797)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2355B0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9B2E1C" w14:textId="77688E00" w:rsidR="00DD1234" w:rsidRPr="0035030C" w:rsidRDefault="00E86F4B" w:rsidP="00DD1234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44B4AC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D415C8" w14:textId="4C0CBBC3" w:rsidR="00DD1234" w:rsidRPr="0035030C" w:rsidRDefault="00E86F4B" w:rsidP="00DD1234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108,724</w:t>
            </w:r>
          </w:p>
        </w:tc>
      </w:tr>
    </w:tbl>
    <w:p w14:paraId="19902878" w14:textId="77777777" w:rsidR="001A21A3" w:rsidRPr="0035030C" w:rsidRDefault="001A21A3" w:rsidP="001A21A3">
      <w:pPr>
        <w:rPr>
          <w:rFonts w:asciiTheme="majorBidi" w:hAnsiTheme="majorBidi" w:cstheme="majorBidi"/>
          <w:highlight w:val="yellow"/>
          <w:cs/>
        </w:rPr>
      </w:pPr>
      <w:r w:rsidRPr="0035030C">
        <w:rPr>
          <w:rFonts w:asciiTheme="majorBidi" w:hAnsiTheme="majorBidi" w:cstheme="majorBidi"/>
          <w:highlight w:val="yellow"/>
        </w:rPr>
        <w:br w:type="page"/>
      </w: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758"/>
        <w:gridCol w:w="1209"/>
        <w:gridCol w:w="236"/>
        <w:gridCol w:w="1173"/>
        <w:gridCol w:w="236"/>
        <w:gridCol w:w="1199"/>
        <w:gridCol w:w="236"/>
        <w:gridCol w:w="1131"/>
      </w:tblGrid>
      <w:tr w:rsidR="00B3392A" w:rsidRPr="0035030C" w14:paraId="23F789E0" w14:textId="77777777" w:rsidTr="009D66AD">
        <w:tc>
          <w:tcPr>
            <w:tcW w:w="3758" w:type="dxa"/>
          </w:tcPr>
          <w:p w14:paraId="35E27BE0" w14:textId="77777777" w:rsidR="00B3392A" w:rsidRPr="0035030C" w:rsidRDefault="00B3392A" w:rsidP="009D66AD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0" w:type="dxa"/>
            <w:gridSpan w:val="7"/>
            <w:vAlign w:val="bottom"/>
          </w:tcPr>
          <w:p w14:paraId="4CB702E9" w14:textId="77777777" w:rsidR="00B3392A" w:rsidRPr="0035030C" w:rsidRDefault="00B3392A" w:rsidP="009D66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392A" w:rsidRPr="0035030C" w14:paraId="58947DE3" w14:textId="77777777" w:rsidTr="009D66AD">
        <w:tc>
          <w:tcPr>
            <w:tcW w:w="3758" w:type="dxa"/>
          </w:tcPr>
          <w:p w14:paraId="6A71190F" w14:textId="77777777" w:rsidR="00B3392A" w:rsidRPr="0035030C" w:rsidRDefault="00B3392A" w:rsidP="009D66A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vMerge w:val="restart"/>
            <w:vAlign w:val="bottom"/>
          </w:tcPr>
          <w:p w14:paraId="0FDB479E" w14:textId="5673F078" w:rsidR="00B3392A" w:rsidRPr="0035030C" w:rsidRDefault="00B3392A" w:rsidP="009D66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มกราคม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2810CA"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 w:rsidR="00DD12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  <w:vAlign w:val="bottom"/>
          </w:tcPr>
          <w:p w14:paraId="6A5732D7" w14:textId="77777777" w:rsidR="00B3392A" w:rsidRPr="0035030C" w:rsidRDefault="00B3392A" w:rsidP="009D66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8" w:type="dxa"/>
            <w:gridSpan w:val="3"/>
            <w:tcBorders>
              <w:bottom w:val="single" w:sz="4" w:space="0" w:color="auto"/>
            </w:tcBorders>
            <w:vAlign w:val="bottom"/>
          </w:tcPr>
          <w:p w14:paraId="2E465605" w14:textId="77777777" w:rsidR="00B3392A" w:rsidRPr="0035030C" w:rsidRDefault="00B3392A" w:rsidP="009D66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รายจ่าย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/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รายได้ใน</w:t>
            </w:r>
          </w:p>
        </w:tc>
        <w:tc>
          <w:tcPr>
            <w:tcW w:w="236" w:type="dxa"/>
            <w:vAlign w:val="bottom"/>
          </w:tcPr>
          <w:p w14:paraId="5B5ED794" w14:textId="77777777" w:rsidR="00B3392A" w:rsidRPr="0035030C" w:rsidRDefault="00B3392A" w:rsidP="009D66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vMerge w:val="restart"/>
            <w:vAlign w:val="bottom"/>
          </w:tcPr>
          <w:p w14:paraId="608139D5" w14:textId="14DB1CD6" w:rsidR="00B3392A" w:rsidRPr="0035030C" w:rsidRDefault="00B3392A" w:rsidP="009D66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ธันวาคม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2810CA"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 w:rsidR="00DD12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  <w:tr w:rsidR="00B3392A" w:rsidRPr="0035030C" w14:paraId="56A96550" w14:textId="77777777" w:rsidTr="009D66AD">
        <w:tc>
          <w:tcPr>
            <w:tcW w:w="3758" w:type="dxa"/>
          </w:tcPr>
          <w:p w14:paraId="53AE61AE" w14:textId="77777777" w:rsidR="00B3392A" w:rsidRPr="0035030C" w:rsidRDefault="00B3392A" w:rsidP="009D66A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9" w:type="dxa"/>
            <w:vMerge/>
          </w:tcPr>
          <w:p w14:paraId="63E61F7C" w14:textId="77777777" w:rsidR="00B3392A" w:rsidRPr="0035030C" w:rsidRDefault="00B3392A" w:rsidP="009D66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E52B8A2" w14:textId="77777777" w:rsidR="00B3392A" w:rsidRPr="0035030C" w:rsidRDefault="00B3392A" w:rsidP="009D66A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1681D780" w14:textId="77777777" w:rsidR="00B3392A" w:rsidRPr="0035030C" w:rsidRDefault="00B3392A" w:rsidP="009D66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350944" w14:textId="77777777" w:rsidR="00B3392A" w:rsidRPr="0035030C" w:rsidRDefault="00B3392A" w:rsidP="009D66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23B13F49" w14:textId="77777777" w:rsidR="00B3392A" w:rsidRPr="0035030C" w:rsidRDefault="00B3392A" w:rsidP="009D66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1D5953B" w14:textId="77777777" w:rsidR="00B3392A" w:rsidRPr="0035030C" w:rsidRDefault="00B3392A" w:rsidP="009D66A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Merge/>
            <w:vAlign w:val="bottom"/>
          </w:tcPr>
          <w:p w14:paraId="59CADDBC" w14:textId="77777777" w:rsidR="00B3392A" w:rsidRPr="0035030C" w:rsidRDefault="00B3392A" w:rsidP="009D66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3392A" w:rsidRPr="0035030C" w14:paraId="0E4D04DC" w14:textId="77777777" w:rsidTr="009D66AD">
        <w:tc>
          <w:tcPr>
            <w:tcW w:w="3758" w:type="dxa"/>
          </w:tcPr>
          <w:p w14:paraId="3BA09D1B" w14:textId="77777777" w:rsidR="00B3392A" w:rsidRPr="0035030C" w:rsidRDefault="00B3392A" w:rsidP="009D66A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9" w:type="dxa"/>
            <w:vMerge/>
            <w:vAlign w:val="bottom"/>
          </w:tcPr>
          <w:p w14:paraId="1BB7F5FE" w14:textId="77777777" w:rsidR="00B3392A" w:rsidRPr="0035030C" w:rsidRDefault="00B3392A" w:rsidP="009D66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B64DB4D" w14:textId="77777777" w:rsidR="00B3392A" w:rsidRPr="0035030C" w:rsidRDefault="00B3392A" w:rsidP="009D66A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673E047E" w14:textId="77777777" w:rsidR="00B3392A" w:rsidRPr="0035030C" w:rsidRDefault="00B3392A" w:rsidP="009D66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36" w:type="dxa"/>
          </w:tcPr>
          <w:p w14:paraId="513F48CA" w14:textId="77777777" w:rsidR="00B3392A" w:rsidRPr="0035030C" w:rsidRDefault="00B3392A" w:rsidP="009D66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03D84042" w14:textId="77777777" w:rsidR="00B3392A" w:rsidRPr="0035030C" w:rsidRDefault="00B3392A" w:rsidP="009D66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36" w:type="dxa"/>
          </w:tcPr>
          <w:p w14:paraId="1A25D369" w14:textId="77777777" w:rsidR="00B3392A" w:rsidRPr="0035030C" w:rsidRDefault="00B3392A" w:rsidP="009D66A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Merge/>
            <w:vAlign w:val="bottom"/>
          </w:tcPr>
          <w:p w14:paraId="382C15CC" w14:textId="77777777" w:rsidR="00B3392A" w:rsidRPr="0035030C" w:rsidRDefault="00B3392A" w:rsidP="009D66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B3392A" w:rsidRPr="0035030C" w14:paraId="2F05835B" w14:textId="77777777" w:rsidTr="009D66AD">
        <w:tc>
          <w:tcPr>
            <w:tcW w:w="3758" w:type="dxa"/>
          </w:tcPr>
          <w:p w14:paraId="3BC025EB" w14:textId="77777777" w:rsidR="00B3392A" w:rsidRPr="0035030C" w:rsidRDefault="00B3392A" w:rsidP="009D66A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9" w:type="dxa"/>
            <w:vMerge/>
            <w:vAlign w:val="bottom"/>
          </w:tcPr>
          <w:p w14:paraId="557B7279" w14:textId="77777777" w:rsidR="00B3392A" w:rsidRPr="0035030C" w:rsidRDefault="00B3392A" w:rsidP="009D66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BE37E72" w14:textId="77777777" w:rsidR="00B3392A" w:rsidRPr="0035030C" w:rsidRDefault="00B3392A" w:rsidP="009D66A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6176CA3B" w14:textId="77777777" w:rsidR="00B3392A" w:rsidRPr="0035030C" w:rsidRDefault="00B3392A" w:rsidP="009D66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36" w:type="dxa"/>
          </w:tcPr>
          <w:p w14:paraId="25392C27" w14:textId="77777777" w:rsidR="00B3392A" w:rsidRPr="0035030C" w:rsidRDefault="00B3392A" w:rsidP="009D66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1D5F8B2B" w14:textId="77777777" w:rsidR="00B3392A" w:rsidRPr="0035030C" w:rsidRDefault="00B3392A" w:rsidP="009D66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6" w:type="dxa"/>
          </w:tcPr>
          <w:p w14:paraId="756AB088" w14:textId="77777777" w:rsidR="00B3392A" w:rsidRPr="0035030C" w:rsidRDefault="00B3392A" w:rsidP="009D66A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Merge/>
            <w:vAlign w:val="bottom"/>
          </w:tcPr>
          <w:p w14:paraId="19034F4A" w14:textId="77777777" w:rsidR="00B3392A" w:rsidRPr="0035030C" w:rsidRDefault="00B3392A" w:rsidP="009D66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B3392A" w:rsidRPr="0035030C" w14:paraId="35E59E9F" w14:textId="77777777" w:rsidTr="009D66AD">
        <w:tc>
          <w:tcPr>
            <w:tcW w:w="3758" w:type="dxa"/>
          </w:tcPr>
          <w:p w14:paraId="018CF9C0" w14:textId="77777777" w:rsidR="00B3392A" w:rsidRPr="0035030C" w:rsidRDefault="00B3392A" w:rsidP="009D66A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0" w:type="dxa"/>
            <w:gridSpan w:val="7"/>
          </w:tcPr>
          <w:p w14:paraId="1855FD5D" w14:textId="77777777" w:rsidR="00B3392A" w:rsidRPr="0035030C" w:rsidRDefault="00B3392A" w:rsidP="009D66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3392A" w:rsidRPr="0035030C" w14:paraId="4135CA2A" w14:textId="77777777" w:rsidTr="009D66AD">
        <w:tc>
          <w:tcPr>
            <w:tcW w:w="3758" w:type="dxa"/>
          </w:tcPr>
          <w:p w14:paraId="450303D4" w14:textId="77777777" w:rsidR="00B3392A" w:rsidRPr="0035030C" w:rsidRDefault="00B3392A" w:rsidP="009D66A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09" w:type="dxa"/>
            <w:vAlign w:val="bottom"/>
          </w:tcPr>
          <w:p w14:paraId="1FB6B7E1" w14:textId="77777777" w:rsidR="00B3392A" w:rsidRPr="0035030C" w:rsidRDefault="00B3392A" w:rsidP="009D66AD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FB900BD" w14:textId="77777777" w:rsidR="00B3392A" w:rsidRPr="0035030C" w:rsidRDefault="00B3392A" w:rsidP="009D66A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14:paraId="375E2FDF" w14:textId="77777777" w:rsidR="00B3392A" w:rsidRPr="0035030C" w:rsidRDefault="00B3392A" w:rsidP="009D66AD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35F565A" w14:textId="77777777" w:rsidR="00B3392A" w:rsidRPr="0035030C" w:rsidRDefault="00B3392A" w:rsidP="009D66AD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6B809A74" w14:textId="77777777" w:rsidR="00B3392A" w:rsidRPr="0035030C" w:rsidRDefault="00B3392A" w:rsidP="009D66AD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FB2333A" w14:textId="77777777" w:rsidR="00B3392A" w:rsidRPr="0035030C" w:rsidRDefault="00B3392A" w:rsidP="009D66AD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3263FEE1" w14:textId="77777777" w:rsidR="00B3392A" w:rsidRPr="0035030C" w:rsidRDefault="00B3392A" w:rsidP="009D66AD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5673F" w:rsidRPr="0035030C" w14:paraId="6E4FBFBF" w14:textId="77777777" w:rsidTr="009D66AD">
        <w:tc>
          <w:tcPr>
            <w:tcW w:w="3758" w:type="dxa"/>
          </w:tcPr>
          <w:p w14:paraId="7C399972" w14:textId="24C6E93E" w:rsidR="0025673F" w:rsidRPr="0035030C" w:rsidRDefault="0025673F" w:rsidP="00DD1234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EEE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09" w:type="dxa"/>
            <w:vAlign w:val="bottom"/>
          </w:tcPr>
          <w:p w14:paraId="48C0A585" w14:textId="7EC5468E" w:rsidR="0025673F" w:rsidRPr="002810CA" w:rsidRDefault="0025673F" w:rsidP="00DD1234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48,376</w:t>
            </w:r>
          </w:p>
        </w:tc>
        <w:tc>
          <w:tcPr>
            <w:tcW w:w="236" w:type="dxa"/>
            <w:vAlign w:val="bottom"/>
          </w:tcPr>
          <w:p w14:paraId="219AC9F1" w14:textId="77777777" w:rsidR="0025673F" w:rsidRPr="0035030C" w:rsidRDefault="0025673F" w:rsidP="00DD123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4A41E83C" w14:textId="13FE159D" w:rsidR="0025673F" w:rsidRDefault="0025673F" w:rsidP="000C2AEE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(10,214)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771CCA" w14:textId="77777777" w:rsidR="0025673F" w:rsidRPr="0035030C" w:rsidRDefault="0025673F" w:rsidP="00DD123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3D9846CD" w14:textId="158FF464" w:rsidR="0025673F" w:rsidRDefault="0025673F" w:rsidP="00F95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E10303" w14:textId="77777777" w:rsidR="0025673F" w:rsidRPr="0035030C" w:rsidRDefault="0025673F" w:rsidP="00DD123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743D4A13" w14:textId="3734FB31" w:rsidR="0025673F" w:rsidRDefault="0025673F" w:rsidP="00DD1234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38,162</w:t>
            </w:r>
          </w:p>
        </w:tc>
      </w:tr>
      <w:tr w:rsidR="00DD1234" w:rsidRPr="0035030C" w14:paraId="3929C81D" w14:textId="77777777" w:rsidTr="009D66AD">
        <w:tc>
          <w:tcPr>
            <w:tcW w:w="3758" w:type="dxa"/>
          </w:tcPr>
          <w:p w14:paraId="47999196" w14:textId="77777777" w:rsidR="00DD1234" w:rsidRPr="0035030C" w:rsidRDefault="00DD1234" w:rsidP="00DD1234">
            <w:pPr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209" w:type="dxa"/>
            <w:vAlign w:val="bottom"/>
          </w:tcPr>
          <w:p w14:paraId="697309A5" w14:textId="0EB85B5F" w:rsidR="00DD1234" w:rsidRPr="0035030C" w:rsidRDefault="00DD1234" w:rsidP="00DD1234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962</w:t>
            </w:r>
          </w:p>
        </w:tc>
        <w:tc>
          <w:tcPr>
            <w:tcW w:w="236" w:type="dxa"/>
            <w:vAlign w:val="bottom"/>
          </w:tcPr>
          <w:p w14:paraId="7D45FD31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010F437B" w14:textId="370F239B" w:rsidR="00DD1234" w:rsidRPr="0035030C" w:rsidRDefault="00DD1234" w:rsidP="00F95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9C70C5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299EFA0E" w14:textId="59CAB5B4" w:rsidR="00DD1234" w:rsidRPr="0035030C" w:rsidRDefault="00DD1234" w:rsidP="00F95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EBAAC6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360356E8" w14:textId="681E16BE" w:rsidR="00DD1234" w:rsidRPr="0035030C" w:rsidRDefault="00DD1234" w:rsidP="00DD1234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11,962</w:t>
            </w:r>
          </w:p>
        </w:tc>
      </w:tr>
      <w:tr w:rsidR="00DD1234" w:rsidRPr="0035030C" w14:paraId="4A261EF4" w14:textId="77777777" w:rsidTr="009D66AD">
        <w:tc>
          <w:tcPr>
            <w:tcW w:w="3758" w:type="dxa"/>
          </w:tcPr>
          <w:p w14:paraId="12EEE577" w14:textId="77777777" w:rsidR="00DD1234" w:rsidRPr="0035030C" w:rsidRDefault="00DD1234" w:rsidP="00DD1234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ค่าเผื่อการด้อยค่าสินทรัพย์</w:t>
            </w:r>
          </w:p>
        </w:tc>
        <w:tc>
          <w:tcPr>
            <w:tcW w:w="1209" w:type="dxa"/>
            <w:vAlign w:val="bottom"/>
          </w:tcPr>
          <w:p w14:paraId="71E5D367" w14:textId="5195F924" w:rsidR="00DD1234" w:rsidRPr="0035030C" w:rsidRDefault="00DD1234" w:rsidP="00DD1234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900</w:t>
            </w:r>
          </w:p>
        </w:tc>
        <w:tc>
          <w:tcPr>
            <w:tcW w:w="236" w:type="dxa"/>
            <w:vAlign w:val="bottom"/>
          </w:tcPr>
          <w:p w14:paraId="18EC1A12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34B0DD8F" w14:textId="5AD5C84D" w:rsidR="00DD1234" w:rsidRPr="0035030C" w:rsidRDefault="00DD1234" w:rsidP="00F95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30998F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637FB7EC" w14:textId="50A993A1" w:rsidR="00DD1234" w:rsidRPr="0035030C" w:rsidRDefault="00DD1234" w:rsidP="00F95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BFC2AF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189C95A8" w14:textId="655B6D42" w:rsidR="00DD1234" w:rsidRPr="0035030C" w:rsidRDefault="00DD1234" w:rsidP="00DD1234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900</w:t>
            </w:r>
          </w:p>
        </w:tc>
      </w:tr>
      <w:tr w:rsidR="00DD1234" w:rsidRPr="0035030C" w14:paraId="241527FE" w14:textId="77777777" w:rsidTr="009D66AD">
        <w:tc>
          <w:tcPr>
            <w:tcW w:w="3758" w:type="dxa"/>
          </w:tcPr>
          <w:p w14:paraId="337E5713" w14:textId="77777777" w:rsidR="00DD1234" w:rsidRPr="0035030C" w:rsidRDefault="00DD1234" w:rsidP="00DD1234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ประมาณการส่วนลดจ่ายและส่งเสริมการขาย</w:t>
            </w:r>
          </w:p>
        </w:tc>
        <w:tc>
          <w:tcPr>
            <w:tcW w:w="1209" w:type="dxa"/>
            <w:vAlign w:val="bottom"/>
          </w:tcPr>
          <w:p w14:paraId="10DF44FA" w14:textId="0183CBAC" w:rsidR="00DD1234" w:rsidRPr="0035030C" w:rsidRDefault="00DD1234" w:rsidP="00DD1234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833</w:t>
            </w:r>
          </w:p>
        </w:tc>
        <w:tc>
          <w:tcPr>
            <w:tcW w:w="236" w:type="dxa"/>
            <w:vAlign w:val="bottom"/>
          </w:tcPr>
          <w:p w14:paraId="6065F2D3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422177D9" w14:textId="56720764" w:rsidR="00DD1234" w:rsidRPr="0035030C" w:rsidRDefault="00DD1234" w:rsidP="00DD1234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(20,421)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FF8897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1E27CAA5" w14:textId="14916E25" w:rsidR="00DD1234" w:rsidRPr="0035030C" w:rsidRDefault="00DD1234" w:rsidP="00F95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95E1D9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4C062DBA" w14:textId="7F7B6EF0" w:rsidR="00DD1234" w:rsidRPr="0035030C" w:rsidRDefault="00DD1234" w:rsidP="00DD1234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17,412</w:t>
            </w:r>
          </w:p>
        </w:tc>
      </w:tr>
      <w:tr w:rsidR="00DD1234" w:rsidRPr="0035030C" w14:paraId="20DFB2DE" w14:textId="77777777" w:rsidTr="009D66AD">
        <w:tc>
          <w:tcPr>
            <w:tcW w:w="3758" w:type="dxa"/>
          </w:tcPr>
          <w:p w14:paraId="5AABF292" w14:textId="77777777" w:rsidR="00DD1234" w:rsidRPr="0035030C" w:rsidRDefault="00DD1234" w:rsidP="00DD1234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09" w:type="dxa"/>
            <w:vAlign w:val="bottom"/>
          </w:tcPr>
          <w:p w14:paraId="1185A6D4" w14:textId="3829470C" w:rsidR="00DD1234" w:rsidRPr="0035030C" w:rsidRDefault="00DD1234" w:rsidP="00DD1234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970</w:t>
            </w:r>
          </w:p>
        </w:tc>
        <w:tc>
          <w:tcPr>
            <w:tcW w:w="236" w:type="dxa"/>
            <w:vAlign w:val="bottom"/>
          </w:tcPr>
          <w:p w14:paraId="4F5DDA0C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5E82DFB1" w14:textId="6F9263DD" w:rsidR="00DD1234" w:rsidRPr="0035030C" w:rsidRDefault="00DD1234" w:rsidP="00DD1234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(19,977)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CC6144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04BC50FD" w14:textId="2A3B2F13" w:rsidR="00DD1234" w:rsidRPr="0035030C" w:rsidRDefault="00DD1234" w:rsidP="00F95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7BA0DF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6CD7763B" w14:textId="3D5BF7F5" w:rsidR="00DD1234" w:rsidRPr="0035030C" w:rsidRDefault="00DD1234" w:rsidP="00DD1234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321,993</w:t>
            </w:r>
          </w:p>
        </w:tc>
      </w:tr>
      <w:tr w:rsidR="00DD1234" w:rsidRPr="0035030C" w14:paraId="64690B45" w14:textId="77777777" w:rsidTr="009D66AD">
        <w:tc>
          <w:tcPr>
            <w:tcW w:w="3758" w:type="dxa"/>
          </w:tcPr>
          <w:p w14:paraId="40DDA4D2" w14:textId="77777777" w:rsidR="00DD1234" w:rsidRPr="0035030C" w:rsidRDefault="00DD1234" w:rsidP="00DD1234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ผลขาดทุนยกไป</w:t>
            </w:r>
          </w:p>
        </w:tc>
        <w:tc>
          <w:tcPr>
            <w:tcW w:w="1209" w:type="dxa"/>
            <w:vAlign w:val="bottom"/>
          </w:tcPr>
          <w:p w14:paraId="1208F2A5" w14:textId="22976EBB" w:rsidR="00DD1234" w:rsidRPr="0035030C" w:rsidRDefault="00DD1234" w:rsidP="00DD1234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810</w:t>
            </w:r>
          </w:p>
        </w:tc>
        <w:tc>
          <w:tcPr>
            <w:tcW w:w="236" w:type="dxa"/>
            <w:vAlign w:val="bottom"/>
          </w:tcPr>
          <w:p w14:paraId="7C515C0F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5845AD86" w14:textId="5E0DFBA3" w:rsidR="00DD1234" w:rsidRPr="0035030C" w:rsidRDefault="00DD1234" w:rsidP="00DD1234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11,870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1ED41C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2DBBF543" w14:textId="3B89B722" w:rsidR="00DD1234" w:rsidRPr="0035030C" w:rsidRDefault="00DD1234" w:rsidP="00F95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BCE2EF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4F5AAB43" w14:textId="0C4434C5" w:rsidR="00DD1234" w:rsidRPr="0035030C" w:rsidRDefault="00DD1234" w:rsidP="00DD1234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640,680</w:t>
            </w:r>
          </w:p>
        </w:tc>
      </w:tr>
      <w:tr w:rsidR="00DD1234" w:rsidRPr="0035030C" w14:paraId="6B4CF3EE" w14:textId="77777777" w:rsidTr="009D66AD">
        <w:tc>
          <w:tcPr>
            <w:tcW w:w="3758" w:type="dxa"/>
          </w:tcPr>
          <w:p w14:paraId="2CE23F6B" w14:textId="77777777" w:rsidR="00DD1234" w:rsidRPr="0035030C" w:rsidRDefault="00DD1234" w:rsidP="00DD1234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209" w:type="dxa"/>
            <w:vAlign w:val="bottom"/>
          </w:tcPr>
          <w:p w14:paraId="7EA7AE2E" w14:textId="267FB2EF" w:rsidR="00DD1234" w:rsidRPr="0035030C" w:rsidRDefault="00DD1234" w:rsidP="00DD1234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160</w:t>
            </w:r>
          </w:p>
        </w:tc>
        <w:tc>
          <w:tcPr>
            <w:tcW w:w="236" w:type="dxa"/>
            <w:vAlign w:val="bottom"/>
          </w:tcPr>
          <w:p w14:paraId="01D21167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72F2451A" w14:textId="597B7AD9" w:rsidR="00DD1234" w:rsidRPr="0035030C" w:rsidRDefault="00DD1234" w:rsidP="00F95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51E87D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0850DF80" w14:textId="2D4354EA" w:rsidR="00DD1234" w:rsidRPr="0035030C" w:rsidRDefault="00DD1234" w:rsidP="00DD1234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9AEE0B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4FAAECD8" w14:textId="2FA916F9" w:rsidR="00DD1234" w:rsidRPr="0035030C" w:rsidRDefault="00DD1234" w:rsidP="00DD1234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172</w:t>
            </w:r>
          </w:p>
        </w:tc>
      </w:tr>
      <w:tr w:rsidR="00DD1234" w:rsidRPr="0035030C" w14:paraId="7FCF5204" w14:textId="77777777" w:rsidTr="009D66AD">
        <w:tc>
          <w:tcPr>
            <w:tcW w:w="3758" w:type="dxa"/>
          </w:tcPr>
          <w:p w14:paraId="0236ED06" w14:textId="77777777" w:rsidR="00DD1234" w:rsidRPr="0035030C" w:rsidRDefault="00DD1234" w:rsidP="00DD1234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2FA087" w14:textId="5B53087C" w:rsidR="00DD1234" w:rsidRPr="0035030C" w:rsidRDefault="0025673F" w:rsidP="00DD1234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1,070,011</w:t>
            </w:r>
          </w:p>
        </w:tc>
        <w:tc>
          <w:tcPr>
            <w:tcW w:w="236" w:type="dxa"/>
            <w:vAlign w:val="bottom"/>
          </w:tcPr>
          <w:p w14:paraId="0E2E0801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F5D83F" w14:textId="774F45FF" w:rsidR="00DD1234" w:rsidRPr="0035030C" w:rsidRDefault="00DD1234" w:rsidP="00DD1234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2567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38,742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75A01B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8C26FD" w14:textId="0B1D6C61" w:rsidR="00DD1234" w:rsidRPr="0035030C" w:rsidRDefault="00DD1234" w:rsidP="00DD1234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C0A96C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309BA1" w14:textId="4348CABB" w:rsidR="00DD1234" w:rsidRPr="0035030C" w:rsidRDefault="0025673F" w:rsidP="00DD1234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1,031,281</w:t>
            </w:r>
          </w:p>
        </w:tc>
      </w:tr>
      <w:tr w:rsidR="00DD1234" w:rsidRPr="000E1F46" w14:paraId="5938C380" w14:textId="77777777" w:rsidTr="009D66AD">
        <w:tc>
          <w:tcPr>
            <w:tcW w:w="3758" w:type="dxa"/>
          </w:tcPr>
          <w:p w14:paraId="4F8A5E2F" w14:textId="77777777" w:rsidR="00DD1234" w:rsidRPr="000E1F46" w:rsidRDefault="00DD1234" w:rsidP="00DD123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vAlign w:val="bottom"/>
          </w:tcPr>
          <w:p w14:paraId="0A4C1F4C" w14:textId="77777777" w:rsidR="00DD1234" w:rsidRPr="000E1F46" w:rsidRDefault="00DD1234" w:rsidP="00DD1234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5596181" w14:textId="77777777" w:rsidR="00DD1234" w:rsidRPr="000E1F46" w:rsidRDefault="00DD1234" w:rsidP="00DD123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70FE62DC" w14:textId="77777777" w:rsidR="00DD1234" w:rsidRPr="000E1F46" w:rsidRDefault="00DD1234" w:rsidP="00DD1234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A237952" w14:textId="77777777" w:rsidR="00DD1234" w:rsidRPr="000E1F46" w:rsidRDefault="00DD1234" w:rsidP="00DD1234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6DF2321A" w14:textId="77777777" w:rsidR="00DD1234" w:rsidRPr="000E1F46" w:rsidRDefault="00DD1234" w:rsidP="00DD1234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F78FE30" w14:textId="77777777" w:rsidR="00DD1234" w:rsidRPr="000E1F46" w:rsidRDefault="00DD1234" w:rsidP="00DD1234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5FBC6342" w14:textId="77777777" w:rsidR="00DD1234" w:rsidRPr="000E1F46" w:rsidRDefault="00DD1234" w:rsidP="00DD1234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D1234" w:rsidRPr="0035030C" w14:paraId="35D5BE28" w14:textId="77777777" w:rsidTr="009D66AD">
        <w:tc>
          <w:tcPr>
            <w:tcW w:w="3758" w:type="dxa"/>
          </w:tcPr>
          <w:p w14:paraId="71B0EE3F" w14:textId="77777777" w:rsidR="00DD1234" w:rsidRPr="0035030C" w:rsidRDefault="00DD1234" w:rsidP="00DD123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09" w:type="dxa"/>
            <w:vAlign w:val="bottom"/>
          </w:tcPr>
          <w:p w14:paraId="2BB0E48B" w14:textId="77777777" w:rsidR="00DD1234" w:rsidRPr="0035030C" w:rsidRDefault="00DD1234" w:rsidP="00DD1234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C3C7380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7627C884" w14:textId="77777777" w:rsidR="00DD1234" w:rsidRPr="0035030C" w:rsidRDefault="00DD1234" w:rsidP="00DD1234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F447A0B" w14:textId="77777777" w:rsidR="00DD1234" w:rsidRPr="0035030C" w:rsidRDefault="00DD1234" w:rsidP="00DD1234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310AEF35" w14:textId="77777777" w:rsidR="00DD1234" w:rsidRPr="0035030C" w:rsidRDefault="00DD1234" w:rsidP="00DD1234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B879DCC" w14:textId="77777777" w:rsidR="00DD1234" w:rsidRPr="0035030C" w:rsidRDefault="00DD1234" w:rsidP="00DD1234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6CBD50E8" w14:textId="77777777" w:rsidR="00DD1234" w:rsidRPr="0035030C" w:rsidRDefault="00DD1234" w:rsidP="00DD1234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5673F" w:rsidRPr="0035030C" w14:paraId="385487EA" w14:textId="77777777" w:rsidTr="009D66AD">
        <w:tc>
          <w:tcPr>
            <w:tcW w:w="3758" w:type="dxa"/>
          </w:tcPr>
          <w:p w14:paraId="22C66994" w14:textId="249F5CD9" w:rsidR="0025673F" w:rsidRPr="0035030C" w:rsidRDefault="0025673F" w:rsidP="00DD123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E94">
              <w:rPr>
                <w:rFonts w:asciiTheme="majorBidi" w:hAnsi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09" w:type="dxa"/>
            <w:vAlign w:val="bottom"/>
          </w:tcPr>
          <w:p w14:paraId="30CD26D6" w14:textId="6BB4C088" w:rsidR="0025673F" w:rsidRDefault="0025673F" w:rsidP="00DD1234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(198,298)</w:t>
            </w:r>
          </w:p>
        </w:tc>
        <w:tc>
          <w:tcPr>
            <w:tcW w:w="236" w:type="dxa"/>
            <w:vAlign w:val="bottom"/>
          </w:tcPr>
          <w:p w14:paraId="4957B1F0" w14:textId="77777777" w:rsidR="0025673F" w:rsidRPr="0035030C" w:rsidRDefault="0025673F" w:rsidP="00DD123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445227FE" w14:textId="71DC64E1" w:rsidR="0025673F" w:rsidRDefault="0025673F" w:rsidP="00DD1234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(17,748)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D51304" w14:textId="77777777" w:rsidR="0025673F" w:rsidRPr="0035030C" w:rsidRDefault="0025673F" w:rsidP="00DD123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6F474ED3" w14:textId="2F16EE1F" w:rsidR="0025673F" w:rsidRDefault="0025673F" w:rsidP="00F95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A7F4B5" w14:textId="77777777" w:rsidR="0025673F" w:rsidRPr="0035030C" w:rsidRDefault="0025673F" w:rsidP="00DD123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4F638790" w14:textId="1D9C84D8" w:rsidR="0025673F" w:rsidRDefault="0025673F" w:rsidP="00DD1234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(216,046)</w:t>
            </w:r>
          </w:p>
        </w:tc>
      </w:tr>
      <w:tr w:rsidR="00DD1234" w:rsidRPr="0035030C" w14:paraId="6FC74415" w14:textId="77777777" w:rsidTr="009D66AD">
        <w:tc>
          <w:tcPr>
            <w:tcW w:w="3758" w:type="dxa"/>
          </w:tcPr>
          <w:p w14:paraId="63ECD155" w14:textId="77777777" w:rsidR="00DD1234" w:rsidRPr="0035030C" w:rsidRDefault="00DD1234" w:rsidP="00DD123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ความแตกต่างค่าตัดจำหน่ายประทานบัตร</w:t>
            </w:r>
          </w:p>
        </w:tc>
        <w:tc>
          <w:tcPr>
            <w:tcW w:w="1209" w:type="dxa"/>
            <w:vAlign w:val="bottom"/>
          </w:tcPr>
          <w:p w14:paraId="0F278AB1" w14:textId="7FDA3C2C" w:rsidR="00DD1234" w:rsidRPr="0035030C" w:rsidRDefault="00DD1234" w:rsidP="00DD1234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7B004F7C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55F6482C" w14:textId="29F90CDF" w:rsidR="00DD1234" w:rsidRPr="0035030C" w:rsidRDefault="00DD1234" w:rsidP="00DD1234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3BB133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6109DCF9" w14:textId="02D370C7" w:rsidR="00DD1234" w:rsidRPr="0035030C" w:rsidRDefault="00DD1234" w:rsidP="00F95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6F286E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0D6ED3FD" w14:textId="19FAF85F" w:rsidR="00DD1234" w:rsidRPr="0035030C" w:rsidRDefault="00DD1234" w:rsidP="00DD1234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(2,923)</w:t>
            </w:r>
          </w:p>
        </w:tc>
      </w:tr>
      <w:tr w:rsidR="00DD1234" w:rsidRPr="0035030C" w14:paraId="2FEC4650" w14:textId="77777777" w:rsidTr="009D66AD">
        <w:tc>
          <w:tcPr>
            <w:tcW w:w="3758" w:type="dxa"/>
          </w:tcPr>
          <w:p w14:paraId="45291831" w14:textId="77777777" w:rsidR="00DD1234" w:rsidRPr="0035030C" w:rsidRDefault="00DD1234" w:rsidP="00DD123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ความแตกต่างค่าเสื่อมราคาสินทรัพย์</w:t>
            </w:r>
          </w:p>
        </w:tc>
        <w:tc>
          <w:tcPr>
            <w:tcW w:w="1209" w:type="dxa"/>
            <w:vAlign w:val="bottom"/>
          </w:tcPr>
          <w:p w14:paraId="5491F63A" w14:textId="1F4D4CD7" w:rsidR="00DD1234" w:rsidRPr="0035030C" w:rsidRDefault="00DD1234" w:rsidP="00DD1234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7E9FF485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59749045" w14:textId="1B98099E" w:rsidR="00DD1234" w:rsidRPr="0035030C" w:rsidRDefault="00DD1234" w:rsidP="00DD1234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(14,260)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CF8DF1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20853F74" w14:textId="285E9727" w:rsidR="00DD1234" w:rsidRPr="0035030C" w:rsidRDefault="00DD1234" w:rsidP="00F95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E00402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57068369" w14:textId="2A104CCB" w:rsidR="00DD1234" w:rsidRPr="0035030C" w:rsidRDefault="00DD1234" w:rsidP="00DD1234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(597,801)</w:t>
            </w:r>
          </w:p>
        </w:tc>
      </w:tr>
      <w:tr w:rsidR="00DD1234" w:rsidRPr="0035030C" w14:paraId="6F33A426" w14:textId="77777777" w:rsidTr="009D66AD">
        <w:tc>
          <w:tcPr>
            <w:tcW w:w="3758" w:type="dxa"/>
            <w:vAlign w:val="bottom"/>
          </w:tcPr>
          <w:p w14:paraId="16522582" w14:textId="77777777" w:rsidR="00DD1234" w:rsidRPr="0035030C" w:rsidRDefault="00DD1234" w:rsidP="00DD123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75B9C6" w14:textId="24C8CA2F" w:rsidR="00DD1234" w:rsidRPr="0035030C" w:rsidRDefault="00DD1234" w:rsidP="00DD1234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2567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784,934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0764E110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1AC727" w14:textId="5054F143" w:rsidR="00DD1234" w:rsidRPr="0035030C" w:rsidRDefault="00DD1234" w:rsidP="00DD1234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2567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31,836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5700AD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C1E10F" w14:textId="4FD970AD" w:rsidR="00DD1234" w:rsidRPr="00DD1234" w:rsidRDefault="00DD1234" w:rsidP="00F95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D12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E3F217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CB16BA" w14:textId="08633684" w:rsidR="00DD1234" w:rsidRPr="0035030C" w:rsidRDefault="00DD1234" w:rsidP="00DD1234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2567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816,770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DD1234" w:rsidRPr="000E1F46" w14:paraId="40D18BDB" w14:textId="77777777" w:rsidTr="009D66AD">
        <w:trPr>
          <w:trHeight w:val="287"/>
        </w:trPr>
        <w:tc>
          <w:tcPr>
            <w:tcW w:w="3758" w:type="dxa"/>
          </w:tcPr>
          <w:p w14:paraId="2B2D4A0E" w14:textId="77777777" w:rsidR="00DD1234" w:rsidRPr="000E1F46" w:rsidRDefault="00DD1234" w:rsidP="00DD123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9" w:type="dxa"/>
            <w:vAlign w:val="bottom"/>
          </w:tcPr>
          <w:p w14:paraId="037EC57E" w14:textId="77777777" w:rsidR="00DD1234" w:rsidRPr="000E1F46" w:rsidRDefault="00DD1234" w:rsidP="00DD1234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16B3469" w14:textId="77777777" w:rsidR="00DD1234" w:rsidRPr="000E1F46" w:rsidRDefault="00DD1234" w:rsidP="00DD123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78C67E7A" w14:textId="77777777" w:rsidR="00DD1234" w:rsidRPr="000E1F46" w:rsidRDefault="00DD1234" w:rsidP="00DD1234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1EF0275" w14:textId="77777777" w:rsidR="00DD1234" w:rsidRPr="000E1F46" w:rsidRDefault="00DD1234" w:rsidP="00DD1234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793E3152" w14:textId="77777777" w:rsidR="00DD1234" w:rsidRPr="000E1F46" w:rsidRDefault="00DD1234" w:rsidP="00DD1234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1F70981" w14:textId="77777777" w:rsidR="00DD1234" w:rsidRPr="000E1F46" w:rsidRDefault="00DD1234" w:rsidP="00DD1234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5D34774C" w14:textId="77777777" w:rsidR="00DD1234" w:rsidRPr="000E1F46" w:rsidRDefault="00DD1234" w:rsidP="00DD1234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D1234" w:rsidRPr="0035030C" w14:paraId="197E2BD5" w14:textId="77777777" w:rsidTr="009D66AD">
        <w:tc>
          <w:tcPr>
            <w:tcW w:w="3758" w:type="dxa"/>
            <w:vAlign w:val="bottom"/>
          </w:tcPr>
          <w:p w14:paraId="41EF23F4" w14:textId="77777777" w:rsidR="00DD1234" w:rsidRPr="0035030C" w:rsidRDefault="00DD1234" w:rsidP="00DD123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9" w:type="dxa"/>
            <w:tcBorders>
              <w:bottom w:val="double" w:sz="4" w:space="0" w:color="auto"/>
            </w:tcBorders>
            <w:vAlign w:val="bottom"/>
          </w:tcPr>
          <w:p w14:paraId="0E4327DA" w14:textId="01760A86" w:rsidR="00DD1234" w:rsidRPr="0035030C" w:rsidRDefault="00DD1234" w:rsidP="00DD1234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077</w:t>
            </w:r>
          </w:p>
        </w:tc>
        <w:tc>
          <w:tcPr>
            <w:tcW w:w="236" w:type="dxa"/>
            <w:vAlign w:val="bottom"/>
          </w:tcPr>
          <w:p w14:paraId="415C925D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67CE28" w14:textId="7E8F49B3" w:rsidR="00DD1234" w:rsidRPr="0035030C" w:rsidRDefault="00DD1234" w:rsidP="00DD1234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(70,578)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5C9C3E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E2A37A" w14:textId="63C46C4F" w:rsidR="00DD1234" w:rsidRPr="0035030C" w:rsidRDefault="00DD1234" w:rsidP="00DD1234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A67EEC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600A76" w14:textId="241601D0" w:rsidR="00DD1234" w:rsidRPr="0035030C" w:rsidRDefault="00DD1234" w:rsidP="00DD1234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214,511</w:t>
            </w:r>
          </w:p>
        </w:tc>
      </w:tr>
    </w:tbl>
    <w:p w14:paraId="5C65BF35" w14:textId="77777777" w:rsidR="000E1F46" w:rsidRDefault="000E1F46" w:rsidP="001A21A3">
      <w:pPr>
        <w:pStyle w:val="Bo-C1Content"/>
        <w:rPr>
          <w:rFonts w:asciiTheme="majorBidi" w:hAnsiTheme="majorBidi" w:cstheme="majorBidi"/>
        </w:rPr>
      </w:pPr>
    </w:p>
    <w:p w14:paraId="036DE3BB" w14:textId="5B0B3686" w:rsidR="000E1F46" w:rsidRPr="0008601C" w:rsidRDefault="00FE4421" w:rsidP="0008601C">
      <w:pPr>
        <w:pStyle w:val="Bo-C1Content"/>
        <w:rPr>
          <w:rFonts w:asciiTheme="majorBidi" w:hAnsiTheme="majorBidi" w:cstheme="majorBidi"/>
          <w:lang w:val="en-US"/>
        </w:rPr>
      </w:pPr>
      <w:r w:rsidRPr="00FE4421">
        <w:rPr>
          <w:rFonts w:asciiTheme="majorBidi" w:hAnsiTheme="majorBidi"/>
          <w:cs/>
        </w:rPr>
        <w:t xml:space="preserve">ณ วันที่ </w:t>
      </w:r>
      <w:r w:rsidR="002810CA" w:rsidRPr="002810CA">
        <w:rPr>
          <w:rFonts w:asciiTheme="majorBidi" w:hAnsiTheme="majorBidi"/>
          <w:lang w:val="en-US"/>
        </w:rPr>
        <w:t>31</w:t>
      </w:r>
      <w:r w:rsidRPr="00FE4421">
        <w:rPr>
          <w:rFonts w:asciiTheme="majorBidi" w:hAnsiTheme="majorBidi"/>
          <w:cs/>
        </w:rPr>
        <w:t xml:space="preserve"> ธันวาคม </w:t>
      </w:r>
      <w:r w:rsidR="002810CA" w:rsidRPr="002810CA">
        <w:rPr>
          <w:rFonts w:asciiTheme="majorBidi" w:hAnsiTheme="majorBidi"/>
          <w:lang w:val="en-US"/>
        </w:rPr>
        <w:t>256</w:t>
      </w:r>
      <w:r w:rsidR="008A2654">
        <w:rPr>
          <w:rFonts w:asciiTheme="majorBidi" w:hAnsiTheme="majorBidi"/>
          <w:lang w:val="en-US"/>
        </w:rPr>
        <w:t>7</w:t>
      </w:r>
      <w:r w:rsidRPr="00FE4421">
        <w:rPr>
          <w:rFonts w:asciiTheme="majorBidi" w:hAnsiTheme="majorBidi"/>
          <w:cs/>
        </w:rPr>
        <w:t xml:space="preserve"> กลุ่มบริษัทมีสินทรัพย์ภาษีเงินได้รอการตัดบัญชีที่เกิดจากผลขาดทุนยกไปที่มิได้รับรู้ในงบการเงินรวมเป็นจำนวน </w:t>
      </w:r>
      <w:r w:rsidR="00BD5AC6">
        <w:rPr>
          <w:rFonts w:asciiTheme="majorBidi" w:hAnsiTheme="majorBidi"/>
        </w:rPr>
        <w:t>2</w:t>
      </w:r>
      <w:r w:rsidR="0042524B">
        <w:rPr>
          <w:rFonts w:asciiTheme="majorBidi" w:hAnsiTheme="majorBidi"/>
        </w:rPr>
        <w:t>68</w:t>
      </w:r>
      <w:r w:rsidRPr="00FE4421">
        <w:rPr>
          <w:rFonts w:asciiTheme="majorBidi" w:hAnsiTheme="majorBidi"/>
          <w:cs/>
        </w:rPr>
        <w:t xml:space="preserve"> ล้านบาท</w:t>
      </w:r>
      <w:r w:rsidR="0008601C">
        <w:rPr>
          <w:rFonts w:asciiTheme="majorBidi" w:hAnsiTheme="majorBidi" w:cstheme="majorBidi"/>
          <w:lang w:val="en-US"/>
        </w:rPr>
        <w:t xml:space="preserve"> </w:t>
      </w:r>
      <w:r w:rsidR="00BE3CB0" w:rsidRPr="00536E80">
        <w:rPr>
          <w:rFonts w:asciiTheme="majorBidi" w:hAnsiTheme="majorBidi" w:cstheme="majorBidi"/>
          <w:cs/>
        </w:rPr>
        <w:t xml:space="preserve">ขาดทุนทางภาษีจะสิ้นอายุในปี </w:t>
      </w:r>
      <w:r w:rsidR="00265469">
        <w:rPr>
          <w:rFonts w:asciiTheme="majorBidi" w:hAnsiTheme="majorBidi" w:cstheme="majorBidi"/>
        </w:rPr>
        <w:t xml:space="preserve">2568 - </w:t>
      </w:r>
      <w:r w:rsidR="00641E59">
        <w:rPr>
          <w:rFonts w:asciiTheme="majorBidi" w:hAnsiTheme="majorBidi" w:cstheme="majorBidi"/>
          <w:lang w:val="en-US"/>
        </w:rPr>
        <w:t>2572</w:t>
      </w:r>
      <w:r w:rsidR="00BE3CB0" w:rsidRPr="00536E80">
        <w:rPr>
          <w:rFonts w:asciiTheme="majorBidi" w:hAnsiTheme="majorBidi" w:cstheme="majorBidi"/>
        </w:rPr>
        <w:t xml:space="preserve"> </w:t>
      </w:r>
      <w:r w:rsidR="00BE3CB0" w:rsidRPr="00536E80">
        <w:rPr>
          <w:rFonts w:asciiTheme="majorBidi" w:hAnsiTheme="majorBidi" w:cstheme="majorBidi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="00BE3CB0" w:rsidRPr="00536E80">
        <w:rPr>
          <w:rFonts w:asciiTheme="majorBidi" w:hAnsiTheme="majorBidi" w:cstheme="majorBidi"/>
        </w:rPr>
        <w:t xml:space="preserve"> </w:t>
      </w:r>
      <w:r w:rsidR="00BE3CB0" w:rsidRPr="00536E80">
        <w:rPr>
          <w:rFonts w:asciiTheme="majorBidi" w:hAnsiTheme="majorBidi" w:cstheme="majorBidi"/>
          <w:cs/>
        </w:rPr>
        <w:t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ป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11C60A7F" w14:textId="2BDE1F92" w:rsidR="00A06D88" w:rsidRPr="0035030C" w:rsidRDefault="00A06D88" w:rsidP="00A06D88">
      <w:pPr>
        <w:pStyle w:val="Bo-C1Content"/>
        <w:rPr>
          <w:rFonts w:asciiTheme="majorBidi" w:hAnsiTheme="majorBidi" w:cstheme="majorBidi"/>
          <w:highlight w:val="yellow"/>
        </w:rPr>
      </w:pPr>
      <w:r w:rsidRPr="0035030C">
        <w:rPr>
          <w:rFonts w:asciiTheme="majorBidi" w:hAnsiTheme="majorBidi" w:cstheme="majorBidi"/>
          <w:highlight w:val="yellow"/>
          <w:lang w:val="en-US"/>
        </w:rPr>
        <w:br w:type="page"/>
      </w:r>
    </w:p>
    <w:p w14:paraId="758D543E" w14:textId="732E1581" w:rsidR="00BE3CB0" w:rsidRPr="0035030C" w:rsidRDefault="00BE3CB0" w:rsidP="00BE3CB0">
      <w:pPr>
        <w:pStyle w:val="Bo-C1Content"/>
        <w:rPr>
          <w:rFonts w:asciiTheme="majorBidi" w:hAnsiTheme="majorBidi" w:cstheme="majorBidi"/>
          <w:i/>
          <w:iCs/>
          <w:lang w:val="en-US"/>
        </w:rPr>
      </w:pPr>
      <w:r w:rsidRPr="0035030C">
        <w:rPr>
          <w:rFonts w:asciiTheme="majorBidi" w:hAnsiTheme="majorBidi" w:cstheme="majorBidi"/>
          <w:i/>
          <w:iCs/>
          <w:cs/>
        </w:rPr>
        <w:lastRenderedPageBreak/>
        <w:t>การรับรู้สินทรัพย์ภาษีเงินได้รอตัดบัญชีจากขาดทุนทางภาษี</w:t>
      </w:r>
    </w:p>
    <w:p w14:paraId="49E5D1DF" w14:textId="77777777" w:rsidR="00BE3CB0" w:rsidRPr="0035030C" w:rsidRDefault="00BE3CB0" w:rsidP="00BE3CB0">
      <w:pPr>
        <w:pStyle w:val="Bo-Blankline"/>
        <w:rPr>
          <w:rFonts w:asciiTheme="majorBidi" w:hAnsiTheme="majorBidi" w:cstheme="majorBidi"/>
        </w:rPr>
      </w:pPr>
    </w:p>
    <w:p w14:paraId="10B141E3" w14:textId="35712733" w:rsidR="00BE3CB0" w:rsidRPr="00BD5AC6" w:rsidRDefault="00BE3CB0" w:rsidP="00BD5AC6">
      <w:pPr>
        <w:pStyle w:val="Bo-Blankline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ในปี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DD1234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ผู้บริหารทำการ</w:t>
      </w:r>
      <w:r w:rsidRPr="0035030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ประเมินประมาณการกำไรทางภาษีในอนาคต และ ณ วันที่ </w:t>
      </w:r>
      <w:r w:rsidR="002810CA" w:rsidRPr="002810CA">
        <w:rPr>
          <w:rFonts w:asciiTheme="majorBidi" w:hAnsiTheme="majorBidi" w:cstheme="majorBidi"/>
          <w:spacing w:val="-2"/>
          <w:sz w:val="30"/>
          <w:szCs w:val="30"/>
          <w:lang w:val="en-US"/>
        </w:rPr>
        <w:t>31</w:t>
      </w:r>
      <w:r w:rsidRPr="0035030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ธันวาคม </w:t>
      </w:r>
      <w:r w:rsidR="002810CA" w:rsidRPr="002810CA">
        <w:rPr>
          <w:rFonts w:asciiTheme="majorBidi" w:hAnsiTheme="majorBidi" w:cstheme="majorBidi"/>
          <w:spacing w:val="-2"/>
          <w:sz w:val="30"/>
          <w:szCs w:val="30"/>
          <w:lang w:val="en-US"/>
        </w:rPr>
        <w:t>256</w:t>
      </w:r>
      <w:r w:rsidR="00DD1234">
        <w:rPr>
          <w:rFonts w:asciiTheme="majorBidi" w:hAnsiTheme="majorBidi" w:cstheme="majorBidi"/>
          <w:spacing w:val="-2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กลุ่มบริษัทได้รับรู้สินทรัพย์ภาษีเงินได้รอตัดบัญชีจากขาดทุนทางภาษีในงบการเงินรวมและงบการเงินเฉพาะกิจการจำนวน</w:t>
      </w:r>
      <w:r w:rsidRPr="0035030C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bookmarkStart w:id="5" w:name="_Hlk92888317"/>
      <w:r w:rsidR="00641E59">
        <w:rPr>
          <w:rFonts w:asciiTheme="majorBidi" w:hAnsiTheme="majorBidi" w:cstheme="majorBidi"/>
          <w:spacing w:val="-2"/>
          <w:sz w:val="30"/>
          <w:szCs w:val="30"/>
          <w:lang w:val="en-US"/>
        </w:rPr>
        <w:t>234</w:t>
      </w:r>
      <w:r w:rsidR="00C46B85" w:rsidRPr="0035030C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bookmarkEnd w:id="5"/>
      <w:r w:rsidRPr="0035030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ล้านบาทและ</w:t>
      </w:r>
      <w:r w:rsidR="00536E80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="00641E59">
        <w:rPr>
          <w:rFonts w:asciiTheme="majorBidi" w:hAnsiTheme="majorBidi" w:cstheme="majorBidi"/>
          <w:spacing w:val="-2"/>
          <w:sz w:val="30"/>
          <w:szCs w:val="30"/>
          <w:lang w:val="en-US"/>
        </w:rPr>
        <w:t>233</w:t>
      </w:r>
      <w:r w:rsidRPr="0035030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ล้านบาท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ตามลำดับ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i/>
          <w:iCs/>
          <w:sz w:val="30"/>
          <w:szCs w:val="30"/>
          <w:lang w:val="en-US"/>
        </w:rPr>
        <w:t>(</w:t>
      </w:r>
      <w:r w:rsidR="002810CA" w:rsidRPr="002810CA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DD1234">
        <w:rPr>
          <w:rFonts w:asciiTheme="majorBidi" w:hAnsiTheme="majorBidi" w:cstheme="majorBidi"/>
          <w:i/>
          <w:iCs/>
          <w:sz w:val="30"/>
          <w:szCs w:val="30"/>
          <w:lang w:val="en-US"/>
        </w:rPr>
        <w:t>6</w:t>
      </w:r>
      <w:r w:rsidRPr="0035030C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: </w:t>
      </w:r>
      <w:r w:rsidR="00DD1234" w:rsidRPr="00DD1234">
        <w:rPr>
          <w:rFonts w:asciiTheme="majorBidi" w:hAnsiTheme="majorBidi" w:cstheme="majorBidi"/>
          <w:i/>
          <w:iCs/>
          <w:sz w:val="30"/>
          <w:szCs w:val="30"/>
          <w:lang w:val="en-US"/>
        </w:rPr>
        <w:t>159</w:t>
      </w:r>
      <w:r w:rsidR="000E1F46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 xml:space="preserve">ล้านบาท และ </w:t>
      </w:r>
      <w:r w:rsidR="00DD1234" w:rsidRPr="00DD1234">
        <w:rPr>
          <w:rFonts w:asciiTheme="majorBidi" w:hAnsiTheme="majorBidi" w:cstheme="majorBidi"/>
          <w:i/>
          <w:iCs/>
          <w:sz w:val="30"/>
          <w:szCs w:val="30"/>
          <w:lang w:val="en-US"/>
        </w:rPr>
        <w:t>136</w:t>
      </w:r>
      <w:r w:rsidR="000E1F46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ล้านบาท</w:t>
      </w:r>
      <w:r w:rsidRPr="0035030C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ตามลำดับ)</w:t>
      </w:r>
      <w:r w:rsidRPr="0035030C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เนื่องจากผู้บริหารพิจารณาแล้วพบว่ามีความเป็นไปได้ที่กำไรทางภาษีในอนาคตจะมีเพียงพอที่จะนำขาดทุนทางภาษีมาใช้ประโยชน์ทางภาษีได้</w:t>
      </w:r>
    </w:p>
    <w:p w14:paraId="61CB4C77" w14:textId="4F415E54" w:rsidR="008A5124" w:rsidRPr="0035030C" w:rsidRDefault="008A5124" w:rsidP="00DE14CF">
      <w:pPr>
        <w:pStyle w:val="Bo-Blankline"/>
        <w:jc w:val="thaiDistribute"/>
        <w:rPr>
          <w:rFonts w:asciiTheme="majorBidi" w:hAnsiTheme="majorBidi" w:cstheme="majorBidi"/>
          <w:highlight w:val="yellow"/>
          <w:lang w:val="en-US"/>
        </w:rPr>
      </w:pPr>
    </w:p>
    <w:p w14:paraId="59158E34" w14:textId="77777777" w:rsidR="008A5124" w:rsidRPr="0035030C" w:rsidRDefault="008A5124" w:rsidP="008A51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ากยอดขาดทุนยกไปในงบการเงินรวมและงบการเงินเฉพาะกิจการจะสิ้นอายุตามรายละเอียดดังต่อไปนี้</w:t>
      </w:r>
    </w:p>
    <w:p w14:paraId="2AFD437F" w14:textId="77777777" w:rsidR="008A5124" w:rsidRPr="0035030C" w:rsidRDefault="008A5124" w:rsidP="008A5124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350"/>
        <w:gridCol w:w="270"/>
        <w:gridCol w:w="1260"/>
        <w:gridCol w:w="270"/>
        <w:gridCol w:w="1170"/>
        <w:gridCol w:w="236"/>
        <w:gridCol w:w="1294"/>
      </w:tblGrid>
      <w:tr w:rsidR="00A07D22" w:rsidRPr="0035030C" w14:paraId="247FBBC0" w14:textId="77777777" w:rsidTr="001327BB">
        <w:trPr>
          <w:trHeight w:val="20"/>
          <w:tblHeader/>
        </w:trPr>
        <w:tc>
          <w:tcPr>
            <w:tcW w:w="3330" w:type="dxa"/>
          </w:tcPr>
          <w:p w14:paraId="51133A79" w14:textId="77777777" w:rsidR="00A07D22" w:rsidRPr="0035030C" w:rsidRDefault="00A07D22" w:rsidP="008A5124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46A97EC4" w14:textId="4556A644" w:rsidR="00A07D22" w:rsidRPr="0035030C" w:rsidRDefault="00A07D22" w:rsidP="008A5124">
            <w:pPr>
              <w:pStyle w:val="BodyText"/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CB19E67" w14:textId="24C22245" w:rsidR="00A07D22" w:rsidRPr="0035030C" w:rsidRDefault="00A07D22" w:rsidP="008A5124">
            <w:pPr>
              <w:pStyle w:val="BodyText"/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65E88694" w14:textId="5E01AD11" w:rsidR="00A07D22" w:rsidRPr="0035030C" w:rsidRDefault="00A07D22" w:rsidP="00A07D2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1234" w:rsidRPr="0035030C" w14:paraId="1F9FE7AC" w14:textId="77777777" w:rsidTr="00E450A5">
        <w:trPr>
          <w:trHeight w:val="20"/>
          <w:tblHeader/>
        </w:trPr>
        <w:tc>
          <w:tcPr>
            <w:tcW w:w="3330" w:type="dxa"/>
          </w:tcPr>
          <w:p w14:paraId="3066F403" w14:textId="77777777" w:rsidR="00DD1234" w:rsidRPr="0035030C" w:rsidRDefault="00DD1234" w:rsidP="00DD1234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8ABF74B" w14:textId="23C77DA2" w:rsidR="00DD1234" w:rsidRPr="0035030C" w:rsidRDefault="00DD1234" w:rsidP="00DD1234">
            <w:pPr>
              <w:pStyle w:val="BodyText"/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783B0123" w14:textId="77777777" w:rsidR="00DD1234" w:rsidRPr="0035030C" w:rsidRDefault="00DD1234" w:rsidP="00DD1234">
            <w:pPr>
              <w:pStyle w:val="BodyText"/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A79687" w14:textId="16FB9A47" w:rsidR="00DD1234" w:rsidRPr="0035030C" w:rsidRDefault="00DD1234" w:rsidP="00DD123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5A46616E" w14:textId="77777777" w:rsidR="00DD1234" w:rsidRPr="0035030C" w:rsidRDefault="00DD1234" w:rsidP="00DD1234">
            <w:pPr>
              <w:pStyle w:val="BodyText"/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148F21" w14:textId="42D1FA18" w:rsidR="00DD1234" w:rsidRPr="0035030C" w:rsidRDefault="00DD1234" w:rsidP="00DD1234">
            <w:pPr>
              <w:pStyle w:val="BodyText"/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04C3BA7C" w14:textId="77777777" w:rsidR="00DD1234" w:rsidRPr="0035030C" w:rsidRDefault="00DD1234" w:rsidP="00DD123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3D5E430" w14:textId="647F67B9" w:rsidR="00DD1234" w:rsidRPr="0035030C" w:rsidRDefault="00DD1234" w:rsidP="00DD123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DD1234" w:rsidRPr="0035030C" w14:paraId="53BF9041" w14:textId="77777777" w:rsidTr="001327BB">
        <w:trPr>
          <w:trHeight w:val="20"/>
        </w:trPr>
        <w:tc>
          <w:tcPr>
            <w:tcW w:w="3330" w:type="dxa"/>
          </w:tcPr>
          <w:p w14:paraId="53528260" w14:textId="77777777" w:rsidR="00DD1234" w:rsidRPr="0035030C" w:rsidRDefault="00DD1234" w:rsidP="00DD123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</w:tcPr>
          <w:p w14:paraId="1F607D9C" w14:textId="15168646" w:rsidR="00DD1234" w:rsidRPr="0035030C" w:rsidRDefault="00DD1234" w:rsidP="00DD1234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1234" w:rsidRPr="0035030C" w14:paraId="2921C132" w14:textId="77777777" w:rsidTr="00D57CED">
        <w:trPr>
          <w:trHeight w:val="929"/>
        </w:trPr>
        <w:tc>
          <w:tcPr>
            <w:tcW w:w="3330" w:type="dxa"/>
          </w:tcPr>
          <w:p w14:paraId="5FE74ED6" w14:textId="1B8C705A" w:rsidR="00DD1234" w:rsidRPr="0035030C" w:rsidRDefault="00DD1234" w:rsidP="00DD1234">
            <w:pPr>
              <w:spacing w:line="240" w:lineRule="auto"/>
              <w:ind w:left="246" w:hanging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สินทรัพย์ภาษีเงินได้รอการตัดบัญชีจากยอดขาดทุนยกไปที่จะสิ้นอายุในปี</w:t>
            </w:r>
          </w:p>
        </w:tc>
        <w:tc>
          <w:tcPr>
            <w:tcW w:w="1350" w:type="dxa"/>
          </w:tcPr>
          <w:p w14:paraId="47C853B7" w14:textId="77777777" w:rsidR="00DD1234" w:rsidRPr="0035030C" w:rsidRDefault="00DD1234" w:rsidP="00DD1234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B406380" w14:textId="77777777" w:rsidR="00DD1234" w:rsidRPr="0035030C" w:rsidRDefault="00DD1234" w:rsidP="00DD1234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0362568" w14:textId="77777777" w:rsidR="00DD1234" w:rsidRPr="0035030C" w:rsidRDefault="00DD1234" w:rsidP="00DD1234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845BCA7" w14:textId="77777777" w:rsidR="00DD1234" w:rsidRPr="0035030C" w:rsidRDefault="00DD1234" w:rsidP="00DD1234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06634384" w14:textId="77777777" w:rsidR="00DD1234" w:rsidRPr="0035030C" w:rsidRDefault="00DD1234" w:rsidP="00DD1234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DD1234" w:rsidRPr="0035030C" w14:paraId="7819BAC2" w14:textId="77777777" w:rsidTr="0055667B">
        <w:trPr>
          <w:trHeight w:val="20"/>
        </w:trPr>
        <w:tc>
          <w:tcPr>
            <w:tcW w:w="3330" w:type="dxa"/>
          </w:tcPr>
          <w:p w14:paraId="44036150" w14:textId="4925A358" w:rsidR="00DD1234" w:rsidRPr="0035030C" w:rsidRDefault="00DD1234" w:rsidP="00DD1234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350" w:type="dxa"/>
            <w:shd w:val="clear" w:color="auto" w:fill="auto"/>
          </w:tcPr>
          <w:p w14:paraId="7E6AAAFF" w14:textId="61B301E1" w:rsidR="00DD1234" w:rsidRPr="0035030C" w:rsidRDefault="0055667B" w:rsidP="0055667B">
            <w:pPr>
              <w:pStyle w:val="BodyText"/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284AEAF" w14:textId="77777777" w:rsidR="00DD1234" w:rsidRPr="0035030C" w:rsidRDefault="00DD1234" w:rsidP="00DD1234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92C9114" w14:textId="0D7D1974" w:rsidR="00DD1234" w:rsidRPr="0035030C" w:rsidRDefault="0055667B" w:rsidP="00DD1234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 w:rsidR="008512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84F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886</w:t>
            </w:r>
          </w:p>
        </w:tc>
        <w:tc>
          <w:tcPr>
            <w:tcW w:w="270" w:type="dxa"/>
          </w:tcPr>
          <w:p w14:paraId="1090616C" w14:textId="132E7AE0" w:rsidR="00DD1234" w:rsidRPr="0035030C" w:rsidRDefault="00DD1234" w:rsidP="00DD1234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0B91540" w14:textId="406F89E4" w:rsidR="00DD1234" w:rsidRPr="0035030C" w:rsidRDefault="009B6900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7711443" w14:textId="77777777" w:rsidR="00DD1234" w:rsidRPr="0035030C" w:rsidRDefault="00DD1234" w:rsidP="00DD1234">
            <w:pPr>
              <w:tabs>
                <w:tab w:val="decimal" w:pos="1055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78232A46" w14:textId="6BCC7B3C" w:rsidR="00DD1234" w:rsidRPr="00DD1234" w:rsidRDefault="00AF06E2" w:rsidP="009B6900">
            <w:pPr>
              <w:pStyle w:val="BodyText"/>
              <w:tabs>
                <w:tab w:val="decimal" w:pos="105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25FDD">
              <w:rPr>
                <w:rFonts w:asciiTheme="majorBidi" w:hAnsiTheme="majorBidi" w:cstheme="majorBidi"/>
                <w:sz w:val="30"/>
                <w:szCs w:val="30"/>
              </w:rPr>
              <w:t>49,725</w:t>
            </w:r>
          </w:p>
        </w:tc>
      </w:tr>
      <w:tr w:rsidR="00CB69E5" w:rsidRPr="0035030C" w14:paraId="2B35FD9B" w14:textId="77777777" w:rsidTr="0055667B">
        <w:trPr>
          <w:trHeight w:val="20"/>
        </w:trPr>
        <w:tc>
          <w:tcPr>
            <w:tcW w:w="3330" w:type="dxa"/>
          </w:tcPr>
          <w:p w14:paraId="4749A444" w14:textId="78A5ACCE" w:rsidR="00CB69E5" w:rsidRPr="002810CA" w:rsidRDefault="00846A6A" w:rsidP="00DD1234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350" w:type="dxa"/>
            <w:shd w:val="clear" w:color="auto" w:fill="auto"/>
          </w:tcPr>
          <w:p w14:paraId="6F2F8D88" w14:textId="7E4BA112" w:rsidR="00CB69E5" w:rsidRDefault="00846A6A" w:rsidP="00846A6A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254,926</w:t>
            </w:r>
          </w:p>
        </w:tc>
        <w:tc>
          <w:tcPr>
            <w:tcW w:w="270" w:type="dxa"/>
          </w:tcPr>
          <w:p w14:paraId="0E558987" w14:textId="77777777" w:rsidR="00CB69E5" w:rsidRPr="0035030C" w:rsidRDefault="00CB69E5" w:rsidP="00DD1234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289C1E9" w14:textId="6D59F803" w:rsidR="00CB69E5" w:rsidRDefault="00784FF8" w:rsidP="00DD1234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254,926</w:t>
            </w:r>
          </w:p>
        </w:tc>
        <w:tc>
          <w:tcPr>
            <w:tcW w:w="270" w:type="dxa"/>
          </w:tcPr>
          <w:p w14:paraId="79E0AE28" w14:textId="77777777" w:rsidR="00CB69E5" w:rsidRPr="0035030C" w:rsidRDefault="00CB69E5" w:rsidP="00DD1234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B861C4F" w14:textId="39827698" w:rsidR="00CB69E5" w:rsidRDefault="00BC3F5D" w:rsidP="007A0044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254,</w:t>
            </w:r>
            <w:r w:rsidR="007A0044">
              <w:rPr>
                <w:rFonts w:asciiTheme="majorBidi" w:hAnsiTheme="majorBidi" w:cstheme="majorBidi"/>
                <w:sz w:val="30"/>
                <w:szCs w:val="30"/>
              </w:rPr>
              <w:t>926</w:t>
            </w:r>
          </w:p>
        </w:tc>
        <w:tc>
          <w:tcPr>
            <w:tcW w:w="236" w:type="dxa"/>
          </w:tcPr>
          <w:p w14:paraId="22F8E322" w14:textId="77777777" w:rsidR="00CB69E5" w:rsidRPr="0035030C" w:rsidRDefault="00CB69E5" w:rsidP="00DD1234">
            <w:pPr>
              <w:tabs>
                <w:tab w:val="decimal" w:pos="1055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412E606D" w14:textId="68B1577D" w:rsidR="00CB69E5" w:rsidRDefault="00D25FDD" w:rsidP="009B6900">
            <w:pPr>
              <w:pStyle w:val="BodyText"/>
              <w:tabs>
                <w:tab w:val="decimal" w:pos="105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254,926</w:t>
            </w:r>
          </w:p>
        </w:tc>
      </w:tr>
      <w:tr w:rsidR="00DD1234" w:rsidRPr="0035030C" w14:paraId="7D582938" w14:textId="77777777" w:rsidTr="0055667B">
        <w:trPr>
          <w:trHeight w:val="20"/>
        </w:trPr>
        <w:tc>
          <w:tcPr>
            <w:tcW w:w="3330" w:type="dxa"/>
          </w:tcPr>
          <w:p w14:paraId="29F72E68" w14:textId="3EEFAB6C" w:rsidR="00DD1234" w:rsidRPr="0035030C" w:rsidRDefault="00DD1234" w:rsidP="00DD1234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350" w:type="dxa"/>
            <w:shd w:val="clear" w:color="auto" w:fill="auto"/>
          </w:tcPr>
          <w:p w14:paraId="0ABC1870" w14:textId="5C7F8424" w:rsidR="00DD1234" w:rsidRPr="0035030C" w:rsidRDefault="0055667B" w:rsidP="00DD1234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48,592</w:t>
            </w:r>
          </w:p>
        </w:tc>
        <w:tc>
          <w:tcPr>
            <w:tcW w:w="270" w:type="dxa"/>
          </w:tcPr>
          <w:p w14:paraId="6D022D31" w14:textId="77777777" w:rsidR="00DD1234" w:rsidRPr="0035030C" w:rsidRDefault="00DD1234" w:rsidP="00DD1234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78CACF6" w14:textId="4B4FD399" w:rsidR="00DD1234" w:rsidRPr="0035030C" w:rsidRDefault="00DD1234" w:rsidP="00DD1234">
            <w:pPr>
              <w:pStyle w:val="BodyText"/>
              <w:tabs>
                <w:tab w:val="decimal" w:pos="105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48,592</w:t>
            </w:r>
          </w:p>
        </w:tc>
        <w:tc>
          <w:tcPr>
            <w:tcW w:w="270" w:type="dxa"/>
          </w:tcPr>
          <w:p w14:paraId="3AD40C18" w14:textId="77777777" w:rsidR="00DD1234" w:rsidRPr="0035030C" w:rsidRDefault="00DD1234" w:rsidP="00DD1234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3E0CD6E" w14:textId="5F75648D" w:rsidR="00DD1234" w:rsidRPr="0035030C" w:rsidRDefault="005B58D0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235F790" w14:textId="77777777" w:rsidR="00DD1234" w:rsidRPr="0035030C" w:rsidRDefault="00DD1234" w:rsidP="00DD1234">
            <w:pPr>
              <w:tabs>
                <w:tab w:val="decimal" w:pos="1055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3B6719DE" w14:textId="7D8F134C" w:rsidR="00DD1234" w:rsidRPr="0035030C" w:rsidRDefault="00DD1234" w:rsidP="00F953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D1234" w:rsidRPr="0035030C" w14:paraId="12483F30" w14:textId="77777777" w:rsidTr="0055667B">
        <w:trPr>
          <w:trHeight w:val="20"/>
        </w:trPr>
        <w:tc>
          <w:tcPr>
            <w:tcW w:w="3330" w:type="dxa"/>
          </w:tcPr>
          <w:p w14:paraId="3EBC8C57" w14:textId="6AC814EC" w:rsidR="00DD1234" w:rsidRPr="0035030C" w:rsidRDefault="00DD1234" w:rsidP="00DD1234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2570</w:t>
            </w:r>
          </w:p>
        </w:tc>
        <w:tc>
          <w:tcPr>
            <w:tcW w:w="1350" w:type="dxa"/>
            <w:shd w:val="clear" w:color="auto" w:fill="auto"/>
          </w:tcPr>
          <w:p w14:paraId="6260C716" w14:textId="70A4A89E" w:rsidR="00DD1234" w:rsidRPr="0035030C" w:rsidRDefault="00846A6A" w:rsidP="00DD1234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37,258</w:t>
            </w:r>
          </w:p>
        </w:tc>
        <w:tc>
          <w:tcPr>
            <w:tcW w:w="270" w:type="dxa"/>
          </w:tcPr>
          <w:p w14:paraId="35C27CE5" w14:textId="77777777" w:rsidR="00DD1234" w:rsidRPr="0035030C" w:rsidRDefault="00DD1234" w:rsidP="00DD1234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13E383C" w14:textId="614A86E5" w:rsidR="00DD1234" w:rsidRPr="0035030C" w:rsidRDefault="00BC3F5D" w:rsidP="00DD1234">
            <w:pPr>
              <w:pStyle w:val="BodyText"/>
              <w:tabs>
                <w:tab w:val="decimal" w:pos="105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37,258</w:t>
            </w:r>
          </w:p>
        </w:tc>
        <w:tc>
          <w:tcPr>
            <w:tcW w:w="270" w:type="dxa"/>
          </w:tcPr>
          <w:p w14:paraId="4AFFFD82" w14:textId="77777777" w:rsidR="00DD1234" w:rsidRPr="0035030C" w:rsidRDefault="00DD1234" w:rsidP="00DD1234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9AD4868" w14:textId="2F4B2D03" w:rsidR="00DD1234" w:rsidRPr="0035030C" w:rsidRDefault="007A0044" w:rsidP="007A004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7BF9D76" w14:textId="77777777" w:rsidR="00DD1234" w:rsidRPr="0035030C" w:rsidRDefault="00DD1234" w:rsidP="00DD1234">
            <w:pPr>
              <w:tabs>
                <w:tab w:val="decimal" w:pos="1055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3D08B659" w14:textId="2B423046" w:rsidR="00DD1234" w:rsidRPr="00D72DDA" w:rsidRDefault="00D25FDD" w:rsidP="00D25F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D1234" w:rsidRPr="0035030C" w14:paraId="714A1BB5" w14:textId="77777777" w:rsidTr="0055667B">
        <w:trPr>
          <w:trHeight w:val="20"/>
        </w:trPr>
        <w:tc>
          <w:tcPr>
            <w:tcW w:w="3330" w:type="dxa"/>
          </w:tcPr>
          <w:p w14:paraId="15324605" w14:textId="267FB847" w:rsidR="00DD1234" w:rsidRPr="002810CA" w:rsidRDefault="00DD1234" w:rsidP="00DD1234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2571</w:t>
            </w:r>
          </w:p>
        </w:tc>
        <w:tc>
          <w:tcPr>
            <w:tcW w:w="1350" w:type="dxa"/>
            <w:shd w:val="clear" w:color="auto" w:fill="auto"/>
          </w:tcPr>
          <w:p w14:paraId="44B4DE38" w14:textId="4DEAB759" w:rsidR="00DD1234" w:rsidRPr="0035030C" w:rsidRDefault="0055667B" w:rsidP="00DD1234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147,</w:t>
            </w:r>
            <w:r w:rsidR="00846A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140</w:t>
            </w:r>
          </w:p>
        </w:tc>
        <w:tc>
          <w:tcPr>
            <w:tcW w:w="270" w:type="dxa"/>
          </w:tcPr>
          <w:p w14:paraId="69BDF138" w14:textId="77777777" w:rsidR="00DD1234" w:rsidRPr="0035030C" w:rsidRDefault="00DD1234" w:rsidP="00DD1234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6DBDA3F" w14:textId="6888DA53" w:rsidR="00DD1234" w:rsidRPr="002810CA" w:rsidRDefault="0055667B" w:rsidP="00DD1234">
            <w:pPr>
              <w:pStyle w:val="BodyText"/>
              <w:tabs>
                <w:tab w:val="decimal" w:pos="105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147,</w:t>
            </w:r>
            <w:r w:rsidR="00BC3F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140</w:t>
            </w:r>
          </w:p>
        </w:tc>
        <w:tc>
          <w:tcPr>
            <w:tcW w:w="270" w:type="dxa"/>
          </w:tcPr>
          <w:p w14:paraId="2B5061C1" w14:textId="77777777" w:rsidR="00DD1234" w:rsidRPr="0035030C" w:rsidRDefault="00DD1234" w:rsidP="00DD1234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5C2EBCD" w14:textId="6811F6B2" w:rsidR="00DD1234" w:rsidRDefault="005B58D0" w:rsidP="00DD1234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128,868</w:t>
            </w:r>
          </w:p>
        </w:tc>
        <w:tc>
          <w:tcPr>
            <w:tcW w:w="236" w:type="dxa"/>
          </w:tcPr>
          <w:p w14:paraId="61DCE446" w14:textId="77777777" w:rsidR="00DD1234" w:rsidRPr="0035030C" w:rsidRDefault="00DD1234" w:rsidP="00DD1234">
            <w:pPr>
              <w:tabs>
                <w:tab w:val="decimal" w:pos="1055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722E323C" w14:textId="2073F3EB" w:rsidR="00DD1234" w:rsidRPr="00D72DDA" w:rsidRDefault="00AF06E2" w:rsidP="00DD1234">
            <w:pPr>
              <w:pStyle w:val="BodyText"/>
              <w:tabs>
                <w:tab w:val="decimal" w:pos="105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128,868</w:t>
            </w:r>
          </w:p>
        </w:tc>
      </w:tr>
      <w:tr w:rsidR="00AF06E2" w:rsidRPr="0035030C" w14:paraId="2568FD87" w14:textId="77777777" w:rsidTr="0055667B">
        <w:trPr>
          <w:trHeight w:val="20"/>
        </w:trPr>
        <w:tc>
          <w:tcPr>
            <w:tcW w:w="3330" w:type="dxa"/>
          </w:tcPr>
          <w:p w14:paraId="01AC379F" w14:textId="3DA92706" w:rsidR="00AF06E2" w:rsidRDefault="00AF06E2" w:rsidP="00DD1234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2572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6DE810A" w14:textId="2C20B8D4" w:rsidR="00AF06E2" w:rsidRPr="0035030C" w:rsidRDefault="0055667B" w:rsidP="00DD1234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846A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34,</w:t>
            </w:r>
            <w:r w:rsidR="00784F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393</w:t>
            </w:r>
          </w:p>
        </w:tc>
        <w:tc>
          <w:tcPr>
            <w:tcW w:w="270" w:type="dxa"/>
          </w:tcPr>
          <w:p w14:paraId="61093D66" w14:textId="77777777" w:rsidR="00AF06E2" w:rsidRPr="0035030C" w:rsidRDefault="00AF06E2" w:rsidP="00DD1234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A855EB4" w14:textId="1209CAB8" w:rsidR="00AF06E2" w:rsidRPr="009B6900" w:rsidRDefault="009B6900" w:rsidP="009B690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69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8EE167" w14:textId="77777777" w:rsidR="00AF06E2" w:rsidRPr="0035030C" w:rsidRDefault="00AF06E2" w:rsidP="00DD1234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96A073B" w14:textId="1B33A92D" w:rsidR="00AF06E2" w:rsidRDefault="005B58D0" w:rsidP="00DD1234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A0044">
              <w:rPr>
                <w:rFonts w:asciiTheme="majorBidi" w:hAnsiTheme="majorBidi" w:cstheme="majorBidi"/>
                <w:sz w:val="30"/>
                <w:szCs w:val="30"/>
              </w:rPr>
              <w:t>33,334</w:t>
            </w:r>
          </w:p>
        </w:tc>
        <w:tc>
          <w:tcPr>
            <w:tcW w:w="236" w:type="dxa"/>
          </w:tcPr>
          <w:p w14:paraId="23A441F8" w14:textId="77777777" w:rsidR="00AF06E2" w:rsidRPr="0035030C" w:rsidRDefault="00AF06E2" w:rsidP="00DD1234">
            <w:pPr>
              <w:tabs>
                <w:tab w:val="decimal" w:pos="1055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F839145" w14:textId="7D0F68FD" w:rsidR="00AF06E2" w:rsidRPr="00DD1234" w:rsidRDefault="00AF06E2" w:rsidP="00AF06E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D1234" w:rsidRPr="0035030C" w14:paraId="12548FA2" w14:textId="77777777" w:rsidTr="0055667B">
        <w:trPr>
          <w:trHeight w:val="20"/>
        </w:trPr>
        <w:tc>
          <w:tcPr>
            <w:tcW w:w="3330" w:type="dxa"/>
          </w:tcPr>
          <w:p w14:paraId="505CF235" w14:textId="77777777" w:rsidR="00DD1234" w:rsidRPr="0035030C" w:rsidRDefault="00DD1234" w:rsidP="00DD1234">
            <w:pPr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93632C" w14:textId="24B04927" w:rsidR="00DD1234" w:rsidRPr="0035030C" w:rsidRDefault="0055667B" w:rsidP="00DD1234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722,</w:t>
            </w:r>
            <w:r w:rsidR="00784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309</w:t>
            </w:r>
          </w:p>
        </w:tc>
        <w:tc>
          <w:tcPr>
            <w:tcW w:w="270" w:type="dxa"/>
          </w:tcPr>
          <w:p w14:paraId="4822F1BB" w14:textId="77777777" w:rsidR="00DD1234" w:rsidRPr="0035030C" w:rsidRDefault="00DD1234" w:rsidP="00DD1234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692CF27" w14:textId="23894C49" w:rsidR="00DD1234" w:rsidRPr="0035030C" w:rsidRDefault="0055667B" w:rsidP="00DD1234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758,</w:t>
            </w:r>
            <w:r w:rsidR="00BC3F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802</w:t>
            </w:r>
          </w:p>
        </w:tc>
        <w:tc>
          <w:tcPr>
            <w:tcW w:w="270" w:type="dxa"/>
          </w:tcPr>
          <w:p w14:paraId="2FF3BB9D" w14:textId="19A33E1E" w:rsidR="00DD1234" w:rsidRPr="0035030C" w:rsidRDefault="00DD1234" w:rsidP="00DD1234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C4BEE9" w14:textId="501EA2C1" w:rsidR="00DD1234" w:rsidRPr="0035030C" w:rsidRDefault="005B58D0" w:rsidP="00DD1234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617,12</w:t>
            </w:r>
            <w:r w:rsidR="00D25F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4EDCBA73" w14:textId="77777777" w:rsidR="00DD1234" w:rsidRPr="0035030C" w:rsidRDefault="00DD1234" w:rsidP="00DD1234">
            <w:pPr>
              <w:tabs>
                <w:tab w:val="decimal" w:pos="10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04E9A466" w14:textId="096C6E95" w:rsidR="00DD1234" w:rsidRPr="0035030C" w:rsidRDefault="00AF06E2" w:rsidP="00DD1234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633,</w:t>
            </w:r>
            <w:r w:rsidR="005566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519</w:t>
            </w:r>
          </w:p>
        </w:tc>
      </w:tr>
    </w:tbl>
    <w:p w14:paraId="19CC98FB" w14:textId="77777777" w:rsidR="008A5124" w:rsidRPr="0035030C" w:rsidRDefault="008A5124" w:rsidP="00DE14CF">
      <w:pPr>
        <w:pStyle w:val="Bo-Blankline"/>
        <w:jc w:val="thaiDistribute"/>
        <w:rPr>
          <w:rFonts w:asciiTheme="majorBidi" w:hAnsiTheme="majorBidi" w:cstheme="majorBidi"/>
          <w:sz w:val="16"/>
          <w:szCs w:val="16"/>
        </w:rPr>
      </w:pPr>
    </w:p>
    <w:p w14:paraId="475DF234" w14:textId="024832C5" w:rsidR="00BC4D6F" w:rsidRPr="00B877E8" w:rsidRDefault="00BC4D6F">
      <w:pPr>
        <w:spacing w:line="240" w:lineRule="auto"/>
        <w:rPr>
          <w:rFonts w:asciiTheme="majorBidi" w:hAnsiTheme="majorBidi" w:cstheme="majorBidi"/>
          <w:sz w:val="20"/>
          <w:szCs w:val="20"/>
          <w:highlight w:val="yellow"/>
          <w:lang w:eastAsia="x-none"/>
        </w:rPr>
      </w:pPr>
      <w:r>
        <w:rPr>
          <w:rFonts w:asciiTheme="majorBidi" w:hAnsiTheme="majorBidi" w:cstheme="majorBidi"/>
        </w:rPr>
        <w:br w:type="page"/>
      </w:r>
    </w:p>
    <w:p w14:paraId="2207BAB3" w14:textId="523A0CB6" w:rsidR="00F90B1F" w:rsidRPr="0035030C" w:rsidRDefault="007B2482" w:rsidP="00E17370">
      <w:pPr>
        <w:pStyle w:val="Caption"/>
        <w:ind w:hanging="90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lastRenderedPageBreak/>
        <w:t>กำไรต่อหุ้น</w:t>
      </w:r>
      <w:r w:rsidR="00C9729C" w:rsidRPr="0035030C">
        <w:rPr>
          <w:rFonts w:asciiTheme="majorBidi" w:hAnsiTheme="majorBidi" w:cstheme="majorBidi"/>
          <w:cs/>
        </w:rPr>
        <w:t>ขั้นพื้นฐาน</w:t>
      </w:r>
    </w:p>
    <w:p w14:paraId="66D30BBB" w14:textId="77777777" w:rsidR="00BC4D6F" w:rsidRDefault="00BC4D6F" w:rsidP="0036275B">
      <w:pPr>
        <w:pStyle w:val="Bo-C1Content"/>
        <w:rPr>
          <w:rFonts w:asciiTheme="majorBidi" w:hAnsiTheme="majorBidi" w:cstheme="majorBidi"/>
          <w:spacing w:val="4"/>
        </w:rPr>
      </w:pPr>
    </w:p>
    <w:p w14:paraId="0DC204FD" w14:textId="6EF20449" w:rsidR="00607291" w:rsidRPr="0035030C" w:rsidRDefault="00D2299B" w:rsidP="0036275B">
      <w:pPr>
        <w:pStyle w:val="Bo-C1Content"/>
        <w:rPr>
          <w:rFonts w:asciiTheme="majorBidi" w:hAnsiTheme="majorBidi" w:cstheme="majorBidi"/>
        </w:rPr>
      </w:pPr>
      <w:r w:rsidRPr="00D2299B">
        <w:rPr>
          <w:rFonts w:asciiTheme="majorBidi" w:hAnsiTheme="majorBidi"/>
          <w:cs/>
        </w:rPr>
        <w:t>การคำนวณกำไรต่อหุ้นขั้นพื้นฐานมาจากกำไรของผู้ถือหุ้นสามัญของบริษัทกับจำนวนหุ้นสามัญถัวเฉลี่ยถ่วงน้ำหนักที่ออกจำหน่ายแล้ว</w:t>
      </w:r>
    </w:p>
    <w:p w14:paraId="67461881" w14:textId="77777777" w:rsidR="009008DB" w:rsidRPr="00D2299B" w:rsidRDefault="009008DB" w:rsidP="00D2299B">
      <w:pPr>
        <w:pStyle w:val="Bo-C1Content"/>
        <w:rPr>
          <w:rFonts w:asciiTheme="majorBidi" w:hAnsiTheme="majorBidi" w:cstheme="majorBidi"/>
          <w:spacing w:val="4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5107"/>
        <w:gridCol w:w="1823"/>
        <w:gridCol w:w="540"/>
        <w:gridCol w:w="1708"/>
      </w:tblGrid>
      <w:tr w:rsidR="0049050A" w:rsidRPr="0035030C" w14:paraId="403E75A4" w14:textId="77777777" w:rsidTr="00155494">
        <w:tc>
          <w:tcPr>
            <w:tcW w:w="5107" w:type="dxa"/>
          </w:tcPr>
          <w:p w14:paraId="0726E85B" w14:textId="64581AE2" w:rsidR="0049050A" w:rsidRPr="0035030C" w:rsidRDefault="0049050A" w:rsidP="001E17DF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071" w:type="dxa"/>
            <w:gridSpan w:val="3"/>
          </w:tcPr>
          <w:p w14:paraId="3D1741A7" w14:textId="67F2EB19" w:rsidR="0049050A" w:rsidRPr="0035030C" w:rsidRDefault="0049050A" w:rsidP="0049050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1234" w:rsidRPr="0035030C" w14:paraId="6A15EF3B" w14:textId="77777777" w:rsidTr="00155494">
        <w:tc>
          <w:tcPr>
            <w:tcW w:w="5107" w:type="dxa"/>
          </w:tcPr>
          <w:p w14:paraId="3733E37A" w14:textId="77777777" w:rsidR="00DD1234" w:rsidRPr="0035030C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3" w:type="dxa"/>
          </w:tcPr>
          <w:p w14:paraId="211FBE17" w14:textId="651BE71D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540" w:type="dxa"/>
          </w:tcPr>
          <w:p w14:paraId="59CC2D2E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8" w:type="dxa"/>
          </w:tcPr>
          <w:p w14:paraId="71552268" w14:textId="53567C41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DD1234" w:rsidRPr="0035030C" w14:paraId="76171362" w14:textId="77777777" w:rsidTr="00155494">
        <w:tc>
          <w:tcPr>
            <w:tcW w:w="5107" w:type="dxa"/>
          </w:tcPr>
          <w:p w14:paraId="6687A996" w14:textId="77777777" w:rsidR="00DD1234" w:rsidRPr="0035030C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71" w:type="dxa"/>
            <w:gridSpan w:val="3"/>
          </w:tcPr>
          <w:p w14:paraId="7D81C2B2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 xml:space="preserve"> / 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พันหุ้น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D1234" w:rsidRPr="0035030C" w14:paraId="12360941" w14:textId="77777777" w:rsidTr="00AB1646">
        <w:tc>
          <w:tcPr>
            <w:tcW w:w="5107" w:type="dxa"/>
          </w:tcPr>
          <w:p w14:paraId="6E4F8604" w14:textId="77777777" w:rsidR="00DD1234" w:rsidRPr="0035030C" w:rsidRDefault="00DD1234" w:rsidP="00DD1234">
            <w:pPr>
              <w:spacing w:line="240" w:lineRule="atLeast"/>
              <w:ind w:left="151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 (ขั้นพื้นฐาน)</w:t>
            </w:r>
          </w:p>
        </w:tc>
        <w:tc>
          <w:tcPr>
            <w:tcW w:w="182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AD93A0B" w14:textId="5B9AC97C" w:rsidR="00DD1234" w:rsidRPr="0035030C" w:rsidRDefault="00E55939" w:rsidP="00DD1234">
            <w:pPr>
              <w:spacing w:line="240" w:lineRule="atLeast"/>
              <w:ind w:left="-1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1,442,</w:t>
            </w:r>
            <w:r w:rsidR="00A11C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498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6A94762F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765A9F5" w14:textId="66DA6273" w:rsidR="00DD1234" w:rsidRPr="0035030C" w:rsidRDefault="00DD1234" w:rsidP="00DD1234">
            <w:pPr>
              <w:spacing w:line="240" w:lineRule="atLeast"/>
              <w:ind w:left="-115" w:right="8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,217,863</w:t>
            </w:r>
          </w:p>
        </w:tc>
      </w:tr>
      <w:tr w:rsidR="00A11C70" w:rsidRPr="0035030C" w14:paraId="121B5981" w14:textId="77777777" w:rsidTr="00A11C70">
        <w:tc>
          <w:tcPr>
            <w:tcW w:w="5107" w:type="dxa"/>
            <w:vAlign w:val="bottom"/>
          </w:tcPr>
          <w:p w14:paraId="13F661AA" w14:textId="4941A584" w:rsidR="00A11C70" w:rsidRPr="00B441DC" w:rsidRDefault="00C54D82" w:rsidP="00C54D82">
            <w:pPr>
              <w:spacing w:line="240" w:lineRule="atLeast"/>
              <w:ind w:left="151" w:hanging="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B441D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441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="00B441D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82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E0D7A1E" w14:textId="089F5EBB" w:rsidR="00A11C70" w:rsidRPr="0035030C" w:rsidRDefault="00B441DC" w:rsidP="00DD1234">
            <w:pPr>
              <w:spacing w:line="240" w:lineRule="atLeast"/>
              <w:ind w:left="-1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18,935,235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1612B60E" w14:textId="77777777" w:rsidR="00A11C70" w:rsidRPr="0035030C" w:rsidRDefault="00A11C70" w:rsidP="00DD123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DEF2F4" w14:textId="0EA4D64C" w:rsidR="00A11C70" w:rsidRPr="002810CA" w:rsidRDefault="00B441DC" w:rsidP="00DD1234">
            <w:pPr>
              <w:spacing w:line="240" w:lineRule="atLeast"/>
              <w:ind w:left="-115" w:right="8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18,935,</w:t>
            </w:r>
            <w:r w:rsidR="00522F5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235</w:t>
            </w:r>
          </w:p>
        </w:tc>
      </w:tr>
      <w:tr w:rsidR="00DD1234" w:rsidRPr="0035030C" w14:paraId="5EECA7FB" w14:textId="77777777" w:rsidTr="00155494">
        <w:tc>
          <w:tcPr>
            <w:tcW w:w="5107" w:type="dxa"/>
            <w:vAlign w:val="bottom"/>
          </w:tcPr>
          <w:p w14:paraId="65527495" w14:textId="77777777" w:rsidR="00DD1234" w:rsidRPr="0035030C" w:rsidRDefault="00DD1234" w:rsidP="00DD1234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6FC78D" w14:textId="7CAD5380" w:rsidR="00DD1234" w:rsidRPr="0035030C" w:rsidRDefault="00522F52" w:rsidP="00DD1234">
            <w:pPr>
              <w:spacing w:line="240" w:lineRule="atLeast"/>
              <w:ind w:left="-1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0.076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0F4739ED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335911" w14:textId="4B1C3A9B" w:rsidR="00DD1234" w:rsidRPr="0035030C" w:rsidRDefault="00DD1234" w:rsidP="00DD1234">
            <w:pPr>
              <w:spacing w:line="240" w:lineRule="atLeast"/>
              <w:ind w:left="-115" w:right="8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</w:p>
        </w:tc>
      </w:tr>
    </w:tbl>
    <w:p w14:paraId="37F53AF9" w14:textId="77777777" w:rsidR="00A21577" w:rsidRPr="00C5742C" w:rsidRDefault="00A21577" w:rsidP="002F0F40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55E446C9" w14:textId="77777777" w:rsidR="007B2482" w:rsidRPr="00C5742C" w:rsidRDefault="002769E8" w:rsidP="006F1039">
      <w:pPr>
        <w:pStyle w:val="Caption"/>
        <w:tabs>
          <w:tab w:val="clear" w:pos="540"/>
        </w:tabs>
        <w:spacing w:line="240" w:lineRule="atLeast"/>
        <w:ind w:left="547"/>
        <w:rPr>
          <w:rFonts w:asciiTheme="majorBidi" w:hAnsiTheme="majorBidi" w:cstheme="majorBidi"/>
        </w:rPr>
      </w:pPr>
      <w:r w:rsidRPr="00C5742C">
        <w:rPr>
          <w:rFonts w:asciiTheme="majorBidi" w:hAnsiTheme="majorBidi" w:cstheme="majorBidi"/>
          <w:cs/>
        </w:rPr>
        <w:t>เงินปันผล</w:t>
      </w:r>
    </w:p>
    <w:p w14:paraId="338FE9EB" w14:textId="77777777" w:rsidR="009662CA" w:rsidRDefault="009662CA" w:rsidP="009662CA">
      <w:pPr>
        <w:pStyle w:val="Bo-Blankline"/>
        <w:rPr>
          <w:rFonts w:asciiTheme="majorBidi" w:hAnsiTheme="majorBidi"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1890"/>
        <w:gridCol w:w="2070"/>
        <w:gridCol w:w="1260"/>
        <w:gridCol w:w="990"/>
      </w:tblGrid>
      <w:tr w:rsidR="00E5099A" w14:paraId="371317DA" w14:textId="77777777" w:rsidTr="00386548">
        <w:trPr>
          <w:tblHeader/>
        </w:trPr>
        <w:tc>
          <w:tcPr>
            <w:tcW w:w="2970" w:type="dxa"/>
            <w:shd w:val="clear" w:color="auto" w:fill="auto"/>
            <w:vAlign w:val="bottom"/>
          </w:tcPr>
          <w:p w14:paraId="2C5D52A8" w14:textId="77777777" w:rsidR="00E5099A" w:rsidRPr="00BD1815" w:rsidRDefault="00E5099A" w:rsidP="003865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shd w:val="clear" w:color="auto" w:fill="auto"/>
            <w:vAlign w:val="bottom"/>
            <w:hideMark/>
          </w:tcPr>
          <w:p w14:paraId="1338CFAD" w14:textId="77777777" w:rsidR="00E5099A" w:rsidRPr="00BD1815" w:rsidRDefault="00E5099A" w:rsidP="0038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D181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วันที่อนุมัติ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14:paraId="0583CEC2" w14:textId="77777777" w:rsidR="00E5099A" w:rsidRPr="00BD1815" w:rsidRDefault="00E5099A" w:rsidP="0038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D181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กำหนดจ่าย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2C9F90B7" w14:textId="77777777" w:rsidR="00E5099A" w:rsidRPr="00BD1815" w:rsidRDefault="00E5099A" w:rsidP="0038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D181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อัตราต่อหุ้น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007F84B7" w14:textId="77777777" w:rsidR="00E5099A" w:rsidRPr="00BD1815" w:rsidRDefault="00E5099A" w:rsidP="0038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D181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E5099A" w14:paraId="24262AE2" w14:textId="77777777" w:rsidTr="00386548">
        <w:trPr>
          <w:tblHeader/>
        </w:trPr>
        <w:tc>
          <w:tcPr>
            <w:tcW w:w="2970" w:type="dxa"/>
            <w:shd w:val="clear" w:color="auto" w:fill="auto"/>
          </w:tcPr>
          <w:p w14:paraId="7286E8F3" w14:textId="77777777" w:rsidR="00E5099A" w:rsidRPr="00BD1815" w:rsidRDefault="00E5099A" w:rsidP="003865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shd w:val="clear" w:color="auto" w:fill="auto"/>
          </w:tcPr>
          <w:p w14:paraId="3CA3A704" w14:textId="77777777" w:rsidR="00E5099A" w:rsidRPr="00BD1815" w:rsidRDefault="00E5099A" w:rsidP="0038654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6D4B1E4A" w14:textId="77777777" w:rsidR="00E5099A" w:rsidRPr="00BD1815" w:rsidRDefault="00E5099A" w:rsidP="003865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hideMark/>
          </w:tcPr>
          <w:p w14:paraId="75D5F4EA" w14:textId="77777777" w:rsidR="00E5099A" w:rsidRPr="00BD1815" w:rsidRDefault="00E5099A" w:rsidP="0038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BD181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990" w:type="dxa"/>
            <w:shd w:val="clear" w:color="auto" w:fill="auto"/>
            <w:hideMark/>
          </w:tcPr>
          <w:p w14:paraId="2C21B4E9" w14:textId="77777777" w:rsidR="00E5099A" w:rsidRPr="00BD1815" w:rsidRDefault="00E5099A" w:rsidP="0038654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BD181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E5099A" w14:paraId="6F78A12A" w14:textId="77777777" w:rsidTr="00386548">
        <w:tc>
          <w:tcPr>
            <w:tcW w:w="2970" w:type="dxa"/>
            <w:shd w:val="clear" w:color="auto" w:fill="auto"/>
            <w:hideMark/>
          </w:tcPr>
          <w:p w14:paraId="6747EA94" w14:textId="46777943" w:rsidR="00E5099A" w:rsidRPr="00BD1815" w:rsidRDefault="002810CA" w:rsidP="003865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 w:right="-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DD12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7</w:t>
            </w:r>
          </w:p>
        </w:tc>
        <w:tc>
          <w:tcPr>
            <w:tcW w:w="1890" w:type="dxa"/>
            <w:shd w:val="clear" w:color="auto" w:fill="auto"/>
          </w:tcPr>
          <w:p w14:paraId="4CFF1EBC" w14:textId="77777777" w:rsidR="00E5099A" w:rsidRPr="00BD1815" w:rsidRDefault="00E5099A" w:rsidP="003865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724AEC82" w14:textId="77777777" w:rsidR="00E5099A" w:rsidRPr="00BD1815" w:rsidRDefault="00E5099A" w:rsidP="003865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shd w:val="clear" w:color="auto" w:fill="D9D9D9" w:themeFill="background1" w:themeFillShade="D9"/>
              </w:rPr>
            </w:pPr>
          </w:p>
        </w:tc>
        <w:tc>
          <w:tcPr>
            <w:tcW w:w="1260" w:type="dxa"/>
            <w:shd w:val="clear" w:color="auto" w:fill="auto"/>
          </w:tcPr>
          <w:p w14:paraId="3F602BBE" w14:textId="77777777" w:rsidR="00E5099A" w:rsidRPr="00BD1815" w:rsidRDefault="00E5099A" w:rsidP="003865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77ADCE1" w14:textId="77777777" w:rsidR="00E5099A" w:rsidRPr="00BD1815" w:rsidRDefault="00E5099A" w:rsidP="00386548">
            <w:pPr>
              <w:tabs>
                <w:tab w:val="clear" w:pos="227"/>
                <w:tab w:val="clear" w:pos="454"/>
                <w:tab w:val="decimal" w:pos="42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5099A" w14:paraId="4030F846" w14:textId="77777777" w:rsidTr="00386548">
        <w:tc>
          <w:tcPr>
            <w:tcW w:w="2970" w:type="dxa"/>
            <w:shd w:val="clear" w:color="auto" w:fill="auto"/>
          </w:tcPr>
          <w:p w14:paraId="01CBCB03" w14:textId="2936F62D" w:rsidR="00E5099A" w:rsidRPr="00BD1815" w:rsidRDefault="00E5099A" w:rsidP="0038654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D18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DD12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890" w:type="dxa"/>
            <w:shd w:val="clear" w:color="auto" w:fill="auto"/>
          </w:tcPr>
          <w:p w14:paraId="0237E439" w14:textId="7A5B1AE5" w:rsidR="00E5099A" w:rsidRPr="00BD1815" w:rsidRDefault="00C60261" w:rsidP="0038654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 w:rsidR="00E5099A" w:rsidRPr="00BD181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5099A" w:rsidRPr="00BD18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DD12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070" w:type="dxa"/>
            <w:shd w:val="clear" w:color="auto" w:fill="auto"/>
          </w:tcPr>
          <w:p w14:paraId="353AFFAE" w14:textId="7126272E" w:rsidR="00E5099A" w:rsidRPr="00BD1815" w:rsidRDefault="0049382D" w:rsidP="00386548">
            <w:pPr>
              <w:tabs>
                <w:tab w:val="clear" w:pos="1644"/>
                <w:tab w:val="clear" w:pos="1871"/>
                <w:tab w:val="left" w:pos="720"/>
              </w:tabs>
              <w:spacing w:line="240" w:lineRule="auto"/>
              <w:ind w:left="-114" w:right="-19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="00E5099A" w:rsidRPr="00BD181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5099A" w:rsidRPr="00BD18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DD12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336F7DB0" w14:textId="21B63B90" w:rsidR="00E5099A" w:rsidRPr="00BD1815" w:rsidRDefault="0049382D" w:rsidP="00386548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0.07</w:t>
            </w:r>
          </w:p>
        </w:tc>
        <w:tc>
          <w:tcPr>
            <w:tcW w:w="990" w:type="dxa"/>
            <w:shd w:val="clear" w:color="auto" w:fill="auto"/>
          </w:tcPr>
          <w:p w14:paraId="5735A613" w14:textId="473DBC8C" w:rsidR="00E5099A" w:rsidRPr="00BD1815" w:rsidRDefault="003455EB" w:rsidP="0038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1,325</w:t>
            </w:r>
          </w:p>
        </w:tc>
      </w:tr>
      <w:tr w:rsidR="00E5099A" w14:paraId="397E556E" w14:textId="77777777" w:rsidTr="00386548">
        <w:tc>
          <w:tcPr>
            <w:tcW w:w="2970" w:type="dxa"/>
            <w:shd w:val="clear" w:color="auto" w:fill="auto"/>
          </w:tcPr>
          <w:p w14:paraId="31B1794F" w14:textId="4FEF8A7E" w:rsidR="00E5099A" w:rsidRPr="00BD1815" w:rsidRDefault="00E5099A" w:rsidP="0038654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D18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เงินปันผลระหว่างกาลปี 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DD12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890" w:type="dxa"/>
            <w:shd w:val="clear" w:color="auto" w:fill="auto"/>
          </w:tcPr>
          <w:p w14:paraId="0087AA6A" w14:textId="60AC396B" w:rsidR="00E5099A" w:rsidRPr="00B45AA3" w:rsidRDefault="00C60261" w:rsidP="0038654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  <w:r w:rsidR="00DD1234" w:rsidRPr="00BD181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5099A" w:rsidRPr="00B45AA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สิงหาคม</w:t>
            </w:r>
            <w:r w:rsidR="00E5099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DD12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070" w:type="dxa"/>
            <w:shd w:val="clear" w:color="auto" w:fill="auto"/>
          </w:tcPr>
          <w:p w14:paraId="6FA14865" w14:textId="60F4334B" w:rsidR="00E5099A" w:rsidRPr="00BD1815" w:rsidRDefault="0049382D" w:rsidP="00386548">
            <w:pPr>
              <w:tabs>
                <w:tab w:val="clear" w:pos="1644"/>
                <w:tab w:val="clear" w:pos="1871"/>
                <w:tab w:val="left" w:pos="720"/>
              </w:tabs>
              <w:spacing w:line="240" w:lineRule="auto"/>
              <w:ind w:left="-114" w:right="-19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E5099A" w:rsidRPr="00BD181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5099A" w:rsidRPr="00BD18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DD12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19634B1F" w14:textId="39C09CC0" w:rsidR="00E5099A" w:rsidRPr="00BD1815" w:rsidRDefault="0049382D" w:rsidP="00386548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0.02</w:t>
            </w:r>
          </w:p>
        </w:tc>
        <w:tc>
          <w:tcPr>
            <w:tcW w:w="990" w:type="dxa"/>
            <w:shd w:val="clear" w:color="auto" w:fill="auto"/>
          </w:tcPr>
          <w:p w14:paraId="1145B004" w14:textId="08ACAC16" w:rsidR="00E5099A" w:rsidRPr="00BD1815" w:rsidRDefault="003455EB" w:rsidP="0038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379</w:t>
            </w:r>
          </w:p>
        </w:tc>
      </w:tr>
      <w:tr w:rsidR="00E5099A" w14:paraId="61CFCDFE" w14:textId="77777777" w:rsidTr="00386548">
        <w:tc>
          <w:tcPr>
            <w:tcW w:w="2970" w:type="dxa"/>
            <w:shd w:val="clear" w:color="auto" w:fill="auto"/>
          </w:tcPr>
          <w:p w14:paraId="3EA03DD8" w14:textId="77777777" w:rsidR="00E5099A" w:rsidRPr="00BD1815" w:rsidRDefault="00E5099A" w:rsidP="0038654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24715BFD" w14:textId="77777777" w:rsidR="00E5099A" w:rsidRPr="00BD1815" w:rsidRDefault="00E5099A" w:rsidP="0038654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2BE2CE8E" w14:textId="77777777" w:rsidR="00E5099A" w:rsidRPr="00BD1815" w:rsidRDefault="00E5099A" w:rsidP="0038654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71AE8AA" w14:textId="77777777" w:rsidR="00E5099A" w:rsidRPr="00BD1815" w:rsidRDefault="00E5099A" w:rsidP="00386548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E5C9BC0" w14:textId="77777777" w:rsidR="00E5099A" w:rsidRPr="00BD1815" w:rsidRDefault="00E5099A" w:rsidP="00386548">
            <w:pPr>
              <w:tabs>
                <w:tab w:val="clear" w:pos="680"/>
                <w:tab w:val="decimal" w:pos="787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D1234" w14:paraId="55C52235" w14:textId="77777777" w:rsidTr="00386548">
        <w:tc>
          <w:tcPr>
            <w:tcW w:w="2970" w:type="dxa"/>
            <w:shd w:val="clear" w:color="auto" w:fill="auto"/>
            <w:hideMark/>
          </w:tcPr>
          <w:p w14:paraId="7C1E80C8" w14:textId="2EDDF76F" w:rsidR="00DD1234" w:rsidRPr="00BD1815" w:rsidRDefault="00DD1234" w:rsidP="00DD12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 w:right="-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90" w:type="dxa"/>
            <w:shd w:val="clear" w:color="auto" w:fill="auto"/>
          </w:tcPr>
          <w:p w14:paraId="393F6DFF" w14:textId="77777777" w:rsidR="00DD1234" w:rsidRPr="00BD1815" w:rsidRDefault="00DD1234" w:rsidP="00DD12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/>
              <w:jc w:val="center"/>
              <w:rPr>
                <w:rFonts w:asciiTheme="majorBidi" w:hAnsiTheme="majorBidi" w:cstheme="majorBidi"/>
                <w:sz w:val="24"/>
                <w:szCs w:val="24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516B947F" w14:textId="77777777" w:rsidR="00DD1234" w:rsidRPr="00BD1815" w:rsidRDefault="00DD1234" w:rsidP="00DD12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shd w:val="clear" w:color="auto" w:fill="D9D9D9" w:themeFill="background1" w:themeFillShade="D9"/>
              </w:rPr>
            </w:pPr>
          </w:p>
        </w:tc>
        <w:tc>
          <w:tcPr>
            <w:tcW w:w="1260" w:type="dxa"/>
            <w:shd w:val="clear" w:color="auto" w:fill="auto"/>
          </w:tcPr>
          <w:p w14:paraId="272CA335" w14:textId="77777777" w:rsidR="00DD1234" w:rsidRPr="00BD1815" w:rsidRDefault="00DD1234" w:rsidP="00DD12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67DDE46" w14:textId="77777777" w:rsidR="00DD1234" w:rsidRPr="00BD1815" w:rsidRDefault="00DD1234" w:rsidP="00DD1234">
            <w:pPr>
              <w:tabs>
                <w:tab w:val="clear" w:pos="227"/>
                <w:tab w:val="clear" w:pos="454"/>
                <w:tab w:val="clear" w:pos="680"/>
                <w:tab w:val="decimal" w:pos="429"/>
                <w:tab w:val="decimal" w:pos="787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D1234" w:rsidRPr="00AB302E" w14:paraId="31A6E035" w14:textId="77777777" w:rsidTr="00386548">
        <w:tc>
          <w:tcPr>
            <w:tcW w:w="2970" w:type="dxa"/>
            <w:shd w:val="clear" w:color="auto" w:fill="auto"/>
          </w:tcPr>
          <w:p w14:paraId="06BE31FC" w14:textId="490CC0DA" w:rsidR="00DD1234" w:rsidRPr="00BD1815" w:rsidRDefault="00DD1234" w:rsidP="00DD1234">
            <w:pPr>
              <w:tabs>
                <w:tab w:val="left" w:pos="720"/>
              </w:tabs>
              <w:spacing w:line="240" w:lineRule="auto"/>
              <w:ind w:left="-16" w:right="-1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18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90" w:type="dxa"/>
            <w:shd w:val="clear" w:color="auto" w:fill="auto"/>
          </w:tcPr>
          <w:p w14:paraId="49904525" w14:textId="4365816E" w:rsidR="00DD1234" w:rsidRPr="00BD1815" w:rsidRDefault="00DD1234" w:rsidP="00DD1234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Pr="00BD181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D18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070" w:type="dxa"/>
            <w:shd w:val="clear" w:color="auto" w:fill="auto"/>
          </w:tcPr>
          <w:p w14:paraId="3EB989E9" w14:textId="692FD657" w:rsidR="00DD1234" w:rsidRPr="00BD1815" w:rsidRDefault="00DD1234" w:rsidP="00DD1234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8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Pr="00BD181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D18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6EEC97F1" w14:textId="61730E28" w:rsidR="00DD1234" w:rsidRPr="00BD1815" w:rsidRDefault="00DD1234" w:rsidP="00DD1234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BD181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</w:t>
            </w:r>
          </w:p>
        </w:tc>
        <w:tc>
          <w:tcPr>
            <w:tcW w:w="990" w:type="dxa"/>
            <w:shd w:val="clear" w:color="auto" w:fill="auto"/>
          </w:tcPr>
          <w:p w14:paraId="058DF2C3" w14:textId="24CEF741" w:rsidR="00DD1234" w:rsidRPr="00BD1815" w:rsidRDefault="00DD1234" w:rsidP="00DD1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BD18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325</w:t>
            </w:r>
          </w:p>
        </w:tc>
      </w:tr>
      <w:tr w:rsidR="00DD1234" w:rsidRPr="00AB302E" w14:paraId="576989EB" w14:textId="77777777" w:rsidTr="00386548">
        <w:tc>
          <w:tcPr>
            <w:tcW w:w="2970" w:type="dxa"/>
            <w:shd w:val="clear" w:color="auto" w:fill="auto"/>
          </w:tcPr>
          <w:p w14:paraId="240D9BA3" w14:textId="44426FBB" w:rsidR="00DD1234" w:rsidRPr="000C3249" w:rsidRDefault="00DD1234" w:rsidP="00DD1234">
            <w:pPr>
              <w:tabs>
                <w:tab w:val="left" w:pos="720"/>
              </w:tabs>
              <w:spacing w:line="240" w:lineRule="auto"/>
              <w:ind w:left="-16" w:right="-1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D18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90" w:type="dxa"/>
            <w:shd w:val="clear" w:color="auto" w:fill="auto"/>
          </w:tcPr>
          <w:p w14:paraId="39188220" w14:textId="01D4899A" w:rsidR="00DD1234" w:rsidRPr="002810CA" w:rsidRDefault="00DD1234" w:rsidP="00DD1234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45AA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สิงหาคม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070" w:type="dxa"/>
            <w:shd w:val="clear" w:color="auto" w:fill="auto"/>
          </w:tcPr>
          <w:p w14:paraId="7C44CB28" w14:textId="570C9883" w:rsidR="00DD1234" w:rsidRPr="002810CA" w:rsidRDefault="00DD1234" w:rsidP="00DD1234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  <w:r w:rsidRPr="00BD181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D18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7632ACF2" w14:textId="54E878E6" w:rsidR="00DD1234" w:rsidRPr="002810CA" w:rsidRDefault="00DD1234" w:rsidP="00DD1234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BD18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</w:t>
            </w:r>
          </w:p>
        </w:tc>
        <w:tc>
          <w:tcPr>
            <w:tcW w:w="990" w:type="dxa"/>
            <w:shd w:val="clear" w:color="auto" w:fill="auto"/>
          </w:tcPr>
          <w:p w14:paraId="1121C404" w14:textId="5781560E" w:rsidR="00DD1234" w:rsidRPr="002810CA" w:rsidRDefault="00DD1234" w:rsidP="00DD1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568</w:t>
            </w:r>
          </w:p>
        </w:tc>
      </w:tr>
    </w:tbl>
    <w:p w14:paraId="4A36CF07" w14:textId="19471FE6" w:rsidR="00FF46B4" w:rsidRDefault="00FF46B4" w:rsidP="00803608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14:paraId="589F79CB" w14:textId="77777777" w:rsidR="00FF46B4" w:rsidRDefault="00FF46B4">
      <w:pPr>
        <w:spacing w:line="240" w:lineRule="auto"/>
        <w:rPr>
          <w:rFonts w:asciiTheme="majorBidi" w:hAnsiTheme="majorBidi" w:cstheme="majorBidi"/>
          <w:sz w:val="30"/>
          <w:szCs w:val="30"/>
          <w:cs/>
          <w:lang w:eastAsia="x-none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2AE7BEC" w14:textId="77777777" w:rsidR="00B0756A" w:rsidRPr="00C5742C" w:rsidRDefault="00D03891" w:rsidP="00E17370">
      <w:pPr>
        <w:pStyle w:val="Caption"/>
        <w:ind w:hanging="900"/>
        <w:rPr>
          <w:rFonts w:asciiTheme="majorBidi" w:hAnsiTheme="majorBidi" w:cstheme="majorBidi"/>
        </w:rPr>
      </w:pPr>
      <w:r w:rsidRPr="00C5742C">
        <w:rPr>
          <w:rFonts w:asciiTheme="majorBidi" w:hAnsiTheme="majorBidi" w:cstheme="majorBidi"/>
          <w:cs/>
        </w:rPr>
        <w:lastRenderedPageBreak/>
        <w:t>เครื่องมือทางการเงิน</w:t>
      </w:r>
    </w:p>
    <w:p w14:paraId="7AD4B857" w14:textId="77777777" w:rsidR="00B0756A" w:rsidRPr="00C5742C" w:rsidRDefault="00B0756A" w:rsidP="002F0F40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7BD23D32" w14:textId="603284C1" w:rsidR="008B62AF" w:rsidRPr="00C5742C" w:rsidRDefault="008B62AF" w:rsidP="00985826">
      <w:pPr>
        <w:pStyle w:val="ListParagraph"/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5742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C5742C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0D1BC1D3" w14:textId="77777777" w:rsidR="008B62AF" w:rsidRPr="00C5742C" w:rsidRDefault="008B62AF" w:rsidP="008B62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99C722" w14:textId="2FE979F6" w:rsidR="00435F3F" w:rsidRDefault="00906371" w:rsidP="00906371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6219AFB" w14:textId="77777777" w:rsidR="00C5742C" w:rsidRPr="0035030C" w:rsidRDefault="00C5742C" w:rsidP="00906371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C3C1014" w14:textId="77777777" w:rsidR="00435F3F" w:rsidRPr="0035030C" w:rsidRDefault="00435F3F" w:rsidP="008B62A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b/>
          <w:bCs/>
          <w:color w:val="FF0000"/>
          <w:sz w:val="30"/>
          <w:szCs w:val="30"/>
          <w:highlight w:val="yellow"/>
          <w:vertAlign w:val="superscript"/>
          <w:cs/>
        </w:rPr>
        <w:sectPr w:rsidR="00435F3F" w:rsidRPr="0035030C" w:rsidSect="00412DB6">
          <w:footerReference w:type="default" r:id="rId31"/>
          <w:pgSz w:w="11909" w:h="16834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</w:p>
    <w:tbl>
      <w:tblPr>
        <w:tblW w:w="147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430"/>
        <w:gridCol w:w="808"/>
        <w:gridCol w:w="1442"/>
        <w:gridCol w:w="273"/>
        <w:gridCol w:w="1616"/>
        <w:gridCol w:w="236"/>
        <w:gridCol w:w="1384"/>
        <w:gridCol w:w="236"/>
        <w:gridCol w:w="1204"/>
        <w:gridCol w:w="236"/>
        <w:gridCol w:w="1114"/>
        <w:gridCol w:w="236"/>
        <w:gridCol w:w="1114"/>
        <w:gridCol w:w="236"/>
        <w:gridCol w:w="1024"/>
        <w:gridCol w:w="236"/>
        <w:gridCol w:w="935"/>
      </w:tblGrid>
      <w:tr w:rsidR="00EC31CE" w:rsidRPr="0035030C" w14:paraId="30EACD25" w14:textId="77777777" w:rsidTr="00EF0D50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58B6C946" w14:textId="77777777" w:rsidR="00EC31CE" w:rsidRPr="0035030C" w:rsidRDefault="00EC31CE" w:rsidP="002E2382">
            <w:pPr>
              <w:ind w:left="73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77545B84" w14:textId="77777777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1522" w:type="dxa"/>
            <w:gridSpan w:val="15"/>
            <w:vAlign w:val="bottom"/>
          </w:tcPr>
          <w:p w14:paraId="7A47D607" w14:textId="77777777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C31CE" w:rsidRPr="0035030C" w14:paraId="6BB54CD2" w14:textId="77777777" w:rsidTr="00EF0D50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3ACCCEFF" w14:textId="77777777" w:rsidR="00EC31CE" w:rsidRPr="0035030C" w:rsidRDefault="00EC31CE" w:rsidP="002E238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5E2DDC36" w14:textId="77777777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91" w:type="dxa"/>
            <w:gridSpan w:val="7"/>
            <w:vAlign w:val="bottom"/>
          </w:tcPr>
          <w:p w14:paraId="2065D9B6" w14:textId="77777777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7E5DE9A3" w14:textId="77777777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95" w:type="dxa"/>
            <w:gridSpan w:val="7"/>
            <w:vAlign w:val="bottom"/>
          </w:tcPr>
          <w:p w14:paraId="73D92033" w14:textId="77777777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EC31CE" w:rsidRPr="0035030C" w14:paraId="363905BD" w14:textId="77777777" w:rsidTr="00DC2D65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2550FDB7" w14:textId="465D5542" w:rsidR="00EC31CE" w:rsidRPr="0035030C" w:rsidRDefault="00EC31CE" w:rsidP="00DE14C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2810CA" w:rsidRPr="002810C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="00FB139B"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FB139B"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2810CA" w:rsidRPr="002810C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256</w:t>
            </w:r>
            <w:r w:rsidR="00DD123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7</w:t>
            </w:r>
          </w:p>
        </w:tc>
        <w:tc>
          <w:tcPr>
            <w:tcW w:w="808" w:type="dxa"/>
            <w:vAlign w:val="bottom"/>
          </w:tcPr>
          <w:p w14:paraId="2F221ED6" w14:textId="77777777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442" w:type="dxa"/>
            <w:vAlign w:val="bottom"/>
          </w:tcPr>
          <w:p w14:paraId="1E1CD7D3" w14:textId="77777777" w:rsidR="00A11166" w:rsidRPr="0035030C" w:rsidRDefault="00A11166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</w:t>
            </w:r>
          </w:p>
          <w:p w14:paraId="4B05CAEA" w14:textId="0B30342D" w:rsidR="00EC31CE" w:rsidRPr="0035030C" w:rsidRDefault="00A11166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การเงินที่วัดมูลค่าด้วย</w:t>
            </w:r>
            <w:r w:rsidR="00EC31CE"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73" w:type="dxa"/>
          </w:tcPr>
          <w:p w14:paraId="38463E50" w14:textId="77777777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16" w:type="dxa"/>
            <w:shd w:val="clear" w:color="auto" w:fill="auto"/>
            <w:vAlign w:val="bottom"/>
          </w:tcPr>
          <w:p w14:paraId="6A3A3A45" w14:textId="77777777" w:rsidR="00A11166" w:rsidRPr="0035030C" w:rsidRDefault="00A11166" w:rsidP="00A1116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</w:t>
            </w:r>
          </w:p>
          <w:p w14:paraId="79D14B97" w14:textId="56DA50F3" w:rsidR="00EC31CE" w:rsidRPr="0035030C" w:rsidRDefault="00A11166" w:rsidP="00A1116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การเงินที่วัดมูลค่าด้วย</w:t>
            </w:r>
            <w:r w:rsidR="00EC31CE"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4DD976" w14:textId="77777777" w:rsidR="00EC31CE" w:rsidRPr="0035030C" w:rsidRDefault="00EC31CE" w:rsidP="002E2382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06070BE" w14:textId="77777777" w:rsidR="00A11166" w:rsidRPr="0035030C" w:rsidRDefault="00A11166" w:rsidP="00A1116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</w:t>
            </w:r>
          </w:p>
          <w:p w14:paraId="5E9C7C93" w14:textId="2EE92A8F" w:rsidR="00EC31CE" w:rsidRPr="0035030C" w:rsidRDefault="00A11166" w:rsidP="00A1116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การเงินที่วัดมูลค่าด้วย</w:t>
            </w:r>
            <w:r w:rsidR="00EC31CE"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640538" w14:textId="77777777" w:rsidR="00EC31CE" w:rsidRPr="0035030C" w:rsidRDefault="00EC31CE" w:rsidP="002E2382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C290BCF" w14:textId="77777777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</w:tcPr>
          <w:p w14:paraId="4DB6F591" w14:textId="77777777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7EF78EC5" w14:textId="3C0A6B66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35030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7A2D0643" w14:textId="77777777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2C562B5B" w14:textId="464FF6D7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35030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00CA1502" w14:textId="77777777" w:rsidR="00EC31CE" w:rsidRPr="0035030C" w:rsidRDefault="00EC31CE" w:rsidP="002E2382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4" w:type="dxa"/>
            <w:vAlign w:val="bottom"/>
          </w:tcPr>
          <w:p w14:paraId="6394A41F" w14:textId="0F7856E5" w:rsidR="00EC31CE" w:rsidRPr="0035030C" w:rsidRDefault="00EC31CE" w:rsidP="002E2382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35030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236" w:type="dxa"/>
          </w:tcPr>
          <w:p w14:paraId="58693485" w14:textId="77777777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5710AFE7" w14:textId="77777777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EC31CE" w:rsidRPr="0035030C" w14:paraId="0561C770" w14:textId="77777777" w:rsidTr="00EF0D50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449DEED0" w14:textId="77777777" w:rsidR="00EC31CE" w:rsidRPr="0035030C" w:rsidRDefault="00EC31CE" w:rsidP="002E238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8" w:type="dxa"/>
            <w:vAlign w:val="bottom"/>
          </w:tcPr>
          <w:p w14:paraId="79DF8284" w14:textId="77777777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1522" w:type="dxa"/>
            <w:gridSpan w:val="15"/>
            <w:vAlign w:val="bottom"/>
          </w:tcPr>
          <w:p w14:paraId="0E9F03CF" w14:textId="77777777" w:rsidR="00EC31CE" w:rsidRPr="0035030C" w:rsidRDefault="00EC31CE" w:rsidP="008575F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862E39" w:rsidRPr="0035030C" w14:paraId="7A833FC4" w14:textId="77777777" w:rsidTr="00DC2D65">
        <w:trPr>
          <w:trHeight w:val="261"/>
        </w:trPr>
        <w:tc>
          <w:tcPr>
            <w:tcW w:w="2430" w:type="dxa"/>
            <w:shd w:val="clear" w:color="auto" w:fill="auto"/>
          </w:tcPr>
          <w:p w14:paraId="132CBFC0" w14:textId="11023840" w:rsidR="00862E39" w:rsidRPr="0035030C" w:rsidRDefault="00862E39" w:rsidP="00862E3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08" w:type="dxa"/>
          </w:tcPr>
          <w:p w14:paraId="36C4D4BC" w14:textId="77777777" w:rsidR="00862E39" w:rsidRPr="0035030C" w:rsidRDefault="00862E39" w:rsidP="00862E3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2" w:type="dxa"/>
          </w:tcPr>
          <w:p w14:paraId="3821FBAD" w14:textId="77777777" w:rsidR="00862E39" w:rsidRPr="0035030C" w:rsidRDefault="00862E39" w:rsidP="00D36535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</w:tcPr>
          <w:p w14:paraId="0AC0EB5A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</w:tcPr>
          <w:p w14:paraId="26118475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9134F27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44D04C0E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6029A78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2CEC97DB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B8A711F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9226D74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8CDE804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E4A9202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DD0252C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352F1002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985DC7D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4F68975A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62E39" w:rsidRPr="0035030C" w14:paraId="1AC85660" w14:textId="77777777" w:rsidTr="00DC2D65">
        <w:trPr>
          <w:trHeight w:val="261"/>
        </w:trPr>
        <w:tc>
          <w:tcPr>
            <w:tcW w:w="2430" w:type="dxa"/>
            <w:shd w:val="clear" w:color="auto" w:fill="auto"/>
          </w:tcPr>
          <w:p w14:paraId="18324DDF" w14:textId="77777777" w:rsidR="00862E39" w:rsidRPr="0035030C" w:rsidRDefault="00862E39" w:rsidP="00862E39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808" w:type="dxa"/>
          </w:tcPr>
          <w:p w14:paraId="5CE22DAA" w14:textId="77777777" w:rsidR="00862E39" w:rsidRPr="0035030C" w:rsidRDefault="00862E39" w:rsidP="00862E3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2" w:type="dxa"/>
          </w:tcPr>
          <w:p w14:paraId="6BFEC1CD" w14:textId="77777777" w:rsidR="00862E39" w:rsidRPr="0035030C" w:rsidRDefault="00862E39" w:rsidP="00D36535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  <w:shd w:val="clear" w:color="auto" w:fill="auto"/>
          </w:tcPr>
          <w:p w14:paraId="275DB6A8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</w:tcPr>
          <w:p w14:paraId="51351522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C78ABD7" w14:textId="77777777" w:rsidR="00862E39" w:rsidRPr="0035030C" w:rsidRDefault="00862E39" w:rsidP="00862E3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3C6545ED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4386174" w14:textId="77777777" w:rsidR="00862E39" w:rsidRPr="0035030C" w:rsidRDefault="00862E39" w:rsidP="00862E3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51FF5623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B9862FE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01A81CA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3F20238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64BDE08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791C1E1" w14:textId="77777777" w:rsidR="00862E39" w:rsidRPr="0035030C" w:rsidRDefault="00862E39" w:rsidP="00862E3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0DC7C103" w14:textId="77777777" w:rsidR="00862E39" w:rsidRPr="0035030C" w:rsidRDefault="00862E39" w:rsidP="00862E39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34455A0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F95A42E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62E39" w:rsidRPr="0035030C" w14:paraId="51629778" w14:textId="77777777" w:rsidTr="00DC2D65">
        <w:trPr>
          <w:trHeight w:val="261"/>
        </w:trPr>
        <w:tc>
          <w:tcPr>
            <w:tcW w:w="2430" w:type="dxa"/>
            <w:shd w:val="clear" w:color="auto" w:fill="auto"/>
          </w:tcPr>
          <w:p w14:paraId="12A6564D" w14:textId="05FA3C34" w:rsidR="00862E39" w:rsidRPr="0035030C" w:rsidRDefault="00862E39" w:rsidP="00862E39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808" w:type="dxa"/>
          </w:tcPr>
          <w:p w14:paraId="12498F02" w14:textId="2BAC0CDE" w:rsidR="00862E39" w:rsidRPr="0035030C" w:rsidRDefault="00862E39" w:rsidP="00862E3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2" w:type="dxa"/>
            <w:shd w:val="clear" w:color="auto" w:fill="auto"/>
          </w:tcPr>
          <w:p w14:paraId="2AFFFAB2" w14:textId="59152CEB" w:rsidR="00862E39" w:rsidRPr="0035030C" w:rsidRDefault="00EF0D50" w:rsidP="00EF0D50">
            <w:pPr>
              <w:pStyle w:val="acctfourfigures"/>
              <w:tabs>
                <w:tab w:val="clear" w:pos="765"/>
              </w:tabs>
              <w:spacing w:line="240" w:lineRule="atLeast"/>
              <w:ind w:left="-110" w:right="-11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394156A1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</w:tcPr>
          <w:p w14:paraId="1AA541C5" w14:textId="124CDE8F" w:rsidR="00862E39" w:rsidRPr="0035030C" w:rsidRDefault="004E7B7A" w:rsidP="00DC2D65">
            <w:pPr>
              <w:pStyle w:val="acctfourfigures"/>
              <w:tabs>
                <w:tab w:val="clear" w:pos="765"/>
                <w:tab w:val="decimal" w:pos="14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</w:t>
            </w:r>
          </w:p>
        </w:tc>
        <w:tc>
          <w:tcPr>
            <w:tcW w:w="236" w:type="dxa"/>
            <w:shd w:val="clear" w:color="auto" w:fill="auto"/>
          </w:tcPr>
          <w:p w14:paraId="50D8EFE4" w14:textId="77777777" w:rsidR="00862E39" w:rsidRPr="0035030C" w:rsidRDefault="00862E39" w:rsidP="00862E3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2D77E90D" w14:textId="0FFFC881" w:rsidR="00862E39" w:rsidRPr="0035030C" w:rsidRDefault="004E7B7A" w:rsidP="00862E39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C346EC9" w14:textId="77777777" w:rsidR="00862E39" w:rsidRPr="0035030C" w:rsidRDefault="00862E39" w:rsidP="00862E3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328B17C5" w14:textId="21250087" w:rsidR="00862E39" w:rsidRPr="0035030C" w:rsidRDefault="005804E1" w:rsidP="00DC2D65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75</w:t>
            </w:r>
          </w:p>
        </w:tc>
        <w:tc>
          <w:tcPr>
            <w:tcW w:w="236" w:type="dxa"/>
            <w:shd w:val="clear" w:color="auto" w:fill="auto"/>
          </w:tcPr>
          <w:p w14:paraId="1D1BB90F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4B973BC8" w14:textId="662A4BFB" w:rsidR="00862E39" w:rsidRPr="0035030C" w:rsidRDefault="00286DB5" w:rsidP="00862E3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75</w:t>
            </w:r>
          </w:p>
        </w:tc>
        <w:tc>
          <w:tcPr>
            <w:tcW w:w="236" w:type="dxa"/>
            <w:shd w:val="clear" w:color="auto" w:fill="auto"/>
          </w:tcPr>
          <w:p w14:paraId="03DD3E81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59B37BFB" w14:textId="17B7FFF7" w:rsidR="00862E39" w:rsidRPr="0035030C" w:rsidRDefault="00ED44FE" w:rsidP="00ED44FE">
            <w:pPr>
              <w:ind w:left="-7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5A830F6" w14:textId="77777777" w:rsidR="00862E39" w:rsidRPr="0035030C" w:rsidRDefault="00862E39" w:rsidP="00862E3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306B32F9" w14:textId="3FFBC951" w:rsidR="00862E39" w:rsidRPr="0035030C" w:rsidRDefault="00837F26" w:rsidP="00837F26">
            <w:pPr>
              <w:ind w:left="-7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B8F39A0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60A26752" w14:textId="2152A85E" w:rsidR="00862E39" w:rsidRPr="0035030C" w:rsidRDefault="00837F26" w:rsidP="00862E3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75</w:t>
            </w:r>
          </w:p>
        </w:tc>
      </w:tr>
      <w:tr w:rsidR="00862E39" w:rsidRPr="0035030C" w14:paraId="7AEB8CF3" w14:textId="77777777" w:rsidTr="00DC2D65">
        <w:trPr>
          <w:trHeight w:val="261"/>
        </w:trPr>
        <w:tc>
          <w:tcPr>
            <w:tcW w:w="2430" w:type="dxa"/>
            <w:shd w:val="clear" w:color="auto" w:fill="auto"/>
          </w:tcPr>
          <w:p w14:paraId="4E59B8E6" w14:textId="30D7A061" w:rsidR="00862E39" w:rsidRPr="0035030C" w:rsidRDefault="00862E39" w:rsidP="00862E39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808" w:type="dxa"/>
          </w:tcPr>
          <w:p w14:paraId="63173561" w14:textId="2DAB8CC0" w:rsidR="00862E39" w:rsidRPr="0035030C" w:rsidRDefault="00862E39" w:rsidP="00862E3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442" w:type="dxa"/>
            <w:shd w:val="clear" w:color="auto" w:fill="auto"/>
          </w:tcPr>
          <w:p w14:paraId="0C67C4AD" w14:textId="1C6921BE" w:rsidR="00862E39" w:rsidRPr="0035030C" w:rsidRDefault="00EF0D50" w:rsidP="00EF0D50">
            <w:pPr>
              <w:pStyle w:val="acctfourfigures"/>
              <w:tabs>
                <w:tab w:val="clear" w:pos="765"/>
              </w:tabs>
              <w:spacing w:line="240" w:lineRule="atLeast"/>
              <w:ind w:left="-110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03F0CCAF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</w:tcPr>
          <w:p w14:paraId="47E91304" w14:textId="7A67B463" w:rsidR="00862E39" w:rsidRPr="0035030C" w:rsidRDefault="004E7B7A" w:rsidP="00DC2D65">
            <w:pPr>
              <w:pStyle w:val="acctfourfigures"/>
              <w:tabs>
                <w:tab w:val="clear" w:pos="765"/>
                <w:tab w:val="decimal" w:pos="14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1,247</w:t>
            </w:r>
          </w:p>
        </w:tc>
        <w:tc>
          <w:tcPr>
            <w:tcW w:w="236" w:type="dxa"/>
            <w:shd w:val="clear" w:color="auto" w:fill="auto"/>
          </w:tcPr>
          <w:p w14:paraId="538B5831" w14:textId="77777777" w:rsidR="00862E39" w:rsidRPr="0035030C" w:rsidRDefault="00862E39" w:rsidP="00862E3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23C3448B" w14:textId="5B438009" w:rsidR="00862E39" w:rsidRPr="0035030C" w:rsidRDefault="004E7B7A" w:rsidP="00DC2D65">
            <w:pPr>
              <w:pStyle w:val="acctfourfigures"/>
              <w:tabs>
                <w:tab w:val="clear" w:pos="765"/>
                <w:tab w:val="decimal" w:pos="11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39,</w:t>
            </w:r>
            <w:r w:rsidR="00A55866">
              <w:rPr>
                <w:rFonts w:asciiTheme="majorBidi" w:hAnsiTheme="majorBidi" w:cstheme="majorBidi"/>
                <w:sz w:val="24"/>
                <w:szCs w:val="24"/>
              </w:rPr>
              <w:t>890</w:t>
            </w:r>
          </w:p>
        </w:tc>
        <w:tc>
          <w:tcPr>
            <w:tcW w:w="236" w:type="dxa"/>
            <w:shd w:val="clear" w:color="auto" w:fill="auto"/>
          </w:tcPr>
          <w:p w14:paraId="15293BD3" w14:textId="77777777" w:rsidR="00862E39" w:rsidRPr="0035030C" w:rsidRDefault="00862E39" w:rsidP="00862E3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69E8D163" w14:textId="3297BCA7" w:rsidR="00862E39" w:rsidRPr="0035030C" w:rsidRDefault="005804E1" w:rsidP="00DC2D65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41,137</w:t>
            </w:r>
          </w:p>
        </w:tc>
        <w:tc>
          <w:tcPr>
            <w:tcW w:w="236" w:type="dxa"/>
            <w:shd w:val="clear" w:color="auto" w:fill="auto"/>
          </w:tcPr>
          <w:p w14:paraId="23B5A499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0A784F10" w14:textId="7FB1C741" w:rsidR="00862E39" w:rsidRPr="0035030C" w:rsidRDefault="00286DB5" w:rsidP="00862E39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7DC53F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2804D0B7" w14:textId="2A23C66C" w:rsidR="00862E39" w:rsidRPr="0035030C" w:rsidRDefault="00ED44FE" w:rsidP="00862E3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41,</w:t>
            </w:r>
            <w:r w:rsidR="00837F26">
              <w:rPr>
                <w:rFonts w:asciiTheme="majorBidi" w:hAnsiTheme="majorBidi" w:cstheme="majorBidi"/>
                <w:sz w:val="24"/>
                <w:szCs w:val="24"/>
              </w:rPr>
              <w:t>538</w:t>
            </w:r>
          </w:p>
        </w:tc>
        <w:tc>
          <w:tcPr>
            <w:tcW w:w="236" w:type="dxa"/>
            <w:shd w:val="clear" w:color="auto" w:fill="auto"/>
          </w:tcPr>
          <w:p w14:paraId="5BC7B340" w14:textId="77777777" w:rsidR="00862E39" w:rsidRPr="0035030C" w:rsidRDefault="00862E39" w:rsidP="00862E3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173495FD" w14:textId="39670869" w:rsidR="00862E39" w:rsidRPr="0035030C" w:rsidRDefault="00837F26" w:rsidP="00837F26">
            <w:pPr>
              <w:ind w:left="-7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76AC86D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697DC4F" w14:textId="319938C3" w:rsidR="00862E39" w:rsidRPr="0035030C" w:rsidRDefault="00837F26" w:rsidP="00862E3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41,</w:t>
            </w:r>
            <w:r w:rsidR="00936CC1">
              <w:rPr>
                <w:rFonts w:asciiTheme="majorBidi" w:hAnsiTheme="majorBidi" w:cstheme="majorBidi"/>
                <w:sz w:val="24"/>
                <w:szCs w:val="24"/>
              </w:rPr>
              <w:t>538</w:t>
            </w:r>
          </w:p>
        </w:tc>
      </w:tr>
      <w:tr w:rsidR="00862E39" w:rsidRPr="0035030C" w14:paraId="2BE01DD2" w14:textId="77777777" w:rsidTr="00DC2D65">
        <w:trPr>
          <w:trHeight w:val="261"/>
        </w:trPr>
        <w:tc>
          <w:tcPr>
            <w:tcW w:w="2430" w:type="dxa"/>
            <w:shd w:val="clear" w:color="auto" w:fill="auto"/>
          </w:tcPr>
          <w:p w14:paraId="06770BA4" w14:textId="77777777" w:rsidR="00862E39" w:rsidRPr="0035030C" w:rsidRDefault="00862E39" w:rsidP="00862E39">
            <w:pPr>
              <w:ind w:left="161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808" w:type="dxa"/>
          </w:tcPr>
          <w:p w14:paraId="20064575" w14:textId="03DDA0EB" w:rsidR="00862E39" w:rsidRPr="0035030C" w:rsidRDefault="00862E39" w:rsidP="00862E3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A359CB" w14:textId="30EAC8A3" w:rsidR="00862E39" w:rsidRPr="0035030C" w:rsidRDefault="00EF0D50" w:rsidP="00EF0D50">
            <w:pPr>
              <w:pStyle w:val="acctfourfigures"/>
              <w:tabs>
                <w:tab w:val="clear" w:pos="765"/>
              </w:tabs>
              <w:spacing w:line="240" w:lineRule="atLeast"/>
              <w:ind w:left="-104" w:right="-11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34B894BE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2F0841" w14:textId="0D71AEE1" w:rsidR="00862E39" w:rsidRPr="0035030C" w:rsidRDefault="004E7B7A" w:rsidP="00DC2D65">
            <w:pPr>
              <w:pStyle w:val="acctfourfigures"/>
              <w:tabs>
                <w:tab w:val="clear" w:pos="765"/>
                <w:tab w:val="decimal" w:pos="14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1,322</w:t>
            </w:r>
          </w:p>
        </w:tc>
        <w:tc>
          <w:tcPr>
            <w:tcW w:w="236" w:type="dxa"/>
            <w:shd w:val="clear" w:color="auto" w:fill="auto"/>
          </w:tcPr>
          <w:p w14:paraId="2F5C672D" w14:textId="77777777" w:rsidR="00862E39" w:rsidRPr="0035030C" w:rsidRDefault="00862E39" w:rsidP="00862E3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EF00B8" w14:textId="4217EA72" w:rsidR="00862E39" w:rsidRPr="0035030C" w:rsidRDefault="00A55866" w:rsidP="00DC2D65">
            <w:pPr>
              <w:pStyle w:val="acctfourfigures"/>
              <w:tabs>
                <w:tab w:val="clear" w:pos="765"/>
                <w:tab w:val="decimal" w:pos="11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39,890</w:t>
            </w:r>
          </w:p>
        </w:tc>
        <w:tc>
          <w:tcPr>
            <w:tcW w:w="236" w:type="dxa"/>
            <w:shd w:val="clear" w:color="auto" w:fill="auto"/>
          </w:tcPr>
          <w:p w14:paraId="19FB3E61" w14:textId="77777777" w:rsidR="00862E39" w:rsidRPr="0035030C" w:rsidRDefault="00862E39" w:rsidP="00862E3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94D72B" w14:textId="45BC57F3" w:rsidR="00862E39" w:rsidRPr="0035030C" w:rsidRDefault="005804E1" w:rsidP="00DC2D65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41,</w:t>
            </w:r>
            <w:r w:rsidR="00286D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212</w:t>
            </w:r>
          </w:p>
        </w:tc>
        <w:tc>
          <w:tcPr>
            <w:tcW w:w="236" w:type="dxa"/>
            <w:shd w:val="clear" w:color="auto" w:fill="auto"/>
          </w:tcPr>
          <w:p w14:paraId="270F74D9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170275B6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46A8887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160492D7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881F5E1" w14:textId="77777777" w:rsidR="00862E39" w:rsidRPr="0035030C" w:rsidRDefault="00862E39" w:rsidP="00862E3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3CC2A649" w14:textId="77777777" w:rsidR="00862E39" w:rsidRPr="0035030C" w:rsidRDefault="00862E39" w:rsidP="00862E39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272076E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B93B052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62E39" w:rsidRPr="0035030C" w14:paraId="388D2582" w14:textId="77777777" w:rsidTr="00DC2D65">
        <w:trPr>
          <w:trHeight w:val="261"/>
        </w:trPr>
        <w:tc>
          <w:tcPr>
            <w:tcW w:w="2430" w:type="dxa"/>
            <w:shd w:val="clear" w:color="auto" w:fill="auto"/>
          </w:tcPr>
          <w:p w14:paraId="4FE4C792" w14:textId="666C2A1A" w:rsidR="00862E39" w:rsidRPr="0035030C" w:rsidRDefault="00862E39" w:rsidP="00862E3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8" w:type="dxa"/>
          </w:tcPr>
          <w:p w14:paraId="16C9146B" w14:textId="77777777" w:rsidR="00862E39" w:rsidRPr="0035030C" w:rsidRDefault="00862E39" w:rsidP="00862E3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2" w:type="dxa"/>
            <w:tcBorders>
              <w:top w:val="double" w:sz="4" w:space="0" w:color="auto"/>
            </w:tcBorders>
            <w:shd w:val="clear" w:color="auto" w:fill="auto"/>
          </w:tcPr>
          <w:p w14:paraId="3B210152" w14:textId="77777777" w:rsidR="00862E39" w:rsidRPr="0035030C" w:rsidRDefault="00862E39" w:rsidP="00D36535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  <w:shd w:val="clear" w:color="auto" w:fill="auto"/>
          </w:tcPr>
          <w:p w14:paraId="7C3C8652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double" w:sz="4" w:space="0" w:color="auto"/>
            </w:tcBorders>
            <w:shd w:val="clear" w:color="auto" w:fill="auto"/>
          </w:tcPr>
          <w:p w14:paraId="38F9E855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652D81F" w14:textId="77777777" w:rsidR="00862E39" w:rsidRPr="0035030C" w:rsidRDefault="00862E39" w:rsidP="00862E3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133A15E6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666DCF7" w14:textId="77777777" w:rsidR="00862E39" w:rsidRPr="0035030C" w:rsidRDefault="00862E39" w:rsidP="00862E3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2337C35A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D4E2272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298C4595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5563AA0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5813C944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A1D17F0" w14:textId="77777777" w:rsidR="00862E39" w:rsidRPr="0035030C" w:rsidRDefault="00862E39" w:rsidP="00862E3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192C0AB0" w14:textId="77777777" w:rsidR="00862E39" w:rsidRPr="0035030C" w:rsidRDefault="00862E39" w:rsidP="00862E39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9A2B3C4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01D73807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62E39" w:rsidRPr="0035030C" w14:paraId="06C8BA90" w14:textId="77777777" w:rsidTr="00DC2D65">
        <w:trPr>
          <w:trHeight w:val="261"/>
        </w:trPr>
        <w:tc>
          <w:tcPr>
            <w:tcW w:w="2430" w:type="dxa"/>
            <w:shd w:val="clear" w:color="auto" w:fill="auto"/>
          </w:tcPr>
          <w:p w14:paraId="19E4B237" w14:textId="77777777" w:rsidR="00862E39" w:rsidRPr="0035030C" w:rsidRDefault="00862E39" w:rsidP="00862E3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ar-SA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08" w:type="dxa"/>
          </w:tcPr>
          <w:p w14:paraId="7595A51E" w14:textId="77777777" w:rsidR="00862E39" w:rsidRPr="0035030C" w:rsidRDefault="00862E39" w:rsidP="00862E3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2" w:type="dxa"/>
            <w:shd w:val="clear" w:color="auto" w:fill="auto"/>
          </w:tcPr>
          <w:p w14:paraId="08EC787F" w14:textId="77777777" w:rsidR="00862E39" w:rsidRPr="0035030C" w:rsidRDefault="00862E39" w:rsidP="00D36535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  <w:shd w:val="clear" w:color="auto" w:fill="auto"/>
          </w:tcPr>
          <w:p w14:paraId="72D758B4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</w:tcPr>
          <w:p w14:paraId="4A72F6EA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7773CDC" w14:textId="77777777" w:rsidR="00862E39" w:rsidRPr="0035030C" w:rsidRDefault="00862E39" w:rsidP="00862E3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74669331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E29C5C0" w14:textId="77777777" w:rsidR="00862E39" w:rsidRPr="0035030C" w:rsidRDefault="00862E39" w:rsidP="00862E3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43940F79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2225BB1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1B245AC3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CBAACED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0088E1E2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E4E5027" w14:textId="77777777" w:rsidR="00862E39" w:rsidRPr="0035030C" w:rsidRDefault="00862E39" w:rsidP="00862E3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3D65B2B9" w14:textId="77777777" w:rsidR="00862E39" w:rsidRPr="0035030C" w:rsidRDefault="00862E39" w:rsidP="00862E39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1863E49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61034DD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62E39" w:rsidRPr="0035030C" w14:paraId="27DCFC7A" w14:textId="77777777" w:rsidTr="00DC2D65">
        <w:trPr>
          <w:trHeight w:val="261"/>
        </w:trPr>
        <w:tc>
          <w:tcPr>
            <w:tcW w:w="2430" w:type="dxa"/>
            <w:shd w:val="clear" w:color="auto" w:fill="auto"/>
          </w:tcPr>
          <w:p w14:paraId="7A910E99" w14:textId="77777777" w:rsidR="00862E39" w:rsidRPr="0035030C" w:rsidRDefault="00862E39" w:rsidP="00862E39">
            <w:pPr>
              <w:ind w:left="166" w:right="-90" w:hanging="186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808" w:type="dxa"/>
          </w:tcPr>
          <w:p w14:paraId="29EA0655" w14:textId="610B0EF3" w:rsidR="00862E39" w:rsidRPr="0035030C" w:rsidRDefault="002810CA" w:rsidP="00862E3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1</w:t>
            </w:r>
            <w:r w:rsidR="008F6BE1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6</w:t>
            </w:r>
          </w:p>
        </w:tc>
        <w:tc>
          <w:tcPr>
            <w:tcW w:w="1442" w:type="dxa"/>
            <w:shd w:val="clear" w:color="auto" w:fill="auto"/>
          </w:tcPr>
          <w:p w14:paraId="1201C35F" w14:textId="3BFA5560" w:rsidR="00862E39" w:rsidRPr="0035030C" w:rsidRDefault="004E7B7A" w:rsidP="004E7B7A">
            <w:pPr>
              <w:pStyle w:val="acctfourfigures"/>
              <w:tabs>
                <w:tab w:val="clear" w:pos="765"/>
              </w:tabs>
              <w:spacing w:line="240" w:lineRule="atLeast"/>
              <w:ind w:left="-110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68B0DAD7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</w:tcPr>
          <w:p w14:paraId="63C8674F" w14:textId="5D4EA9AE" w:rsidR="00862E39" w:rsidRPr="0035030C" w:rsidRDefault="004E7B7A" w:rsidP="004E7B7A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A302F8C" w14:textId="77777777" w:rsidR="00862E39" w:rsidRPr="0035030C" w:rsidRDefault="00862E39" w:rsidP="00862E3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459CCC46" w14:textId="5857871A" w:rsidR="00862E39" w:rsidRPr="0035030C" w:rsidRDefault="00A55866" w:rsidP="00DC2D65">
            <w:pPr>
              <w:pStyle w:val="acctfourfigures"/>
              <w:tabs>
                <w:tab w:val="clear" w:pos="765"/>
                <w:tab w:val="decimal" w:pos="11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75,789,900</w:t>
            </w:r>
          </w:p>
        </w:tc>
        <w:tc>
          <w:tcPr>
            <w:tcW w:w="236" w:type="dxa"/>
            <w:shd w:val="clear" w:color="auto" w:fill="auto"/>
          </w:tcPr>
          <w:p w14:paraId="2B557F09" w14:textId="77777777" w:rsidR="00862E39" w:rsidRPr="0035030C" w:rsidRDefault="00862E39" w:rsidP="00862E3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09F73B70" w14:textId="11A7E5D7" w:rsidR="00862E39" w:rsidRPr="0035030C" w:rsidRDefault="00286DB5" w:rsidP="00DC2D65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75,789,900</w:t>
            </w:r>
          </w:p>
        </w:tc>
        <w:tc>
          <w:tcPr>
            <w:tcW w:w="236" w:type="dxa"/>
            <w:shd w:val="clear" w:color="auto" w:fill="auto"/>
          </w:tcPr>
          <w:p w14:paraId="6CAFEFE2" w14:textId="4DD425C4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349293C8" w14:textId="28E7D278" w:rsidR="00862E39" w:rsidRPr="0035030C" w:rsidRDefault="00286DB5" w:rsidP="00862E39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63C4209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00BE4012" w14:textId="61EC440E" w:rsidR="00862E39" w:rsidRPr="0035030C" w:rsidRDefault="00837F26" w:rsidP="00862E3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76,514,337</w:t>
            </w:r>
          </w:p>
        </w:tc>
        <w:tc>
          <w:tcPr>
            <w:tcW w:w="236" w:type="dxa"/>
            <w:shd w:val="clear" w:color="auto" w:fill="auto"/>
          </w:tcPr>
          <w:p w14:paraId="1DAC9C20" w14:textId="77777777" w:rsidR="00862E39" w:rsidRPr="0035030C" w:rsidRDefault="00862E39" w:rsidP="00862E3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01EE4A34" w14:textId="6F741E0F" w:rsidR="00862E39" w:rsidRPr="0035030C" w:rsidRDefault="00837F26" w:rsidP="00837F26">
            <w:pPr>
              <w:ind w:left="-7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DA14BF3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FEB7B11" w14:textId="3BF728A7" w:rsidR="00862E39" w:rsidRPr="0035030C" w:rsidRDefault="00936CC1" w:rsidP="00862E3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76,514,337</w:t>
            </w:r>
          </w:p>
        </w:tc>
      </w:tr>
      <w:tr w:rsidR="00862E39" w:rsidRPr="0035030C" w14:paraId="44C109E5" w14:textId="77777777" w:rsidTr="00DC2D65">
        <w:trPr>
          <w:trHeight w:val="261"/>
        </w:trPr>
        <w:tc>
          <w:tcPr>
            <w:tcW w:w="2430" w:type="dxa"/>
            <w:shd w:val="clear" w:color="auto" w:fill="auto"/>
          </w:tcPr>
          <w:p w14:paraId="63CEA67A" w14:textId="77777777" w:rsidR="00862E39" w:rsidRPr="0035030C" w:rsidRDefault="00862E39" w:rsidP="00862E39">
            <w:pPr>
              <w:ind w:left="161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808" w:type="dxa"/>
          </w:tcPr>
          <w:p w14:paraId="09D589D3" w14:textId="77777777" w:rsidR="00862E39" w:rsidRPr="0035030C" w:rsidRDefault="00862E39" w:rsidP="00862E3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152A3C" w14:textId="0DAA1639" w:rsidR="00862E39" w:rsidRPr="0035030C" w:rsidRDefault="004E7B7A" w:rsidP="004E7B7A">
            <w:pPr>
              <w:pStyle w:val="acctfourfigures"/>
              <w:tabs>
                <w:tab w:val="clear" w:pos="765"/>
              </w:tabs>
              <w:spacing w:line="240" w:lineRule="atLeast"/>
              <w:ind w:left="-104" w:right="-11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27021DAF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398CE8" w14:textId="2DD05E0A" w:rsidR="00862E39" w:rsidRPr="0035030C" w:rsidRDefault="004E7B7A" w:rsidP="004E7B7A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5DF5AF4" w14:textId="77777777" w:rsidR="00862E39" w:rsidRPr="0035030C" w:rsidRDefault="00862E39" w:rsidP="00862E3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B0FEBC" w14:textId="31EA1A7E" w:rsidR="00862E39" w:rsidRPr="0035030C" w:rsidRDefault="00A55866" w:rsidP="00DC2D65">
            <w:pPr>
              <w:pStyle w:val="acctfourfigures"/>
              <w:tabs>
                <w:tab w:val="clear" w:pos="765"/>
                <w:tab w:val="decimal" w:pos="11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75,789,</w:t>
            </w:r>
            <w:r w:rsidR="0094686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900</w:t>
            </w:r>
          </w:p>
        </w:tc>
        <w:tc>
          <w:tcPr>
            <w:tcW w:w="236" w:type="dxa"/>
            <w:shd w:val="clear" w:color="auto" w:fill="auto"/>
          </w:tcPr>
          <w:p w14:paraId="05293FB4" w14:textId="77777777" w:rsidR="00862E39" w:rsidRPr="0035030C" w:rsidRDefault="00862E39" w:rsidP="00862E3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7D81DB" w14:textId="5829F693" w:rsidR="00862E39" w:rsidRPr="0035030C" w:rsidRDefault="00286DB5" w:rsidP="00DC2D65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75,789,900</w:t>
            </w:r>
          </w:p>
        </w:tc>
        <w:tc>
          <w:tcPr>
            <w:tcW w:w="236" w:type="dxa"/>
            <w:shd w:val="clear" w:color="auto" w:fill="auto"/>
          </w:tcPr>
          <w:p w14:paraId="5BEB8181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74D40E9F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641E506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28FBC304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D752DE5" w14:textId="77777777" w:rsidR="00862E39" w:rsidRPr="0035030C" w:rsidRDefault="00862E39" w:rsidP="00862E3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736E81EE" w14:textId="77777777" w:rsidR="00862E39" w:rsidRPr="0035030C" w:rsidRDefault="00862E39" w:rsidP="00862E39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17B7C32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9588A5E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58945842" w14:textId="242A4AFA" w:rsidR="00EC713B" w:rsidRPr="0035030C" w:rsidRDefault="00EC713B" w:rsidP="008B62A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b/>
          <w:bCs/>
          <w:color w:val="FF0000"/>
          <w:sz w:val="30"/>
          <w:szCs w:val="30"/>
          <w:highlight w:val="yellow"/>
          <w:vertAlign w:val="superscript"/>
        </w:rPr>
      </w:pPr>
    </w:p>
    <w:p w14:paraId="058B2540" w14:textId="1EC22A0E" w:rsidR="00EC713B" w:rsidRPr="0035030C" w:rsidRDefault="00EC713B">
      <w:pPr>
        <w:spacing w:line="240" w:lineRule="auto"/>
        <w:rPr>
          <w:rFonts w:asciiTheme="majorBidi" w:hAnsiTheme="majorBidi" w:cstheme="majorBidi"/>
          <w:b/>
          <w:bCs/>
          <w:color w:val="FF0000"/>
          <w:sz w:val="30"/>
          <w:szCs w:val="30"/>
          <w:highlight w:val="yellow"/>
          <w:vertAlign w:val="superscript"/>
          <w:cs/>
        </w:rPr>
      </w:pPr>
      <w:r w:rsidRPr="0035030C">
        <w:rPr>
          <w:rFonts w:asciiTheme="majorBidi" w:hAnsiTheme="majorBidi" w:cstheme="majorBidi"/>
          <w:b/>
          <w:bCs/>
          <w:color w:val="FF0000"/>
          <w:sz w:val="30"/>
          <w:szCs w:val="30"/>
          <w:highlight w:val="yellow"/>
          <w:vertAlign w:val="superscript"/>
        </w:rPr>
        <w:br w:type="page"/>
      </w:r>
    </w:p>
    <w:tbl>
      <w:tblPr>
        <w:tblW w:w="147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430"/>
        <w:gridCol w:w="808"/>
        <w:gridCol w:w="1443"/>
        <w:gridCol w:w="273"/>
        <w:gridCol w:w="1616"/>
        <w:gridCol w:w="236"/>
        <w:gridCol w:w="1384"/>
        <w:gridCol w:w="236"/>
        <w:gridCol w:w="1204"/>
        <w:gridCol w:w="236"/>
        <w:gridCol w:w="1114"/>
        <w:gridCol w:w="236"/>
        <w:gridCol w:w="1114"/>
        <w:gridCol w:w="236"/>
        <w:gridCol w:w="1024"/>
        <w:gridCol w:w="236"/>
        <w:gridCol w:w="934"/>
      </w:tblGrid>
      <w:tr w:rsidR="00084E63" w:rsidRPr="0035030C" w14:paraId="1B1A00E1" w14:textId="77777777" w:rsidTr="004D5C55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46A8654E" w14:textId="77777777" w:rsidR="00084E63" w:rsidRPr="0035030C" w:rsidRDefault="00084E63" w:rsidP="009D66AD">
            <w:pPr>
              <w:ind w:left="73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4543369B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1522" w:type="dxa"/>
            <w:gridSpan w:val="15"/>
            <w:vAlign w:val="bottom"/>
          </w:tcPr>
          <w:p w14:paraId="3E92A6E9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84E63" w:rsidRPr="0035030C" w14:paraId="6EC3320E" w14:textId="77777777" w:rsidTr="004D5C55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4FA06F1C" w14:textId="77777777" w:rsidR="00084E63" w:rsidRPr="0035030C" w:rsidRDefault="00084E63" w:rsidP="009D66A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58D367ED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92" w:type="dxa"/>
            <w:gridSpan w:val="7"/>
            <w:vAlign w:val="bottom"/>
          </w:tcPr>
          <w:p w14:paraId="4146D85F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55E79638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94" w:type="dxa"/>
            <w:gridSpan w:val="7"/>
            <w:vAlign w:val="bottom"/>
          </w:tcPr>
          <w:p w14:paraId="307AB6CA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084E63" w:rsidRPr="0035030C" w14:paraId="6F25E308" w14:textId="77777777" w:rsidTr="004D5C55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516438A6" w14:textId="6487B496" w:rsidR="00084E63" w:rsidRPr="0035030C" w:rsidRDefault="00084E63" w:rsidP="009D66A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2810CA" w:rsidRPr="002810C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2810CA" w:rsidRPr="002810C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256</w:t>
            </w:r>
            <w:r w:rsidR="00DD123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6</w:t>
            </w:r>
          </w:p>
        </w:tc>
        <w:tc>
          <w:tcPr>
            <w:tcW w:w="808" w:type="dxa"/>
            <w:vAlign w:val="bottom"/>
          </w:tcPr>
          <w:p w14:paraId="0CDE11FF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443" w:type="dxa"/>
            <w:vAlign w:val="bottom"/>
          </w:tcPr>
          <w:p w14:paraId="3E65275F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</w:t>
            </w:r>
          </w:p>
          <w:p w14:paraId="49A44925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3" w:type="dxa"/>
          </w:tcPr>
          <w:p w14:paraId="3E96DDEB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16" w:type="dxa"/>
            <w:shd w:val="clear" w:color="auto" w:fill="auto"/>
            <w:vAlign w:val="bottom"/>
          </w:tcPr>
          <w:p w14:paraId="3CCC532B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</w:t>
            </w:r>
          </w:p>
          <w:p w14:paraId="059F6773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505D8D" w14:textId="77777777" w:rsidR="00084E63" w:rsidRPr="0035030C" w:rsidRDefault="00084E63" w:rsidP="009D66AD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5921BB98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</w:t>
            </w:r>
          </w:p>
          <w:p w14:paraId="7E269A18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F28FCB" w14:textId="77777777" w:rsidR="00084E63" w:rsidRPr="0035030C" w:rsidRDefault="00084E63" w:rsidP="009D66AD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59832900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</w:tcPr>
          <w:p w14:paraId="17C8BF11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0B56AF65" w14:textId="255862DA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35030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17935C5B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0B4ADE69" w14:textId="78F357E3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35030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52432355" w14:textId="77777777" w:rsidR="00084E63" w:rsidRPr="0035030C" w:rsidRDefault="00084E63" w:rsidP="009D66AD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4" w:type="dxa"/>
            <w:vAlign w:val="bottom"/>
          </w:tcPr>
          <w:p w14:paraId="74AF4EC4" w14:textId="4230EC00" w:rsidR="00084E63" w:rsidRPr="0035030C" w:rsidRDefault="00084E63" w:rsidP="009D66AD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35030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236" w:type="dxa"/>
          </w:tcPr>
          <w:p w14:paraId="046D9BB6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BFB34CF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084E63" w:rsidRPr="0035030C" w14:paraId="6907D4B8" w14:textId="77777777" w:rsidTr="004D5C55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1B83913C" w14:textId="77777777" w:rsidR="00084E63" w:rsidRPr="0035030C" w:rsidRDefault="00084E63" w:rsidP="009D66A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8" w:type="dxa"/>
            <w:vAlign w:val="bottom"/>
          </w:tcPr>
          <w:p w14:paraId="216770DB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1522" w:type="dxa"/>
            <w:gridSpan w:val="15"/>
            <w:vAlign w:val="bottom"/>
          </w:tcPr>
          <w:p w14:paraId="18615508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084E63" w:rsidRPr="0035030C" w14:paraId="3DFA6128" w14:textId="77777777" w:rsidTr="004D5C55">
        <w:trPr>
          <w:trHeight w:val="261"/>
        </w:trPr>
        <w:tc>
          <w:tcPr>
            <w:tcW w:w="2430" w:type="dxa"/>
            <w:shd w:val="clear" w:color="auto" w:fill="auto"/>
          </w:tcPr>
          <w:p w14:paraId="6C787540" w14:textId="77777777" w:rsidR="00084E63" w:rsidRPr="0035030C" w:rsidRDefault="00084E63" w:rsidP="009D66A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08" w:type="dxa"/>
          </w:tcPr>
          <w:p w14:paraId="6437135B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14:paraId="2FEE74AF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</w:tcPr>
          <w:p w14:paraId="69FF2341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</w:tcPr>
          <w:p w14:paraId="7BF871F7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5390C84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78A1DA20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439E3F9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6BEBCC74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00F67DD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A106E83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36C80A3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48FE087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EA589CA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1FA3CFB2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A6393D0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092A7C97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84E63" w:rsidRPr="0035030C" w14:paraId="05FA20AE" w14:textId="77777777" w:rsidTr="004D5C55">
        <w:trPr>
          <w:trHeight w:val="261"/>
        </w:trPr>
        <w:tc>
          <w:tcPr>
            <w:tcW w:w="2430" w:type="dxa"/>
            <w:shd w:val="clear" w:color="auto" w:fill="auto"/>
          </w:tcPr>
          <w:p w14:paraId="496E0D21" w14:textId="77777777" w:rsidR="00084E63" w:rsidRPr="0035030C" w:rsidRDefault="00084E63" w:rsidP="009D66AD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808" w:type="dxa"/>
          </w:tcPr>
          <w:p w14:paraId="1DFA7D69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14:paraId="2DA9F77E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  <w:shd w:val="clear" w:color="auto" w:fill="auto"/>
          </w:tcPr>
          <w:p w14:paraId="6C886826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</w:tcPr>
          <w:p w14:paraId="48106FAB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998C252" w14:textId="77777777" w:rsidR="00084E63" w:rsidRPr="0035030C" w:rsidRDefault="00084E63" w:rsidP="009D66A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34639D68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C9A5B8C" w14:textId="77777777" w:rsidR="00084E63" w:rsidRPr="0035030C" w:rsidRDefault="00084E63" w:rsidP="009D66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78B6EF9C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D13274A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2D6FFDA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D2209FE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DE606CD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C9FD9C8" w14:textId="77777777" w:rsidR="00084E63" w:rsidRPr="0035030C" w:rsidRDefault="00084E63" w:rsidP="009D66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0B7286D4" w14:textId="77777777" w:rsidR="00084E63" w:rsidRPr="0035030C" w:rsidRDefault="00084E63" w:rsidP="009D66AD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3AB3D32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1B577A43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D1234" w:rsidRPr="0035030C" w14:paraId="499830F2" w14:textId="77777777" w:rsidTr="004D5C55">
        <w:trPr>
          <w:trHeight w:val="261"/>
        </w:trPr>
        <w:tc>
          <w:tcPr>
            <w:tcW w:w="2430" w:type="dxa"/>
            <w:shd w:val="clear" w:color="auto" w:fill="auto"/>
          </w:tcPr>
          <w:p w14:paraId="67C4597F" w14:textId="77777777" w:rsidR="00DD1234" w:rsidRPr="0035030C" w:rsidRDefault="00DD1234" w:rsidP="00DD1234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808" w:type="dxa"/>
          </w:tcPr>
          <w:p w14:paraId="72AA565E" w14:textId="1A777289" w:rsidR="00DD1234" w:rsidRPr="0035030C" w:rsidRDefault="00DD1234" w:rsidP="00DD123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0BC0504F" w14:textId="73C2E1D3" w:rsidR="00DD1234" w:rsidRPr="0035030C" w:rsidRDefault="00DD1234" w:rsidP="00A65D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6BD5996C" w14:textId="77777777" w:rsidR="00DD1234" w:rsidRPr="0035030C" w:rsidRDefault="00DD1234" w:rsidP="00DD123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</w:tcPr>
          <w:p w14:paraId="7C6BC34F" w14:textId="3AEB89D8" w:rsidR="00DD1234" w:rsidRPr="0035030C" w:rsidRDefault="00DD1234" w:rsidP="00DD1234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122</w:t>
            </w:r>
          </w:p>
        </w:tc>
        <w:tc>
          <w:tcPr>
            <w:tcW w:w="236" w:type="dxa"/>
            <w:shd w:val="clear" w:color="auto" w:fill="auto"/>
          </w:tcPr>
          <w:p w14:paraId="4D30B04C" w14:textId="77777777" w:rsidR="00DD1234" w:rsidRPr="0035030C" w:rsidRDefault="00DD1234" w:rsidP="00DD123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5FE84486" w14:textId="0D4E83DE" w:rsidR="00DD1234" w:rsidRPr="0035030C" w:rsidRDefault="00DD1234" w:rsidP="00A65D0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C99BE9D" w14:textId="77777777" w:rsidR="00DD1234" w:rsidRPr="0035030C" w:rsidRDefault="00DD1234" w:rsidP="00DD123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6132897D" w14:textId="75F5F904" w:rsidR="00DD1234" w:rsidRPr="0035030C" w:rsidRDefault="00DD1234" w:rsidP="00DD123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122</w:t>
            </w:r>
          </w:p>
        </w:tc>
        <w:tc>
          <w:tcPr>
            <w:tcW w:w="236" w:type="dxa"/>
            <w:shd w:val="clear" w:color="auto" w:fill="auto"/>
          </w:tcPr>
          <w:p w14:paraId="6AD1755F" w14:textId="77777777" w:rsidR="00DD1234" w:rsidRPr="0035030C" w:rsidRDefault="00DD1234" w:rsidP="00DD12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0090AC1C" w14:textId="6FC26BCC" w:rsidR="00DD1234" w:rsidRPr="0035030C" w:rsidRDefault="00DD1234" w:rsidP="00DD123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122</w:t>
            </w:r>
          </w:p>
        </w:tc>
        <w:tc>
          <w:tcPr>
            <w:tcW w:w="236" w:type="dxa"/>
            <w:shd w:val="clear" w:color="auto" w:fill="auto"/>
          </w:tcPr>
          <w:p w14:paraId="4927658B" w14:textId="77777777" w:rsidR="00DD1234" w:rsidRPr="0035030C" w:rsidRDefault="00DD1234" w:rsidP="00DD12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076F6842" w14:textId="0B2D4AA1" w:rsidR="00DD1234" w:rsidRPr="0035030C" w:rsidRDefault="00DD1234" w:rsidP="00A65D0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7FF53FD" w14:textId="77777777" w:rsidR="00DD1234" w:rsidRPr="0035030C" w:rsidRDefault="00DD1234" w:rsidP="00DD123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7945EA99" w14:textId="5B68F2A7" w:rsidR="00DD1234" w:rsidRPr="0035030C" w:rsidRDefault="00DD1234" w:rsidP="00A65D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A45D9AF" w14:textId="77777777" w:rsidR="00DD1234" w:rsidRPr="0035030C" w:rsidRDefault="00DD1234" w:rsidP="00DD12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34BCC9D8" w14:textId="6477D74D" w:rsidR="00DD1234" w:rsidRPr="0035030C" w:rsidRDefault="00DD1234" w:rsidP="00DD123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122</w:t>
            </w:r>
          </w:p>
        </w:tc>
      </w:tr>
      <w:tr w:rsidR="00DD1234" w:rsidRPr="0035030C" w14:paraId="3D075749" w14:textId="77777777" w:rsidTr="004D5C55">
        <w:trPr>
          <w:trHeight w:val="261"/>
        </w:trPr>
        <w:tc>
          <w:tcPr>
            <w:tcW w:w="2430" w:type="dxa"/>
            <w:shd w:val="clear" w:color="auto" w:fill="auto"/>
          </w:tcPr>
          <w:p w14:paraId="6E9A86B5" w14:textId="77777777" w:rsidR="00DD1234" w:rsidRPr="0035030C" w:rsidRDefault="00DD1234" w:rsidP="00DD1234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808" w:type="dxa"/>
          </w:tcPr>
          <w:p w14:paraId="392EC2F1" w14:textId="00496369" w:rsidR="00DD1234" w:rsidRPr="0035030C" w:rsidRDefault="00DD1234" w:rsidP="00DD123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51F974B0" w14:textId="5C2162F5" w:rsidR="00DD1234" w:rsidRPr="0035030C" w:rsidRDefault="00DD1234" w:rsidP="00DD1234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D1234">
              <w:rPr>
                <w:rFonts w:asciiTheme="majorBidi" w:hAnsiTheme="majorBidi" w:cstheme="majorBidi"/>
                <w:sz w:val="24"/>
                <w:szCs w:val="24"/>
              </w:rPr>
              <w:t>300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,663</w:t>
            </w:r>
          </w:p>
        </w:tc>
        <w:tc>
          <w:tcPr>
            <w:tcW w:w="273" w:type="dxa"/>
            <w:shd w:val="clear" w:color="auto" w:fill="auto"/>
          </w:tcPr>
          <w:p w14:paraId="69FE554F" w14:textId="77777777" w:rsidR="00DD1234" w:rsidRPr="0035030C" w:rsidRDefault="00DD1234" w:rsidP="00DD123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</w:tcPr>
          <w:p w14:paraId="5D1B9B94" w14:textId="7490EA6F" w:rsidR="00DD1234" w:rsidRPr="0035030C" w:rsidRDefault="00DD1234" w:rsidP="00DD1234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224</w:t>
            </w:r>
          </w:p>
        </w:tc>
        <w:tc>
          <w:tcPr>
            <w:tcW w:w="236" w:type="dxa"/>
            <w:shd w:val="clear" w:color="auto" w:fill="auto"/>
          </w:tcPr>
          <w:p w14:paraId="072C5B7B" w14:textId="77777777" w:rsidR="00DD1234" w:rsidRPr="0035030C" w:rsidRDefault="00DD1234" w:rsidP="00DD123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4BBE2193" w14:textId="73890011" w:rsidR="00DD1234" w:rsidRPr="0035030C" w:rsidRDefault="00DD1234" w:rsidP="00DD1234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819</w:t>
            </w:r>
          </w:p>
        </w:tc>
        <w:tc>
          <w:tcPr>
            <w:tcW w:w="236" w:type="dxa"/>
            <w:shd w:val="clear" w:color="auto" w:fill="auto"/>
          </w:tcPr>
          <w:p w14:paraId="581ADE77" w14:textId="77777777" w:rsidR="00DD1234" w:rsidRPr="0035030C" w:rsidRDefault="00DD1234" w:rsidP="00DD123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19D561CF" w14:textId="16F55B33" w:rsidR="00DD1234" w:rsidRPr="0035030C" w:rsidRDefault="00DD1234" w:rsidP="00DD123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812,706</w:t>
            </w:r>
          </w:p>
        </w:tc>
        <w:tc>
          <w:tcPr>
            <w:tcW w:w="236" w:type="dxa"/>
            <w:shd w:val="clear" w:color="auto" w:fill="auto"/>
          </w:tcPr>
          <w:p w14:paraId="2A160F3A" w14:textId="77777777" w:rsidR="00DD1234" w:rsidRPr="0035030C" w:rsidRDefault="00DD1234" w:rsidP="00DD12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2B52F36C" w14:textId="07C1729D" w:rsidR="00DD1234" w:rsidRPr="0035030C" w:rsidRDefault="00DD1234" w:rsidP="00A65D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851376C" w14:textId="77777777" w:rsidR="00DD1234" w:rsidRPr="0035030C" w:rsidRDefault="00DD1234" w:rsidP="00DD12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4EC8051F" w14:textId="4FEED05F" w:rsidR="00DD1234" w:rsidRPr="0035030C" w:rsidRDefault="00DD1234" w:rsidP="00DD123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776,678</w:t>
            </w:r>
          </w:p>
        </w:tc>
        <w:tc>
          <w:tcPr>
            <w:tcW w:w="236" w:type="dxa"/>
            <w:shd w:val="clear" w:color="auto" w:fill="auto"/>
          </w:tcPr>
          <w:p w14:paraId="6A795CC3" w14:textId="77777777" w:rsidR="00DD1234" w:rsidRPr="0035030C" w:rsidRDefault="00DD1234" w:rsidP="00DD123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4CE89143" w14:textId="3B213E0D" w:rsidR="00DD1234" w:rsidRPr="0035030C" w:rsidRDefault="00DD1234" w:rsidP="00A65D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1198AD0" w14:textId="77777777" w:rsidR="00DD1234" w:rsidRPr="0035030C" w:rsidRDefault="00DD1234" w:rsidP="00DD12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1BEF0E61" w14:textId="5820B8B9" w:rsidR="00DD1234" w:rsidRPr="0035030C" w:rsidRDefault="00DD1234" w:rsidP="00DD123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776,678</w:t>
            </w:r>
          </w:p>
        </w:tc>
      </w:tr>
      <w:tr w:rsidR="00DD1234" w:rsidRPr="0035030C" w14:paraId="76166E34" w14:textId="77777777" w:rsidTr="004D5C55">
        <w:trPr>
          <w:trHeight w:val="261"/>
        </w:trPr>
        <w:tc>
          <w:tcPr>
            <w:tcW w:w="2430" w:type="dxa"/>
            <w:shd w:val="clear" w:color="auto" w:fill="auto"/>
          </w:tcPr>
          <w:p w14:paraId="5DAC6043" w14:textId="77777777" w:rsidR="00DD1234" w:rsidRPr="0035030C" w:rsidRDefault="00DD1234" w:rsidP="00DD1234">
            <w:pPr>
              <w:ind w:left="161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808" w:type="dxa"/>
          </w:tcPr>
          <w:p w14:paraId="38F5D4E3" w14:textId="77777777" w:rsidR="00DD1234" w:rsidRPr="0035030C" w:rsidRDefault="00DD1234" w:rsidP="00DD123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F4ED8B" w14:textId="1F26A88B" w:rsidR="00DD1234" w:rsidRPr="0035030C" w:rsidRDefault="00DD1234" w:rsidP="00DD1234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300,</w:t>
            </w:r>
            <w:r w:rsidRPr="00DD12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663</w:t>
            </w:r>
          </w:p>
        </w:tc>
        <w:tc>
          <w:tcPr>
            <w:tcW w:w="273" w:type="dxa"/>
            <w:shd w:val="clear" w:color="auto" w:fill="auto"/>
          </w:tcPr>
          <w:p w14:paraId="5449C89C" w14:textId="77777777" w:rsidR="00DD1234" w:rsidRPr="0035030C" w:rsidRDefault="00DD1234" w:rsidP="00DD123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A1DDB8" w14:textId="4AF6B0A9" w:rsidR="00DD1234" w:rsidRPr="0035030C" w:rsidRDefault="00DD1234" w:rsidP="00DD1234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346</w:t>
            </w:r>
          </w:p>
        </w:tc>
        <w:tc>
          <w:tcPr>
            <w:tcW w:w="236" w:type="dxa"/>
            <w:shd w:val="clear" w:color="auto" w:fill="auto"/>
          </w:tcPr>
          <w:p w14:paraId="35C3958A" w14:textId="77777777" w:rsidR="00DD1234" w:rsidRPr="0035030C" w:rsidRDefault="00DD1234" w:rsidP="00DD123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4CA3BA" w14:textId="6C81ECA4" w:rsidR="00DD1234" w:rsidRPr="0035030C" w:rsidRDefault="00DD1234" w:rsidP="00DD1234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510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819</w:t>
            </w:r>
          </w:p>
        </w:tc>
        <w:tc>
          <w:tcPr>
            <w:tcW w:w="236" w:type="dxa"/>
            <w:shd w:val="clear" w:color="auto" w:fill="auto"/>
          </w:tcPr>
          <w:p w14:paraId="3631F32F" w14:textId="77777777" w:rsidR="00DD1234" w:rsidRPr="0035030C" w:rsidRDefault="00DD1234" w:rsidP="00DD123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4B1908" w14:textId="3B718DF5" w:rsidR="00DD1234" w:rsidRPr="0035030C" w:rsidRDefault="00DD1234" w:rsidP="00DD123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812,828</w:t>
            </w:r>
          </w:p>
        </w:tc>
        <w:tc>
          <w:tcPr>
            <w:tcW w:w="236" w:type="dxa"/>
            <w:shd w:val="clear" w:color="auto" w:fill="auto"/>
          </w:tcPr>
          <w:p w14:paraId="1D0C2246" w14:textId="77777777" w:rsidR="00DD1234" w:rsidRPr="0035030C" w:rsidRDefault="00DD1234" w:rsidP="00DD12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758B8D26" w14:textId="77777777" w:rsidR="00DD1234" w:rsidRPr="0035030C" w:rsidRDefault="00DD1234" w:rsidP="00DD123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5B2F414" w14:textId="77777777" w:rsidR="00DD1234" w:rsidRPr="0035030C" w:rsidRDefault="00DD1234" w:rsidP="00DD12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3D4A4DC0" w14:textId="77777777" w:rsidR="00DD1234" w:rsidRPr="0035030C" w:rsidRDefault="00DD1234" w:rsidP="00DD123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6959836" w14:textId="77777777" w:rsidR="00DD1234" w:rsidRPr="0035030C" w:rsidRDefault="00DD1234" w:rsidP="00DD123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13FD4B2D" w14:textId="77777777" w:rsidR="00DD1234" w:rsidRPr="0035030C" w:rsidRDefault="00DD1234" w:rsidP="00DD1234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739C4FA" w14:textId="77777777" w:rsidR="00DD1234" w:rsidRPr="0035030C" w:rsidRDefault="00DD1234" w:rsidP="00DD12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7E469D88" w14:textId="77777777" w:rsidR="00DD1234" w:rsidRPr="0035030C" w:rsidRDefault="00DD1234" w:rsidP="00DD123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D1234" w:rsidRPr="0035030C" w14:paraId="6274C210" w14:textId="77777777" w:rsidTr="004D5C55">
        <w:trPr>
          <w:trHeight w:val="261"/>
        </w:trPr>
        <w:tc>
          <w:tcPr>
            <w:tcW w:w="2430" w:type="dxa"/>
            <w:shd w:val="clear" w:color="auto" w:fill="auto"/>
          </w:tcPr>
          <w:p w14:paraId="558EAE36" w14:textId="77777777" w:rsidR="00DD1234" w:rsidRPr="0035030C" w:rsidRDefault="00DD1234" w:rsidP="00DD123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8" w:type="dxa"/>
          </w:tcPr>
          <w:p w14:paraId="5DBE280E" w14:textId="77777777" w:rsidR="00DD1234" w:rsidRPr="0035030C" w:rsidRDefault="00DD1234" w:rsidP="00DD123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  <w:shd w:val="clear" w:color="auto" w:fill="auto"/>
          </w:tcPr>
          <w:p w14:paraId="63138424" w14:textId="77777777" w:rsidR="00DD1234" w:rsidRPr="0035030C" w:rsidRDefault="00DD1234" w:rsidP="00DD123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  <w:shd w:val="clear" w:color="auto" w:fill="auto"/>
          </w:tcPr>
          <w:p w14:paraId="7EC137DC" w14:textId="77777777" w:rsidR="00DD1234" w:rsidRPr="0035030C" w:rsidRDefault="00DD1234" w:rsidP="00DD123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double" w:sz="4" w:space="0" w:color="auto"/>
            </w:tcBorders>
            <w:shd w:val="clear" w:color="auto" w:fill="auto"/>
          </w:tcPr>
          <w:p w14:paraId="5588EA82" w14:textId="77777777" w:rsidR="00DD1234" w:rsidRPr="0035030C" w:rsidRDefault="00DD1234" w:rsidP="00DD1234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099532C" w14:textId="77777777" w:rsidR="00DD1234" w:rsidRPr="0035030C" w:rsidRDefault="00DD1234" w:rsidP="00DD123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15187F93" w14:textId="77777777" w:rsidR="00DD1234" w:rsidRPr="0035030C" w:rsidRDefault="00DD1234" w:rsidP="00DD1234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7E2F3E8" w14:textId="77777777" w:rsidR="00DD1234" w:rsidRPr="0035030C" w:rsidRDefault="00DD1234" w:rsidP="00DD123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08B3F7E5" w14:textId="77777777" w:rsidR="00DD1234" w:rsidRPr="0035030C" w:rsidRDefault="00DD1234" w:rsidP="00DD123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B39B77F" w14:textId="77777777" w:rsidR="00DD1234" w:rsidRPr="0035030C" w:rsidRDefault="00DD1234" w:rsidP="00DD12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704182E3" w14:textId="77777777" w:rsidR="00DD1234" w:rsidRPr="0035030C" w:rsidRDefault="00DD1234" w:rsidP="00DD123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C473321" w14:textId="77777777" w:rsidR="00DD1234" w:rsidRPr="0035030C" w:rsidRDefault="00DD1234" w:rsidP="00DD12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72814BC8" w14:textId="77777777" w:rsidR="00DD1234" w:rsidRPr="0035030C" w:rsidRDefault="00DD1234" w:rsidP="00DD123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5452CD8" w14:textId="77777777" w:rsidR="00DD1234" w:rsidRPr="0035030C" w:rsidRDefault="00DD1234" w:rsidP="00DD123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29D6379B" w14:textId="77777777" w:rsidR="00DD1234" w:rsidRPr="0035030C" w:rsidRDefault="00DD1234" w:rsidP="00DD1234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A2006AF" w14:textId="77777777" w:rsidR="00DD1234" w:rsidRPr="0035030C" w:rsidRDefault="00DD1234" w:rsidP="00DD12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59AD2517" w14:textId="77777777" w:rsidR="00DD1234" w:rsidRPr="0035030C" w:rsidRDefault="00DD1234" w:rsidP="00DD123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D1234" w:rsidRPr="0035030C" w14:paraId="0261E45E" w14:textId="77777777" w:rsidTr="004D5C55">
        <w:trPr>
          <w:trHeight w:val="261"/>
        </w:trPr>
        <w:tc>
          <w:tcPr>
            <w:tcW w:w="2430" w:type="dxa"/>
            <w:shd w:val="clear" w:color="auto" w:fill="auto"/>
          </w:tcPr>
          <w:p w14:paraId="3445D06E" w14:textId="77777777" w:rsidR="00DD1234" w:rsidRPr="0035030C" w:rsidRDefault="00DD1234" w:rsidP="00DD123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ar-SA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08" w:type="dxa"/>
          </w:tcPr>
          <w:p w14:paraId="7559E606" w14:textId="77777777" w:rsidR="00DD1234" w:rsidRPr="0035030C" w:rsidRDefault="00DD1234" w:rsidP="00DD123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14DA5AC2" w14:textId="77777777" w:rsidR="00DD1234" w:rsidRPr="0035030C" w:rsidRDefault="00DD1234" w:rsidP="00DD123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  <w:shd w:val="clear" w:color="auto" w:fill="auto"/>
          </w:tcPr>
          <w:p w14:paraId="17D89195" w14:textId="77777777" w:rsidR="00DD1234" w:rsidRPr="0035030C" w:rsidRDefault="00DD1234" w:rsidP="00DD123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</w:tcPr>
          <w:p w14:paraId="6A55B115" w14:textId="77777777" w:rsidR="00DD1234" w:rsidRPr="0035030C" w:rsidRDefault="00DD1234" w:rsidP="00DD1234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477560E" w14:textId="77777777" w:rsidR="00DD1234" w:rsidRPr="0035030C" w:rsidRDefault="00DD1234" w:rsidP="00DD123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212D58B7" w14:textId="77777777" w:rsidR="00DD1234" w:rsidRPr="0035030C" w:rsidRDefault="00DD1234" w:rsidP="00DD1234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3B1213F" w14:textId="77777777" w:rsidR="00DD1234" w:rsidRPr="0035030C" w:rsidRDefault="00DD1234" w:rsidP="00DD123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1D5553A4" w14:textId="77777777" w:rsidR="00DD1234" w:rsidRPr="0035030C" w:rsidRDefault="00DD1234" w:rsidP="00DD123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D7687AD" w14:textId="77777777" w:rsidR="00DD1234" w:rsidRPr="0035030C" w:rsidRDefault="00DD1234" w:rsidP="00DD12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773FF486" w14:textId="77777777" w:rsidR="00DD1234" w:rsidRPr="0035030C" w:rsidRDefault="00DD1234" w:rsidP="00DD123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B94C278" w14:textId="77777777" w:rsidR="00DD1234" w:rsidRPr="0035030C" w:rsidRDefault="00DD1234" w:rsidP="00DD12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44F5774B" w14:textId="77777777" w:rsidR="00DD1234" w:rsidRPr="0035030C" w:rsidRDefault="00DD1234" w:rsidP="00DD123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7EE6246" w14:textId="77777777" w:rsidR="00DD1234" w:rsidRPr="0035030C" w:rsidRDefault="00DD1234" w:rsidP="00DD123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2F3CCBBB" w14:textId="77777777" w:rsidR="00DD1234" w:rsidRPr="0035030C" w:rsidRDefault="00DD1234" w:rsidP="00DD1234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A609688" w14:textId="77777777" w:rsidR="00DD1234" w:rsidRPr="0035030C" w:rsidRDefault="00DD1234" w:rsidP="00DD12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767BB1D3" w14:textId="77777777" w:rsidR="00DD1234" w:rsidRPr="0035030C" w:rsidRDefault="00DD1234" w:rsidP="00DD123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D1234" w:rsidRPr="0035030C" w14:paraId="2D94811E" w14:textId="77777777" w:rsidTr="004D5C55">
        <w:trPr>
          <w:trHeight w:val="261"/>
        </w:trPr>
        <w:tc>
          <w:tcPr>
            <w:tcW w:w="2430" w:type="dxa"/>
            <w:shd w:val="clear" w:color="auto" w:fill="auto"/>
          </w:tcPr>
          <w:p w14:paraId="15930EC8" w14:textId="77777777" w:rsidR="00DD1234" w:rsidRPr="0035030C" w:rsidRDefault="00DD1234" w:rsidP="00DD1234">
            <w:pPr>
              <w:ind w:left="166" w:right="-90" w:hanging="186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808" w:type="dxa"/>
          </w:tcPr>
          <w:p w14:paraId="45AAC488" w14:textId="08A03BA1" w:rsidR="00DD1234" w:rsidRPr="0035030C" w:rsidRDefault="00DD1234" w:rsidP="00DD123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6</w:t>
            </w:r>
          </w:p>
        </w:tc>
        <w:tc>
          <w:tcPr>
            <w:tcW w:w="1443" w:type="dxa"/>
            <w:shd w:val="clear" w:color="auto" w:fill="auto"/>
          </w:tcPr>
          <w:p w14:paraId="43425FE3" w14:textId="5B5D7291" w:rsidR="00DD1234" w:rsidRPr="00A65D0C" w:rsidRDefault="00DD1234" w:rsidP="00A65D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65D0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64655012" w14:textId="77777777" w:rsidR="00DD1234" w:rsidRPr="00DD1234" w:rsidRDefault="00DD1234" w:rsidP="00DD1234">
            <w:pPr>
              <w:pStyle w:val="acctfourfigures"/>
              <w:tabs>
                <w:tab w:val="clear" w:pos="765"/>
                <w:tab w:val="decimal" w:pos="796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shd w:val="clear" w:color="auto" w:fill="auto"/>
          </w:tcPr>
          <w:p w14:paraId="1DBD9CC1" w14:textId="64EDE90C" w:rsidR="00DD1234" w:rsidRPr="00A65D0C" w:rsidRDefault="00DD1234" w:rsidP="00A65D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65D0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E336644" w14:textId="77777777" w:rsidR="00DD1234" w:rsidRPr="0035030C" w:rsidRDefault="00DD1234" w:rsidP="00DD123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64E7037C" w14:textId="5AA189BF" w:rsidR="00DD1234" w:rsidRPr="0035030C" w:rsidRDefault="00DD1234" w:rsidP="00DD1234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600</w:t>
            </w:r>
          </w:p>
        </w:tc>
        <w:tc>
          <w:tcPr>
            <w:tcW w:w="236" w:type="dxa"/>
            <w:shd w:val="clear" w:color="auto" w:fill="auto"/>
          </w:tcPr>
          <w:p w14:paraId="0D7DA283" w14:textId="77777777" w:rsidR="00DD1234" w:rsidRPr="0035030C" w:rsidRDefault="00DD1234" w:rsidP="00DD123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27D035BC" w14:textId="427ACFBA" w:rsidR="00DD1234" w:rsidRPr="0035030C" w:rsidRDefault="00DD1234" w:rsidP="00DD123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600</w:t>
            </w:r>
          </w:p>
        </w:tc>
        <w:tc>
          <w:tcPr>
            <w:tcW w:w="236" w:type="dxa"/>
            <w:shd w:val="clear" w:color="auto" w:fill="auto"/>
          </w:tcPr>
          <w:p w14:paraId="79AA4556" w14:textId="77777777" w:rsidR="00DD1234" w:rsidRPr="0035030C" w:rsidRDefault="00DD1234" w:rsidP="00DD12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1432DE7E" w14:textId="5166EEC9" w:rsidR="00DD1234" w:rsidRPr="0035030C" w:rsidRDefault="00DD1234" w:rsidP="00A65D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E8E5120" w14:textId="77777777" w:rsidR="00DD1234" w:rsidRPr="0035030C" w:rsidRDefault="00DD1234" w:rsidP="00DD12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34CB3229" w14:textId="562BE80E" w:rsidR="00DD1234" w:rsidRPr="0035030C" w:rsidRDefault="00DD1234" w:rsidP="00DD123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177</w:t>
            </w:r>
          </w:p>
        </w:tc>
        <w:tc>
          <w:tcPr>
            <w:tcW w:w="236" w:type="dxa"/>
            <w:shd w:val="clear" w:color="auto" w:fill="auto"/>
          </w:tcPr>
          <w:p w14:paraId="72501A58" w14:textId="77777777" w:rsidR="00DD1234" w:rsidRPr="0035030C" w:rsidRDefault="00DD1234" w:rsidP="00DD123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060F9ECE" w14:textId="54CF4ACD" w:rsidR="00DD1234" w:rsidRPr="0035030C" w:rsidRDefault="00DD1234" w:rsidP="00A65D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04BE9A1" w14:textId="77777777" w:rsidR="00DD1234" w:rsidRPr="0035030C" w:rsidRDefault="00DD1234" w:rsidP="00DD12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1B4E8016" w14:textId="47947764" w:rsidR="00DD1234" w:rsidRPr="0035030C" w:rsidRDefault="00DD1234" w:rsidP="00DD123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177</w:t>
            </w:r>
          </w:p>
        </w:tc>
      </w:tr>
      <w:tr w:rsidR="00DD1234" w:rsidRPr="0035030C" w14:paraId="50435767" w14:textId="77777777" w:rsidTr="004D5C55">
        <w:trPr>
          <w:trHeight w:val="261"/>
        </w:trPr>
        <w:tc>
          <w:tcPr>
            <w:tcW w:w="2430" w:type="dxa"/>
            <w:shd w:val="clear" w:color="auto" w:fill="auto"/>
          </w:tcPr>
          <w:p w14:paraId="352A2D6C" w14:textId="77777777" w:rsidR="00DD1234" w:rsidRPr="0035030C" w:rsidRDefault="00DD1234" w:rsidP="00DD1234">
            <w:pPr>
              <w:ind w:left="161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808" w:type="dxa"/>
          </w:tcPr>
          <w:p w14:paraId="2E1D53B0" w14:textId="77777777" w:rsidR="00DD1234" w:rsidRPr="0035030C" w:rsidRDefault="00DD1234" w:rsidP="00DD123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205D68" w14:textId="2D8BB9DD" w:rsidR="00DD1234" w:rsidRPr="00A65D0C" w:rsidRDefault="00DD1234" w:rsidP="00A65D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65D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12AC29CA" w14:textId="77777777" w:rsidR="00DD1234" w:rsidRPr="00DD1234" w:rsidRDefault="00DD1234" w:rsidP="00DD1234">
            <w:pPr>
              <w:pStyle w:val="acctfourfigures"/>
              <w:tabs>
                <w:tab w:val="clear" w:pos="765"/>
                <w:tab w:val="decimal" w:pos="796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CBD70A" w14:textId="3E81FA70" w:rsidR="00DD1234" w:rsidRPr="00A65D0C" w:rsidRDefault="00DD1234" w:rsidP="00A65D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65D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4057E5D" w14:textId="77777777" w:rsidR="00DD1234" w:rsidRPr="0035030C" w:rsidRDefault="00DD1234" w:rsidP="00DD123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CD86A2" w14:textId="6D84483B" w:rsidR="00DD1234" w:rsidRPr="0035030C" w:rsidRDefault="00AA62D9" w:rsidP="00DD1234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75,</w:t>
            </w:r>
            <w:r w:rsidR="00DC42E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397,600</w:t>
            </w:r>
          </w:p>
        </w:tc>
        <w:tc>
          <w:tcPr>
            <w:tcW w:w="236" w:type="dxa"/>
            <w:shd w:val="clear" w:color="auto" w:fill="auto"/>
          </w:tcPr>
          <w:p w14:paraId="54B2CE51" w14:textId="77777777" w:rsidR="00DD1234" w:rsidRPr="0035030C" w:rsidRDefault="00DD1234" w:rsidP="00DD123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A1CE9E" w14:textId="4E22CE43" w:rsidR="00DD1234" w:rsidRPr="0035030C" w:rsidRDefault="00DC42E5" w:rsidP="00DD123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75,397,600</w:t>
            </w:r>
          </w:p>
        </w:tc>
        <w:tc>
          <w:tcPr>
            <w:tcW w:w="236" w:type="dxa"/>
            <w:shd w:val="clear" w:color="auto" w:fill="auto"/>
          </w:tcPr>
          <w:p w14:paraId="5C807164" w14:textId="77777777" w:rsidR="00DD1234" w:rsidRPr="0035030C" w:rsidRDefault="00DD1234" w:rsidP="00DD12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468AFC0B" w14:textId="77777777" w:rsidR="00DD1234" w:rsidRPr="0035030C" w:rsidRDefault="00DD1234" w:rsidP="00DD123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CF40F5B" w14:textId="77777777" w:rsidR="00DD1234" w:rsidRPr="0035030C" w:rsidRDefault="00DD1234" w:rsidP="00DD12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19FDFC57" w14:textId="77777777" w:rsidR="00DD1234" w:rsidRPr="0035030C" w:rsidRDefault="00DD1234" w:rsidP="00DD123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FC646C2" w14:textId="77777777" w:rsidR="00DD1234" w:rsidRPr="0035030C" w:rsidRDefault="00DD1234" w:rsidP="00DD123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34956050" w14:textId="77777777" w:rsidR="00DD1234" w:rsidRPr="0035030C" w:rsidRDefault="00DD1234" w:rsidP="00DD1234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19C9CC0" w14:textId="77777777" w:rsidR="00DD1234" w:rsidRPr="0035030C" w:rsidRDefault="00DD1234" w:rsidP="00DD12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50365AB9" w14:textId="77777777" w:rsidR="00DD1234" w:rsidRPr="0035030C" w:rsidRDefault="00DD1234" w:rsidP="00DD123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356E9D5F" w14:textId="77777777" w:rsidR="00E43239" w:rsidRDefault="00E43239"/>
    <w:p w14:paraId="3F179814" w14:textId="77777777" w:rsidR="006E5049" w:rsidRPr="0035030C" w:rsidRDefault="006E5049">
      <w:pPr>
        <w:spacing w:line="240" w:lineRule="auto"/>
        <w:rPr>
          <w:rFonts w:asciiTheme="majorBidi" w:hAnsiTheme="majorBidi" w:cstheme="majorBidi"/>
          <w:b/>
          <w:bCs/>
          <w:color w:val="FF0000"/>
          <w:sz w:val="30"/>
          <w:szCs w:val="30"/>
          <w:highlight w:val="yellow"/>
          <w:vertAlign w:val="superscript"/>
        </w:rPr>
      </w:pPr>
      <w:r w:rsidRPr="0035030C">
        <w:rPr>
          <w:rFonts w:asciiTheme="majorBidi" w:hAnsiTheme="majorBidi" w:cstheme="majorBidi"/>
          <w:b/>
          <w:bCs/>
          <w:color w:val="FF0000"/>
          <w:sz w:val="30"/>
          <w:szCs w:val="30"/>
          <w:highlight w:val="yellow"/>
          <w:vertAlign w:val="superscript"/>
        </w:rPr>
        <w:br w:type="page"/>
      </w:r>
    </w:p>
    <w:tbl>
      <w:tblPr>
        <w:tblW w:w="1476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430"/>
        <w:gridCol w:w="808"/>
        <w:gridCol w:w="1443"/>
        <w:gridCol w:w="236"/>
        <w:gridCol w:w="1653"/>
        <w:gridCol w:w="236"/>
        <w:gridCol w:w="1384"/>
        <w:gridCol w:w="236"/>
        <w:gridCol w:w="1204"/>
        <w:gridCol w:w="236"/>
        <w:gridCol w:w="1114"/>
        <w:gridCol w:w="239"/>
        <w:gridCol w:w="1114"/>
        <w:gridCol w:w="236"/>
        <w:gridCol w:w="1008"/>
        <w:gridCol w:w="236"/>
        <w:gridCol w:w="955"/>
      </w:tblGrid>
      <w:tr w:rsidR="00EC31CE" w:rsidRPr="0035030C" w14:paraId="3481484C" w14:textId="77777777" w:rsidTr="000A2B13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1CD3F82C" w14:textId="77777777" w:rsidR="00EC31CE" w:rsidRPr="0035030C" w:rsidRDefault="00EC31CE" w:rsidP="002E2382">
            <w:pPr>
              <w:ind w:left="7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08" w:type="dxa"/>
            <w:vAlign w:val="bottom"/>
          </w:tcPr>
          <w:p w14:paraId="0AE47153" w14:textId="77777777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1530" w:type="dxa"/>
            <w:gridSpan w:val="15"/>
            <w:vAlign w:val="bottom"/>
          </w:tcPr>
          <w:p w14:paraId="78DC3F9C" w14:textId="77777777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C31CE" w:rsidRPr="0035030C" w14:paraId="73D3E1EF" w14:textId="77777777" w:rsidTr="000A2B13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5EBF5291" w14:textId="77777777" w:rsidR="00EC31CE" w:rsidRPr="0035030C" w:rsidRDefault="00EC31CE" w:rsidP="002E238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6CCF5F09" w14:textId="77777777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92" w:type="dxa"/>
            <w:gridSpan w:val="7"/>
            <w:vAlign w:val="bottom"/>
          </w:tcPr>
          <w:p w14:paraId="6A7DDEB8" w14:textId="77777777" w:rsidR="00EC31CE" w:rsidRPr="0035030C" w:rsidRDefault="00EC31CE" w:rsidP="008575F4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79D61BD2" w14:textId="77777777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902" w:type="dxa"/>
            <w:gridSpan w:val="7"/>
            <w:vAlign w:val="bottom"/>
          </w:tcPr>
          <w:p w14:paraId="25F64578" w14:textId="77777777" w:rsidR="00EC31CE" w:rsidRPr="0035030C" w:rsidRDefault="00EC31CE" w:rsidP="008575F4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FB139B" w:rsidRPr="0035030C" w14:paraId="44EDB1B9" w14:textId="77777777" w:rsidTr="000A2B13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228F89C2" w14:textId="17D3CBDA" w:rsidR="00FB139B" w:rsidRPr="0035030C" w:rsidRDefault="00FB139B" w:rsidP="00DE14C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2810CA" w:rsidRPr="002810C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2810CA" w:rsidRPr="002810C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256</w:t>
            </w:r>
            <w:r w:rsidR="0019218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7</w:t>
            </w:r>
          </w:p>
        </w:tc>
        <w:tc>
          <w:tcPr>
            <w:tcW w:w="808" w:type="dxa"/>
            <w:vAlign w:val="bottom"/>
          </w:tcPr>
          <w:p w14:paraId="77A49BBC" w14:textId="77777777" w:rsidR="00FB139B" w:rsidRPr="0035030C" w:rsidRDefault="00FB139B" w:rsidP="00FB139B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443" w:type="dxa"/>
            <w:vAlign w:val="bottom"/>
          </w:tcPr>
          <w:p w14:paraId="078412B3" w14:textId="77777777" w:rsidR="00EC713B" w:rsidRPr="0035030C" w:rsidRDefault="00EC713B" w:rsidP="00EC71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</w:t>
            </w:r>
          </w:p>
          <w:p w14:paraId="00F76759" w14:textId="70CE0F14" w:rsidR="00FB139B" w:rsidRPr="0035030C" w:rsidRDefault="00EC713B" w:rsidP="00EC71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การเงินที่วัดมูลค่าด้วย</w:t>
            </w:r>
            <w:r w:rsidR="00FB139B"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2E44721D" w14:textId="77777777" w:rsidR="00FB139B" w:rsidRPr="0035030C" w:rsidRDefault="00FB139B" w:rsidP="00FB13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53" w:type="dxa"/>
            <w:shd w:val="clear" w:color="auto" w:fill="auto"/>
            <w:vAlign w:val="bottom"/>
          </w:tcPr>
          <w:p w14:paraId="2C2558FE" w14:textId="77777777" w:rsidR="00EC713B" w:rsidRPr="0035030C" w:rsidRDefault="00EC713B" w:rsidP="00EC71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</w:t>
            </w:r>
          </w:p>
          <w:p w14:paraId="12DA7F88" w14:textId="2FD3E350" w:rsidR="00FB139B" w:rsidRPr="0035030C" w:rsidRDefault="00EC713B" w:rsidP="00EC71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การเงินที่วัดมูลค่าด้วย</w:t>
            </w:r>
            <w:r w:rsidR="00FB139B"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5B3DD6" w14:textId="77777777" w:rsidR="00FB139B" w:rsidRPr="0035030C" w:rsidRDefault="00FB139B" w:rsidP="00FB139B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6EC44223" w14:textId="77777777" w:rsidR="00EC713B" w:rsidRPr="0035030C" w:rsidRDefault="00EC713B" w:rsidP="00EC71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</w:t>
            </w:r>
          </w:p>
          <w:p w14:paraId="3E60307E" w14:textId="30788289" w:rsidR="00FB139B" w:rsidRPr="0035030C" w:rsidRDefault="00EC713B" w:rsidP="00EC71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การเงินที่วัดมูลค่าด้วย</w:t>
            </w:r>
            <w:r w:rsidR="00FB139B"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312998" w14:textId="77777777" w:rsidR="00FB139B" w:rsidRPr="0035030C" w:rsidRDefault="00FB139B" w:rsidP="00FB139B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8155B32" w14:textId="77777777" w:rsidR="00FB139B" w:rsidRPr="0035030C" w:rsidRDefault="00FB139B" w:rsidP="00FB13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</w:tcPr>
          <w:p w14:paraId="66588918" w14:textId="77777777" w:rsidR="00FB139B" w:rsidRPr="0035030C" w:rsidRDefault="00FB139B" w:rsidP="00FB13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6D904857" w14:textId="44AECF4C" w:rsidR="00FB139B" w:rsidRPr="0035030C" w:rsidRDefault="00FB139B" w:rsidP="00FB13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35030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39" w:type="dxa"/>
          </w:tcPr>
          <w:p w14:paraId="53341DA7" w14:textId="77777777" w:rsidR="00FB139B" w:rsidRPr="0035030C" w:rsidRDefault="00FB139B" w:rsidP="00FB13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116266D0" w14:textId="4129F1BE" w:rsidR="00FB139B" w:rsidRPr="0035030C" w:rsidRDefault="00FB139B" w:rsidP="00FB13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35030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070EF68F" w14:textId="77777777" w:rsidR="00FB139B" w:rsidRPr="0035030C" w:rsidRDefault="00FB139B" w:rsidP="00FB139B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14:paraId="641579E1" w14:textId="77A78EC0" w:rsidR="00FB139B" w:rsidRPr="0035030C" w:rsidRDefault="00FB139B" w:rsidP="00FB139B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35030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236" w:type="dxa"/>
          </w:tcPr>
          <w:p w14:paraId="26F193D7" w14:textId="77777777" w:rsidR="00FB139B" w:rsidRPr="0035030C" w:rsidRDefault="00FB139B" w:rsidP="00FB13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1CC1768D" w14:textId="77777777" w:rsidR="00FB139B" w:rsidRPr="0035030C" w:rsidRDefault="00FB139B" w:rsidP="00FB13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EC31CE" w:rsidRPr="0035030C" w14:paraId="2AFE480A" w14:textId="77777777" w:rsidTr="000A2B13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6DC7F061" w14:textId="77777777" w:rsidR="00EC31CE" w:rsidRPr="0035030C" w:rsidRDefault="00EC31CE" w:rsidP="002E238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8" w:type="dxa"/>
            <w:vAlign w:val="bottom"/>
          </w:tcPr>
          <w:p w14:paraId="2A5DA1D7" w14:textId="77777777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1530" w:type="dxa"/>
            <w:gridSpan w:val="15"/>
            <w:vAlign w:val="bottom"/>
          </w:tcPr>
          <w:p w14:paraId="65167E75" w14:textId="77777777" w:rsidR="00EC31CE" w:rsidRPr="0035030C" w:rsidRDefault="00EC31CE" w:rsidP="0037237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EC31CE" w:rsidRPr="0035030C" w14:paraId="761FB954" w14:textId="77777777" w:rsidTr="000A2B13">
        <w:trPr>
          <w:trHeight w:val="261"/>
        </w:trPr>
        <w:tc>
          <w:tcPr>
            <w:tcW w:w="2430" w:type="dxa"/>
            <w:shd w:val="clear" w:color="auto" w:fill="auto"/>
          </w:tcPr>
          <w:p w14:paraId="781E72EF" w14:textId="41D49CFD" w:rsidR="00EC31CE" w:rsidRPr="0035030C" w:rsidRDefault="00EC31CE" w:rsidP="006D5BF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08" w:type="dxa"/>
          </w:tcPr>
          <w:p w14:paraId="432C29B8" w14:textId="77777777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14:paraId="10494B18" w14:textId="77777777" w:rsidR="00EC31CE" w:rsidRPr="0035030C" w:rsidRDefault="00EC31CE" w:rsidP="00822DDD">
            <w:pPr>
              <w:pStyle w:val="acctfourfigures"/>
              <w:tabs>
                <w:tab w:val="clear" w:pos="765"/>
                <w:tab w:val="decimal" w:pos="12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6D283A0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35107BE6" w14:textId="0F0D5425" w:rsidR="00EC31CE" w:rsidRPr="0035030C" w:rsidRDefault="00EC31CE" w:rsidP="00822DDD">
            <w:pPr>
              <w:pStyle w:val="acctfourfigures"/>
              <w:tabs>
                <w:tab w:val="clear" w:pos="765"/>
                <w:tab w:val="decimal" w:pos="14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46DFA2C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1A235F1A" w14:textId="77777777" w:rsidR="00EC31CE" w:rsidRPr="0035030C" w:rsidRDefault="00EC31CE" w:rsidP="00822DDD">
            <w:pPr>
              <w:pStyle w:val="acctfourfigures"/>
              <w:tabs>
                <w:tab w:val="clear" w:pos="765"/>
                <w:tab w:val="decimal" w:pos="11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A041840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6A2324BE" w14:textId="77777777" w:rsidR="00EC31CE" w:rsidRPr="0035030C" w:rsidRDefault="00EC31CE" w:rsidP="00822DDD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1457087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FFACD46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13A1D54B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2805013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F8CBAB9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64E43288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17377C1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</w:tcPr>
          <w:p w14:paraId="65C5F39D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C31CE" w:rsidRPr="0035030C" w14:paraId="76644F98" w14:textId="77777777" w:rsidTr="000A2B13">
        <w:trPr>
          <w:trHeight w:val="261"/>
        </w:trPr>
        <w:tc>
          <w:tcPr>
            <w:tcW w:w="2430" w:type="dxa"/>
            <w:shd w:val="clear" w:color="auto" w:fill="auto"/>
          </w:tcPr>
          <w:p w14:paraId="3A15CFEA" w14:textId="77777777" w:rsidR="00EC31CE" w:rsidRPr="0035030C" w:rsidRDefault="00EC31CE" w:rsidP="002E2382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808" w:type="dxa"/>
          </w:tcPr>
          <w:p w14:paraId="71D61C58" w14:textId="77777777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14:paraId="3E0A6217" w14:textId="77777777" w:rsidR="00EC31CE" w:rsidRPr="0035030C" w:rsidRDefault="00EC31CE" w:rsidP="00822DDD">
            <w:pPr>
              <w:pStyle w:val="acctfourfigures"/>
              <w:tabs>
                <w:tab w:val="clear" w:pos="765"/>
                <w:tab w:val="decimal" w:pos="12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F61EB97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5A97D486" w14:textId="22D78924" w:rsidR="00EC31CE" w:rsidRPr="0035030C" w:rsidRDefault="00EC31CE" w:rsidP="00822DDD">
            <w:pPr>
              <w:pStyle w:val="acctfourfigures"/>
              <w:tabs>
                <w:tab w:val="clear" w:pos="765"/>
                <w:tab w:val="decimal" w:pos="14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DC0FC43" w14:textId="77777777" w:rsidR="00EC31CE" w:rsidRPr="0035030C" w:rsidRDefault="00EC31CE" w:rsidP="002E238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3F9A592D" w14:textId="77777777" w:rsidR="00EC31CE" w:rsidRPr="0035030C" w:rsidRDefault="00EC31CE" w:rsidP="00822DDD">
            <w:pPr>
              <w:pStyle w:val="acctfourfigures"/>
              <w:tabs>
                <w:tab w:val="clear" w:pos="765"/>
                <w:tab w:val="decimal" w:pos="11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F5BEE17" w14:textId="77777777" w:rsidR="00EC31CE" w:rsidRPr="0035030C" w:rsidRDefault="00EC31CE" w:rsidP="002E23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24C99A8F" w14:textId="77777777" w:rsidR="00EC31CE" w:rsidRPr="0035030C" w:rsidRDefault="00EC31CE" w:rsidP="00822DDD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53B2E3F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A6A1FF9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44595B50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310ED52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B6D33CA" w14:textId="77777777" w:rsidR="00EC31CE" w:rsidRPr="0035030C" w:rsidRDefault="00EC31CE" w:rsidP="002E23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7688D6C" w14:textId="77777777" w:rsidR="00EC31CE" w:rsidRPr="0035030C" w:rsidRDefault="00EC31CE" w:rsidP="002E23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1063530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</w:tcPr>
          <w:p w14:paraId="06333AD2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C31CE" w:rsidRPr="0035030C" w14:paraId="392126B1" w14:textId="77777777" w:rsidTr="000A2B13">
        <w:trPr>
          <w:trHeight w:val="261"/>
        </w:trPr>
        <w:tc>
          <w:tcPr>
            <w:tcW w:w="2430" w:type="dxa"/>
            <w:shd w:val="clear" w:color="auto" w:fill="auto"/>
          </w:tcPr>
          <w:p w14:paraId="014E7B19" w14:textId="3716122D" w:rsidR="00EC31CE" w:rsidRPr="0035030C" w:rsidRDefault="00723BD8" w:rsidP="002E2382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</w:t>
            </w:r>
            <w:r w:rsidR="00EC31CE"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808" w:type="dxa"/>
          </w:tcPr>
          <w:p w14:paraId="3AD531BE" w14:textId="04BAB57C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1FE220B1" w14:textId="78F90B1A" w:rsidR="00EC31CE" w:rsidRPr="0035030C" w:rsidRDefault="00FE57C2" w:rsidP="00FE57C2">
            <w:pPr>
              <w:pStyle w:val="acctfourfigures"/>
              <w:tabs>
                <w:tab w:val="clear" w:pos="765"/>
              </w:tabs>
              <w:spacing w:line="240" w:lineRule="atLeast"/>
              <w:ind w:left="-10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10CDD00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25871368" w14:textId="30C17524" w:rsidR="00EC31CE" w:rsidRPr="0035030C" w:rsidRDefault="003F5FF4" w:rsidP="00822DDD">
            <w:pPr>
              <w:pStyle w:val="acctfourfigures"/>
              <w:tabs>
                <w:tab w:val="clear" w:pos="765"/>
                <w:tab w:val="decimal" w:pos="14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75</w:t>
            </w:r>
          </w:p>
        </w:tc>
        <w:tc>
          <w:tcPr>
            <w:tcW w:w="236" w:type="dxa"/>
            <w:shd w:val="clear" w:color="auto" w:fill="auto"/>
          </w:tcPr>
          <w:p w14:paraId="4A003E6B" w14:textId="77777777" w:rsidR="00EC31CE" w:rsidRPr="0035030C" w:rsidRDefault="00EC31CE" w:rsidP="002E238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06676D36" w14:textId="6C9972B6" w:rsidR="00EC31CE" w:rsidRPr="0035030C" w:rsidRDefault="00726F45" w:rsidP="00726F45">
            <w:pPr>
              <w:pStyle w:val="acctfourfigures"/>
              <w:tabs>
                <w:tab w:val="clear" w:pos="765"/>
              </w:tabs>
              <w:spacing w:line="240" w:lineRule="atLeast"/>
              <w:ind w:left="-16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8D55807" w14:textId="77777777" w:rsidR="00EC31CE" w:rsidRPr="0035030C" w:rsidRDefault="00EC31CE" w:rsidP="002E23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3B9EF336" w14:textId="4B31C7D2" w:rsidR="00EC31CE" w:rsidRPr="0035030C" w:rsidRDefault="00726F45" w:rsidP="00822DDD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75</w:t>
            </w:r>
          </w:p>
        </w:tc>
        <w:tc>
          <w:tcPr>
            <w:tcW w:w="236" w:type="dxa"/>
            <w:shd w:val="clear" w:color="auto" w:fill="auto"/>
          </w:tcPr>
          <w:p w14:paraId="5BE54352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05547F6D" w14:textId="7F0B0953" w:rsidR="00EC31CE" w:rsidRPr="0035030C" w:rsidRDefault="00726F45" w:rsidP="00A53DE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75</w:t>
            </w:r>
          </w:p>
        </w:tc>
        <w:tc>
          <w:tcPr>
            <w:tcW w:w="239" w:type="dxa"/>
            <w:shd w:val="clear" w:color="auto" w:fill="auto"/>
          </w:tcPr>
          <w:p w14:paraId="15A93BE3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186B2B4A" w14:textId="248A6CEF" w:rsidR="00EC31CE" w:rsidRPr="0035030C" w:rsidRDefault="00726F45" w:rsidP="00726F45">
            <w:pPr>
              <w:pStyle w:val="acctfourfigures"/>
              <w:tabs>
                <w:tab w:val="clear" w:pos="765"/>
              </w:tabs>
              <w:spacing w:line="240" w:lineRule="atLeast"/>
              <w:ind w:left="-160" w:right="-110" w:firstLine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26875B8" w14:textId="77777777" w:rsidR="00EC31CE" w:rsidRPr="0035030C" w:rsidRDefault="00EC31CE" w:rsidP="002E23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5C790AC1" w14:textId="60153D76" w:rsidR="00EC31CE" w:rsidRPr="0035030C" w:rsidRDefault="00726F45" w:rsidP="00726F45">
            <w:pPr>
              <w:ind w:left="-70" w:right="-1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A9E7212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</w:tcPr>
          <w:p w14:paraId="1B8ADBDB" w14:textId="4A73DCAC" w:rsidR="00EC31CE" w:rsidRPr="0035030C" w:rsidRDefault="00154B30" w:rsidP="002E2382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75</w:t>
            </w:r>
          </w:p>
        </w:tc>
      </w:tr>
      <w:tr w:rsidR="00EC31CE" w:rsidRPr="0035030C" w14:paraId="02E9C394" w14:textId="77777777" w:rsidTr="000A2B13">
        <w:trPr>
          <w:trHeight w:val="261"/>
        </w:trPr>
        <w:tc>
          <w:tcPr>
            <w:tcW w:w="2430" w:type="dxa"/>
            <w:shd w:val="clear" w:color="auto" w:fill="auto"/>
          </w:tcPr>
          <w:p w14:paraId="47D62EBD" w14:textId="64C40C28" w:rsidR="00EC31CE" w:rsidRPr="0035030C" w:rsidRDefault="00723BD8" w:rsidP="002E2382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</w:t>
            </w:r>
            <w:r w:rsidR="00EC31CE"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808" w:type="dxa"/>
          </w:tcPr>
          <w:p w14:paraId="7ECBEBB6" w14:textId="061C3F72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701EAA43" w14:textId="56FD2B83" w:rsidR="00EC31CE" w:rsidRPr="0035030C" w:rsidRDefault="00FE57C2" w:rsidP="00FE57C2">
            <w:pPr>
              <w:pStyle w:val="acctfourfigures"/>
              <w:tabs>
                <w:tab w:val="clear" w:pos="765"/>
              </w:tabs>
              <w:spacing w:line="240" w:lineRule="atLeast"/>
              <w:ind w:left="-10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376C400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5E4A10FC" w14:textId="08B7AD6A" w:rsidR="00EC31CE" w:rsidRPr="0035030C" w:rsidRDefault="003F5FF4" w:rsidP="003F5FF4">
            <w:pPr>
              <w:pStyle w:val="acctfourfigures"/>
              <w:tabs>
                <w:tab w:val="clear" w:pos="765"/>
              </w:tabs>
              <w:spacing w:line="240" w:lineRule="atLeast"/>
              <w:ind w:left="-16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A7A7D58" w14:textId="77777777" w:rsidR="00EC31CE" w:rsidRPr="0035030C" w:rsidRDefault="00EC31CE" w:rsidP="002E238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28278518" w14:textId="2C6CF1AA" w:rsidR="00EC31CE" w:rsidRPr="0035030C" w:rsidRDefault="00726F45" w:rsidP="00822DDD">
            <w:pPr>
              <w:pStyle w:val="acctfourfigures"/>
              <w:tabs>
                <w:tab w:val="clear" w:pos="765"/>
                <w:tab w:val="decimal" w:pos="11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28,618</w:t>
            </w:r>
          </w:p>
        </w:tc>
        <w:tc>
          <w:tcPr>
            <w:tcW w:w="236" w:type="dxa"/>
            <w:shd w:val="clear" w:color="auto" w:fill="auto"/>
          </w:tcPr>
          <w:p w14:paraId="0F29A152" w14:textId="77777777" w:rsidR="00EC31CE" w:rsidRPr="0035030C" w:rsidRDefault="00EC31CE" w:rsidP="002E23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4B1E71B9" w14:textId="7222C8D1" w:rsidR="00EC31CE" w:rsidRPr="0035030C" w:rsidRDefault="00726F45" w:rsidP="00822DDD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28,618</w:t>
            </w:r>
          </w:p>
        </w:tc>
        <w:tc>
          <w:tcPr>
            <w:tcW w:w="236" w:type="dxa"/>
            <w:shd w:val="clear" w:color="auto" w:fill="auto"/>
          </w:tcPr>
          <w:p w14:paraId="69FDA31E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426798BB" w14:textId="6571AA30" w:rsidR="00EC31CE" w:rsidRPr="0035030C" w:rsidRDefault="00726F45" w:rsidP="00726F45">
            <w:pPr>
              <w:ind w:left="-7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B5B07D1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0E479427" w14:textId="700395ED" w:rsidR="00EC31CE" w:rsidRPr="0035030C" w:rsidRDefault="00726F45" w:rsidP="002E238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28,900</w:t>
            </w:r>
          </w:p>
        </w:tc>
        <w:tc>
          <w:tcPr>
            <w:tcW w:w="236" w:type="dxa"/>
            <w:shd w:val="clear" w:color="auto" w:fill="auto"/>
          </w:tcPr>
          <w:p w14:paraId="6B0B4A9F" w14:textId="77777777" w:rsidR="00EC31CE" w:rsidRPr="0035030C" w:rsidRDefault="00EC31CE" w:rsidP="002E23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2B3AA748" w14:textId="18ED7A67" w:rsidR="00EC31CE" w:rsidRPr="0035030C" w:rsidRDefault="00726F45" w:rsidP="00656A7C">
            <w:pPr>
              <w:ind w:left="-160" w:right="-130" w:firstLine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302FD4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</w:tcPr>
          <w:p w14:paraId="47A7941C" w14:textId="69C03D8E" w:rsidR="00EC31CE" w:rsidRPr="0035030C" w:rsidRDefault="00154B30" w:rsidP="002E2382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28,900</w:t>
            </w:r>
          </w:p>
        </w:tc>
      </w:tr>
      <w:tr w:rsidR="004B18A2" w:rsidRPr="0035030C" w14:paraId="2A1C90A4" w14:textId="77777777" w:rsidTr="000A2B13">
        <w:trPr>
          <w:trHeight w:val="261"/>
        </w:trPr>
        <w:tc>
          <w:tcPr>
            <w:tcW w:w="2430" w:type="dxa"/>
            <w:shd w:val="clear" w:color="auto" w:fill="auto"/>
          </w:tcPr>
          <w:p w14:paraId="5D00AA3A" w14:textId="77777777" w:rsidR="004B18A2" w:rsidRPr="0035030C" w:rsidRDefault="004B18A2" w:rsidP="004B18A2">
            <w:pPr>
              <w:ind w:left="166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808" w:type="dxa"/>
          </w:tcPr>
          <w:p w14:paraId="7D8F6C61" w14:textId="6873018E" w:rsidR="004B18A2" w:rsidRPr="0035030C" w:rsidRDefault="004B18A2" w:rsidP="004B18A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3DB902" w14:textId="57E800C5" w:rsidR="004B18A2" w:rsidRPr="00A44E26" w:rsidRDefault="00FE57C2" w:rsidP="00FE57C2">
            <w:pPr>
              <w:pStyle w:val="acctfourfigures"/>
              <w:tabs>
                <w:tab w:val="clear" w:pos="765"/>
              </w:tabs>
              <w:spacing w:line="240" w:lineRule="atLeast"/>
              <w:ind w:left="-99" w:right="-110" w:hanging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EF2745" w14:textId="77777777" w:rsidR="004B18A2" w:rsidRPr="0035030C" w:rsidRDefault="004B18A2" w:rsidP="004B18A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C2359F" w14:textId="333DEE20" w:rsidR="004B18A2" w:rsidRPr="0035030C" w:rsidRDefault="003F5FF4" w:rsidP="00822DDD">
            <w:pPr>
              <w:pStyle w:val="acctfourfigures"/>
              <w:tabs>
                <w:tab w:val="clear" w:pos="765"/>
                <w:tab w:val="decimal" w:pos="14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75</w:t>
            </w:r>
          </w:p>
        </w:tc>
        <w:tc>
          <w:tcPr>
            <w:tcW w:w="236" w:type="dxa"/>
            <w:shd w:val="clear" w:color="auto" w:fill="auto"/>
          </w:tcPr>
          <w:p w14:paraId="768FDE0A" w14:textId="77777777" w:rsidR="004B18A2" w:rsidRPr="0035030C" w:rsidRDefault="004B18A2" w:rsidP="004B18A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461834" w14:textId="76991096" w:rsidR="004B18A2" w:rsidRPr="0035030C" w:rsidRDefault="00726F45" w:rsidP="00822DDD">
            <w:pPr>
              <w:pStyle w:val="acctfourfigures"/>
              <w:tabs>
                <w:tab w:val="clear" w:pos="765"/>
                <w:tab w:val="decimal" w:pos="11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28,618</w:t>
            </w:r>
          </w:p>
        </w:tc>
        <w:tc>
          <w:tcPr>
            <w:tcW w:w="236" w:type="dxa"/>
            <w:shd w:val="clear" w:color="auto" w:fill="auto"/>
          </w:tcPr>
          <w:p w14:paraId="041B2C08" w14:textId="77777777" w:rsidR="004B18A2" w:rsidRPr="0035030C" w:rsidRDefault="004B18A2" w:rsidP="004B18A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74D7AB" w14:textId="3709D3FD" w:rsidR="004B18A2" w:rsidRPr="0035030C" w:rsidRDefault="00726F45" w:rsidP="00822DDD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28,693</w:t>
            </w:r>
          </w:p>
        </w:tc>
        <w:tc>
          <w:tcPr>
            <w:tcW w:w="236" w:type="dxa"/>
            <w:shd w:val="clear" w:color="auto" w:fill="auto"/>
          </w:tcPr>
          <w:p w14:paraId="1A828DC5" w14:textId="77777777" w:rsidR="004B18A2" w:rsidRPr="0035030C" w:rsidRDefault="004B18A2" w:rsidP="004B18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1D857F75" w14:textId="77777777" w:rsidR="004B18A2" w:rsidRPr="0035030C" w:rsidRDefault="004B18A2" w:rsidP="004B18A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25776A85" w14:textId="77777777" w:rsidR="004B18A2" w:rsidRPr="0035030C" w:rsidRDefault="004B18A2" w:rsidP="004B18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713E40F0" w14:textId="77777777" w:rsidR="004B18A2" w:rsidRPr="0035030C" w:rsidRDefault="004B18A2" w:rsidP="004B18A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C4E221B" w14:textId="77777777" w:rsidR="004B18A2" w:rsidRPr="0035030C" w:rsidRDefault="004B18A2" w:rsidP="004B18A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5C7F6DCD" w14:textId="77777777" w:rsidR="004B18A2" w:rsidRPr="0035030C" w:rsidRDefault="004B18A2" w:rsidP="004B18A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FA44564" w14:textId="77777777" w:rsidR="004B18A2" w:rsidRPr="0035030C" w:rsidRDefault="004B18A2" w:rsidP="004B18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</w:tcPr>
          <w:p w14:paraId="7C06C0BA" w14:textId="77777777" w:rsidR="004B18A2" w:rsidRPr="0035030C" w:rsidRDefault="004B18A2" w:rsidP="004B18A2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B18A2" w:rsidRPr="0035030C" w14:paraId="7C77B7BA" w14:textId="77777777" w:rsidTr="000A2B13">
        <w:trPr>
          <w:trHeight w:val="261"/>
        </w:trPr>
        <w:tc>
          <w:tcPr>
            <w:tcW w:w="2430" w:type="dxa"/>
            <w:shd w:val="clear" w:color="auto" w:fill="auto"/>
          </w:tcPr>
          <w:p w14:paraId="24E59ACD" w14:textId="77777777" w:rsidR="004B18A2" w:rsidRPr="0035030C" w:rsidRDefault="004B18A2" w:rsidP="004B18A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8" w:type="dxa"/>
          </w:tcPr>
          <w:p w14:paraId="17707F4B" w14:textId="77777777" w:rsidR="004B18A2" w:rsidRPr="0035030C" w:rsidRDefault="004B18A2" w:rsidP="004B18A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  <w:shd w:val="clear" w:color="auto" w:fill="auto"/>
          </w:tcPr>
          <w:p w14:paraId="51D02B66" w14:textId="77777777" w:rsidR="004B18A2" w:rsidRPr="00822DDD" w:rsidRDefault="004B18A2" w:rsidP="00822DDD">
            <w:pPr>
              <w:pStyle w:val="acctfourfigures"/>
              <w:tabs>
                <w:tab w:val="clear" w:pos="765"/>
                <w:tab w:val="decimal" w:pos="12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A1DC903" w14:textId="77777777" w:rsidR="004B18A2" w:rsidRPr="0035030C" w:rsidRDefault="004B18A2" w:rsidP="004B18A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double" w:sz="4" w:space="0" w:color="auto"/>
            </w:tcBorders>
            <w:shd w:val="clear" w:color="auto" w:fill="auto"/>
          </w:tcPr>
          <w:p w14:paraId="23B55394" w14:textId="77777777" w:rsidR="004B18A2" w:rsidRPr="0035030C" w:rsidRDefault="004B18A2" w:rsidP="00822DDD">
            <w:pPr>
              <w:pStyle w:val="acctfourfigures"/>
              <w:tabs>
                <w:tab w:val="clear" w:pos="765"/>
                <w:tab w:val="decimal" w:pos="14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E542649" w14:textId="77777777" w:rsidR="004B18A2" w:rsidRPr="0035030C" w:rsidRDefault="004B18A2" w:rsidP="004B18A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7D4DB055" w14:textId="77777777" w:rsidR="004B18A2" w:rsidRPr="0035030C" w:rsidRDefault="004B18A2" w:rsidP="00822DDD">
            <w:pPr>
              <w:pStyle w:val="acctfourfigures"/>
              <w:tabs>
                <w:tab w:val="clear" w:pos="765"/>
                <w:tab w:val="decimal" w:pos="11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872A9C9" w14:textId="77777777" w:rsidR="004B18A2" w:rsidRPr="0035030C" w:rsidRDefault="004B18A2" w:rsidP="004B18A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51E85611" w14:textId="77777777" w:rsidR="004B18A2" w:rsidRPr="0035030C" w:rsidRDefault="004B18A2" w:rsidP="00822DDD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93AA00B" w14:textId="77777777" w:rsidR="004B18A2" w:rsidRPr="0035030C" w:rsidRDefault="004B18A2" w:rsidP="004B18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391AA5FB" w14:textId="77777777" w:rsidR="004B18A2" w:rsidRPr="0035030C" w:rsidRDefault="004B18A2" w:rsidP="004B18A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4E5E5BCF" w14:textId="77777777" w:rsidR="004B18A2" w:rsidRPr="0035030C" w:rsidRDefault="004B18A2" w:rsidP="004B18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14F4F4EF" w14:textId="77777777" w:rsidR="004B18A2" w:rsidRPr="0035030C" w:rsidRDefault="004B18A2" w:rsidP="004B18A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4653B69" w14:textId="77777777" w:rsidR="004B18A2" w:rsidRPr="0035030C" w:rsidRDefault="004B18A2" w:rsidP="004B18A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0AA4E2AC" w14:textId="77777777" w:rsidR="004B18A2" w:rsidRPr="0035030C" w:rsidRDefault="004B18A2" w:rsidP="004B18A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2988472" w14:textId="77777777" w:rsidR="004B18A2" w:rsidRPr="0035030C" w:rsidRDefault="004B18A2" w:rsidP="004B18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</w:tcPr>
          <w:p w14:paraId="601E10CF" w14:textId="77777777" w:rsidR="004B18A2" w:rsidRPr="0035030C" w:rsidRDefault="004B18A2" w:rsidP="004B18A2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B18A2" w:rsidRPr="0035030C" w14:paraId="06518C74" w14:textId="77777777" w:rsidTr="000A2B13">
        <w:trPr>
          <w:trHeight w:val="261"/>
        </w:trPr>
        <w:tc>
          <w:tcPr>
            <w:tcW w:w="2430" w:type="dxa"/>
            <w:shd w:val="clear" w:color="auto" w:fill="auto"/>
          </w:tcPr>
          <w:p w14:paraId="17D0554E" w14:textId="77777777" w:rsidR="004B18A2" w:rsidRPr="0035030C" w:rsidRDefault="004B18A2" w:rsidP="004B18A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ar-SA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08" w:type="dxa"/>
          </w:tcPr>
          <w:p w14:paraId="2E655932" w14:textId="77777777" w:rsidR="004B18A2" w:rsidRPr="0035030C" w:rsidRDefault="004B18A2" w:rsidP="004B18A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011B8E10" w14:textId="77777777" w:rsidR="004B18A2" w:rsidRPr="0035030C" w:rsidRDefault="004B18A2" w:rsidP="00822DDD">
            <w:pPr>
              <w:pStyle w:val="acctfourfigures"/>
              <w:tabs>
                <w:tab w:val="clear" w:pos="765"/>
                <w:tab w:val="decimal" w:pos="12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925A673" w14:textId="77777777" w:rsidR="004B18A2" w:rsidRPr="0035030C" w:rsidRDefault="004B18A2" w:rsidP="004B18A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546F4AD1" w14:textId="77777777" w:rsidR="004B18A2" w:rsidRPr="0035030C" w:rsidRDefault="004B18A2" w:rsidP="00822DDD">
            <w:pPr>
              <w:pStyle w:val="acctfourfigures"/>
              <w:tabs>
                <w:tab w:val="clear" w:pos="765"/>
                <w:tab w:val="decimal" w:pos="14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C960C61" w14:textId="77777777" w:rsidR="004B18A2" w:rsidRPr="0035030C" w:rsidRDefault="004B18A2" w:rsidP="004B18A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3365BC4E" w14:textId="77777777" w:rsidR="004B18A2" w:rsidRPr="0035030C" w:rsidRDefault="004B18A2" w:rsidP="00822DDD">
            <w:pPr>
              <w:pStyle w:val="acctfourfigures"/>
              <w:tabs>
                <w:tab w:val="clear" w:pos="765"/>
                <w:tab w:val="decimal" w:pos="11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0F5D8B9" w14:textId="77777777" w:rsidR="004B18A2" w:rsidRPr="0035030C" w:rsidRDefault="004B18A2" w:rsidP="004B18A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5288099F" w14:textId="77777777" w:rsidR="004B18A2" w:rsidRPr="0035030C" w:rsidRDefault="004B18A2" w:rsidP="00822DDD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7E5FF7D" w14:textId="77777777" w:rsidR="004B18A2" w:rsidRPr="0035030C" w:rsidRDefault="004B18A2" w:rsidP="004B18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5D87395F" w14:textId="77777777" w:rsidR="004B18A2" w:rsidRPr="0035030C" w:rsidRDefault="004B18A2" w:rsidP="004B18A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27B0DEFC" w14:textId="77777777" w:rsidR="004B18A2" w:rsidRPr="0035030C" w:rsidRDefault="004B18A2" w:rsidP="004B18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47672B7C" w14:textId="77777777" w:rsidR="004B18A2" w:rsidRPr="0035030C" w:rsidRDefault="004B18A2" w:rsidP="004B18A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BFC07E4" w14:textId="77777777" w:rsidR="004B18A2" w:rsidRPr="0035030C" w:rsidRDefault="004B18A2" w:rsidP="004B18A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6EC7997B" w14:textId="77777777" w:rsidR="004B18A2" w:rsidRPr="0035030C" w:rsidRDefault="004B18A2" w:rsidP="004B18A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A57F3D9" w14:textId="77777777" w:rsidR="004B18A2" w:rsidRPr="0035030C" w:rsidRDefault="004B18A2" w:rsidP="004B18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</w:tcPr>
          <w:p w14:paraId="1B32C8E4" w14:textId="77777777" w:rsidR="004B18A2" w:rsidRPr="0035030C" w:rsidRDefault="004B18A2" w:rsidP="004B18A2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53DEF" w:rsidRPr="0035030C" w14:paraId="1BA71972" w14:textId="77777777" w:rsidTr="000A2B13">
        <w:trPr>
          <w:trHeight w:val="261"/>
        </w:trPr>
        <w:tc>
          <w:tcPr>
            <w:tcW w:w="2430" w:type="dxa"/>
            <w:shd w:val="clear" w:color="auto" w:fill="auto"/>
          </w:tcPr>
          <w:p w14:paraId="636C1B7B" w14:textId="77777777" w:rsidR="00A53DEF" w:rsidRPr="0035030C" w:rsidRDefault="00A53DEF" w:rsidP="00A53DEF">
            <w:pPr>
              <w:ind w:left="166" w:right="-90" w:hanging="186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808" w:type="dxa"/>
          </w:tcPr>
          <w:p w14:paraId="4567199F" w14:textId="36CF0F12" w:rsidR="00A53DEF" w:rsidRPr="0035030C" w:rsidRDefault="002810CA" w:rsidP="00A53DE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1</w:t>
            </w:r>
            <w:r w:rsidR="008F6BE1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6</w:t>
            </w:r>
          </w:p>
        </w:tc>
        <w:tc>
          <w:tcPr>
            <w:tcW w:w="1443" w:type="dxa"/>
            <w:shd w:val="clear" w:color="auto" w:fill="auto"/>
          </w:tcPr>
          <w:p w14:paraId="1F4EBDBC" w14:textId="5923B640" w:rsidR="00A53DEF" w:rsidRPr="0035030C" w:rsidRDefault="003F5FF4" w:rsidP="003F5FF4">
            <w:pPr>
              <w:pStyle w:val="acctfourfigures"/>
              <w:tabs>
                <w:tab w:val="clear" w:pos="765"/>
              </w:tabs>
              <w:spacing w:line="240" w:lineRule="atLeast"/>
              <w:ind w:left="-10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AD18806" w14:textId="77777777" w:rsidR="00A53DEF" w:rsidRPr="0035030C" w:rsidRDefault="00A53DEF" w:rsidP="00A53DE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435C26E5" w14:textId="69E5201C" w:rsidR="00A53DEF" w:rsidRPr="0035030C" w:rsidRDefault="003F5FF4" w:rsidP="003F5FF4">
            <w:pPr>
              <w:pStyle w:val="acctfourfigures"/>
              <w:tabs>
                <w:tab w:val="clear" w:pos="765"/>
              </w:tabs>
              <w:spacing w:line="240" w:lineRule="atLeast"/>
              <w:ind w:left="-16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14CFB6E" w14:textId="77777777" w:rsidR="00A53DEF" w:rsidRPr="0035030C" w:rsidRDefault="00A53DEF" w:rsidP="00A53DE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41567571" w14:textId="5AF0BEF8" w:rsidR="00A53DEF" w:rsidRPr="0035030C" w:rsidRDefault="00726F45" w:rsidP="00DC2D65">
            <w:pPr>
              <w:pStyle w:val="acctfourfigures"/>
              <w:tabs>
                <w:tab w:val="clear" w:pos="765"/>
                <w:tab w:val="decimal" w:pos="11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50,322,100</w:t>
            </w:r>
          </w:p>
        </w:tc>
        <w:tc>
          <w:tcPr>
            <w:tcW w:w="236" w:type="dxa"/>
            <w:shd w:val="clear" w:color="auto" w:fill="auto"/>
          </w:tcPr>
          <w:p w14:paraId="2CE438A8" w14:textId="77777777" w:rsidR="00A53DEF" w:rsidRPr="0035030C" w:rsidRDefault="00A53DEF" w:rsidP="00A53DE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4A5E5F3F" w14:textId="46909F08" w:rsidR="00A53DEF" w:rsidRPr="0035030C" w:rsidRDefault="00726F45" w:rsidP="00DC2D65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50,322,100</w:t>
            </w:r>
          </w:p>
        </w:tc>
        <w:tc>
          <w:tcPr>
            <w:tcW w:w="236" w:type="dxa"/>
            <w:shd w:val="clear" w:color="auto" w:fill="auto"/>
          </w:tcPr>
          <w:p w14:paraId="2178C20A" w14:textId="77777777" w:rsidR="00A53DEF" w:rsidRPr="0035030C" w:rsidRDefault="00A53DEF" w:rsidP="00A53DE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30B8BE6B" w14:textId="2BBBAB43" w:rsidR="00A53DEF" w:rsidRPr="0035030C" w:rsidRDefault="00726F45" w:rsidP="00726F45">
            <w:pPr>
              <w:ind w:left="-7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A6DDEF8" w14:textId="77777777" w:rsidR="00A53DEF" w:rsidRPr="0035030C" w:rsidRDefault="00A53DEF" w:rsidP="00A53DE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240FB09A" w14:textId="3387F2BA" w:rsidR="00A53DEF" w:rsidRPr="0035030C" w:rsidRDefault="00726F45" w:rsidP="00A53DE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50,877,511</w:t>
            </w:r>
          </w:p>
        </w:tc>
        <w:tc>
          <w:tcPr>
            <w:tcW w:w="236" w:type="dxa"/>
            <w:shd w:val="clear" w:color="auto" w:fill="auto"/>
          </w:tcPr>
          <w:p w14:paraId="08F6DBFD" w14:textId="77777777" w:rsidR="00A53DEF" w:rsidRPr="0035030C" w:rsidRDefault="00A53DEF" w:rsidP="00A53DE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01623CCD" w14:textId="3974EFBE" w:rsidR="00A53DEF" w:rsidRPr="0035030C" w:rsidRDefault="00E01275" w:rsidP="00F012E7">
            <w:pPr>
              <w:ind w:left="-160" w:right="-130" w:firstLine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0C32751" w14:textId="77777777" w:rsidR="00A53DEF" w:rsidRPr="0035030C" w:rsidRDefault="00A53DEF" w:rsidP="00A53DE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</w:tcPr>
          <w:p w14:paraId="49C813A9" w14:textId="163D4ABD" w:rsidR="00A53DEF" w:rsidRPr="0035030C" w:rsidRDefault="00154B30" w:rsidP="00A53DEF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50,877,511</w:t>
            </w:r>
          </w:p>
        </w:tc>
      </w:tr>
      <w:tr w:rsidR="00A53DEF" w:rsidRPr="0035030C" w14:paraId="725CD549" w14:textId="77777777" w:rsidTr="000A2B13">
        <w:trPr>
          <w:trHeight w:val="261"/>
        </w:trPr>
        <w:tc>
          <w:tcPr>
            <w:tcW w:w="2430" w:type="dxa"/>
            <w:shd w:val="clear" w:color="auto" w:fill="auto"/>
          </w:tcPr>
          <w:p w14:paraId="7487DA84" w14:textId="77777777" w:rsidR="00A53DEF" w:rsidRPr="0035030C" w:rsidRDefault="00A53DEF" w:rsidP="00A53DEF">
            <w:pPr>
              <w:ind w:left="161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808" w:type="dxa"/>
          </w:tcPr>
          <w:p w14:paraId="1AD6EB52" w14:textId="77777777" w:rsidR="00A53DEF" w:rsidRPr="0035030C" w:rsidRDefault="00A53DEF" w:rsidP="00A53DE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0E7BE2" w14:textId="4A139815" w:rsidR="00A53DEF" w:rsidRPr="0035030C" w:rsidRDefault="003F5FF4" w:rsidP="003F5FF4">
            <w:pPr>
              <w:pStyle w:val="acctfourfigures"/>
              <w:tabs>
                <w:tab w:val="clear" w:pos="765"/>
              </w:tabs>
              <w:spacing w:line="240" w:lineRule="atLeast"/>
              <w:ind w:left="-99" w:right="-110" w:hanging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B377CD" w14:textId="77777777" w:rsidR="00A53DEF" w:rsidRPr="0035030C" w:rsidRDefault="00A53DEF" w:rsidP="00A53DE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07C020" w14:textId="160DB963" w:rsidR="00A53DEF" w:rsidRPr="0035030C" w:rsidRDefault="003F5FF4" w:rsidP="003F5FF4">
            <w:pPr>
              <w:pStyle w:val="acctfourfigures"/>
              <w:tabs>
                <w:tab w:val="clear" w:pos="765"/>
              </w:tabs>
              <w:spacing w:line="240" w:lineRule="atLeast"/>
              <w:ind w:left="-160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625E80" w14:textId="77777777" w:rsidR="00A53DEF" w:rsidRPr="0035030C" w:rsidRDefault="00A53DEF" w:rsidP="00A53DE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D003EE" w14:textId="5BC2E63F" w:rsidR="00A53DEF" w:rsidRPr="0035030C" w:rsidRDefault="00726F45" w:rsidP="00DC2D65">
            <w:pPr>
              <w:pStyle w:val="acctfourfigures"/>
              <w:tabs>
                <w:tab w:val="clear" w:pos="765"/>
                <w:tab w:val="decimal" w:pos="11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50,322,100</w:t>
            </w:r>
          </w:p>
        </w:tc>
        <w:tc>
          <w:tcPr>
            <w:tcW w:w="236" w:type="dxa"/>
            <w:shd w:val="clear" w:color="auto" w:fill="auto"/>
          </w:tcPr>
          <w:p w14:paraId="63339A79" w14:textId="77777777" w:rsidR="00A53DEF" w:rsidRPr="0035030C" w:rsidRDefault="00A53DEF" w:rsidP="00A53DE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BA0C11" w14:textId="746F22A9" w:rsidR="00A53DEF" w:rsidRPr="0035030C" w:rsidRDefault="00726F45" w:rsidP="00DC2D65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50,322,100</w:t>
            </w:r>
          </w:p>
        </w:tc>
        <w:tc>
          <w:tcPr>
            <w:tcW w:w="236" w:type="dxa"/>
            <w:shd w:val="clear" w:color="auto" w:fill="auto"/>
          </w:tcPr>
          <w:p w14:paraId="756DC888" w14:textId="77777777" w:rsidR="00A53DEF" w:rsidRPr="0035030C" w:rsidRDefault="00A53DEF" w:rsidP="00A53DE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0FB2F9E0" w14:textId="77777777" w:rsidR="00A53DEF" w:rsidRPr="0035030C" w:rsidRDefault="00A53DEF" w:rsidP="00A53DE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6028D293" w14:textId="77777777" w:rsidR="00A53DEF" w:rsidRPr="0035030C" w:rsidRDefault="00A53DEF" w:rsidP="00A53DE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19234731" w14:textId="77777777" w:rsidR="00A53DEF" w:rsidRPr="0035030C" w:rsidRDefault="00A53DEF" w:rsidP="00A53DE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96EEAF4" w14:textId="77777777" w:rsidR="00A53DEF" w:rsidRPr="0035030C" w:rsidRDefault="00A53DEF" w:rsidP="00A53DE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2F388FC6" w14:textId="77777777" w:rsidR="00A53DEF" w:rsidRPr="0035030C" w:rsidRDefault="00A53DEF" w:rsidP="00A53DE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7F05F98" w14:textId="77777777" w:rsidR="00A53DEF" w:rsidRPr="0035030C" w:rsidRDefault="00A53DEF" w:rsidP="00A53DE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</w:tcPr>
          <w:p w14:paraId="4B901AB1" w14:textId="77777777" w:rsidR="00A53DEF" w:rsidRPr="0035030C" w:rsidRDefault="00A53DEF" w:rsidP="00A53DEF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751859E6" w14:textId="49C4A1C8" w:rsidR="00435F3F" w:rsidRPr="0035030C" w:rsidRDefault="00435F3F" w:rsidP="00435F3F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color w:val="FF0000"/>
          <w:sz w:val="30"/>
          <w:szCs w:val="30"/>
          <w:highlight w:val="yellow"/>
          <w:vertAlign w:val="superscript"/>
        </w:rPr>
        <w:sectPr w:rsidR="00435F3F" w:rsidRPr="0035030C" w:rsidSect="006F6026">
          <w:footerReference w:type="default" r:id="rId32"/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</w:p>
    <w:tbl>
      <w:tblPr>
        <w:tblW w:w="147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430"/>
        <w:gridCol w:w="808"/>
        <w:gridCol w:w="1443"/>
        <w:gridCol w:w="236"/>
        <w:gridCol w:w="1653"/>
        <w:gridCol w:w="236"/>
        <w:gridCol w:w="1384"/>
        <w:gridCol w:w="236"/>
        <w:gridCol w:w="1204"/>
        <w:gridCol w:w="236"/>
        <w:gridCol w:w="1114"/>
        <w:gridCol w:w="236"/>
        <w:gridCol w:w="1114"/>
        <w:gridCol w:w="243"/>
        <w:gridCol w:w="1008"/>
        <w:gridCol w:w="236"/>
        <w:gridCol w:w="943"/>
      </w:tblGrid>
      <w:tr w:rsidR="00084E63" w:rsidRPr="0035030C" w14:paraId="7E13D309" w14:textId="77777777" w:rsidTr="000A2B13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6FD1057A" w14:textId="77777777" w:rsidR="00084E63" w:rsidRPr="0035030C" w:rsidRDefault="00084E63" w:rsidP="006342C9">
            <w:pPr>
              <w:ind w:right="-9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08" w:type="dxa"/>
            <w:vAlign w:val="bottom"/>
          </w:tcPr>
          <w:p w14:paraId="40CC1C4C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1522" w:type="dxa"/>
            <w:gridSpan w:val="15"/>
            <w:vAlign w:val="bottom"/>
          </w:tcPr>
          <w:p w14:paraId="71665690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84E63" w:rsidRPr="0035030C" w14:paraId="1A635546" w14:textId="77777777" w:rsidTr="000A2B13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599402DE" w14:textId="77777777" w:rsidR="00084E63" w:rsidRPr="0035030C" w:rsidRDefault="00084E63" w:rsidP="009D66A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1E3EEF91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92" w:type="dxa"/>
            <w:gridSpan w:val="7"/>
            <w:vAlign w:val="bottom"/>
          </w:tcPr>
          <w:p w14:paraId="6F795D3F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1DFB3658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94" w:type="dxa"/>
            <w:gridSpan w:val="7"/>
            <w:vAlign w:val="bottom"/>
          </w:tcPr>
          <w:p w14:paraId="49609C91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084E63" w:rsidRPr="0035030C" w14:paraId="0115046D" w14:textId="77777777" w:rsidTr="000A2B13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6FCB15CD" w14:textId="3EAB8DBA" w:rsidR="00084E63" w:rsidRPr="0035030C" w:rsidRDefault="00084E63" w:rsidP="009D66A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2810CA" w:rsidRPr="002810C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2810CA" w:rsidRPr="002810C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256</w:t>
            </w:r>
            <w:r w:rsidR="0063213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6</w:t>
            </w:r>
          </w:p>
        </w:tc>
        <w:tc>
          <w:tcPr>
            <w:tcW w:w="808" w:type="dxa"/>
            <w:vAlign w:val="bottom"/>
          </w:tcPr>
          <w:p w14:paraId="5D103C3A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443" w:type="dxa"/>
            <w:vAlign w:val="bottom"/>
          </w:tcPr>
          <w:p w14:paraId="52E3667E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</w:t>
            </w:r>
          </w:p>
          <w:p w14:paraId="78DFDF6A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3F8AD813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53" w:type="dxa"/>
            <w:shd w:val="clear" w:color="auto" w:fill="auto"/>
            <w:vAlign w:val="bottom"/>
          </w:tcPr>
          <w:p w14:paraId="4C902067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</w:t>
            </w:r>
          </w:p>
          <w:p w14:paraId="5037DE8B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614D25" w14:textId="77777777" w:rsidR="00084E63" w:rsidRPr="0035030C" w:rsidRDefault="00084E63" w:rsidP="009D66AD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51D94554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</w:t>
            </w:r>
          </w:p>
          <w:p w14:paraId="17458CE5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3AFDD0" w14:textId="77777777" w:rsidR="00084E63" w:rsidRPr="0035030C" w:rsidRDefault="00084E63" w:rsidP="009D66AD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C27FF7D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</w:tcPr>
          <w:p w14:paraId="7581199A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74C015D0" w14:textId="1FDFE5D9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35030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0811C9EC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2D7C11DE" w14:textId="1B77E623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35030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43" w:type="dxa"/>
          </w:tcPr>
          <w:p w14:paraId="0BC62ECB" w14:textId="77777777" w:rsidR="00084E63" w:rsidRPr="0035030C" w:rsidRDefault="00084E63" w:rsidP="009D66AD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14:paraId="4CFDDD9D" w14:textId="0EDAAEEE" w:rsidR="00084E63" w:rsidRPr="0035030C" w:rsidRDefault="00084E63" w:rsidP="009D66AD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35030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236" w:type="dxa"/>
          </w:tcPr>
          <w:p w14:paraId="422BAEE5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20E15F62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084E63" w:rsidRPr="0035030C" w14:paraId="15A4259F" w14:textId="77777777" w:rsidTr="000A2B13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1E578A90" w14:textId="77777777" w:rsidR="00084E63" w:rsidRPr="0035030C" w:rsidRDefault="00084E63" w:rsidP="009D66A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8" w:type="dxa"/>
            <w:vAlign w:val="bottom"/>
          </w:tcPr>
          <w:p w14:paraId="1F6B7C4D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1522" w:type="dxa"/>
            <w:gridSpan w:val="15"/>
            <w:vAlign w:val="bottom"/>
          </w:tcPr>
          <w:p w14:paraId="798C479C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084E63" w:rsidRPr="0035030C" w14:paraId="5CE5E3FB" w14:textId="77777777" w:rsidTr="000A2B13">
        <w:trPr>
          <w:trHeight w:val="261"/>
        </w:trPr>
        <w:tc>
          <w:tcPr>
            <w:tcW w:w="2430" w:type="dxa"/>
            <w:shd w:val="clear" w:color="auto" w:fill="auto"/>
          </w:tcPr>
          <w:p w14:paraId="5543FCE2" w14:textId="77777777" w:rsidR="00084E63" w:rsidRPr="0035030C" w:rsidRDefault="00084E63" w:rsidP="009D66A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08" w:type="dxa"/>
          </w:tcPr>
          <w:p w14:paraId="2C4945D1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14:paraId="120822FE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D33295D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0EC6AC61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6CFC5AC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1BDF5FC8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36A3EB7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7DF4E21F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693B1D4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B19E183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AED5415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DBF55E9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404FB2E5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4C8EE092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04A11AA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</w:tcPr>
          <w:p w14:paraId="54946B51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84E63" w:rsidRPr="0035030C" w14:paraId="31D92974" w14:textId="77777777" w:rsidTr="000A2B13">
        <w:trPr>
          <w:trHeight w:val="261"/>
        </w:trPr>
        <w:tc>
          <w:tcPr>
            <w:tcW w:w="2430" w:type="dxa"/>
            <w:shd w:val="clear" w:color="auto" w:fill="auto"/>
          </w:tcPr>
          <w:p w14:paraId="7A68010D" w14:textId="77777777" w:rsidR="00084E63" w:rsidRPr="0035030C" w:rsidRDefault="00084E63" w:rsidP="009D66AD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808" w:type="dxa"/>
          </w:tcPr>
          <w:p w14:paraId="02FD4D02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14:paraId="4A7FEDD0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8D32539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4747D253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95C9318" w14:textId="77777777" w:rsidR="00084E63" w:rsidRPr="0035030C" w:rsidRDefault="00084E63" w:rsidP="009D66A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5F83CA7F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DFC4E9D" w14:textId="77777777" w:rsidR="00084E63" w:rsidRPr="0035030C" w:rsidRDefault="00084E63" w:rsidP="009D66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3360CD21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3AA3AA4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4985C46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418DA32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8779829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14:paraId="1F156198" w14:textId="77777777" w:rsidR="00084E63" w:rsidRPr="0035030C" w:rsidRDefault="00084E63" w:rsidP="009D66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24DD213" w14:textId="77777777" w:rsidR="00084E63" w:rsidRPr="0035030C" w:rsidRDefault="00084E63" w:rsidP="009D66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E80CBD0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</w:tcPr>
          <w:p w14:paraId="3E17CB25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92189" w:rsidRPr="0035030C" w14:paraId="457793EB" w14:textId="77777777" w:rsidTr="000A2B13">
        <w:trPr>
          <w:trHeight w:val="261"/>
        </w:trPr>
        <w:tc>
          <w:tcPr>
            <w:tcW w:w="2430" w:type="dxa"/>
            <w:shd w:val="clear" w:color="auto" w:fill="auto"/>
          </w:tcPr>
          <w:p w14:paraId="731806E7" w14:textId="77777777" w:rsidR="00192189" w:rsidRPr="0035030C" w:rsidRDefault="00192189" w:rsidP="00192189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808" w:type="dxa"/>
          </w:tcPr>
          <w:p w14:paraId="7BCDBBDC" w14:textId="4081FB1C" w:rsidR="00192189" w:rsidRPr="0035030C" w:rsidRDefault="00192189" w:rsidP="0019218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1EACCF26" w14:textId="12C7ECC1" w:rsidR="00192189" w:rsidRPr="00192189" w:rsidRDefault="00192189" w:rsidP="003C416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92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93B1C1" w14:textId="77777777" w:rsidR="00192189" w:rsidRPr="0035030C" w:rsidRDefault="00192189" w:rsidP="0019218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4B1727DB" w14:textId="1AD25E4A" w:rsidR="00192189" w:rsidRPr="0035030C" w:rsidRDefault="00192189" w:rsidP="00192189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122</w:t>
            </w:r>
          </w:p>
        </w:tc>
        <w:tc>
          <w:tcPr>
            <w:tcW w:w="236" w:type="dxa"/>
            <w:shd w:val="clear" w:color="auto" w:fill="auto"/>
          </w:tcPr>
          <w:p w14:paraId="5260E83B" w14:textId="77777777" w:rsidR="00192189" w:rsidRPr="0035030C" w:rsidRDefault="00192189" w:rsidP="0019218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6AB9F9F2" w14:textId="1377FCE0" w:rsidR="00192189" w:rsidRPr="0035030C" w:rsidRDefault="00192189" w:rsidP="003C416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BB6A2EF" w14:textId="77777777" w:rsidR="00192189" w:rsidRPr="0035030C" w:rsidRDefault="00192189" w:rsidP="0019218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2895ABDA" w14:textId="7D2CD57E" w:rsidR="00192189" w:rsidRPr="0035030C" w:rsidRDefault="00192189" w:rsidP="0019218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122</w:t>
            </w:r>
          </w:p>
        </w:tc>
        <w:tc>
          <w:tcPr>
            <w:tcW w:w="236" w:type="dxa"/>
            <w:shd w:val="clear" w:color="auto" w:fill="auto"/>
          </w:tcPr>
          <w:p w14:paraId="10EE9BF2" w14:textId="77777777" w:rsidR="00192189" w:rsidRPr="0035030C" w:rsidRDefault="00192189" w:rsidP="0019218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2CE14CE9" w14:textId="3C0744D9" w:rsidR="00192189" w:rsidRPr="0035030C" w:rsidRDefault="00192189" w:rsidP="00192189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122</w:t>
            </w:r>
          </w:p>
        </w:tc>
        <w:tc>
          <w:tcPr>
            <w:tcW w:w="236" w:type="dxa"/>
            <w:shd w:val="clear" w:color="auto" w:fill="auto"/>
          </w:tcPr>
          <w:p w14:paraId="5A5050BF" w14:textId="77777777" w:rsidR="00192189" w:rsidRPr="0035030C" w:rsidRDefault="00192189" w:rsidP="0019218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5636A1E0" w14:textId="7DE91F41" w:rsidR="00192189" w:rsidRPr="0035030C" w:rsidRDefault="00192189" w:rsidP="003C416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08ECFD33" w14:textId="77777777" w:rsidR="00192189" w:rsidRPr="0035030C" w:rsidRDefault="00192189" w:rsidP="0019218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06BA3372" w14:textId="73610C6D" w:rsidR="00192189" w:rsidRPr="0035030C" w:rsidRDefault="00192189" w:rsidP="003C416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0544C72" w14:textId="77777777" w:rsidR="00192189" w:rsidRPr="0035030C" w:rsidRDefault="00192189" w:rsidP="0019218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</w:tcPr>
          <w:p w14:paraId="2D057573" w14:textId="6D26AFB3" w:rsidR="00192189" w:rsidRPr="0035030C" w:rsidRDefault="00192189" w:rsidP="0019218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122</w:t>
            </w:r>
          </w:p>
        </w:tc>
      </w:tr>
      <w:tr w:rsidR="00192189" w:rsidRPr="0035030C" w14:paraId="0CA08443" w14:textId="77777777" w:rsidTr="000A2B13">
        <w:trPr>
          <w:trHeight w:val="261"/>
        </w:trPr>
        <w:tc>
          <w:tcPr>
            <w:tcW w:w="2430" w:type="dxa"/>
            <w:shd w:val="clear" w:color="auto" w:fill="auto"/>
          </w:tcPr>
          <w:p w14:paraId="177281BB" w14:textId="77777777" w:rsidR="00192189" w:rsidRPr="0035030C" w:rsidRDefault="00192189" w:rsidP="00192189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808" w:type="dxa"/>
          </w:tcPr>
          <w:p w14:paraId="1EE790DE" w14:textId="558B2548" w:rsidR="00192189" w:rsidRPr="0035030C" w:rsidRDefault="00192189" w:rsidP="0019218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34AD5563" w14:textId="002F5AD8" w:rsidR="00192189" w:rsidRPr="00192189" w:rsidRDefault="00192189" w:rsidP="003C416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92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B18E67" w14:textId="77777777" w:rsidR="00192189" w:rsidRPr="0035030C" w:rsidRDefault="00192189" w:rsidP="0019218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4EB104A5" w14:textId="33BCCAD7" w:rsidR="00192189" w:rsidRPr="0035030C" w:rsidRDefault="00192189" w:rsidP="003C416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0C1843" w14:textId="77777777" w:rsidR="00192189" w:rsidRPr="0035030C" w:rsidRDefault="00192189" w:rsidP="0019218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030BB8E1" w14:textId="6CBE60B0" w:rsidR="00192189" w:rsidRPr="0035030C" w:rsidRDefault="00192189" w:rsidP="00192189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571</w:t>
            </w:r>
          </w:p>
        </w:tc>
        <w:tc>
          <w:tcPr>
            <w:tcW w:w="236" w:type="dxa"/>
            <w:shd w:val="clear" w:color="auto" w:fill="auto"/>
          </w:tcPr>
          <w:p w14:paraId="73C050FF" w14:textId="77777777" w:rsidR="00192189" w:rsidRPr="0035030C" w:rsidRDefault="00192189" w:rsidP="0019218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33F04EDC" w14:textId="5E902C35" w:rsidR="00192189" w:rsidRPr="0035030C" w:rsidRDefault="00192189" w:rsidP="0019218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12,571</w:t>
            </w:r>
          </w:p>
        </w:tc>
        <w:tc>
          <w:tcPr>
            <w:tcW w:w="236" w:type="dxa"/>
            <w:shd w:val="clear" w:color="auto" w:fill="auto"/>
          </w:tcPr>
          <w:p w14:paraId="250E2105" w14:textId="77777777" w:rsidR="00192189" w:rsidRPr="0035030C" w:rsidRDefault="00192189" w:rsidP="0019218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2A158127" w14:textId="5BFCD939" w:rsidR="00192189" w:rsidRPr="0035030C" w:rsidRDefault="00192189" w:rsidP="003C416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60881D3" w14:textId="77777777" w:rsidR="00192189" w:rsidRPr="0035030C" w:rsidRDefault="00192189" w:rsidP="0019218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5F692828" w14:textId="0E265619" w:rsidR="00192189" w:rsidRPr="0035030C" w:rsidRDefault="00192189" w:rsidP="0019218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12,623</w:t>
            </w:r>
          </w:p>
        </w:tc>
        <w:tc>
          <w:tcPr>
            <w:tcW w:w="243" w:type="dxa"/>
            <w:shd w:val="clear" w:color="auto" w:fill="auto"/>
          </w:tcPr>
          <w:p w14:paraId="603682B0" w14:textId="77777777" w:rsidR="00192189" w:rsidRPr="0035030C" w:rsidRDefault="00192189" w:rsidP="0019218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264072F4" w14:textId="6FC1B041" w:rsidR="00192189" w:rsidRPr="0035030C" w:rsidRDefault="00192189" w:rsidP="003C416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186CC64" w14:textId="77777777" w:rsidR="00192189" w:rsidRPr="0035030C" w:rsidRDefault="00192189" w:rsidP="0019218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</w:tcPr>
          <w:p w14:paraId="7B5BD252" w14:textId="7493B023" w:rsidR="00192189" w:rsidRPr="0035030C" w:rsidRDefault="00192189" w:rsidP="0019218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12,623</w:t>
            </w:r>
          </w:p>
        </w:tc>
      </w:tr>
      <w:tr w:rsidR="00192189" w:rsidRPr="0035030C" w14:paraId="6AA7F83F" w14:textId="77777777" w:rsidTr="000A2B13">
        <w:trPr>
          <w:trHeight w:val="261"/>
        </w:trPr>
        <w:tc>
          <w:tcPr>
            <w:tcW w:w="2430" w:type="dxa"/>
            <w:shd w:val="clear" w:color="auto" w:fill="auto"/>
          </w:tcPr>
          <w:p w14:paraId="04FEA42F" w14:textId="77777777" w:rsidR="00192189" w:rsidRPr="0035030C" w:rsidRDefault="00192189" w:rsidP="00192189">
            <w:pPr>
              <w:ind w:left="166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808" w:type="dxa"/>
          </w:tcPr>
          <w:p w14:paraId="37ED4823" w14:textId="77777777" w:rsidR="00192189" w:rsidRPr="0035030C" w:rsidRDefault="00192189" w:rsidP="0019218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F52EDF" w14:textId="60D918BD" w:rsidR="00192189" w:rsidRPr="00A44E26" w:rsidRDefault="00192189" w:rsidP="003C416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D13F7C7" w14:textId="77777777" w:rsidR="00192189" w:rsidRPr="0035030C" w:rsidRDefault="00192189" w:rsidP="0019218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15742C" w14:textId="0396E567" w:rsidR="00192189" w:rsidRPr="0035030C" w:rsidRDefault="00192189" w:rsidP="00192189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122</w:t>
            </w:r>
          </w:p>
        </w:tc>
        <w:tc>
          <w:tcPr>
            <w:tcW w:w="236" w:type="dxa"/>
            <w:shd w:val="clear" w:color="auto" w:fill="auto"/>
          </w:tcPr>
          <w:p w14:paraId="7C167E98" w14:textId="77777777" w:rsidR="00192189" w:rsidRPr="0035030C" w:rsidRDefault="00192189" w:rsidP="0019218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03796B" w14:textId="4EEB529F" w:rsidR="00192189" w:rsidRPr="0035030C" w:rsidRDefault="00192189" w:rsidP="00192189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571</w:t>
            </w:r>
          </w:p>
        </w:tc>
        <w:tc>
          <w:tcPr>
            <w:tcW w:w="236" w:type="dxa"/>
            <w:shd w:val="clear" w:color="auto" w:fill="auto"/>
          </w:tcPr>
          <w:p w14:paraId="4E55BC70" w14:textId="77777777" w:rsidR="00192189" w:rsidRPr="0035030C" w:rsidRDefault="00192189" w:rsidP="0019218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2AE1DD" w14:textId="34CD6C10" w:rsidR="00192189" w:rsidRPr="0035030C" w:rsidRDefault="00192189" w:rsidP="0019218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12,693</w:t>
            </w:r>
          </w:p>
        </w:tc>
        <w:tc>
          <w:tcPr>
            <w:tcW w:w="236" w:type="dxa"/>
            <w:shd w:val="clear" w:color="auto" w:fill="auto"/>
          </w:tcPr>
          <w:p w14:paraId="6A27B892" w14:textId="77777777" w:rsidR="00192189" w:rsidRPr="0035030C" w:rsidRDefault="00192189" w:rsidP="0019218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10E0985A" w14:textId="77777777" w:rsidR="00192189" w:rsidRPr="0035030C" w:rsidRDefault="00192189" w:rsidP="0019218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34169F9" w14:textId="77777777" w:rsidR="00192189" w:rsidRPr="0035030C" w:rsidRDefault="00192189" w:rsidP="0019218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4F8B2E8D" w14:textId="77777777" w:rsidR="00192189" w:rsidRPr="0035030C" w:rsidRDefault="00192189" w:rsidP="0019218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14:paraId="2985C0CC" w14:textId="77777777" w:rsidR="00192189" w:rsidRPr="0035030C" w:rsidRDefault="00192189" w:rsidP="0019218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0B422954" w14:textId="77777777" w:rsidR="00192189" w:rsidRPr="0035030C" w:rsidRDefault="00192189" w:rsidP="003C416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4383F7B" w14:textId="77777777" w:rsidR="00192189" w:rsidRPr="0035030C" w:rsidRDefault="00192189" w:rsidP="0019218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</w:tcPr>
          <w:p w14:paraId="7CE7FB7D" w14:textId="77777777" w:rsidR="00192189" w:rsidRPr="0035030C" w:rsidRDefault="00192189" w:rsidP="0019218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92189" w:rsidRPr="0035030C" w14:paraId="533A7BCD" w14:textId="77777777" w:rsidTr="000A2B13">
        <w:trPr>
          <w:trHeight w:val="261"/>
        </w:trPr>
        <w:tc>
          <w:tcPr>
            <w:tcW w:w="2430" w:type="dxa"/>
            <w:shd w:val="clear" w:color="auto" w:fill="auto"/>
          </w:tcPr>
          <w:p w14:paraId="48EB833F" w14:textId="77777777" w:rsidR="00192189" w:rsidRPr="0035030C" w:rsidRDefault="00192189" w:rsidP="0019218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8" w:type="dxa"/>
          </w:tcPr>
          <w:p w14:paraId="0E16D31E" w14:textId="77777777" w:rsidR="00192189" w:rsidRPr="0035030C" w:rsidRDefault="00192189" w:rsidP="0019218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  <w:shd w:val="clear" w:color="auto" w:fill="auto"/>
          </w:tcPr>
          <w:p w14:paraId="1CADE777" w14:textId="77777777" w:rsidR="00192189" w:rsidRPr="0035030C" w:rsidRDefault="00192189" w:rsidP="00192189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695713C" w14:textId="77777777" w:rsidR="00192189" w:rsidRPr="0035030C" w:rsidRDefault="00192189" w:rsidP="0019218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double" w:sz="4" w:space="0" w:color="auto"/>
            </w:tcBorders>
            <w:shd w:val="clear" w:color="auto" w:fill="auto"/>
          </w:tcPr>
          <w:p w14:paraId="3E25DCB2" w14:textId="77777777" w:rsidR="00192189" w:rsidRPr="0035030C" w:rsidRDefault="00192189" w:rsidP="00192189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D906098" w14:textId="77777777" w:rsidR="00192189" w:rsidRPr="0035030C" w:rsidRDefault="00192189" w:rsidP="0019218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36D68F72" w14:textId="77777777" w:rsidR="00192189" w:rsidRPr="0035030C" w:rsidRDefault="00192189" w:rsidP="00192189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049D54A" w14:textId="77777777" w:rsidR="00192189" w:rsidRPr="0035030C" w:rsidRDefault="00192189" w:rsidP="0019218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0B885FA9" w14:textId="77777777" w:rsidR="00192189" w:rsidRPr="0035030C" w:rsidRDefault="00192189" w:rsidP="0019218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9CA9FD4" w14:textId="77777777" w:rsidR="00192189" w:rsidRPr="0035030C" w:rsidRDefault="00192189" w:rsidP="0019218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3D623BCB" w14:textId="77777777" w:rsidR="00192189" w:rsidRPr="0035030C" w:rsidRDefault="00192189" w:rsidP="0019218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C9CA1ED" w14:textId="77777777" w:rsidR="00192189" w:rsidRPr="0035030C" w:rsidRDefault="00192189" w:rsidP="0019218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1FFCF05E" w14:textId="77777777" w:rsidR="00192189" w:rsidRPr="0035030C" w:rsidRDefault="00192189" w:rsidP="0019218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14:paraId="459E15F2" w14:textId="77777777" w:rsidR="00192189" w:rsidRPr="0035030C" w:rsidRDefault="00192189" w:rsidP="0019218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5CBCCFE9" w14:textId="77777777" w:rsidR="00192189" w:rsidRPr="0035030C" w:rsidRDefault="00192189" w:rsidP="003C416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281062B" w14:textId="77777777" w:rsidR="00192189" w:rsidRPr="0035030C" w:rsidRDefault="00192189" w:rsidP="0019218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</w:tcPr>
          <w:p w14:paraId="3AD6885F" w14:textId="77777777" w:rsidR="00192189" w:rsidRPr="0035030C" w:rsidRDefault="00192189" w:rsidP="0019218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92189" w:rsidRPr="0035030C" w14:paraId="4E28096C" w14:textId="77777777" w:rsidTr="000A2B13">
        <w:trPr>
          <w:trHeight w:val="261"/>
        </w:trPr>
        <w:tc>
          <w:tcPr>
            <w:tcW w:w="2430" w:type="dxa"/>
            <w:shd w:val="clear" w:color="auto" w:fill="auto"/>
          </w:tcPr>
          <w:p w14:paraId="05AC58C5" w14:textId="77777777" w:rsidR="00192189" w:rsidRPr="0035030C" w:rsidRDefault="00192189" w:rsidP="0019218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ar-SA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08" w:type="dxa"/>
          </w:tcPr>
          <w:p w14:paraId="3FD62341" w14:textId="77777777" w:rsidR="00192189" w:rsidRPr="0035030C" w:rsidRDefault="00192189" w:rsidP="0019218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15135C78" w14:textId="77777777" w:rsidR="00192189" w:rsidRPr="0035030C" w:rsidRDefault="00192189" w:rsidP="00192189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2CF11A1" w14:textId="77777777" w:rsidR="00192189" w:rsidRPr="0035030C" w:rsidRDefault="00192189" w:rsidP="0019218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7CE42381" w14:textId="77777777" w:rsidR="00192189" w:rsidRPr="0035030C" w:rsidRDefault="00192189" w:rsidP="00192189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732F9C8" w14:textId="77777777" w:rsidR="00192189" w:rsidRPr="0035030C" w:rsidRDefault="00192189" w:rsidP="0019218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59A5597A" w14:textId="77777777" w:rsidR="00192189" w:rsidRPr="0035030C" w:rsidRDefault="00192189" w:rsidP="00192189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76685C5" w14:textId="77777777" w:rsidR="00192189" w:rsidRPr="0035030C" w:rsidRDefault="00192189" w:rsidP="0019218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7326B858" w14:textId="77777777" w:rsidR="00192189" w:rsidRPr="0035030C" w:rsidRDefault="00192189" w:rsidP="0019218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F7B09BF" w14:textId="77777777" w:rsidR="00192189" w:rsidRPr="0035030C" w:rsidRDefault="00192189" w:rsidP="0019218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1E31AEF1" w14:textId="77777777" w:rsidR="00192189" w:rsidRPr="0035030C" w:rsidRDefault="00192189" w:rsidP="0019218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311231F" w14:textId="77777777" w:rsidR="00192189" w:rsidRPr="0035030C" w:rsidRDefault="00192189" w:rsidP="0019218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737D58B7" w14:textId="77777777" w:rsidR="00192189" w:rsidRPr="0035030C" w:rsidRDefault="00192189" w:rsidP="0019218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14:paraId="2AC15972" w14:textId="77777777" w:rsidR="00192189" w:rsidRPr="0035030C" w:rsidRDefault="00192189" w:rsidP="0019218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569132B8" w14:textId="77777777" w:rsidR="00192189" w:rsidRPr="0035030C" w:rsidRDefault="00192189" w:rsidP="003C416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B53A18D" w14:textId="77777777" w:rsidR="00192189" w:rsidRPr="0035030C" w:rsidRDefault="00192189" w:rsidP="0019218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</w:tcPr>
          <w:p w14:paraId="7269567E" w14:textId="77777777" w:rsidR="00192189" w:rsidRPr="0035030C" w:rsidRDefault="00192189" w:rsidP="0019218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92189" w:rsidRPr="0035030C" w14:paraId="1868CB3E" w14:textId="77777777" w:rsidTr="000A2B13">
        <w:trPr>
          <w:trHeight w:val="261"/>
        </w:trPr>
        <w:tc>
          <w:tcPr>
            <w:tcW w:w="2430" w:type="dxa"/>
            <w:shd w:val="clear" w:color="auto" w:fill="auto"/>
          </w:tcPr>
          <w:p w14:paraId="24499CB8" w14:textId="77777777" w:rsidR="00192189" w:rsidRPr="0035030C" w:rsidRDefault="00192189" w:rsidP="00192189">
            <w:pPr>
              <w:ind w:left="166" w:right="-90" w:hanging="186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808" w:type="dxa"/>
          </w:tcPr>
          <w:p w14:paraId="370E1370" w14:textId="2369B84A" w:rsidR="00192189" w:rsidRPr="0035030C" w:rsidRDefault="00192189" w:rsidP="0019218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6</w:t>
            </w:r>
          </w:p>
        </w:tc>
        <w:tc>
          <w:tcPr>
            <w:tcW w:w="1443" w:type="dxa"/>
            <w:shd w:val="clear" w:color="auto" w:fill="auto"/>
          </w:tcPr>
          <w:p w14:paraId="320C8C4D" w14:textId="72A0938C" w:rsidR="00192189" w:rsidRPr="00192189" w:rsidRDefault="00192189" w:rsidP="003C416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92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66F2CEE" w14:textId="77777777" w:rsidR="00192189" w:rsidRPr="00192189" w:rsidRDefault="00192189" w:rsidP="00192189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53" w:type="dxa"/>
            <w:shd w:val="clear" w:color="auto" w:fill="auto"/>
          </w:tcPr>
          <w:p w14:paraId="121B80D4" w14:textId="15494C43" w:rsidR="00192189" w:rsidRPr="003C4160" w:rsidRDefault="00192189" w:rsidP="003C416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416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29FABD" w14:textId="77777777" w:rsidR="00192189" w:rsidRPr="0035030C" w:rsidRDefault="00192189" w:rsidP="0019218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19850791" w14:textId="37FF571E" w:rsidR="00192189" w:rsidRPr="0035030C" w:rsidRDefault="00192189" w:rsidP="00192189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  <w:tc>
          <w:tcPr>
            <w:tcW w:w="236" w:type="dxa"/>
            <w:shd w:val="clear" w:color="auto" w:fill="auto"/>
          </w:tcPr>
          <w:p w14:paraId="1F801687" w14:textId="77777777" w:rsidR="00192189" w:rsidRPr="0035030C" w:rsidRDefault="00192189" w:rsidP="0019218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0FECEC26" w14:textId="59BDFD41" w:rsidR="00192189" w:rsidRPr="0035030C" w:rsidRDefault="00192189" w:rsidP="0019218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  <w:tc>
          <w:tcPr>
            <w:tcW w:w="236" w:type="dxa"/>
            <w:shd w:val="clear" w:color="auto" w:fill="auto"/>
          </w:tcPr>
          <w:p w14:paraId="0F2C1CA3" w14:textId="77777777" w:rsidR="00192189" w:rsidRPr="0035030C" w:rsidRDefault="00192189" w:rsidP="0019218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2A5360D9" w14:textId="68A97AE8" w:rsidR="00192189" w:rsidRPr="0035030C" w:rsidRDefault="00192189" w:rsidP="003C416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BB7312F" w14:textId="77777777" w:rsidR="00192189" w:rsidRPr="0035030C" w:rsidRDefault="00192189" w:rsidP="0019218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1DE6B570" w14:textId="48DCFD62" w:rsidR="00192189" w:rsidRPr="0035030C" w:rsidRDefault="00192189" w:rsidP="0019218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944</w:t>
            </w:r>
          </w:p>
        </w:tc>
        <w:tc>
          <w:tcPr>
            <w:tcW w:w="243" w:type="dxa"/>
            <w:shd w:val="clear" w:color="auto" w:fill="auto"/>
          </w:tcPr>
          <w:p w14:paraId="36CB499A" w14:textId="77777777" w:rsidR="00192189" w:rsidRPr="0035030C" w:rsidRDefault="00192189" w:rsidP="0019218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2FD37076" w14:textId="60F1700B" w:rsidR="00192189" w:rsidRPr="0035030C" w:rsidRDefault="00192189" w:rsidP="003C416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D8E3EB3" w14:textId="77777777" w:rsidR="00192189" w:rsidRPr="0035030C" w:rsidRDefault="00192189" w:rsidP="0019218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</w:tcPr>
          <w:p w14:paraId="35083F15" w14:textId="29642EDD" w:rsidR="00192189" w:rsidRPr="0035030C" w:rsidRDefault="00192189" w:rsidP="0019218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944</w:t>
            </w:r>
          </w:p>
        </w:tc>
      </w:tr>
      <w:tr w:rsidR="00192189" w:rsidRPr="0035030C" w14:paraId="2D0A8671" w14:textId="77777777" w:rsidTr="000A2B13">
        <w:trPr>
          <w:trHeight w:val="261"/>
        </w:trPr>
        <w:tc>
          <w:tcPr>
            <w:tcW w:w="2430" w:type="dxa"/>
            <w:shd w:val="clear" w:color="auto" w:fill="auto"/>
          </w:tcPr>
          <w:p w14:paraId="0749CF5C" w14:textId="77777777" w:rsidR="00192189" w:rsidRPr="0035030C" w:rsidRDefault="00192189" w:rsidP="00192189">
            <w:pPr>
              <w:ind w:left="161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808" w:type="dxa"/>
          </w:tcPr>
          <w:p w14:paraId="35A4BAFD" w14:textId="77777777" w:rsidR="00192189" w:rsidRPr="0035030C" w:rsidRDefault="00192189" w:rsidP="0019218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A64917" w14:textId="03669819" w:rsidR="00192189" w:rsidRPr="003C4160" w:rsidRDefault="00192189" w:rsidP="003C416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C416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54EAE48" w14:textId="77777777" w:rsidR="00192189" w:rsidRPr="00192189" w:rsidRDefault="00192189" w:rsidP="00192189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80B91A" w14:textId="11E5B952" w:rsidR="00192189" w:rsidRPr="003C4160" w:rsidRDefault="00192189" w:rsidP="003C416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C416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349F616" w14:textId="77777777" w:rsidR="00192189" w:rsidRPr="0035030C" w:rsidRDefault="00192189" w:rsidP="0019218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726316" w14:textId="31794646" w:rsidR="00192189" w:rsidRPr="0035030C" w:rsidRDefault="00106111" w:rsidP="00192189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54,</w:t>
            </w:r>
            <w:r w:rsidR="0059174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190,200</w:t>
            </w:r>
          </w:p>
        </w:tc>
        <w:tc>
          <w:tcPr>
            <w:tcW w:w="236" w:type="dxa"/>
            <w:shd w:val="clear" w:color="auto" w:fill="auto"/>
          </w:tcPr>
          <w:p w14:paraId="0A502C92" w14:textId="77777777" w:rsidR="00192189" w:rsidRPr="0035030C" w:rsidRDefault="00192189" w:rsidP="0019218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CAA4E5" w14:textId="1BA26BD3" w:rsidR="00192189" w:rsidRPr="0035030C" w:rsidRDefault="0059174B" w:rsidP="0019218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54,190,200</w:t>
            </w:r>
          </w:p>
        </w:tc>
        <w:tc>
          <w:tcPr>
            <w:tcW w:w="236" w:type="dxa"/>
            <w:shd w:val="clear" w:color="auto" w:fill="auto"/>
          </w:tcPr>
          <w:p w14:paraId="3924C673" w14:textId="77777777" w:rsidR="00192189" w:rsidRPr="0035030C" w:rsidRDefault="00192189" w:rsidP="0019218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52DDFAC6" w14:textId="77777777" w:rsidR="00192189" w:rsidRPr="0035030C" w:rsidRDefault="00192189" w:rsidP="0019218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8EA6555" w14:textId="77777777" w:rsidR="00192189" w:rsidRPr="0035030C" w:rsidRDefault="00192189" w:rsidP="0019218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433E3AD5" w14:textId="77777777" w:rsidR="00192189" w:rsidRPr="0035030C" w:rsidRDefault="00192189" w:rsidP="0019218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14:paraId="4563C5C2" w14:textId="77777777" w:rsidR="00192189" w:rsidRPr="0035030C" w:rsidRDefault="00192189" w:rsidP="0019218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1FA68F27" w14:textId="77777777" w:rsidR="00192189" w:rsidRPr="0035030C" w:rsidRDefault="00192189" w:rsidP="0019218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3CE7F51" w14:textId="77777777" w:rsidR="00192189" w:rsidRPr="0035030C" w:rsidRDefault="00192189" w:rsidP="0019218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</w:tcPr>
          <w:p w14:paraId="33F73073" w14:textId="77777777" w:rsidR="00192189" w:rsidRPr="0035030C" w:rsidRDefault="00192189" w:rsidP="0019218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74D985F2" w14:textId="77777777" w:rsidR="00027217" w:rsidRPr="0035030C" w:rsidRDefault="00027217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highlight w:val="yellow"/>
          <w:cs/>
        </w:rPr>
        <w:sectPr w:rsidR="00027217" w:rsidRPr="0035030C" w:rsidSect="00412DB6"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</w:p>
    <w:p w14:paraId="7D4521D4" w14:textId="5A0FDAB6" w:rsidR="000C4A85" w:rsidRPr="0035030C" w:rsidRDefault="000C4A85" w:rsidP="00C80E52">
      <w:pPr>
        <w:pStyle w:val="Caption"/>
        <w:numPr>
          <w:ilvl w:val="0"/>
          <w:numId w:val="0"/>
        </w:numPr>
        <w:tabs>
          <w:tab w:val="clear" w:pos="540"/>
        </w:tabs>
        <w:ind w:left="540"/>
        <w:rPr>
          <w:rFonts w:asciiTheme="majorBidi" w:hAnsiTheme="majorBidi" w:cstheme="majorBidi"/>
          <w:b w:val="0"/>
          <w:bCs w:val="0"/>
          <w:spacing w:val="-6"/>
        </w:rPr>
      </w:pPr>
      <w:r w:rsidRPr="0035030C">
        <w:rPr>
          <w:rFonts w:asciiTheme="majorBidi" w:hAnsiTheme="majorBidi" w:cstheme="majorBidi"/>
          <w:b w:val="0"/>
          <w:bCs w:val="0"/>
          <w:spacing w:val="-6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4B049D">
        <w:rPr>
          <w:rFonts w:asciiTheme="majorBidi" w:hAnsiTheme="majorBidi" w:cstheme="majorBidi"/>
          <w:b w:val="0"/>
          <w:bCs w:val="0"/>
          <w:spacing w:val="-6"/>
          <w:cs/>
        </w:rPr>
        <w:t>งบฐานะการเงิน</w:t>
      </w:r>
    </w:p>
    <w:p w14:paraId="35EDD0E1" w14:textId="77777777" w:rsidR="00C80E52" w:rsidRPr="00D66731" w:rsidRDefault="00C80E52" w:rsidP="00C80E52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060"/>
        <w:gridCol w:w="270"/>
        <w:gridCol w:w="5940"/>
      </w:tblGrid>
      <w:tr w:rsidR="00C80E52" w:rsidRPr="0035030C" w14:paraId="190067F4" w14:textId="77777777" w:rsidTr="008430F6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7F730B8B" w14:textId="77777777" w:rsidR="00C80E52" w:rsidRPr="0035030C" w:rsidRDefault="00C80E52" w:rsidP="002E2382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8EE275" w14:textId="77777777" w:rsidR="00C80E52" w:rsidRPr="0035030C" w:rsidRDefault="00C80E52" w:rsidP="002E2382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0" w:type="dxa"/>
            <w:shd w:val="clear" w:color="auto" w:fill="auto"/>
            <w:vAlign w:val="bottom"/>
          </w:tcPr>
          <w:p w14:paraId="33929239" w14:textId="77777777" w:rsidR="00C80E52" w:rsidRPr="0035030C" w:rsidRDefault="00C80E52" w:rsidP="002E2382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C80E52" w:rsidRPr="0035030C" w14:paraId="265EDA86" w14:textId="77777777" w:rsidTr="008430F6">
        <w:tc>
          <w:tcPr>
            <w:tcW w:w="3060" w:type="dxa"/>
            <w:shd w:val="clear" w:color="auto" w:fill="auto"/>
          </w:tcPr>
          <w:p w14:paraId="3FA0CDEA" w14:textId="2E30DB9F" w:rsidR="00C80E52" w:rsidRPr="0035030C" w:rsidRDefault="002C7C8A" w:rsidP="002E2382">
            <w:pPr>
              <w:ind w:left="250" w:right="-163" w:hanging="2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เงินลงทุนในพันธบัตรรัฐบาลที่</w:t>
            </w:r>
            <w:r w:rsidR="0063444B"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รัฐบาลค้ำประกันซึ่งจัดประเภทเป็นสินทรัพย์ทางการเงินที่วัดมูลค่าด้วยราคาทุนตัดจำหน่าย </w:t>
            </w:r>
          </w:p>
        </w:tc>
        <w:tc>
          <w:tcPr>
            <w:tcW w:w="270" w:type="dxa"/>
            <w:shd w:val="clear" w:color="auto" w:fill="auto"/>
          </w:tcPr>
          <w:p w14:paraId="17084E6C" w14:textId="77777777" w:rsidR="00C80E52" w:rsidRPr="0035030C" w:rsidRDefault="00C80E52" w:rsidP="002E2382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0" w:type="dxa"/>
            <w:shd w:val="clear" w:color="auto" w:fill="auto"/>
          </w:tcPr>
          <w:p w14:paraId="34B5327E" w14:textId="77777777" w:rsidR="00C80E52" w:rsidRPr="0035030C" w:rsidRDefault="00C80E52" w:rsidP="002E238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เส้นอัตราผลตอบแทนพันธบัตรรัฐบาลของสมาคมตลาดตราสารหนี้ไทย (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Thai Bond Market Association Government Bond Yield Curve)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ณ วันที่รายงาน</w:t>
            </w:r>
          </w:p>
        </w:tc>
      </w:tr>
      <w:tr w:rsidR="00930E64" w:rsidRPr="0035030C" w14:paraId="024309D1" w14:textId="77777777" w:rsidTr="008430F6">
        <w:tc>
          <w:tcPr>
            <w:tcW w:w="3060" w:type="dxa"/>
            <w:shd w:val="clear" w:color="auto" w:fill="auto"/>
          </w:tcPr>
          <w:p w14:paraId="51A971CF" w14:textId="1B8C395B" w:rsidR="00930E64" w:rsidRPr="0035030C" w:rsidRDefault="00A3575F" w:rsidP="008430F6">
            <w:pPr>
              <w:ind w:left="256" w:right="-163" w:hanging="2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เงินลงทุนในหน่วยลงทุนในความต้องการของตลาดที่วัดมูลค่าด้วยมูลค่ายุติธรรมผ่านกำไรหรือขาดทุน หรือมูลค่ายุติธรรมผ่านกำไรขาดทุนเบ็ดเสร็จอื่น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</w:tcPr>
          <w:p w14:paraId="6C7FE31F" w14:textId="77777777" w:rsidR="00930E64" w:rsidRPr="0035030C" w:rsidRDefault="00930E64" w:rsidP="002E2382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0" w:type="dxa"/>
            <w:shd w:val="clear" w:color="auto" w:fill="auto"/>
          </w:tcPr>
          <w:p w14:paraId="0138FCB3" w14:textId="2A9C9D11" w:rsidR="00930E64" w:rsidRPr="0035030C" w:rsidRDefault="00A3575F" w:rsidP="002E238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มูลค่าสินทรัพย์สุทธิ ณ วันที่รายงาน</w:t>
            </w:r>
          </w:p>
        </w:tc>
      </w:tr>
      <w:tr w:rsidR="00C80E52" w:rsidRPr="0035030C" w14:paraId="65A21A49" w14:textId="77777777" w:rsidTr="008430F6">
        <w:tc>
          <w:tcPr>
            <w:tcW w:w="3060" w:type="dxa"/>
            <w:shd w:val="clear" w:color="auto" w:fill="auto"/>
          </w:tcPr>
          <w:p w14:paraId="266D2547" w14:textId="77777777" w:rsidR="00C80E52" w:rsidRPr="0035030C" w:rsidRDefault="00C80E52" w:rsidP="002E238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70" w:type="dxa"/>
            <w:shd w:val="clear" w:color="auto" w:fill="auto"/>
          </w:tcPr>
          <w:p w14:paraId="443BCD97" w14:textId="77777777" w:rsidR="00C80E52" w:rsidRPr="0035030C" w:rsidRDefault="00C80E52" w:rsidP="002E238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  <w:shd w:val="clear" w:color="auto" w:fill="auto"/>
          </w:tcPr>
          <w:p w14:paraId="454AE78E" w14:textId="77777777" w:rsidR="00C80E52" w:rsidRPr="0035030C" w:rsidRDefault="00C80E52" w:rsidP="002E238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คำนวณจากแบบจำลองโดยใช้ข้อมูลที่หาได้จากตลาด (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Observable Market Data)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ปรับด้วยค่าความเสี่ยงด้านเครดิตของคู่ค้าแต่ละราย (ไม่รวมความเสี่ยงด้านเครดิตของกลุ่มบริษัท/บริษัท) และค่าความเสี่ยงด้านอื่น ๆ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เพื่อสะท้อนมูลค่าที่แท้จริงของตราสารอนุพันธ์</w:t>
            </w:r>
          </w:p>
        </w:tc>
      </w:tr>
    </w:tbl>
    <w:p w14:paraId="16D74B59" w14:textId="77777777" w:rsidR="00C80E52" w:rsidRPr="0035030C" w:rsidRDefault="00C80E52" w:rsidP="00C80E52">
      <w:pPr>
        <w:pStyle w:val="Bo-Blankline"/>
        <w:rPr>
          <w:rFonts w:asciiTheme="majorBidi" w:hAnsiTheme="majorBidi" w:cstheme="majorBidi"/>
          <w:highlight w:val="yellow"/>
        </w:rPr>
      </w:pPr>
    </w:p>
    <w:p w14:paraId="04FCDF9F" w14:textId="77777777" w:rsidR="009616C9" w:rsidRPr="0035030C" w:rsidRDefault="009616C9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highlight w:val="yellow"/>
          <w:cs/>
        </w:rPr>
      </w:pPr>
      <w:r w:rsidRPr="0035030C">
        <w:rPr>
          <w:rFonts w:asciiTheme="majorBidi" w:hAnsiTheme="majorBidi" w:cstheme="majorBidi"/>
          <w:b/>
          <w:bCs/>
          <w:i/>
          <w:iCs/>
          <w:highlight w:val="yellow"/>
          <w:cs/>
        </w:rPr>
        <w:br w:type="page"/>
      </w:r>
    </w:p>
    <w:p w14:paraId="66926256" w14:textId="2F9058A2" w:rsidR="007C218E" w:rsidRPr="00D66731" w:rsidRDefault="007C218E" w:rsidP="007C218E">
      <w:pPr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667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(</w:t>
      </w:r>
      <w:r w:rsidR="00DD577C" w:rsidRPr="00D667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</w:t>
      </w:r>
      <w:r w:rsidRPr="00D667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) </w:t>
      </w:r>
      <w:r w:rsidRPr="00D667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นโยบายการจัดการความเสี่ยงทางด้านการเงิน</w:t>
      </w:r>
    </w:p>
    <w:p w14:paraId="1C107EC7" w14:textId="77777777" w:rsidR="00574443" w:rsidRPr="00D66731" w:rsidRDefault="00574443" w:rsidP="007C218E">
      <w:pPr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67F70CD" w14:textId="13F92368" w:rsidR="00574443" w:rsidRPr="00D66731" w:rsidRDefault="00574443" w:rsidP="00574443">
      <w:pPr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66731">
        <w:rPr>
          <w:rFonts w:asciiTheme="majorBidi" w:hAnsiTheme="majorBidi" w:cstheme="majorBidi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57D004AD" w14:textId="2E04AD1E" w:rsidR="00574443" w:rsidRPr="00D66731" w:rsidRDefault="00574443" w:rsidP="00574443">
      <w:pPr>
        <w:pStyle w:val="Ang15"/>
        <w:rPr>
          <w:rFonts w:asciiTheme="majorBidi" w:hAnsiTheme="majorBidi" w:cstheme="majorBidi"/>
          <w:highlight w:val="yellow"/>
        </w:rPr>
      </w:pPr>
    </w:p>
    <w:p w14:paraId="760EA500" w14:textId="38B18217" w:rsidR="00A1345E" w:rsidRPr="00D66731" w:rsidRDefault="00A1345E" w:rsidP="00A1345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D66731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D66731">
        <w:rPr>
          <w:rFonts w:asciiTheme="majorBidi" w:hAnsiTheme="majorBidi" w:cstheme="majorBidi"/>
          <w:sz w:val="30"/>
          <w:szCs w:val="30"/>
        </w:rPr>
        <w:t xml:space="preserve"> </w:t>
      </w:r>
      <w:r w:rsidRPr="00D66731">
        <w:rPr>
          <w:rFonts w:asciiTheme="majorBidi" w:hAnsiTheme="majorBidi" w:cstheme="majorBidi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2ADCEA29" w14:textId="77777777" w:rsidR="00A1345E" w:rsidRPr="00D66731" w:rsidRDefault="00A1345E" w:rsidP="00A1345E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80FF5CA" w14:textId="583BAFCB" w:rsidR="00A1345E" w:rsidRPr="00D66731" w:rsidRDefault="00A1345E" w:rsidP="00A1345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D66731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นโยบายการบริหารความเสี่ยงของกลุ่มบริษัทจ</w:t>
      </w:r>
      <w:r w:rsidR="006679A9">
        <w:rPr>
          <w:rFonts w:asciiTheme="majorBidi" w:hAnsiTheme="majorBidi" w:cstheme="majorBidi" w:hint="cs"/>
          <w:sz w:val="30"/>
          <w:szCs w:val="30"/>
          <w:cs/>
        </w:rPr>
        <w:t>ั</w:t>
      </w:r>
      <w:r w:rsidRPr="00D66731">
        <w:rPr>
          <w:rFonts w:asciiTheme="majorBidi" w:hAnsiTheme="majorBidi" w:cstheme="majorBidi"/>
          <w:sz w:val="30"/>
          <w:szCs w:val="30"/>
          <w:cs/>
        </w:rPr>
        <w:t>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D66731">
        <w:rPr>
          <w:rFonts w:asciiTheme="majorBidi" w:hAnsiTheme="majorBidi" w:cstheme="majorBidi"/>
          <w:sz w:val="30"/>
          <w:szCs w:val="30"/>
        </w:rPr>
        <w:t xml:space="preserve"> </w:t>
      </w:r>
      <w:r w:rsidRPr="00D66731">
        <w:rPr>
          <w:rFonts w:asciiTheme="majorBidi" w:hAnsiTheme="majorBidi" w:cstheme="majorBidi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175550DA" w14:textId="77777777" w:rsidR="00A1345E" w:rsidRPr="00D66731" w:rsidRDefault="00A1345E" w:rsidP="00A1345E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3F0B8872" w14:textId="43B37C1C" w:rsidR="00A1345E" w:rsidRPr="00D66731" w:rsidRDefault="00A1345E" w:rsidP="00A1345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D66731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1A6B8432" w14:textId="29BB2112" w:rsidR="00887DF6" w:rsidRPr="00D66731" w:rsidRDefault="00887DF6" w:rsidP="00574443">
      <w:pPr>
        <w:pStyle w:val="Ang15"/>
        <w:rPr>
          <w:rFonts w:asciiTheme="majorBidi" w:hAnsiTheme="majorBidi" w:cstheme="majorBidi"/>
          <w:highlight w:val="yellow"/>
        </w:rPr>
      </w:pPr>
    </w:p>
    <w:p w14:paraId="0AF07E24" w14:textId="3A813FDC" w:rsidR="00887DF6" w:rsidRPr="00D66731" w:rsidRDefault="00887DF6" w:rsidP="00887DF6">
      <w:pPr>
        <w:pStyle w:val="Ang15"/>
        <w:rPr>
          <w:rFonts w:asciiTheme="majorBidi" w:hAnsiTheme="majorBidi" w:cstheme="majorBidi"/>
          <w:i/>
          <w:iCs/>
        </w:rPr>
      </w:pPr>
      <w:r w:rsidRPr="00D66731">
        <w:rPr>
          <w:rFonts w:asciiTheme="majorBidi" w:hAnsiTheme="majorBidi" w:cstheme="majorBidi"/>
          <w:i/>
          <w:iCs/>
        </w:rPr>
        <w:t>(</w:t>
      </w:r>
      <w:r w:rsidR="002F3F8C" w:rsidRPr="00D66731">
        <w:rPr>
          <w:rFonts w:asciiTheme="majorBidi" w:hAnsiTheme="majorBidi" w:cstheme="majorBidi"/>
          <w:i/>
          <w:iCs/>
          <w:cs/>
        </w:rPr>
        <w:t>ข</w:t>
      </w:r>
      <w:r w:rsidRPr="00D66731">
        <w:rPr>
          <w:rFonts w:asciiTheme="majorBidi" w:hAnsiTheme="majorBidi" w:cstheme="majorBidi"/>
          <w:i/>
          <w:iCs/>
        </w:rPr>
        <w:t>.</w:t>
      </w:r>
      <w:r w:rsidR="002810CA" w:rsidRPr="002810CA">
        <w:rPr>
          <w:rFonts w:asciiTheme="majorBidi" w:hAnsiTheme="majorBidi" w:cstheme="majorBidi"/>
          <w:i/>
          <w:iCs/>
          <w:lang w:val="en-US"/>
        </w:rPr>
        <w:t>1</w:t>
      </w:r>
      <w:r w:rsidRPr="00D66731">
        <w:rPr>
          <w:rFonts w:asciiTheme="majorBidi" w:hAnsiTheme="majorBidi" w:cstheme="majorBidi"/>
          <w:i/>
          <w:iCs/>
        </w:rPr>
        <w:t xml:space="preserve">) </w:t>
      </w:r>
      <w:r w:rsidRPr="00D66731">
        <w:rPr>
          <w:rFonts w:asciiTheme="majorBidi" w:hAnsiTheme="majorBidi" w:cstheme="majorBidi"/>
          <w:i/>
          <w:iCs/>
          <w:cs/>
        </w:rPr>
        <w:t>ความเสี่ยงด้านเครดิต</w:t>
      </w:r>
    </w:p>
    <w:p w14:paraId="76A32FAE" w14:textId="6D692237" w:rsidR="00412F80" w:rsidRPr="00D66731" w:rsidRDefault="00412F80" w:rsidP="00887DF6">
      <w:pPr>
        <w:pStyle w:val="Ang15"/>
        <w:rPr>
          <w:rFonts w:asciiTheme="majorBidi" w:hAnsiTheme="majorBidi" w:cstheme="majorBidi"/>
          <w:b/>
          <w:bCs/>
          <w:highlight w:val="yellow"/>
        </w:rPr>
      </w:pPr>
    </w:p>
    <w:p w14:paraId="7552897E" w14:textId="69C582E5" w:rsidR="00412F80" w:rsidRPr="00D66731" w:rsidRDefault="008A0A07" w:rsidP="00B97BA8">
      <w:pPr>
        <w:pStyle w:val="Ang15"/>
        <w:ind w:left="990"/>
        <w:rPr>
          <w:rFonts w:asciiTheme="majorBidi" w:hAnsiTheme="majorBidi" w:cstheme="majorBidi"/>
          <w:cs/>
          <w:lang w:val="en-US"/>
        </w:rPr>
      </w:pPr>
      <w:r w:rsidRPr="00D66731">
        <w:rPr>
          <w:rFonts w:asciiTheme="majorBidi" w:hAnsiTheme="majorBidi" w:cstheme="majorBidi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  <w:r w:rsidR="00987DD7" w:rsidRPr="00D66731">
        <w:rPr>
          <w:rFonts w:asciiTheme="majorBidi" w:hAnsiTheme="majorBidi" w:cstheme="majorBidi"/>
          <w:cs/>
        </w:rPr>
        <w:t>และเงินลงทุนในตราสารหนี้</w:t>
      </w:r>
      <w:r w:rsidR="007B4D93" w:rsidRPr="00D66731">
        <w:rPr>
          <w:rFonts w:asciiTheme="majorBidi" w:hAnsiTheme="majorBidi" w:cstheme="majorBidi"/>
          <w:cs/>
        </w:rPr>
        <w:t>ของกลุ่มบริษัท</w:t>
      </w:r>
    </w:p>
    <w:p w14:paraId="02C4AA35" w14:textId="0A2BB7F7" w:rsidR="00313499" w:rsidRPr="00D66731" w:rsidRDefault="00313499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</w:rPr>
      </w:pPr>
    </w:p>
    <w:p w14:paraId="0D2BE3BA" w14:textId="77777777" w:rsidR="00D66731" w:rsidRDefault="00D66731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</w:rPr>
        <w:br w:type="page"/>
      </w:r>
    </w:p>
    <w:p w14:paraId="05796D4F" w14:textId="31E1E116" w:rsidR="006B6A34" w:rsidRPr="0035030C" w:rsidRDefault="006B6A34" w:rsidP="005D0EF9">
      <w:pPr>
        <w:pStyle w:val="Ang15"/>
        <w:tabs>
          <w:tab w:val="left" w:pos="1530"/>
        </w:tabs>
        <w:ind w:left="99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</w:rPr>
        <w:lastRenderedPageBreak/>
        <w:t>(</w:t>
      </w:r>
      <w:r w:rsidR="00B458E1" w:rsidRPr="0035030C">
        <w:rPr>
          <w:rFonts w:asciiTheme="majorBidi" w:hAnsiTheme="majorBidi" w:cstheme="majorBidi"/>
          <w:cs/>
        </w:rPr>
        <w:t>ข</w:t>
      </w:r>
      <w:r w:rsidRPr="0035030C">
        <w:rPr>
          <w:rFonts w:asciiTheme="majorBidi" w:hAnsiTheme="majorBidi" w:cstheme="majorBidi"/>
          <w:cs/>
        </w:rPr>
        <w:t>.</w:t>
      </w:r>
      <w:r w:rsidR="002810CA" w:rsidRPr="002810CA">
        <w:rPr>
          <w:rFonts w:asciiTheme="majorBidi" w:hAnsiTheme="majorBidi" w:cstheme="majorBidi"/>
          <w:lang w:val="en-US"/>
        </w:rPr>
        <w:t>1</w:t>
      </w:r>
      <w:r w:rsidRPr="0035030C">
        <w:rPr>
          <w:rFonts w:asciiTheme="majorBidi" w:hAnsiTheme="majorBidi" w:cstheme="majorBidi"/>
        </w:rPr>
        <w:t>.</w:t>
      </w:r>
      <w:r w:rsidR="002810CA" w:rsidRPr="002810CA">
        <w:rPr>
          <w:rFonts w:asciiTheme="majorBidi" w:hAnsiTheme="majorBidi" w:cstheme="majorBidi"/>
          <w:lang w:val="en-US"/>
        </w:rPr>
        <w:t>1</w:t>
      </w:r>
      <w:r w:rsidRPr="0035030C">
        <w:rPr>
          <w:rFonts w:asciiTheme="majorBidi" w:hAnsiTheme="majorBidi" w:cstheme="majorBidi"/>
        </w:rPr>
        <w:t xml:space="preserve">) </w:t>
      </w:r>
      <w:r w:rsidRPr="0035030C">
        <w:rPr>
          <w:rFonts w:asciiTheme="majorBidi" w:hAnsiTheme="majorBidi" w:cstheme="majorBidi"/>
          <w:cs/>
        </w:rPr>
        <w:t>ลูกหนี้การค้า</w:t>
      </w:r>
    </w:p>
    <w:p w14:paraId="2DE1E8AA" w14:textId="77777777" w:rsidR="00D66731" w:rsidRPr="00D66731" w:rsidRDefault="00D66731" w:rsidP="005D0EF9">
      <w:pPr>
        <w:spacing w:line="240" w:lineRule="auto"/>
        <w:ind w:left="1620"/>
        <w:jc w:val="thaiDistribute"/>
        <w:rPr>
          <w:rFonts w:asciiTheme="majorBidi" w:hAnsiTheme="majorBidi" w:cstheme="majorBidi"/>
          <w:sz w:val="20"/>
          <w:szCs w:val="20"/>
        </w:rPr>
      </w:pPr>
    </w:p>
    <w:p w14:paraId="62CA8B92" w14:textId="67483C66" w:rsidR="00B458E1" w:rsidRDefault="00B458E1" w:rsidP="005D0EF9">
      <w:pPr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</w:t>
      </w:r>
      <w:r w:rsidR="007D67BA"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รายละเอียดการกระจุกตัวของรายได้เปิดเผยในหมายเหตุข้อ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332F09">
        <w:rPr>
          <w:rFonts w:asciiTheme="majorBidi" w:hAnsiTheme="majorBidi" w:cstheme="majorBidi"/>
          <w:sz w:val="30"/>
          <w:szCs w:val="30"/>
          <w:lang w:val="en-US"/>
        </w:rPr>
        <w:t>0</w:t>
      </w:r>
      <w:r w:rsidR="004F28C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7D67BA" w:rsidRPr="0035030C">
        <w:rPr>
          <w:rFonts w:asciiTheme="majorBidi" w:hAnsiTheme="majorBidi" w:cstheme="majorBidi"/>
          <w:sz w:val="30"/>
          <w:szCs w:val="30"/>
        </w:rPr>
        <w:t>(</w:t>
      </w:r>
      <w:r w:rsidR="007D67BA" w:rsidRPr="0035030C">
        <w:rPr>
          <w:rFonts w:asciiTheme="majorBidi" w:hAnsiTheme="majorBidi" w:cstheme="majorBidi"/>
          <w:sz w:val="30"/>
          <w:szCs w:val="30"/>
          <w:cs/>
        </w:rPr>
        <w:t>ค</w:t>
      </w:r>
      <w:r w:rsidR="007D67BA" w:rsidRPr="0035030C">
        <w:rPr>
          <w:rFonts w:asciiTheme="majorBidi" w:hAnsiTheme="majorBidi" w:cstheme="majorBidi"/>
          <w:sz w:val="30"/>
          <w:szCs w:val="30"/>
        </w:rPr>
        <w:t>)</w:t>
      </w:r>
    </w:p>
    <w:p w14:paraId="18A1CBEF" w14:textId="77777777" w:rsidR="00D66731" w:rsidRPr="00D66731" w:rsidRDefault="00D66731" w:rsidP="005D0EF9">
      <w:pPr>
        <w:spacing w:line="240" w:lineRule="auto"/>
        <w:ind w:left="162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6E72AE5F" w14:textId="263541A2" w:rsidR="00B458E1" w:rsidRPr="0035030C" w:rsidRDefault="00B458E1" w:rsidP="005D0EF9">
      <w:pPr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ทางการค้า กลุ่มบริษัทจะทบทวนงบการเงิน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วงเงินยอดขายจะกำหนดไว้สำหรับลูกค้าแต่ละรายและจะทบทวนเป็</w:t>
      </w:r>
      <w:r w:rsidR="00160688" w:rsidRPr="0035030C">
        <w:rPr>
          <w:rFonts w:asciiTheme="majorBidi" w:hAnsiTheme="majorBidi" w:cstheme="majorBidi"/>
          <w:sz w:val="30"/>
          <w:szCs w:val="30"/>
          <w:cs/>
        </w:rPr>
        <w:t>นประจำ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 ยอดขายที่เกินกว่าวงเงินดังกล่าวต้องได้รับการอนุมัติจากคณะกรรมการบริหารความเสี่ยง</w:t>
      </w:r>
    </w:p>
    <w:p w14:paraId="6D79FB2D" w14:textId="77777777" w:rsidR="00D66731" w:rsidRPr="00D66731" w:rsidRDefault="00D66731" w:rsidP="005D0EF9">
      <w:pPr>
        <w:spacing w:line="240" w:lineRule="auto"/>
        <w:ind w:left="1620"/>
        <w:jc w:val="thaiDistribute"/>
        <w:rPr>
          <w:rFonts w:asciiTheme="majorBidi" w:hAnsiTheme="majorBidi" w:cstheme="majorBidi"/>
          <w:sz w:val="20"/>
          <w:szCs w:val="20"/>
        </w:rPr>
      </w:pPr>
    </w:p>
    <w:p w14:paraId="318CFE37" w14:textId="1DE2A239" w:rsidR="00B458E1" w:rsidRPr="0035030C" w:rsidRDefault="00B458E1" w:rsidP="005D0EF9">
      <w:pPr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360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="00DA69EE" w:rsidRPr="0035030C">
        <w:rPr>
          <w:rFonts w:asciiTheme="majorBidi" w:hAnsiTheme="majorBidi" w:cstheme="majorBidi"/>
          <w:sz w:val="30"/>
          <w:szCs w:val="30"/>
          <w:cs/>
        </w:rPr>
        <w:t>วัน แ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ละมีการติดตามยอดคงค้างของลูกหนี้การค้าอย่างสม่ำเสมอ </w:t>
      </w:r>
      <w:bookmarkStart w:id="6" w:name="_Hlk59433075"/>
      <w:r w:rsidRPr="0035030C">
        <w:rPr>
          <w:rFonts w:asciiTheme="majorBidi" w:hAnsiTheme="majorBidi" w:cstheme="majorBidi"/>
          <w:sz w:val="30"/>
          <w:szCs w:val="30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6"/>
      <w:r w:rsidR="003868F7" w:rsidRPr="0035030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และสะท้อนผลแตกต่างระหว่างสภาวะเศรษฐกิจในอดีตที่ผ่านมา 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 </w:t>
      </w:r>
    </w:p>
    <w:p w14:paraId="280A06CC" w14:textId="77777777" w:rsidR="00D66731" w:rsidRPr="00D66731" w:rsidRDefault="00D66731" w:rsidP="005D0EF9">
      <w:pPr>
        <w:spacing w:line="240" w:lineRule="auto"/>
        <w:ind w:left="1620"/>
        <w:jc w:val="thaiDistribute"/>
        <w:rPr>
          <w:rFonts w:asciiTheme="majorBidi" w:hAnsiTheme="majorBidi" w:cstheme="majorBidi"/>
          <w:sz w:val="20"/>
          <w:szCs w:val="20"/>
        </w:rPr>
      </w:pPr>
    </w:p>
    <w:p w14:paraId="11349899" w14:textId="554ACCC3" w:rsidR="00B458E1" w:rsidRPr="0035030C" w:rsidRDefault="00B458E1" w:rsidP="005D0EF9">
      <w:pPr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332F09">
        <w:rPr>
          <w:rFonts w:asciiTheme="majorBidi" w:hAnsiTheme="majorBidi" w:cstheme="majorBidi"/>
          <w:sz w:val="30"/>
          <w:szCs w:val="30"/>
        </w:rPr>
        <w:t>6</w:t>
      </w:r>
    </w:p>
    <w:p w14:paraId="7C2CEE9A" w14:textId="15D3C0C6" w:rsidR="00B458E1" w:rsidRPr="00D66731" w:rsidRDefault="00B458E1" w:rsidP="00BB4A0E">
      <w:pPr>
        <w:spacing w:line="240" w:lineRule="auto"/>
        <w:ind w:left="1620"/>
        <w:jc w:val="thaiDistribute"/>
        <w:rPr>
          <w:rFonts w:asciiTheme="majorBidi" w:hAnsiTheme="majorBidi" w:cstheme="majorBidi"/>
          <w:sz w:val="20"/>
          <w:szCs w:val="20"/>
        </w:rPr>
      </w:pPr>
    </w:p>
    <w:p w14:paraId="650556D3" w14:textId="21EE4263" w:rsidR="00D205A3" w:rsidRPr="00D66731" w:rsidRDefault="00D205A3" w:rsidP="005D0EF9">
      <w:pPr>
        <w:pStyle w:val="Ang15"/>
        <w:ind w:left="990"/>
        <w:rPr>
          <w:rFonts w:asciiTheme="majorBidi" w:hAnsiTheme="majorBidi" w:cstheme="majorBidi"/>
          <w:cs/>
        </w:rPr>
      </w:pPr>
      <w:r w:rsidRPr="00D66731">
        <w:rPr>
          <w:rFonts w:asciiTheme="majorBidi" w:hAnsiTheme="majorBidi" w:cstheme="majorBidi"/>
        </w:rPr>
        <w:t>(</w:t>
      </w:r>
      <w:r w:rsidRPr="00D66731">
        <w:rPr>
          <w:rFonts w:asciiTheme="majorBidi" w:hAnsiTheme="majorBidi" w:cstheme="majorBidi"/>
          <w:cs/>
        </w:rPr>
        <w:t>ข</w:t>
      </w:r>
      <w:r w:rsidRPr="00D66731">
        <w:rPr>
          <w:rFonts w:asciiTheme="majorBidi" w:hAnsiTheme="majorBidi" w:cstheme="majorBidi"/>
        </w:rPr>
        <w:t>.</w:t>
      </w:r>
      <w:r w:rsidR="002810CA" w:rsidRPr="002810CA">
        <w:rPr>
          <w:rFonts w:asciiTheme="majorBidi" w:hAnsiTheme="majorBidi" w:cstheme="majorBidi"/>
          <w:lang w:val="en-US"/>
        </w:rPr>
        <w:t>1</w:t>
      </w:r>
      <w:r w:rsidRPr="00D66731">
        <w:rPr>
          <w:rFonts w:asciiTheme="majorBidi" w:hAnsiTheme="majorBidi" w:cstheme="majorBidi"/>
        </w:rPr>
        <w:t>.</w:t>
      </w:r>
      <w:r w:rsidR="002810CA" w:rsidRPr="002810CA">
        <w:rPr>
          <w:rFonts w:asciiTheme="majorBidi" w:hAnsiTheme="majorBidi" w:cstheme="majorBidi"/>
          <w:lang w:val="en-US"/>
        </w:rPr>
        <w:t>2</w:t>
      </w:r>
      <w:r w:rsidRPr="00D66731">
        <w:rPr>
          <w:rFonts w:asciiTheme="majorBidi" w:hAnsiTheme="majorBidi" w:cstheme="majorBidi"/>
        </w:rPr>
        <w:t xml:space="preserve">) </w:t>
      </w:r>
      <w:r w:rsidR="001D436D" w:rsidRPr="00D66731">
        <w:rPr>
          <w:rFonts w:asciiTheme="majorBidi" w:hAnsiTheme="majorBidi" w:cstheme="majorBidi"/>
          <w:cs/>
        </w:rPr>
        <w:t>เงินลงทุนในตราสารหนี้</w:t>
      </w:r>
    </w:p>
    <w:p w14:paraId="77971ECE" w14:textId="7B85AB7C" w:rsidR="00D205A3" w:rsidRPr="00D66731" w:rsidRDefault="00D205A3" w:rsidP="00887DF6">
      <w:pPr>
        <w:pStyle w:val="Ang15"/>
        <w:rPr>
          <w:rFonts w:asciiTheme="majorBidi" w:hAnsiTheme="majorBidi" w:cstheme="majorBidi"/>
          <w:sz w:val="20"/>
          <w:szCs w:val="20"/>
        </w:rPr>
      </w:pPr>
    </w:p>
    <w:p w14:paraId="580B511A" w14:textId="55F238AF" w:rsidR="00C91686" w:rsidRPr="0035030C" w:rsidRDefault="00C91686" w:rsidP="005D0EF9">
      <w:pPr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เงินลงทุนในตราสารหนี้ซึ่งวัดมูลค่าด้วยราคาทุนตัดจำหน่ายและวัดมูลค่าด้วยมูลค่ายุติธรรมผ่านกำไรขาดทุนเบ็ดเสร็จอื่นมีความเสี่ยงด้านเครดิตต่ำ ดังนั้น ค่าเผื่อผลขาดทุนด้านเครดิตที่คาดว่าจะเกิดขึ้นซึ่งประเมินในระหว่างปีจำกัดอยู่ที่ผลขาดทุนด้านเครดิตที่คาดว่าจะเกิดขึ้นภายใน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เดือนหรือ “ความเสี่ยงด้านเครดิตต่ำ” สำหรับตราสารหนี้ที่อยู่ในความต้องการของตลาดโดยพิจารณาจากอันดับเครดิตที่อยู่ในระดับน่าลงทุน </w:t>
      </w:r>
      <w:r w:rsidRPr="0035030C">
        <w:rPr>
          <w:rFonts w:asciiTheme="majorBidi" w:hAnsiTheme="majorBidi" w:cstheme="majorBidi"/>
          <w:sz w:val="30"/>
          <w:szCs w:val="30"/>
        </w:rPr>
        <w:t xml:space="preserve">(Investment grade credit rating) </w:t>
      </w:r>
      <w:r w:rsidRPr="0035030C">
        <w:rPr>
          <w:rFonts w:asciiTheme="majorBidi" w:hAnsiTheme="majorBidi" w:cstheme="majorBidi"/>
          <w:sz w:val="30"/>
          <w:szCs w:val="30"/>
          <w:cs/>
        </w:rPr>
        <w:t>จากหน่วยงานจัดอันดับเครดิตภายนอกที่มีการเผยแพร่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ตราสารอื่น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ๆ จะพิจารณาว่ามีความเสี่ยงด้านเครดิตต่ำเมื่อความเสี่ยงจากการผิดนัดชำระหนี้อยู่ในระดับต่ำและผู้ออกตราสารมีความสามารถทางการเงินที่จะปฏิบัติตามภาระผูกพันตามสัญญาได้</w:t>
      </w:r>
    </w:p>
    <w:p w14:paraId="4E92E616" w14:textId="77777777" w:rsidR="00C91686" w:rsidRPr="0035030C" w:rsidRDefault="00C91686" w:rsidP="00887DF6">
      <w:pPr>
        <w:pStyle w:val="Ang15"/>
        <w:rPr>
          <w:rFonts w:asciiTheme="majorBidi" w:hAnsiTheme="majorBidi" w:cstheme="majorBidi"/>
          <w:sz w:val="20"/>
          <w:szCs w:val="20"/>
        </w:rPr>
      </w:pPr>
    </w:p>
    <w:p w14:paraId="7896820D" w14:textId="65DBA111" w:rsidR="00E465DD" w:rsidRPr="0035030C" w:rsidRDefault="00313499" w:rsidP="005D0EF9">
      <w:pPr>
        <w:pStyle w:val="Ang15"/>
        <w:ind w:left="99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</w:rPr>
        <w:lastRenderedPageBreak/>
        <w:t>(</w:t>
      </w:r>
      <w:r w:rsidR="00D205A3" w:rsidRPr="0035030C">
        <w:rPr>
          <w:rFonts w:asciiTheme="majorBidi" w:hAnsiTheme="majorBidi" w:cstheme="majorBidi"/>
          <w:cs/>
        </w:rPr>
        <w:t>ข</w:t>
      </w:r>
      <w:r w:rsidRPr="0035030C">
        <w:rPr>
          <w:rFonts w:asciiTheme="majorBidi" w:hAnsiTheme="majorBidi" w:cstheme="majorBidi"/>
        </w:rPr>
        <w:t>.</w:t>
      </w:r>
      <w:r w:rsidR="002810CA" w:rsidRPr="002810CA">
        <w:rPr>
          <w:rFonts w:asciiTheme="majorBidi" w:hAnsiTheme="majorBidi" w:cstheme="majorBidi"/>
          <w:lang w:val="en-US"/>
        </w:rPr>
        <w:t>1</w:t>
      </w:r>
      <w:r w:rsidRPr="0035030C">
        <w:rPr>
          <w:rFonts w:asciiTheme="majorBidi" w:hAnsiTheme="majorBidi" w:cstheme="majorBidi"/>
        </w:rPr>
        <w:t>.</w:t>
      </w:r>
      <w:r w:rsidR="002810CA" w:rsidRPr="002810CA">
        <w:rPr>
          <w:rFonts w:asciiTheme="majorBidi" w:hAnsiTheme="majorBidi" w:cstheme="majorBidi"/>
          <w:lang w:val="en-US"/>
        </w:rPr>
        <w:t>3</w:t>
      </w:r>
      <w:r w:rsidRPr="0035030C">
        <w:rPr>
          <w:rFonts w:asciiTheme="majorBidi" w:hAnsiTheme="majorBidi" w:cstheme="majorBidi"/>
        </w:rPr>
        <w:t>)</w:t>
      </w:r>
      <w:r w:rsidR="006E44CD" w:rsidRPr="0035030C">
        <w:rPr>
          <w:rFonts w:asciiTheme="majorBidi" w:hAnsiTheme="majorBidi" w:cstheme="majorBidi"/>
        </w:rPr>
        <w:t xml:space="preserve"> </w:t>
      </w:r>
      <w:r w:rsidRPr="0035030C">
        <w:rPr>
          <w:rFonts w:asciiTheme="majorBidi" w:hAnsiTheme="majorBidi" w:cstheme="majorBidi"/>
          <w:cs/>
        </w:rPr>
        <w:t>เงินสดและรายการเทียบเท่าเงินสด</w:t>
      </w:r>
    </w:p>
    <w:p w14:paraId="46DEDA1B" w14:textId="77777777" w:rsidR="00D66731" w:rsidRDefault="00D66731" w:rsidP="005D0EF9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52CE3CF0" w14:textId="7128D777" w:rsidR="00D205A3" w:rsidRPr="0035030C" w:rsidRDefault="00D205A3" w:rsidP="005D0EF9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มีจำกัดเนื่องจากคู่สัญญาเป็นธนาคารและสถาบันการเงิน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ซึ่งกลุ่มบริษัทพิจารณาว่ามีความเสี่ยงด้านเครดิตต่ำ</w:t>
      </w:r>
    </w:p>
    <w:p w14:paraId="3A47D7A6" w14:textId="77777777" w:rsidR="00D66731" w:rsidRPr="00D66731" w:rsidRDefault="00D66731" w:rsidP="009335F5">
      <w:pPr>
        <w:pStyle w:val="Ang15"/>
        <w:rPr>
          <w:rFonts w:asciiTheme="majorBidi" w:hAnsiTheme="majorBidi" w:cstheme="majorBidi"/>
          <w:i/>
          <w:iCs/>
          <w:sz w:val="24"/>
          <w:szCs w:val="24"/>
        </w:rPr>
      </w:pPr>
    </w:p>
    <w:p w14:paraId="699156EE" w14:textId="5CD74578" w:rsidR="007153EC" w:rsidRPr="0035030C" w:rsidRDefault="007153EC" w:rsidP="009335F5">
      <w:pPr>
        <w:pStyle w:val="Ang15"/>
        <w:rPr>
          <w:rFonts w:asciiTheme="majorBidi" w:hAnsiTheme="majorBidi" w:cstheme="majorBidi"/>
          <w:i/>
          <w:iCs/>
        </w:rPr>
      </w:pPr>
      <w:r w:rsidRPr="0035030C">
        <w:rPr>
          <w:rFonts w:asciiTheme="majorBidi" w:hAnsiTheme="majorBidi" w:cstheme="majorBidi"/>
          <w:i/>
          <w:iCs/>
        </w:rPr>
        <w:t>(</w:t>
      </w:r>
      <w:r w:rsidR="004A25F8" w:rsidRPr="0035030C">
        <w:rPr>
          <w:rFonts w:asciiTheme="majorBidi" w:hAnsiTheme="majorBidi" w:cstheme="majorBidi"/>
          <w:i/>
          <w:iCs/>
          <w:cs/>
          <w:lang w:val="en-US"/>
        </w:rPr>
        <w:t>ข</w:t>
      </w:r>
      <w:r w:rsidRPr="0035030C">
        <w:rPr>
          <w:rFonts w:asciiTheme="majorBidi" w:hAnsiTheme="majorBidi" w:cstheme="majorBidi"/>
          <w:i/>
          <w:iCs/>
        </w:rPr>
        <w:t>.</w:t>
      </w:r>
      <w:r w:rsidR="002810CA" w:rsidRPr="002810CA">
        <w:rPr>
          <w:rFonts w:asciiTheme="majorBidi" w:hAnsiTheme="majorBidi" w:cstheme="majorBidi"/>
          <w:i/>
          <w:iCs/>
          <w:lang w:val="en-US"/>
        </w:rPr>
        <w:t>2</w:t>
      </w:r>
      <w:r w:rsidRPr="0035030C">
        <w:rPr>
          <w:rFonts w:asciiTheme="majorBidi" w:hAnsiTheme="majorBidi" w:cstheme="majorBidi"/>
          <w:i/>
          <w:iCs/>
        </w:rPr>
        <w:t>)</w:t>
      </w:r>
      <w:r w:rsidR="009335F5" w:rsidRPr="0035030C">
        <w:rPr>
          <w:rFonts w:asciiTheme="majorBidi" w:hAnsiTheme="majorBidi" w:cstheme="majorBidi"/>
          <w:i/>
          <w:iCs/>
          <w:cs/>
        </w:rPr>
        <w:t xml:space="preserve"> </w:t>
      </w:r>
      <w:r w:rsidRPr="0035030C">
        <w:rPr>
          <w:rFonts w:asciiTheme="majorBidi" w:hAnsiTheme="majorBidi" w:cstheme="majorBidi"/>
          <w:i/>
          <w:iCs/>
          <w:cs/>
        </w:rPr>
        <w:t>ความเสี่ยงด้านสภาพคล่อง</w:t>
      </w:r>
    </w:p>
    <w:p w14:paraId="12458E2B" w14:textId="116BD0D4" w:rsidR="00E14B2A" w:rsidRPr="00D66731" w:rsidRDefault="00E14B2A" w:rsidP="00E14B2A">
      <w:pPr>
        <w:pStyle w:val="Ang15"/>
        <w:rPr>
          <w:rFonts w:asciiTheme="majorBidi" w:hAnsiTheme="majorBidi" w:cstheme="majorBidi"/>
          <w:sz w:val="24"/>
          <w:szCs w:val="24"/>
          <w:highlight w:val="yellow"/>
        </w:rPr>
      </w:pPr>
    </w:p>
    <w:p w14:paraId="4D42BD2B" w14:textId="6E14C23B" w:rsidR="004A25F8" w:rsidRPr="0035030C" w:rsidRDefault="004A25F8" w:rsidP="005D0EF9">
      <w:pPr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 </w:t>
      </w:r>
    </w:p>
    <w:p w14:paraId="3AA65A8B" w14:textId="77777777" w:rsidR="0060482D" w:rsidRPr="0035030C" w:rsidRDefault="0060482D" w:rsidP="009335F5">
      <w:pPr>
        <w:pStyle w:val="Ang15"/>
        <w:ind w:left="990"/>
        <w:rPr>
          <w:rFonts w:asciiTheme="majorBidi" w:hAnsiTheme="majorBidi" w:cstheme="majorBidi"/>
          <w:sz w:val="20"/>
          <w:szCs w:val="20"/>
          <w:lang w:val="en-US"/>
        </w:rPr>
      </w:pPr>
    </w:p>
    <w:p w14:paraId="272D4B7C" w14:textId="5822C7B8" w:rsidR="00E14B2A" w:rsidRPr="0035030C" w:rsidRDefault="0060482D" w:rsidP="005D0EF9">
      <w:pPr>
        <w:pStyle w:val="Ang15"/>
        <w:tabs>
          <w:tab w:val="left" w:pos="990"/>
        </w:tabs>
        <w:ind w:left="99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 xml:space="preserve">ตารางต่อไปนี้แสดงระยะเวลาการครบกำหนดคงเหลือตามสัญญาของหนี้สินทางการเงิน ณ วันที่รายงาน </w:t>
      </w:r>
    </w:p>
    <w:p w14:paraId="11D8060B" w14:textId="77777777" w:rsidR="007153EC" w:rsidRPr="0035030C" w:rsidRDefault="007153EC" w:rsidP="00B8791C">
      <w:pPr>
        <w:pStyle w:val="Bo-C1Content"/>
        <w:rPr>
          <w:rFonts w:asciiTheme="majorBidi" w:hAnsiTheme="majorBidi" w:cstheme="majorBidi"/>
          <w:sz w:val="20"/>
          <w:szCs w:val="20"/>
          <w:highlight w:val="yellow"/>
          <w:lang w:val="en-US"/>
        </w:rPr>
      </w:pPr>
    </w:p>
    <w:tbl>
      <w:tblPr>
        <w:tblW w:w="864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2608"/>
        <w:gridCol w:w="1080"/>
        <w:gridCol w:w="270"/>
        <w:gridCol w:w="1099"/>
        <w:gridCol w:w="158"/>
        <w:gridCol w:w="1023"/>
        <w:gridCol w:w="158"/>
        <w:gridCol w:w="1008"/>
        <w:gridCol w:w="158"/>
        <w:gridCol w:w="1078"/>
      </w:tblGrid>
      <w:tr w:rsidR="000B2DDD" w:rsidRPr="0035030C" w14:paraId="01E0214D" w14:textId="77777777" w:rsidTr="00643329">
        <w:trPr>
          <w:tblHeader/>
        </w:trPr>
        <w:tc>
          <w:tcPr>
            <w:tcW w:w="2608" w:type="dxa"/>
            <w:vAlign w:val="bottom"/>
          </w:tcPr>
          <w:p w14:paraId="5A9079B4" w14:textId="77777777" w:rsidR="000B2DDD" w:rsidRPr="0035030C" w:rsidRDefault="000B2DDD" w:rsidP="003F48D9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32" w:type="dxa"/>
            <w:gridSpan w:val="9"/>
            <w:vAlign w:val="bottom"/>
          </w:tcPr>
          <w:p w14:paraId="6EF681D8" w14:textId="63AB558D" w:rsidR="000B2DDD" w:rsidRPr="0035030C" w:rsidRDefault="000B2DDD" w:rsidP="003F48D9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B2DDD" w:rsidRPr="0035030C" w14:paraId="1B582919" w14:textId="77777777" w:rsidTr="00643329">
        <w:trPr>
          <w:tblHeader/>
        </w:trPr>
        <w:tc>
          <w:tcPr>
            <w:tcW w:w="2608" w:type="dxa"/>
            <w:vAlign w:val="bottom"/>
          </w:tcPr>
          <w:p w14:paraId="1BAFD46E" w14:textId="77777777" w:rsidR="000B2DDD" w:rsidRPr="0035030C" w:rsidRDefault="000B2DDD" w:rsidP="003F48D9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32" w:type="dxa"/>
            <w:gridSpan w:val="9"/>
            <w:vAlign w:val="bottom"/>
          </w:tcPr>
          <w:p w14:paraId="035CD4B0" w14:textId="2F5FBBE9" w:rsidR="000B2DDD" w:rsidRPr="0035030C" w:rsidRDefault="000B2DDD" w:rsidP="003F48D9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A823C5" w:rsidRPr="0035030C" w14:paraId="14D68498" w14:textId="77777777" w:rsidTr="00643329">
        <w:trPr>
          <w:tblHeader/>
        </w:trPr>
        <w:tc>
          <w:tcPr>
            <w:tcW w:w="2608" w:type="dxa"/>
            <w:vAlign w:val="bottom"/>
          </w:tcPr>
          <w:p w14:paraId="0E6A34C2" w14:textId="50781416" w:rsidR="00A823C5" w:rsidRPr="0035030C" w:rsidRDefault="00A823C5" w:rsidP="003F48D9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2810CA" w:rsidRPr="002810C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2810CA" w:rsidRPr="002810C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256</w:t>
            </w:r>
            <w:r w:rsidR="0019218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7</w:t>
            </w:r>
          </w:p>
        </w:tc>
        <w:tc>
          <w:tcPr>
            <w:tcW w:w="1080" w:type="dxa"/>
            <w:vAlign w:val="bottom"/>
          </w:tcPr>
          <w:p w14:paraId="3870E06C" w14:textId="77777777" w:rsidR="00A823C5" w:rsidRPr="0035030C" w:rsidRDefault="00A823C5" w:rsidP="00A823C5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  <w:p w14:paraId="3248FF7B" w14:textId="5D5E651A" w:rsidR="00A823C5" w:rsidRPr="0035030C" w:rsidRDefault="00A823C5" w:rsidP="00A823C5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0" w:type="dxa"/>
          </w:tcPr>
          <w:p w14:paraId="2760D6AD" w14:textId="77777777" w:rsidR="00A823C5" w:rsidRPr="0035030C" w:rsidRDefault="00A823C5" w:rsidP="003F48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9" w:type="dxa"/>
            <w:vAlign w:val="bottom"/>
          </w:tcPr>
          <w:p w14:paraId="357DE0BC" w14:textId="5A102965" w:rsidR="00A823C5" w:rsidRPr="0035030C" w:rsidRDefault="00A823C5" w:rsidP="003F48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ภายใน 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  <w:r w:rsidR="00F331CA"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หรือ น้อยกว่า</w:t>
            </w: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392357FA" w14:textId="77777777" w:rsidR="00A823C5" w:rsidRPr="0035030C" w:rsidRDefault="00A823C5" w:rsidP="003F48D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1BF2D6D5" w14:textId="575E3371" w:rsidR="00A823C5" w:rsidRPr="0035030C" w:rsidRDefault="00F331CA" w:rsidP="003F48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  <w:r w:rsidR="00A823C5"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A823C5"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A823C5"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  <w:p w14:paraId="4E286805" w14:textId="0B296193" w:rsidR="00A823C5" w:rsidRPr="0035030C" w:rsidRDefault="00A823C5" w:rsidP="003F48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แต่</w:t>
            </w:r>
            <w:r w:rsidR="00F331CA"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ไม่เกิน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7F2B5BF5" w14:textId="77777777" w:rsidR="00A823C5" w:rsidRPr="0035030C" w:rsidRDefault="00A823C5" w:rsidP="003F48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3D73C588" w14:textId="4E0F1E13" w:rsidR="00A823C5" w:rsidRPr="0035030C" w:rsidRDefault="00F331CA" w:rsidP="003F48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  <w:r w:rsidR="00A823C5"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A823C5"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A823C5"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1D6DD23E" w14:textId="77777777" w:rsidR="00A823C5" w:rsidRPr="0035030C" w:rsidRDefault="00A823C5" w:rsidP="003F48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19275437" w14:textId="77777777" w:rsidR="00A823C5" w:rsidRPr="0035030C" w:rsidRDefault="00A823C5" w:rsidP="003F48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CC08EC" w:rsidRPr="0035030C" w14:paraId="08B636E8" w14:textId="77777777" w:rsidTr="00643329">
        <w:trPr>
          <w:tblHeader/>
        </w:trPr>
        <w:tc>
          <w:tcPr>
            <w:tcW w:w="2608" w:type="dxa"/>
            <w:vAlign w:val="bottom"/>
          </w:tcPr>
          <w:p w14:paraId="04A9810E" w14:textId="77777777" w:rsidR="00CC08EC" w:rsidRPr="0035030C" w:rsidRDefault="00CC08EC" w:rsidP="003F48D9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32" w:type="dxa"/>
            <w:gridSpan w:val="9"/>
            <w:vAlign w:val="bottom"/>
          </w:tcPr>
          <w:p w14:paraId="2FC737D8" w14:textId="49186943" w:rsidR="00CC08EC" w:rsidRPr="0035030C" w:rsidRDefault="00CC08EC" w:rsidP="003F48D9">
            <w:pPr>
              <w:tabs>
                <w:tab w:val="decimal" w:pos="806"/>
              </w:tabs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A823C5" w:rsidRPr="0035030C" w14:paraId="0771B5CD" w14:textId="77777777" w:rsidTr="00643329">
        <w:trPr>
          <w:tblHeader/>
        </w:trPr>
        <w:tc>
          <w:tcPr>
            <w:tcW w:w="2608" w:type="dxa"/>
          </w:tcPr>
          <w:p w14:paraId="6FF82A26" w14:textId="1E3BE33A" w:rsidR="00A823C5" w:rsidRPr="0035030C" w:rsidRDefault="006E0FC6" w:rsidP="003F48D9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080" w:type="dxa"/>
            <w:vAlign w:val="bottom"/>
          </w:tcPr>
          <w:p w14:paraId="1E75F090" w14:textId="77777777" w:rsidR="00A823C5" w:rsidRPr="0035030C" w:rsidRDefault="00A823C5" w:rsidP="003F48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7EC642F" w14:textId="77777777" w:rsidR="00A823C5" w:rsidRPr="0035030C" w:rsidRDefault="00A823C5" w:rsidP="00D355E6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2D9A886C" w14:textId="1EC78956" w:rsidR="00A823C5" w:rsidRPr="0035030C" w:rsidRDefault="00A823C5" w:rsidP="003F48D9">
            <w:pPr>
              <w:tabs>
                <w:tab w:val="decimal" w:pos="918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1C707559" w14:textId="77777777" w:rsidR="00A823C5" w:rsidRPr="0035030C" w:rsidRDefault="00A823C5" w:rsidP="003F48D9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21529034" w14:textId="77777777" w:rsidR="00A823C5" w:rsidRPr="0035030C" w:rsidRDefault="00A823C5" w:rsidP="003F48D9">
            <w:pPr>
              <w:tabs>
                <w:tab w:val="decimal" w:pos="918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7772EF8E" w14:textId="77777777" w:rsidR="00A823C5" w:rsidRPr="0035030C" w:rsidRDefault="00A823C5" w:rsidP="003F48D9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0F5D2488" w14:textId="77777777" w:rsidR="00A823C5" w:rsidRPr="0035030C" w:rsidRDefault="00A823C5" w:rsidP="003F48D9">
            <w:pPr>
              <w:tabs>
                <w:tab w:val="decimal" w:pos="918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034F3852" w14:textId="77777777" w:rsidR="00A823C5" w:rsidRPr="0035030C" w:rsidRDefault="00A823C5" w:rsidP="003F48D9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11305D23" w14:textId="77777777" w:rsidR="00A823C5" w:rsidRPr="0035030C" w:rsidRDefault="00A823C5" w:rsidP="003F48D9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E6397" w:rsidRPr="0035030C" w14:paraId="56FE2641" w14:textId="77777777" w:rsidTr="00643329">
        <w:tc>
          <w:tcPr>
            <w:tcW w:w="2608" w:type="dxa"/>
          </w:tcPr>
          <w:p w14:paraId="305838CA" w14:textId="48970270" w:rsidR="00FE6397" w:rsidRPr="0035030C" w:rsidRDefault="00FE6397" w:rsidP="00FE6397">
            <w:pPr>
              <w:spacing w:line="340" w:lineRule="exact"/>
              <w:ind w:left="450" w:right="-102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019964" w14:textId="2F6ED9F5" w:rsidR="00FE6397" w:rsidRPr="0035030C" w:rsidRDefault="009D1A3E" w:rsidP="00FE6397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4,501,201</w:t>
            </w:r>
          </w:p>
        </w:tc>
        <w:tc>
          <w:tcPr>
            <w:tcW w:w="270" w:type="dxa"/>
            <w:shd w:val="clear" w:color="auto" w:fill="auto"/>
          </w:tcPr>
          <w:p w14:paraId="217C25FD" w14:textId="77777777" w:rsidR="00FE6397" w:rsidRPr="0035030C" w:rsidRDefault="00FE6397" w:rsidP="00FE6397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24667463" w14:textId="7D957D59" w:rsidR="00FE6397" w:rsidRPr="0035030C" w:rsidRDefault="00D832AF" w:rsidP="00FE6397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4,501,201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98BB264" w14:textId="77777777" w:rsidR="00FE6397" w:rsidRPr="0035030C" w:rsidRDefault="00FE6397" w:rsidP="00FE6397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4F475130" w14:textId="7FD6A9A6" w:rsidR="00FE6397" w:rsidRPr="0035030C" w:rsidRDefault="00CA6654" w:rsidP="00EC4DFB">
            <w:pPr>
              <w:spacing w:line="340" w:lineRule="exact"/>
              <w:ind w:left="-100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E027460" w14:textId="77777777" w:rsidR="00FE6397" w:rsidRPr="0035030C" w:rsidRDefault="00FE6397" w:rsidP="00FE6397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F379431" w14:textId="5E86C867" w:rsidR="00FE6397" w:rsidRPr="0035030C" w:rsidRDefault="00EC4DFB" w:rsidP="00EC4DFB">
            <w:pPr>
              <w:spacing w:line="340" w:lineRule="exact"/>
              <w:ind w:left="-110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23CE574" w14:textId="77777777" w:rsidR="00FE6397" w:rsidRPr="0035030C" w:rsidRDefault="00FE6397" w:rsidP="00FE6397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053B8230" w14:textId="03A89D89" w:rsidR="00FE6397" w:rsidRPr="0035030C" w:rsidRDefault="00284333" w:rsidP="00A5329D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4,501,201</w:t>
            </w:r>
          </w:p>
        </w:tc>
      </w:tr>
      <w:tr w:rsidR="00FE6397" w:rsidRPr="0035030C" w14:paraId="63AFCAF7" w14:textId="77777777" w:rsidTr="006F0FF8">
        <w:tc>
          <w:tcPr>
            <w:tcW w:w="2608" w:type="dxa"/>
          </w:tcPr>
          <w:p w14:paraId="2F021412" w14:textId="0BEF825B" w:rsidR="00FE6397" w:rsidRPr="0035030C" w:rsidRDefault="00FE6397" w:rsidP="00FE6397">
            <w:pPr>
              <w:spacing w:line="340" w:lineRule="exact"/>
              <w:ind w:left="45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080" w:type="dxa"/>
            <w:shd w:val="clear" w:color="auto" w:fill="auto"/>
          </w:tcPr>
          <w:p w14:paraId="7DC8CE80" w14:textId="2531DE55" w:rsidR="00FE6397" w:rsidRPr="0035030C" w:rsidRDefault="009D1A3E" w:rsidP="00A5329D">
            <w:pPr>
              <w:tabs>
                <w:tab w:val="decimal" w:pos="882"/>
              </w:tabs>
              <w:spacing w:line="340" w:lineRule="exact"/>
              <w:ind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3,680,725</w:t>
            </w:r>
          </w:p>
        </w:tc>
        <w:tc>
          <w:tcPr>
            <w:tcW w:w="270" w:type="dxa"/>
            <w:shd w:val="clear" w:color="auto" w:fill="auto"/>
          </w:tcPr>
          <w:p w14:paraId="1BA70E25" w14:textId="77777777" w:rsidR="00FE6397" w:rsidRPr="0035030C" w:rsidRDefault="00FE6397" w:rsidP="00FE6397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</w:tcPr>
          <w:p w14:paraId="72D66ED7" w14:textId="7889E513" w:rsidR="00FE6397" w:rsidRPr="0035030C" w:rsidRDefault="00D832AF" w:rsidP="00FE6397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3,236,168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767204C" w14:textId="77777777" w:rsidR="00FE6397" w:rsidRPr="0035030C" w:rsidRDefault="00FE6397" w:rsidP="00FE6397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3A4ED68E" w14:textId="7ED418AF" w:rsidR="00FE6397" w:rsidRPr="0035030C" w:rsidRDefault="00EC4DFB" w:rsidP="00FE6397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437,761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D89E258" w14:textId="77777777" w:rsidR="00FE6397" w:rsidRPr="0035030C" w:rsidRDefault="00FE6397" w:rsidP="00FE6397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DBD453A" w14:textId="4AE74C1A" w:rsidR="00FE6397" w:rsidRPr="0035030C" w:rsidRDefault="00284333" w:rsidP="00A5329D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6,796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1159444" w14:textId="77777777" w:rsidR="00FE6397" w:rsidRPr="0035030C" w:rsidRDefault="00FE6397" w:rsidP="00FE6397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43E5D882" w14:textId="73FCE302" w:rsidR="00FE6397" w:rsidRPr="0035030C" w:rsidRDefault="00284333" w:rsidP="00A5329D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3,680,725</w:t>
            </w:r>
          </w:p>
        </w:tc>
      </w:tr>
      <w:tr w:rsidR="00C75384" w:rsidRPr="0035030C" w14:paraId="1A80C342" w14:textId="77777777" w:rsidTr="000D5525">
        <w:tc>
          <w:tcPr>
            <w:tcW w:w="2608" w:type="dxa"/>
          </w:tcPr>
          <w:p w14:paraId="45078ED8" w14:textId="0D048151" w:rsidR="00C75384" w:rsidRPr="0035030C" w:rsidRDefault="00C75384" w:rsidP="00C75384">
            <w:pPr>
              <w:spacing w:line="340" w:lineRule="exact"/>
              <w:ind w:left="45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4DFFD294" w14:textId="666D3274" w:rsidR="00C75384" w:rsidRPr="00A97E4A" w:rsidRDefault="009D1A3E" w:rsidP="00C75384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306,</w:t>
            </w:r>
            <w:r w:rsidR="00D832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878</w:t>
            </w:r>
          </w:p>
        </w:tc>
        <w:tc>
          <w:tcPr>
            <w:tcW w:w="270" w:type="dxa"/>
            <w:shd w:val="clear" w:color="auto" w:fill="auto"/>
          </w:tcPr>
          <w:p w14:paraId="6A3E56FF" w14:textId="77777777" w:rsidR="00C75384" w:rsidRPr="00A97E4A" w:rsidRDefault="00C75384" w:rsidP="00C75384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749C6FAB" w14:textId="4EE1CA0B" w:rsidR="00C75384" w:rsidRPr="00A97E4A" w:rsidRDefault="00D832AF" w:rsidP="00C75384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125,913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074D6B4" w14:textId="77777777" w:rsidR="00C75384" w:rsidRPr="00A97E4A" w:rsidRDefault="00C75384" w:rsidP="00C75384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D5D7A4E" w14:textId="13AE763A" w:rsidR="00C75384" w:rsidRPr="00A97E4A" w:rsidRDefault="00EC4DFB" w:rsidP="00C75384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129,092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629BDAE" w14:textId="77777777" w:rsidR="00C75384" w:rsidRPr="00A97E4A" w:rsidRDefault="00C75384" w:rsidP="00C75384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A5E90A8" w14:textId="669AA74A" w:rsidR="00C75384" w:rsidRPr="00A97E4A" w:rsidRDefault="00284333" w:rsidP="00C75384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124,043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8E04BB5" w14:textId="77777777" w:rsidR="00C75384" w:rsidRPr="00A97E4A" w:rsidRDefault="00C75384" w:rsidP="00C75384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0FC52DF5" w14:textId="29E1F6EE" w:rsidR="00C75384" w:rsidRPr="00A97E4A" w:rsidRDefault="00DC429B" w:rsidP="00C75384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379,048</w:t>
            </w:r>
          </w:p>
        </w:tc>
      </w:tr>
      <w:tr w:rsidR="00C75384" w:rsidRPr="0035030C" w14:paraId="2BD1E5E4" w14:textId="77777777" w:rsidTr="00643329">
        <w:tc>
          <w:tcPr>
            <w:tcW w:w="2608" w:type="dxa"/>
          </w:tcPr>
          <w:p w14:paraId="5160191B" w14:textId="77777777" w:rsidR="00C75384" w:rsidRPr="0035030C" w:rsidRDefault="00C75384" w:rsidP="00C75384">
            <w:pPr>
              <w:spacing w:line="340" w:lineRule="exact"/>
              <w:ind w:left="450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EAFFD91" w14:textId="739DFF40" w:rsidR="00C75384" w:rsidRPr="0035030C" w:rsidRDefault="00D832AF" w:rsidP="00C75384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75,789,900</w:t>
            </w:r>
          </w:p>
        </w:tc>
        <w:tc>
          <w:tcPr>
            <w:tcW w:w="270" w:type="dxa"/>
            <w:shd w:val="clear" w:color="auto" w:fill="auto"/>
          </w:tcPr>
          <w:p w14:paraId="23310E41" w14:textId="77777777" w:rsidR="00C75384" w:rsidRPr="0035030C" w:rsidRDefault="00C75384" w:rsidP="00C75384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709F9EEE" w14:textId="76293C06" w:rsidR="00C75384" w:rsidRPr="0035030C" w:rsidRDefault="0071357E" w:rsidP="00C75384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10,298,700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6A10905" w14:textId="77777777" w:rsidR="00C75384" w:rsidRPr="0035030C" w:rsidRDefault="00C75384" w:rsidP="00C75384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5AE3E8B2" w14:textId="63307723" w:rsidR="00C75384" w:rsidRPr="0035030C" w:rsidRDefault="00EC4DFB" w:rsidP="00C75384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65,491,200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462D35F" w14:textId="77777777" w:rsidR="00C75384" w:rsidRPr="0035030C" w:rsidRDefault="00C75384" w:rsidP="00C75384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E53D422" w14:textId="5610A204" w:rsidR="00C75384" w:rsidRPr="0035030C" w:rsidRDefault="00284333" w:rsidP="00284333">
            <w:pPr>
              <w:spacing w:line="340" w:lineRule="exact"/>
              <w:ind w:left="-110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0FDD021" w14:textId="77777777" w:rsidR="00C75384" w:rsidRPr="0035030C" w:rsidRDefault="00C75384" w:rsidP="00C75384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426492B" w14:textId="103A7111" w:rsidR="00C75384" w:rsidRPr="0035030C" w:rsidRDefault="00DC429B" w:rsidP="00C75384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75,789,900</w:t>
            </w:r>
          </w:p>
        </w:tc>
      </w:tr>
      <w:tr w:rsidR="00C75384" w:rsidRPr="0035030C" w14:paraId="69FF3CFD" w14:textId="77777777" w:rsidTr="00643329">
        <w:tc>
          <w:tcPr>
            <w:tcW w:w="2608" w:type="dxa"/>
          </w:tcPr>
          <w:p w14:paraId="2E6D2B8E" w14:textId="77777777" w:rsidR="00C75384" w:rsidRPr="0035030C" w:rsidRDefault="00C75384" w:rsidP="00C75384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2CA441" w14:textId="12DC559C" w:rsidR="00C75384" w:rsidRPr="0035030C" w:rsidRDefault="00D832AF" w:rsidP="00C75384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84,278,704</w:t>
            </w:r>
          </w:p>
        </w:tc>
        <w:tc>
          <w:tcPr>
            <w:tcW w:w="270" w:type="dxa"/>
            <w:shd w:val="clear" w:color="auto" w:fill="auto"/>
          </w:tcPr>
          <w:p w14:paraId="175AAF88" w14:textId="77777777" w:rsidR="00C75384" w:rsidRPr="0035030C" w:rsidRDefault="00C75384" w:rsidP="00C75384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A617E6" w14:textId="1E0082DC" w:rsidR="00C75384" w:rsidRPr="0035030C" w:rsidRDefault="0071357E" w:rsidP="00C75384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18,161,982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2EF9492" w14:textId="77777777" w:rsidR="00C75384" w:rsidRPr="0035030C" w:rsidRDefault="00C75384" w:rsidP="00C75384">
            <w:pPr>
              <w:tabs>
                <w:tab w:val="decimal" w:pos="806"/>
              </w:tabs>
              <w:spacing w:line="340" w:lineRule="exac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23597E" w14:textId="4233F690" w:rsidR="00C75384" w:rsidRPr="0035030C" w:rsidRDefault="00EC4DFB" w:rsidP="00C75384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66,058,053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32CEFF2" w14:textId="77777777" w:rsidR="00C75384" w:rsidRPr="0035030C" w:rsidRDefault="00C75384" w:rsidP="00C75384">
            <w:pPr>
              <w:tabs>
                <w:tab w:val="decimal" w:pos="806"/>
              </w:tabs>
              <w:spacing w:line="340" w:lineRule="exac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FDE118" w14:textId="0FF5E655" w:rsidR="00C75384" w:rsidRPr="0035030C" w:rsidRDefault="00284333" w:rsidP="00C75384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130,839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FB128D0" w14:textId="77777777" w:rsidR="00C75384" w:rsidRPr="0035030C" w:rsidRDefault="00C75384" w:rsidP="00C75384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779E43" w14:textId="46C4ED39" w:rsidR="00C75384" w:rsidRPr="0035030C" w:rsidRDefault="00DC429B" w:rsidP="00C75384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84,350,8</w:t>
            </w:r>
            <w:r w:rsidR="007F31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74</w:t>
            </w:r>
          </w:p>
        </w:tc>
      </w:tr>
      <w:tr w:rsidR="00C75384" w:rsidRPr="0035030C" w14:paraId="40D8E37D" w14:textId="77777777" w:rsidTr="00643329">
        <w:tc>
          <w:tcPr>
            <w:tcW w:w="2608" w:type="dxa"/>
            <w:vAlign w:val="bottom"/>
          </w:tcPr>
          <w:p w14:paraId="0554987B" w14:textId="77777777" w:rsidR="00C75384" w:rsidRPr="0035030C" w:rsidRDefault="00C75384" w:rsidP="00C75384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96A4BB4" w14:textId="0A64FCB8" w:rsidR="00C75384" w:rsidRPr="0035030C" w:rsidRDefault="00C75384" w:rsidP="00C75384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AF8AA9C" w14:textId="77777777" w:rsidR="00C75384" w:rsidRPr="0035030C" w:rsidRDefault="00C75384" w:rsidP="00C75384">
            <w:pPr>
              <w:tabs>
                <w:tab w:val="decimal" w:pos="806"/>
              </w:tabs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82" w:type="dxa"/>
            <w:gridSpan w:val="7"/>
            <w:shd w:val="clear" w:color="auto" w:fill="auto"/>
            <w:vAlign w:val="bottom"/>
          </w:tcPr>
          <w:p w14:paraId="1DE6F886" w14:textId="0D0CB140" w:rsidR="00C75384" w:rsidRPr="0035030C" w:rsidRDefault="00C75384" w:rsidP="00C75384">
            <w:pPr>
              <w:tabs>
                <w:tab w:val="decimal" w:pos="806"/>
              </w:tabs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75384" w:rsidRPr="0035030C" w14:paraId="27F7C448" w14:textId="77777777" w:rsidTr="007474FF">
        <w:trPr>
          <w:tblHeader/>
        </w:trPr>
        <w:tc>
          <w:tcPr>
            <w:tcW w:w="2608" w:type="dxa"/>
            <w:vAlign w:val="bottom"/>
          </w:tcPr>
          <w:p w14:paraId="0693B065" w14:textId="18DB67CD" w:rsidR="00C75384" w:rsidRPr="0035030C" w:rsidRDefault="00C75384" w:rsidP="00C75384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2810CA" w:rsidRPr="002810C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2810CA" w:rsidRPr="002810C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256</w:t>
            </w:r>
            <w:r w:rsidR="0019218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6</w:t>
            </w:r>
          </w:p>
        </w:tc>
        <w:tc>
          <w:tcPr>
            <w:tcW w:w="1080" w:type="dxa"/>
            <w:vAlign w:val="bottom"/>
          </w:tcPr>
          <w:p w14:paraId="1A96BD40" w14:textId="3B860B48" w:rsidR="00C75384" w:rsidRPr="0035030C" w:rsidRDefault="00C75384" w:rsidP="00C75384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3E700C4" w14:textId="77777777" w:rsidR="00C75384" w:rsidRPr="0035030C" w:rsidRDefault="00C75384" w:rsidP="00C75384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9" w:type="dxa"/>
            <w:vAlign w:val="bottom"/>
          </w:tcPr>
          <w:p w14:paraId="701521BD" w14:textId="4549CE8F" w:rsidR="00C75384" w:rsidRPr="0035030C" w:rsidRDefault="00C75384" w:rsidP="00C75384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75BC34E3" w14:textId="77777777" w:rsidR="00C75384" w:rsidRPr="0035030C" w:rsidRDefault="00C75384" w:rsidP="00C7538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218661B4" w14:textId="54B52B45" w:rsidR="00C75384" w:rsidRPr="0035030C" w:rsidRDefault="00C75384" w:rsidP="00C75384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3B5EF3AF" w14:textId="77777777" w:rsidR="00C75384" w:rsidRPr="0035030C" w:rsidRDefault="00C75384" w:rsidP="00C75384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44B74A61" w14:textId="37F88939" w:rsidR="00C75384" w:rsidRPr="0035030C" w:rsidRDefault="00C75384" w:rsidP="00C75384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46AD41DB" w14:textId="77777777" w:rsidR="00C75384" w:rsidRPr="0035030C" w:rsidRDefault="00C75384" w:rsidP="00C75384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7FC4477F" w14:textId="30B8AE03" w:rsidR="00C75384" w:rsidRPr="0035030C" w:rsidRDefault="00C75384" w:rsidP="00C75384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C75384" w:rsidRPr="0035030C" w14:paraId="45772F53" w14:textId="77777777" w:rsidTr="007474FF">
        <w:trPr>
          <w:tblHeader/>
        </w:trPr>
        <w:tc>
          <w:tcPr>
            <w:tcW w:w="2608" w:type="dxa"/>
            <w:vAlign w:val="bottom"/>
          </w:tcPr>
          <w:p w14:paraId="6731BC6B" w14:textId="77777777" w:rsidR="00C75384" w:rsidRPr="0035030C" w:rsidRDefault="00C75384" w:rsidP="00C75384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32" w:type="dxa"/>
            <w:gridSpan w:val="9"/>
            <w:vAlign w:val="bottom"/>
          </w:tcPr>
          <w:p w14:paraId="7A1652E6" w14:textId="206BA000" w:rsidR="00C75384" w:rsidRPr="0035030C" w:rsidRDefault="00C75384" w:rsidP="00C75384">
            <w:pPr>
              <w:tabs>
                <w:tab w:val="decimal" w:pos="806"/>
              </w:tabs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75384" w:rsidRPr="0035030C" w14:paraId="5EAD2F38" w14:textId="77777777" w:rsidTr="007474FF">
        <w:trPr>
          <w:tblHeader/>
        </w:trPr>
        <w:tc>
          <w:tcPr>
            <w:tcW w:w="2608" w:type="dxa"/>
          </w:tcPr>
          <w:p w14:paraId="085F610B" w14:textId="77777777" w:rsidR="00C75384" w:rsidRPr="0035030C" w:rsidRDefault="00C75384" w:rsidP="00C75384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080" w:type="dxa"/>
            <w:vAlign w:val="bottom"/>
          </w:tcPr>
          <w:p w14:paraId="4E1A86F6" w14:textId="77777777" w:rsidR="00C75384" w:rsidRPr="0035030C" w:rsidRDefault="00C75384" w:rsidP="00C75384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AB86C66" w14:textId="77777777" w:rsidR="00C75384" w:rsidRPr="0035030C" w:rsidRDefault="00C75384" w:rsidP="00C75384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40236783" w14:textId="77777777" w:rsidR="00C75384" w:rsidRPr="0035030C" w:rsidRDefault="00C75384" w:rsidP="00C75384">
            <w:pPr>
              <w:tabs>
                <w:tab w:val="decimal" w:pos="918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2946D9FE" w14:textId="77777777" w:rsidR="00C75384" w:rsidRPr="0035030C" w:rsidRDefault="00C75384" w:rsidP="00C75384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1E25B11A" w14:textId="77777777" w:rsidR="00C75384" w:rsidRPr="0035030C" w:rsidRDefault="00C75384" w:rsidP="00C75384">
            <w:pPr>
              <w:tabs>
                <w:tab w:val="decimal" w:pos="918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27080565" w14:textId="77777777" w:rsidR="00C75384" w:rsidRPr="0035030C" w:rsidRDefault="00C75384" w:rsidP="00C75384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79C3AA16" w14:textId="77777777" w:rsidR="00C75384" w:rsidRPr="0035030C" w:rsidRDefault="00C75384" w:rsidP="00C75384">
            <w:pPr>
              <w:tabs>
                <w:tab w:val="decimal" w:pos="918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6261093F" w14:textId="77777777" w:rsidR="00C75384" w:rsidRPr="0035030C" w:rsidRDefault="00C75384" w:rsidP="00C75384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3FACAE72" w14:textId="77777777" w:rsidR="00C75384" w:rsidRPr="0035030C" w:rsidRDefault="00C75384" w:rsidP="00C75384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92189" w:rsidRPr="0035030C" w14:paraId="423F77F1" w14:textId="77777777" w:rsidTr="007474FF">
        <w:tc>
          <w:tcPr>
            <w:tcW w:w="2608" w:type="dxa"/>
          </w:tcPr>
          <w:p w14:paraId="34F94F16" w14:textId="77777777" w:rsidR="00192189" w:rsidRPr="0035030C" w:rsidRDefault="00192189" w:rsidP="00192189">
            <w:pPr>
              <w:spacing w:line="340" w:lineRule="exact"/>
              <w:ind w:left="450" w:right="-102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5BCD5E" w14:textId="5F3079B6" w:rsidR="00192189" w:rsidRPr="0035030C" w:rsidRDefault="00192189" w:rsidP="00192189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407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680</w:t>
            </w:r>
          </w:p>
        </w:tc>
        <w:tc>
          <w:tcPr>
            <w:tcW w:w="270" w:type="dxa"/>
            <w:shd w:val="clear" w:color="auto" w:fill="auto"/>
          </w:tcPr>
          <w:p w14:paraId="6BE268D6" w14:textId="77777777" w:rsidR="00192189" w:rsidRPr="0035030C" w:rsidRDefault="00192189" w:rsidP="00192189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67DCC3D7" w14:textId="3BD9A022" w:rsidR="00192189" w:rsidRPr="0035030C" w:rsidRDefault="00192189" w:rsidP="00192189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407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680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B51F0BD" w14:textId="77777777" w:rsidR="00192189" w:rsidRPr="0035030C" w:rsidRDefault="00192189" w:rsidP="00192189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318D5023" w14:textId="2108700E" w:rsidR="00192189" w:rsidRPr="0035030C" w:rsidRDefault="00192189" w:rsidP="003C416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5482183" w14:textId="77777777" w:rsidR="00192189" w:rsidRPr="0035030C" w:rsidRDefault="00192189" w:rsidP="00192189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B3A6D6B" w14:textId="604AA1BF" w:rsidR="00192189" w:rsidRPr="0035030C" w:rsidRDefault="00192189" w:rsidP="003C416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B8458A4" w14:textId="77777777" w:rsidR="00192189" w:rsidRPr="0035030C" w:rsidRDefault="00192189" w:rsidP="00192189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F49834F" w14:textId="731C060B" w:rsidR="00192189" w:rsidRPr="0035030C" w:rsidRDefault="00192189" w:rsidP="00192189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680</w:t>
            </w:r>
          </w:p>
        </w:tc>
      </w:tr>
      <w:tr w:rsidR="00192189" w:rsidRPr="0035030C" w14:paraId="08BAD443" w14:textId="77777777" w:rsidTr="00897D20">
        <w:tc>
          <w:tcPr>
            <w:tcW w:w="2608" w:type="dxa"/>
          </w:tcPr>
          <w:p w14:paraId="17E93756" w14:textId="77777777" w:rsidR="00192189" w:rsidRPr="0035030C" w:rsidRDefault="00192189" w:rsidP="00192189">
            <w:pPr>
              <w:spacing w:line="340" w:lineRule="exact"/>
              <w:ind w:left="45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080" w:type="dxa"/>
            <w:shd w:val="clear" w:color="auto" w:fill="auto"/>
          </w:tcPr>
          <w:p w14:paraId="68FCAF76" w14:textId="23FB826C" w:rsidR="00192189" w:rsidRPr="0035030C" w:rsidRDefault="00192189" w:rsidP="00192189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940</w:t>
            </w:r>
          </w:p>
        </w:tc>
        <w:tc>
          <w:tcPr>
            <w:tcW w:w="270" w:type="dxa"/>
            <w:shd w:val="clear" w:color="auto" w:fill="auto"/>
          </w:tcPr>
          <w:p w14:paraId="40E43E2C" w14:textId="77777777" w:rsidR="00192189" w:rsidRPr="0035030C" w:rsidRDefault="00192189" w:rsidP="00192189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</w:tcPr>
          <w:p w14:paraId="0F3204F0" w14:textId="2DECC98A" w:rsidR="00192189" w:rsidRPr="0035030C" w:rsidRDefault="00192189" w:rsidP="00192189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64,183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CF434B2" w14:textId="77777777" w:rsidR="00192189" w:rsidRPr="0035030C" w:rsidRDefault="00192189" w:rsidP="00192189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F964B69" w14:textId="4204AB52" w:rsidR="00192189" w:rsidRPr="0035030C" w:rsidRDefault="00192189" w:rsidP="00192189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3,482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3D7BE35" w14:textId="77777777" w:rsidR="00192189" w:rsidRPr="0035030C" w:rsidRDefault="00192189" w:rsidP="00192189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6A8C088" w14:textId="0A08FBAF" w:rsidR="00192189" w:rsidRPr="0035030C" w:rsidRDefault="00192189" w:rsidP="00192189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275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2EF13F9" w14:textId="77777777" w:rsidR="00192189" w:rsidRPr="0035030C" w:rsidRDefault="00192189" w:rsidP="00192189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48DE06E1" w14:textId="060AB86B" w:rsidR="00192189" w:rsidRPr="0035030C" w:rsidRDefault="00192189" w:rsidP="00192189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940</w:t>
            </w:r>
          </w:p>
        </w:tc>
      </w:tr>
      <w:tr w:rsidR="00192189" w:rsidRPr="0035030C" w14:paraId="08C5999A" w14:textId="77777777" w:rsidTr="005C1483">
        <w:tc>
          <w:tcPr>
            <w:tcW w:w="2608" w:type="dxa"/>
          </w:tcPr>
          <w:p w14:paraId="03DA977D" w14:textId="77777777" w:rsidR="00192189" w:rsidRPr="0035030C" w:rsidRDefault="00192189" w:rsidP="00192189">
            <w:pPr>
              <w:spacing w:line="340" w:lineRule="exact"/>
              <w:ind w:left="45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73F23D72" w14:textId="26AF8349" w:rsidR="00192189" w:rsidRPr="0035030C" w:rsidRDefault="00192189" w:rsidP="00192189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9,004</w:t>
            </w:r>
          </w:p>
        </w:tc>
        <w:tc>
          <w:tcPr>
            <w:tcW w:w="270" w:type="dxa"/>
            <w:shd w:val="clear" w:color="auto" w:fill="auto"/>
          </w:tcPr>
          <w:p w14:paraId="2F2C309B" w14:textId="77777777" w:rsidR="00192189" w:rsidRPr="0035030C" w:rsidRDefault="00192189" w:rsidP="00192189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4D517D41" w14:textId="275D44D8" w:rsidR="00192189" w:rsidRPr="0035030C" w:rsidRDefault="00192189" w:rsidP="00192189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866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A3F0360" w14:textId="77777777" w:rsidR="00192189" w:rsidRPr="0035030C" w:rsidRDefault="00192189" w:rsidP="00192189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6E714EC4" w14:textId="2B6A9C3E" w:rsidR="00192189" w:rsidRPr="0035030C" w:rsidRDefault="00192189" w:rsidP="00192189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591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BE7ADB1" w14:textId="77777777" w:rsidR="00192189" w:rsidRPr="0035030C" w:rsidRDefault="00192189" w:rsidP="00192189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1FF15C6" w14:textId="67E3398C" w:rsidR="00192189" w:rsidRPr="0035030C" w:rsidRDefault="00192189" w:rsidP="00192189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502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1F328CB" w14:textId="77777777" w:rsidR="00192189" w:rsidRPr="0035030C" w:rsidRDefault="00192189" w:rsidP="00192189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2870C1C0" w14:textId="570FD68F" w:rsidR="00192189" w:rsidRPr="0035030C" w:rsidRDefault="00192189" w:rsidP="00192189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959</w:t>
            </w:r>
          </w:p>
        </w:tc>
      </w:tr>
      <w:tr w:rsidR="00192189" w:rsidRPr="0035030C" w14:paraId="7B5F1336" w14:textId="77777777" w:rsidTr="007474FF">
        <w:tc>
          <w:tcPr>
            <w:tcW w:w="2608" w:type="dxa"/>
          </w:tcPr>
          <w:p w14:paraId="1FA25AED" w14:textId="77777777" w:rsidR="00192189" w:rsidRPr="0035030C" w:rsidRDefault="00192189" w:rsidP="00192189">
            <w:pPr>
              <w:spacing w:line="340" w:lineRule="exact"/>
              <w:ind w:left="450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286EF7E" w14:textId="441A221B" w:rsidR="00192189" w:rsidRPr="0035030C" w:rsidRDefault="00192189" w:rsidP="00192189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75,397,600</w:t>
            </w:r>
          </w:p>
        </w:tc>
        <w:tc>
          <w:tcPr>
            <w:tcW w:w="270" w:type="dxa"/>
            <w:shd w:val="clear" w:color="auto" w:fill="auto"/>
          </w:tcPr>
          <w:p w14:paraId="7D9E93DB" w14:textId="77777777" w:rsidR="00192189" w:rsidRPr="0035030C" w:rsidRDefault="00192189" w:rsidP="00192189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479B25A7" w14:textId="142A91E0" w:rsidR="00192189" w:rsidRPr="0035030C" w:rsidRDefault="00192189" w:rsidP="00192189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900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600637E" w14:textId="77777777" w:rsidR="00192189" w:rsidRPr="0035030C" w:rsidRDefault="00192189" w:rsidP="00192189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77F59ADB" w14:textId="4CE8AEB5" w:rsidR="00192189" w:rsidRPr="0035030C" w:rsidRDefault="00192189" w:rsidP="00192189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700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442CBB5" w14:textId="77777777" w:rsidR="00192189" w:rsidRPr="0035030C" w:rsidRDefault="00192189" w:rsidP="00192189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18D93E1" w14:textId="673E0F70" w:rsidR="00192189" w:rsidRPr="0035030C" w:rsidRDefault="00192189" w:rsidP="003C416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F6EF043" w14:textId="77777777" w:rsidR="00192189" w:rsidRPr="0035030C" w:rsidRDefault="00192189" w:rsidP="00192189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E0405CA" w14:textId="6EC8D62D" w:rsidR="00192189" w:rsidRPr="0035030C" w:rsidRDefault="00192189" w:rsidP="00192189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397,600</w:t>
            </w:r>
          </w:p>
        </w:tc>
      </w:tr>
      <w:tr w:rsidR="00192189" w:rsidRPr="0035030C" w14:paraId="042D8C66" w14:textId="77777777" w:rsidTr="007474FF">
        <w:tc>
          <w:tcPr>
            <w:tcW w:w="2608" w:type="dxa"/>
          </w:tcPr>
          <w:p w14:paraId="0970F023" w14:textId="77777777" w:rsidR="00192189" w:rsidRPr="0035030C" w:rsidRDefault="00192189" w:rsidP="00192189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B92962" w14:textId="47F42437" w:rsidR="00192189" w:rsidRPr="0035030C" w:rsidRDefault="00192189" w:rsidP="00192189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,018,224</w:t>
            </w:r>
          </w:p>
        </w:tc>
        <w:tc>
          <w:tcPr>
            <w:tcW w:w="270" w:type="dxa"/>
            <w:shd w:val="clear" w:color="auto" w:fill="auto"/>
          </w:tcPr>
          <w:p w14:paraId="7675770E" w14:textId="77777777" w:rsidR="00192189" w:rsidRPr="0035030C" w:rsidRDefault="00192189" w:rsidP="00192189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6547DA" w14:textId="2D2201D9" w:rsidR="00192189" w:rsidRPr="0035030C" w:rsidRDefault="00192189" w:rsidP="00192189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49,629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F824219" w14:textId="77777777" w:rsidR="00192189" w:rsidRPr="0035030C" w:rsidRDefault="00192189" w:rsidP="00192189">
            <w:pPr>
              <w:tabs>
                <w:tab w:val="decimal" w:pos="806"/>
              </w:tabs>
              <w:spacing w:line="340" w:lineRule="exac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2E92FF" w14:textId="007E41BB" w:rsidR="00192189" w:rsidRPr="0035030C" w:rsidRDefault="00192189" w:rsidP="00192189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60,108,773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CCA1948" w14:textId="77777777" w:rsidR="00192189" w:rsidRPr="0035030C" w:rsidRDefault="00192189" w:rsidP="00192189">
            <w:pPr>
              <w:tabs>
                <w:tab w:val="decimal" w:pos="806"/>
              </w:tabs>
              <w:spacing w:line="340" w:lineRule="exac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388E11" w14:textId="19796E7B" w:rsidR="00192189" w:rsidRPr="0035030C" w:rsidRDefault="00192189" w:rsidP="00192189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137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777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4AECA69" w14:textId="77777777" w:rsidR="00192189" w:rsidRPr="0035030C" w:rsidRDefault="00192189" w:rsidP="00192189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980CBE" w14:textId="4D6D3975" w:rsidR="00192189" w:rsidRPr="0035030C" w:rsidRDefault="00192189" w:rsidP="00192189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,096,179</w:t>
            </w:r>
          </w:p>
        </w:tc>
      </w:tr>
    </w:tbl>
    <w:p w14:paraId="2DCF53EA" w14:textId="77777777" w:rsidR="00A3724E" w:rsidRPr="0035030C" w:rsidRDefault="00A3724E">
      <w:pPr>
        <w:spacing w:line="240" w:lineRule="auto"/>
        <w:rPr>
          <w:rFonts w:asciiTheme="majorBidi" w:hAnsiTheme="majorBidi" w:cstheme="majorBidi"/>
          <w:sz w:val="20"/>
          <w:szCs w:val="20"/>
          <w:highlight w:val="yellow"/>
          <w:lang w:eastAsia="x-none"/>
        </w:rPr>
      </w:pPr>
      <w:r w:rsidRPr="0035030C">
        <w:rPr>
          <w:rFonts w:asciiTheme="majorBidi" w:hAnsiTheme="majorBidi" w:cstheme="majorBidi"/>
          <w:sz w:val="20"/>
          <w:szCs w:val="20"/>
          <w:highlight w:val="yellow"/>
          <w:lang w:eastAsia="x-none"/>
        </w:rPr>
        <w:br w:type="page"/>
      </w:r>
    </w:p>
    <w:tbl>
      <w:tblPr>
        <w:tblW w:w="8616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2610"/>
        <w:gridCol w:w="1080"/>
        <w:gridCol w:w="269"/>
        <w:gridCol w:w="991"/>
        <w:gridCol w:w="161"/>
        <w:gridCol w:w="1099"/>
        <w:gridCol w:w="161"/>
        <w:gridCol w:w="893"/>
        <w:gridCol w:w="161"/>
        <w:gridCol w:w="1191"/>
      </w:tblGrid>
      <w:tr w:rsidR="000D5484" w:rsidRPr="0035030C" w14:paraId="4474D74F" w14:textId="77777777" w:rsidTr="009247A5">
        <w:trPr>
          <w:tblHeader/>
        </w:trPr>
        <w:tc>
          <w:tcPr>
            <w:tcW w:w="2610" w:type="dxa"/>
            <w:vAlign w:val="bottom"/>
          </w:tcPr>
          <w:p w14:paraId="6EB5827F" w14:textId="75EEDFFB" w:rsidR="000D5484" w:rsidRPr="0035030C" w:rsidRDefault="000D5484" w:rsidP="002E2382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06" w:type="dxa"/>
            <w:gridSpan w:val="9"/>
            <w:vAlign w:val="bottom"/>
          </w:tcPr>
          <w:p w14:paraId="5980FCF3" w14:textId="5DF3432D" w:rsidR="000D5484" w:rsidRPr="0035030C" w:rsidRDefault="000D5484" w:rsidP="002E2382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D5484" w:rsidRPr="0035030C" w14:paraId="3F13BFCC" w14:textId="77777777" w:rsidTr="009247A5">
        <w:trPr>
          <w:tblHeader/>
        </w:trPr>
        <w:tc>
          <w:tcPr>
            <w:tcW w:w="2610" w:type="dxa"/>
            <w:vAlign w:val="bottom"/>
          </w:tcPr>
          <w:p w14:paraId="5174D427" w14:textId="77777777" w:rsidR="000D5484" w:rsidRPr="0035030C" w:rsidRDefault="000D5484" w:rsidP="002E2382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06" w:type="dxa"/>
            <w:gridSpan w:val="9"/>
            <w:vAlign w:val="bottom"/>
          </w:tcPr>
          <w:p w14:paraId="627F0C9D" w14:textId="77777777" w:rsidR="000D5484" w:rsidRPr="0035030C" w:rsidRDefault="000D5484" w:rsidP="009247A5">
            <w:pPr>
              <w:tabs>
                <w:tab w:val="left" w:pos="1020"/>
              </w:tabs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5C4A48" w:rsidRPr="0035030C" w14:paraId="75AD292F" w14:textId="77777777" w:rsidTr="00CA5BCF">
        <w:trPr>
          <w:tblHeader/>
        </w:trPr>
        <w:tc>
          <w:tcPr>
            <w:tcW w:w="2610" w:type="dxa"/>
            <w:vAlign w:val="bottom"/>
          </w:tcPr>
          <w:p w14:paraId="73B1CA00" w14:textId="1F7C3744" w:rsidR="005C4A48" w:rsidRPr="0035030C" w:rsidRDefault="005C4A48" w:rsidP="005C4A48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2810CA" w:rsidRPr="002810C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2810CA" w:rsidRPr="002810C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256</w:t>
            </w:r>
            <w:r w:rsidR="0019218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7</w:t>
            </w:r>
          </w:p>
        </w:tc>
        <w:tc>
          <w:tcPr>
            <w:tcW w:w="1080" w:type="dxa"/>
            <w:vAlign w:val="bottom"/>
          </w:tcPr>
          <w:p w14:paraId="069F5A7D" w14:textId="77777777" w:rsidR="005C4A48" w:rsidRPr="0035030C" w:rsidRDefault="005C4A48" w:rsidP="005C4A48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  <w:p w14:paraId="2A5F23E2" w14:textId="77777777" w:rsidR="005C4A48" w:rsidRPr="0035030C" w:rsidRDefault="005C4A48" w:rsidP="005C4A48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69" w:type="dxa"/>
          </w:tcPr>
          <w:p w14:paraId="1EF070F7" w14:textId="77777777" w:rsidR="005C4A48" w:rsidRPr="0035030C" w:rsidRDefault="005C4A48" w:rsidP="005C4A48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092A81BC" w14:textId="525AB3B1" w:rsidR="005C4A48" w:rsidRPr="0035030C" w:rsidRDefault="005C4A48" w:rsidP="005C4A48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ภายใน 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 หรือ น้อยกว่า</w:t>
            </w: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3EBFC025" w14:textId="77777777" w:rsidR="005C4A48" w:rsidRPr="0035030C" w:rsidRDefault="005C4A48" w:rsidP="005C4A48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00C81332" w14:textId="7DA45A3F" w:rsidR="005C4A48" w:rsidRPr="0035030C" w:rsidRDefault="005C4A48" w:rsidP="005C4A48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  <w:p w14:paraId="40D88F6A" w14:textId="24583183" w:rsidR="005C4A48" w:rsidRPr="0035030C" w:rsidRDefault="005C4A48" w:rsidP="005C4A48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แต่ไม่เกิน 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4F02B497" w14:textId="77777777" w:rsidR="005C4A48" w:rsidRPr="0035030C" w:rsidRDefault="005C4A48" w:rsidP="005C4A48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35D6F1F4" w14:textId="79E594AB" w:rsidR="005C4A48" w:rsidRPr="0035030C" w:rsidRDefault="005C4A48" w:rsidP="005C4A48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120CE31A" w14:textId="77777777" w:rsidR="005C4A48" w:rsidRPr="0035030C" w:rsidRDefault="005C4A48" w:rsidP="005C4A48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13711E89" w14:textId="3FBA9FC7" w:rsidR="005C4A48" w:rsidRPr="0035030C" w:rsidRDefault="005C4A48" w:rsidP="005C4A48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CB3660" w:rsidRPr="0035030C" w14:paraId="0537B46A" w14:textId="77777777" w:rsidTr="009247A5">
        <w:trPr>
          <w:tblHeader/>
        </w:trPr>
        <w:tc>
          <w:tcPr>
            <w:tcW w:w="2610" w:type="dxa"/>
            <w:vAlign w:val="bottom"/>
          </w:tcPr>
          <w:p w14:paraId="0F11F1DA" w14:textId="77777777" w:rsidR="00CB3660" w:rsidRPr="0035030C" w:rsidRDefault="00CB3660" w:rsidP="002E2382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06" w:type="dxa"/>
            <w:gridSpan w:val="9"/>
            <w:vAlign w:val="bottom"/>
          </w:tcPr>
          <w:p w14:paraId="4905F93F" w14:textId="77777777" w:rsidR="00CB3660" w:rsidRPr="0035030C" w:rsidRDefault="00CB3660" w:rsidP="002E2382">
            <w:pPr>
              <w:tabs>
                <w:tab w:val="decimal" w:pos="806"/>
              </w:tabs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3D25BB" w:rsidRPr="0035030C" w14:paraId="19ADAF11" w14:textId="77777777" w:rsidTr="00CA5BCF">
        <w:trPr>
          <w:tblHeader/>
        </w:trPr>
        <w:tc>
          <w:tcPr>
            <w:tcW w:w="2610" w:type="dxa"/>
          </w:tcPr>
          <w:p w14:paraId="451107C5" w14:textId="77777777" w:rsidR="003D25BB" w:rsidRPr="0035030C" w:rsidRDefault="003D25BB" w:rsidP="002E2382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080" w:type="dxa"/>
            <w:vAlign w:val="bottom"/>
          </w:tcPr>
          <w:p w14:paraId="3963F26C" w14:textId="77777777" w:rsidR="003D25BB" w:rsidRPr="0035030C" w:rsidRDefault="003D25BB" w:rsidP="002E2382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4A57FB9D" w14:textId="77777777" w:rsidR="003D25BB" w:rsidRPr="0035030C" w:rsidRDefault="003D25BB" w:rsidP="002E2382">
            <w:pPr>
              <w:tabs>
                <w:tab w:val="decimal" w:pos="918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2C5CA2D5" w14:textId="77777777" w:rsidR="003D25BB" w:rsidRPr="0035030C" w:rsidRDefault="003D25BB" w:rsidP="002E2382">
            <w:pPr>
              <w:tabs>
                <w:tab w:val="decimal" w:pos="918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78DF9553" w14:textId="77777777" w:rsidR="003D25BB" w:rsidRPr="0035030C" w:rsidRDefault="003D25BB" w:rsidP="002E2382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34708A16" w14:textId="77777777" w:rsidR="003D25BB" w:rsidRPr="0035030C" w:rsidRDefault="003D25BB" w:rsidP="002E2382">
            <w:pPr>
              <w:tabs>
                <w:tab w:val="decimal" w:pos="918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5C6E4E6C" w14:textId="77777777" w:rsidR="003D25BB" w:rsidRPr="0035030C" w:rsidRDefault="003D25BB" w:rsidP="002E2382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0EC37CAC" w14:textId="77777777" w:rsidR="003D25BB" w:rsidRPr="0035030C" w:rsidRDefault="003D25BB" w:rsidP="001F218D">
            <w:pPr>
              <w:tabs>
                <w:tab w:val="decimal" w:pos="989"/>
              </w:tabs>
              <w:spacing w:line="340" w:lineRule="exact"/>
              <w:ind w:left="-119" w:right="-3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7C929A7D" w14:textId="77777777" w:rsidR="003D25BB" w:rsidRPr="0035030C" w:rsidRDefault="003D25BB" w:rsidP="002E238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1F3D9C9B" w14:textId="77777777" w:rsidR="003D25BB" w:rsidRPr="0035030C" w:rsidRDefault="003D25BB" w:rsidP="002E2382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D25BB" w:rsidRPr="0035030C" w14:paraId="56D06CD1" w14:textId="77777777" w:rsidTr="00CA5BCF">
        <w:tc>
          <w:tcPr>
            <w:tcW w:w="2610" w:type="dxa"/>
          </w:tcPr>
          <w:p w14:paraId="1E645D8B" w14:textId="66FC4C61" w:rsidR="003D25BB" w:rsidRPr="0035030C" w:rsidRDefault="003D25BB" w:rsidP="009247A5">
            <w:pPr>
              <w:spacing w:line="340" w:lineRule="exact"/>
              <w:ind w:left="450" w:right="-102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0B656DBF" w14:textId="76828EB9" w:rsidR="003D25BB" w:rsidRPr="0035030C" w:rsidRDefault="00DE1F57" w:rsidP="009E70FA">
            <w:pPr>
              <w:tabs>
                <w:tab w:val="decimal" w:pos="87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</w:t>
            </w:r>
            <w:r w:rsidR="00AB4E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082,719</w:t>
            </w:r>
          </w:p>
        </w:tc>
        <w:tc>
          <w:tcPr>
            <w:tcW w:w="269" w:type="dxa"/>
            <w:shd w:val="clear" w:color="auto" w:fill="auto"/>
          </w:tcPr>
          <w:p w14:paraId="4D300078" w14:textId="77777777" w:rsidR="003D25BB" w:rsidRPr="0035030C" w:rsidRDefault="003D25BB" w:rsidP="002E2382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458ECB64" w14:textId="15D2C5C5" w:rsidR="003D25BB" w:rsidRPr="0035030C" w:rsidRDefault="002B2EB0" w:rsidP="009E70FA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</w:t>
            </w:r>
            <w:r w:rsidR="00E025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082,719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21DA654" w14:textId="77777777" w:rsidR="003D25BB" w:rsidRPr="0035030C" w:rsidRDefault="003D25BB" w:rsidP="002E238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1682A6AE" w14:textId="0FB08E58" w:rsidR="003D25BB" w:rsidRPr="0035030C" w:rsidRDefault="0001002F" w:rsidP="002E2382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D412399" w14:textId="77777777" w:rsidR="003D25BB" w:rsidRPr="0035030C" w:rsidRDefault="003D25BB" w:rsidP="002E238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6FF7BE0" w14:textId="2BCC8C2E" w:rsidR="003D25BB" w:rsidRPr="0035030C" w:rsidRDefault="00D47953" w:rsidP="002E2382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2400B4F" w14:textId="77777777" w:rsidR="003D25BB" w:rsidRPr="0035030C" w:rsidRDefault="003D25BB" w:rsidP="002E238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6DFE7B63" w14:textId="3EE2C199" w:rsidR="003D25BB" w:rsidRPr="0035030C" w:rsidRDefault="004421F9" w:rsidP="00E76EE0">
            <w:pPr>
              <w:tabs>
                <w:tab w:val="decimal" w:pos="1020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</w:t>
            </w:r>
            <w:r w:rsidR="00543D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082,719</w:t>
            </w:r>
          </w:p>
        </w:tc>
      </w:tr>
      <w:tr w:rsidR="003D25BB" w:rsidRPr="0035030C" w14:paraId="7B912D57" w14:textId="77777777" w:rsidTr="00CA5BCF">
        <w:tc>
          <w:tcPr>
            <w:tcW w:w="2610" w:type="dxa"/>
          </w:tcPr>
          <w:p w14:paraId="14EB7568" w14:textId="77777777" w:rsidR="003D25BB" w:rsidRPr="0035030C" w:rsidRDefault="003D25BB" w:rsidP="002E2382">
            <w:pPr>
              <w:spacing w:line="340" w:lineRule="exact"/>
              <w:ind w:left="45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080" w:type="dxa"/>
            <w:shd w:val="clear" w:color="auto" w:fill="auto"/>
          </w:tcPr>
          <w:p w14:paraId="2803C457" w14:textId="11D92A25" w:rsidR="003D25BB" w:rsidRPr="0035030C" w:rsidRDefault="000B3483" w:rsidP="009E70FA">
            <w:pPr>
              <w:tabs>
                <w:tab w:val="decimal" w:pos="87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3,207,</w:t>
            </w:r>
            <w:r w:rsidR="0076602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614</w:t>
            </w:r>
          </w:p>
        </w:tc>
        <w:tc>
          <w:tcPr>
            <w:tcW w:w="269" w:type="dxa"/>
            <w:shd w:val="clear" w:color="auto" w:fill="auto"/>
          </w:tcPr>
          <w:p w14:paraId="339001DE" w14:textId="77777777" w:rsidR="003D25BB" w:rsidRPr="0035030C" w:rsidRDefault="003D25BB" w:rsidP="002E2382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36A46755" w14:textId="3893D297" w:rsidR="003D25BB" w:rsidRPr="0035030C" w:rsidRDefault="00301BCF" w:rsidP="009E70FA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3,195,621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C1CFEDF" w14:textId="77777777" w:rsidR="003D25BB" w:rsidRPr="0035030C" w:rsidRDefault="003D25BB" w:rsidP="007367E7">
            <w:pPr>
              <w:tabs>
                <w:tab w:val="decimal" w:pos="878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5F6A866E" w14:textId="466CFD6E" w:rsidR="003D25BB" w:rsidRPr="0035030C" w:rsidRDefault="0001002F" w:rsidP="00961F17">
            <w:pPr>
              <w:tabs>
                <w:tab w:val="decimal" w:pos="900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</w:t>
            </w:r>
            <w:r w:rsidR="00BE2F14">
              <w:rPr>
                <w:rFonts w:asciiTheme="majorBidi" w:hAnsiTheme="majorBidi" w:cstheme="majorBidi"/>
                <w:sz w:val="24"/>
                <w:szCs w:val="24"/>
              </w:rPr>
              <w:t>182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4B40680" w14:textId="77777777" w:rsidR="003D25BB" w:rsidRPr="0035030C" w:rsidRDefault="003D25BB" w:rsidP="002E238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96A1C7D" w14:textId="5BFB01FC" w:rsidR="003D25BB" w:rsidRPr="0035030C" w:rsidRDefault="004421F9" w:rsidP="001F218D">
            <w:pPr>
              <w:tabs>
                <w:tab w:val="decimal" w:pos="900"/>
              </w:tabs>
              <w:spacing w:line="340" w:lineRule="exact"/>
              <w:ind w:left="-119" w:right="-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4,811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6D3C5E5" w14:textId="77777777" w:rsidR="003D25BB" w:rsidRPr="0035030C" w:rsidRDefault="003D25BB" w:rsidP="002E238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155BBDE8" w14:textId="01147CEA" w:rsidR="003D25BB" w:rsidRPr="0035030C" w:rsidRDefault="00B422FD" w:rsidP="00E76EE0">
            <w:pPr>
              <w:tabs>
                <w:tab w:val="decimal" w:pos="1020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3,207,614</w:t>
            </w:r>
          </w:p>
        </w:tc>
      </w:tr>
      <w:tr w:rsidR="003E2365" w:rsidRPr="0035030C" w14:paraId="0B2D8A05" w14:textId="77777777" w:rsidTr="00CA5BCF">
        <w:tc>
          <w:tcPr>
            <w:tcW w:w="2610" w:type="dxa"/>
          </w:tcPr>
          <w:p w14:paraId="03E9B76E" w14:textId="3E4043DA" w:rsidR="003E2365" w:rsidRPr="0035030C" w:rsidRDefault="003E2365" w:rsidP="003E2365">
            <w:pPr>
              <w:spacing w:line="340" w:lineRule="exact"/>
              <w:ind w:left="45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2365">
              <w:rPr>
                <w:rFonts w:asciiTheme="majorBidi" w:hAnsiTheme="majorBidi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2EB71A" w14:textId="7F882382" w:rsidR="003E2365" w:rsidRDefault="003E2365" w:rsidP="003E2365">
            <w:pPr>
              <w:tabs>
                <w:tab w:val="decimal" w:pos="87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1,61</w:t>
            </w:r>
            <w:r w:rsidR="00FF0B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0,000</w:t>
            </w:r>
          </w:p>
        </w:tc>
        <w:tc>
          <w:tcPr>
            <w:tcW w:w="269" w:type="dxa"/>
            <w:shd w:val="clear" w:color="auto" w:fill="auto"/>
          </w:tcPr>
          <w:p w14:paraId="73332680" w14:textId="77777777" w:rsidR="003E2365" w:rsidRPr="0035030C" w:rsidRDefault="003E2365" w:rsidP="003E2365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0C58F656" w14:textId="1491B2AE" w:rsidR="003E2365" w:rsidRDefault="003E2365" w:rsidP="003E2365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1,61</w:t>
            </w:r>
            <w:r w:rsidR="00FF0B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0,000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BEF0234" w14:textId="77777777" w:rsidR="003E2365" w:rsidRPr="0035030C" w:rsidRDefault="003E2365" w:rsidP="003E2365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2B34713D" w14:textId="7EB2D3C6" w:rsidR="003E2365" w:rsidRDefault="003E2365" w:rsidP="003E2365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5E8FDAA" w14:textId="77777777" w:rsidR="003E2365" w:rsidRPr="0035030C" w:rsidRDefault="003E2365" w:rsidP="003E2365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65827B2" w14:textId="2D733EAE" w:rsidR="003E2365" w:rsidRDefault="003E2365" w:rsidP="003E2365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EF78F57" w14:textId="77777777" w:rsidR="003E2365" w:rsidRPr="0035030C" w:rsidRDefault="003E2365" w:rsidP="003E2365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1A42AE83" w14:textId="2388BAFF" w:rsidR="003E2365" w:rsidRDefault="003E2365" w:rsidP="003E2365">
            <w:pPr>
              <w:tabs>
                <w:tab w:val="decimal" w:pos="1020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</w:t>
            </w:r>
            <w:r w:rsidR="007A3E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10,000</w:t>
            </w:r>
          </w:p>
        </w:tc>
      </w:tr>
      <w:tr w:rsidR="003D25BB" w:rsidRPr="0035030C" w14:paraId="5699D066" w14:textId="77777777" w:rsidTr="00CA5BCF">
        <w:tc>
          <w:tcPr>
            <w:tcW w:w="2610" w:type="dxa"/>
          </w:tcPr>
          <w:p w14:paraId="70691653" w14:textId="77777777" w:rsidR="003D25BB" w:rsidRPr="0035030C" w:rsidRDefault="003D25BB" w:rsidP="002E2382">
            <w:pPr>
              <w:spacing w:line="340" w:lineRule="exact"/>
              <w:ind w:left="45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8A6F1C" w14:textId="66AF55B6" w:rsidR="003D25BB" w:rsidRPr="0035030C" w:rsidRDefault="00766023" w:rsidP="009E70FA">
            <w:pPr>
              <w:tabs>
                <w:tab w:val="decimal" w:pos="87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155,30</w:t>
            </w:r>
            <w:r w:rsidR="00AB4E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269" w:type="dxa"/>
            <w:shd w:val="clear" w:color="auto" w:fill="auto"/>
          </w:tcPr>
          <w:p w14:paraId="7BD52982" w14:textId="77777777" w:rsidR="003D25BB" w:rsidRPr="0035030C" w:rsidRDefault="003D25BB" w:rsidP="002E2382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3BA6641A" w14:textId="694E24EA" w:rsidR="003D25BB" w:rsidRPr="0035030C" w:rsidRDefault="0001002F" w:rsidP="009E70FA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68,201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95B074B" w14:textId="77777777" w:rsidR="003D25BB" w:rsidRPr="0035030C" w:rsidRDefault="003D25BB" w:rsidP="002E238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3433BDE2" w14:textId="75931E82" w:rsidR="003D25BB" w:rsidRPr="0035030C" w:rsidRDefault="00BE2F14" w:rsidP="00961F17">
            <w:pPr>
              <w:tabs>
                <w:tab w:val="decimal" w:pos="900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66,791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00867D6" w14:textId="77777777" w:rsidR="003D25BB" w:rsidRPr="0035030C" w:rsidRDefault="003D25BB" w:rsidP="002E238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D844354" w14:textId="0DD35E7A" w:rsidR="003D25BB" w:rsidRPr="0035030C" w:rsidRDefault="004421F9" w:rsidP="00961F17">
            <w:pPr>
              <w:tabs>
                <w:tab w:val="decimal" w:pos="900"/>
              </w:tabs>
              <w:spacing w:line="340" w:lineRule="exact"/>
              <w:ind w:left="-119" w:right="-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37,887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617A509" w14:textId="77777777" w:rsidR="003D25BB" w:rsidRPr="0035030C" w:rsidRDefault="003D25BB" w:rsidP="002E238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4233AF7" w14:textId="5F6E3160" w:rsidR="003D25BB" w:rsidRPr="0035030C" w:rsidRDefault="00B422FD" w:rsidP="00E76EE0">
            <w:pPr>
              <w:tabs>
                <w:tab w:val="decimal" w:pos="1020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172,</w:t>
            </w:r>
            <w:r w:rsidR="00A4550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879</w:t>
            </w:r>
          </w:p>
        </w:tc>
      </w:tr>
      <w:tr w:rsidR="003D25BB" w:rsidRPr="0035030C" w14:paraId="7B00B180" w14:textId="77777777" w:rsidTr="00CA5BCF">
        <w:tc>
          <w:tcPr>
            <w:tcW w:w="2610" w:type="dxa"/>
          </w:tcPr>
          <w:p w14:paraId="2655318F" w14:textId="77777777" w:rsidR="003D25BB" w:rsidRPr="0035030C" w:rsidRDefault="003D25BB" w:rsidP="002E2382">
            <w:pPr>
              <w:spacing w:line="340" w:lineRule="exact"/>
              <w:ind w:left="450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D5AF8C4" w14:textId="775D84C9" w:rsidR="003D25BB" w:rsidRPr="0035030C" w:rsidRDefault="00766023" w:rsidP="009E70FA">
            <w:pPr>
              <w:tabs>
                <w:tab w:val="decimal" w:pos="87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50,</w:t>
            </w:r>
            <w:r w:rsidR="00AB4E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322,100</w:t>
            </w:r>
          </w:p>
        </w:tc>
        <w:tc>
          <w:tcPr>
            <w:tcW w:w="269" w:type="dxa"/>
            <w:shd w:val="clear" w:color="auto" w:fill="auto"/>
          </w:tcPr>
          <w:p w14:paraId="16064B6D" w14:textId="77777777" w:rsidR="003D25BB" w:rsidRPr="0035030C" w:rsidRDefault="003D25BB" w:rsidP="002E2382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0A884E5F" w14:textId="75BA7F41" w:rsidR="003D25BB" w:rsidRPr="0035030C" w:rsidRDefault="0001002F" w:rsidP="009E70FA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10,298,700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A3347B6" w14:textId="77777777" w:rsidR="003D25BB" w:rsidRPr="0035030C" w:rsidRDefault="003D25BB" w:rsidP="002E238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0C52E99C" w14:textId="1A95C36E" w:rsidR="003D25BB" w:rsidRPr="0035030C" w:rsidRDefault="00BE2F14" w:rsidP="00961F17">
            <w:pPr>
              <w:tabs>
                <w:tab w:val="decimal" w:pos="900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40,023,400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3D8CD00" w14:textId="77777777" w:rsidR="003D25BB" w:rsidRPr="0035030C" w:rsidRDefault="003D25BB" w:rsidP="002E238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F3D7635" w14:textId="00DC210D" w:rsidR="003D25BB" w:rsidRPr="0035030C" w:rsidRDefault="004421F9" w:rsidP="003C4D17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3EC96BC" w14:textId="77777777" w:rsidR="003D25BB" w:rsidRPr="0035030C" w:rsidRDefault="003D25BB" w:rsidP="002E238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665F8F13" w14:textId="0D1D4B40" w:rsidR="003D25BB" w:rsidRPr="0035030C" w:rsidRDefault="00A45505" w:rsidP="00E76EE0">
            <w:pPr>
              <w:tabs>
                <w:tab w:val="decimal" w:pos="1020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50,</w:t>
            </w:r>
            <w:r w:rsidR="00F145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322,100</w:t>
            </w:r>
          </w:p>
        </w:tc>
      </w:tr>
      <w:tr w:rsidR="003D25BB" w:rsidRPr="0035030C" w14:paraId="525DED19" w14:textId="77777777" w:rsidTr="00CA5BCF">
        <w:tc>
          <w:tcPr>
            <w:tcW w:w="2610" w:type="dxa"/>
          </w:tcPr>
          <w:p w14:paraId="64A68764" w14:textId="77777777" w:rsidR="003D25BB" w:rsidRPr="0035030C" w:rsidRDefault="003D25BB" w:rsidP="002E2382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A4E5F6" w14:textId="7657998F" w:rsidR="003D25BB" w:rsidRPr="0035030C" w:rsidRDefault="00836751" w:rsidP="00CD1DBD">
            <w:pPr>
              <w:tabs>
                <w:tab w:val="decimal" w:pos="876"/>
              </w:tabs>
              <w:spacing w:line="340" w:lineRule="exact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59,3</w:t>
            </w:r>
            <w:r w:rsidR="00FF0B5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77,740</w:t>
            </w:r>
          </w:p>
        </w:tc>
        <w:tc>
          <w:tcPr>
            <w:tcW w:w="269" w:type="dxa"/>
          </w:tcPr>
          <w:p w14:paraId="4816F804" w14:textId="77777777" w:rsidR="003D25BB" w:rsidRPr="0035030C" w:rsidRDefault="003D25BB" w:rsidP="002E2382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358FA4" w14:textId="7DECB92A" w:rsidR="003D25BB" w:rsidRPr="0035030C" w:rsidRDefault="00836751" w:rsidP="00D65CFE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19,2</w:t>
            </w:r>
            <w:r w:rsidR="00D1788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FF0B5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5,241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5D4466C" w14:textId="77777777" w:rsidR="003D25BB" w:rsidRPr="0035030C" w:rsidRDefault="003D25BB" w:rsidP="002E2382">
            <w:pPr>
              <w:tabs>
                <w:tab w:val="decimal" w:pos="806"/>
              </w:tabs>
              <w:spacing w:line="340" w:lineRule="exac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9E476B" w14:textId="696D7583" w:rsidR="003D25BB" w:rsidRPr="0035030C" w:rsidRDefault="00BE2F14" w:rsidP="00961F17">
            <w:pPr>
              <w:tabs>
                <w:tab w:val="decimal" w:pos="900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40,097,373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226B7D3" w14:textId="77777777" w:rsidR="003D25BB" w:rsidRPr="0035030C" w:rsidRDefault="003D25BB" w:rsidP="002E2382">
            <w:pPr>
              <w:tabs>
                <w:tab w:val="decimal" w:pos="806"/>
              </w:tabs>
              <w:spacing w:line="340" w:lineRule="exac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66FF54" w14:textId="5E59DFB1" w:rsidR="003D25BB" w:rsidRPr="0035030C" w:rsidRDefault="004421F9" w:rsidP="00961F17">
            <w:pPr>
              <w:tabs>
                <w:tab w:val="decimal" w:pos="900"/>
              </w:tabs>
              <w:spacing w:line="340" w:lineRule="exact"/>
              <w:ind w:left="-119" w:right="-1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42,698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45E2604" w14:textId="77777777" w:rsidR="003D25BB" w:rsidRPr="0035030C" w:rsidRDefault="003D25BB" w:rsidP="002E238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E51B87" w14:textId="7C6631C2" w:rsidR="003D25BB" w:rsidRPr="0035030C" w:rsidRDefault="00836751" w:rsidP="00E76EE0">
            <w:pPr>
              <w:tabs>
                <w:tab w:val="decimal" w:pos="1020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59,</w:t>
            </w:r>
            <w:r w:rsidR="00277A3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395,312</w:t>
            </w:r>
          </w:p>
        </w:tc>
      </w:tr>
      <w:tr w:rsidR="00643329" w:rsidRPr="0035030C" w14:paraId="3D71D0A0" w14:textId="77777777" w:rsidTr="007474FF">
        <w:trPr>
          <w:tblHeader/>
        </w:trPr>
        <w:tc>
          <w:tcPr>
            <w:tcW w:w="2610" w:type="dxa"/>
            <w:vAlign w:val="bottom"/>
          </w:tcPr>
          <w:p w14:paraId="63D88007" w14:textId="77777777" w:rsidR="00643329" w:rsidRPr="0035030C" w:rsidRDefault="00643329" w:rsidP="007474FF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06" w:type="dxa"/>
            <w:gridSpan w:val="9"/>
            <w:vAlign w:val="bottom"/>
          </w:tcPr>
          <w:p w14:paraId="03B47825" w14:textId="1168B9E2" w:rsidR="00643329" w:rsidRPr="0035030C" w:rsidRDefault="00643329" w:rsidP="007474FF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3329" w:rsidRPr="0035030C" w14:paraId="621ECBFF" w14:textId="77777777" w:rsidTr="00CA5BCF">
        <w:trPr>
          <w:tblHeader/>
        </w:trPr>
        <w:tc>
          <w:tcPr>
            <w:tcW w:w="2610" w:type="dxa"/>
            <w:vAlign w:val="bottom"/>
          </w:tcPr>
          <w:p w14:paraId="45D6A68F" w14:textId="4EC074FC" w:rsidR="00643329" w:rsidRPr="0035030C" w:rsidRDefault="00643329" w:rsidP="007474FF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2810CA" w:rsidRPr="002810C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2810CA" w:rsidRPr="002810C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256</w:t>
            </w:r>
            <w:r w:rsidR="0019218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6</w:t>
            </w:r>
          </w:p>
        </w:tc>
        <w:tc>
          <w:tcPr>
            <w:tcW w:w="1080" w:type="dxa"/>
            <w:vAlign w:val="bottom"/>
          </w:tcPr>
          <w:p w14:paraId="33D7E839" w14:textId="19FF3C6E" w:rsidR="00643329" w:rsidRPr="0035030C" w:rsidRDefault="00643329" w:rsidP="007474FF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7CF49624" w14:textId="77777777" w:rsidR="00643329" w:rsidRPr="0035030C" w:rsidRDefault="00643329" w:rsidP="007474FF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4E30CF33" w14:textId="31796AB4" w:rsidR="00643329" w:rsidRPr="0035030C" w:rsidRDefault="00643329" w:rsidP="007474FF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4189B590" w14:textId="77777777" w:rsidR="00643329" w:rsidRPr="0035030C" w:rsidRDefault="00643329" w:rsidP="007474FF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3D6C5F8E" w14:textId="29D37D44" w:rsidR="00643329" w:rsidRPr="0035030C" w:rsidRDefault="00643329" w:rsidP="007474FF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019AADCC" w14:textId="77777777" w:rsidR="00643329" w:rsidRPr="0035030C" w:rsidRDefault="00643329" w:rsidP="007474FF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260A0B1B" w14:textId="5C8307EA" w:rsidR="00643329" w:rsidRPr="0035030C" w:rsidRDefault="00643329" w:rsidP="007474FF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6A58D3CA" w14:textId="77777777" w:rsidR="00643329" w:rsidRPr="0035030C" w:rsidRDefault="00643329" w:rsidP="007474FF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6CC1CE93" w14:textId="65A7415A" w:rsidR="00643329" w:rsidRPr="0035030C" w:rsidRDefault="00643329" w:rsidP="007474FF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643329" w:rsidRPr="0035030C" w14:paraId="419C07FA" w14:textId="77777777" w:rsidTr="007474FF">
        <w:trPr>
          <w:tblHeader/>
        </w:trPr>
        <w:tc>
          <w:tcPr>
            <w:tcW w:w="2610" w:type="dxa"/>
            <w:vAlign w:val="bottom"/>
          </w:tcPr>
          <w:p w14:paraId="5284D35F" w14:textId="77777777" w:rsidR="00643329" w:rsidRPr="0035030C" w:rsidRDefault="00643329" w:rsidP="007474FF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06" w:type="dxa"/>
            <w:gridSpan w:val="9"/>
            <w:vAlign w:val="bottom"/>
          </w:tcPr>
          <w:p w14:paraId="4CADC644" w14:textId="4B685CAA" w:rsidR="00643329" w:rsidRPr="0035030C" w:rsidRDefault="00643329" w:rsidP="007474FF">
            <w:pPr>
              <w:tabs>
                <w:tab w:val="decimal" w:pos="806"/>
              </w:tabs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3329" w:rsidRPr="0035030C" w14:paraId="36F50FF4" w14:textId="77777777" w:rsidTr="00CA5BCF">
        <w:trPr>
          <w:tblHeader/>
        </w:trPr>
        <w:tc>
          <w:tcPr>
            <w:tcW w:w="2610" w:type="dxa"/>
          </w:tcPr>
          <w:p w14:paraId="19EAE388" w14:textId="77777777" w:rsidR="00643329" w:rsidRPr="0035030C" w:rsidRDefault="00643329" w:rsidP="007474FF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080" w:type="dxa"/>
            <w:vAlign w:val="bottom"/>
          </w:tcPr>
          <w:p w14:paraId="6327867C" w14:textId="77777777" w:rsidR="00643329" w:rsidRPr="0035030C" w:rsidRDefault="00643329" w:rsidP="007474FF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7E5F3815" w14:textId="77777777" w:rsidR="00643329" w:rsidRPr="0035030C" w:rsidRDefault="00643329" w:rsidP="007474FF">
            <w:pPr>
              <w:tabs>
                <w:tab w:val="decimal" w:pos="918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25F77331" w14:textId="77777777" w:rsidR="00643329" w:rsidRPr="0035030C" w:rsidRDefault="00643329" w:rsidP="007474FF">
            <w:pPr>
              <w:tabs>
                <w:tab w:val="decimal" w:pos="918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210AF87E" w14:textId="77777777" w:rsidR="00643329" w:rsidRPr="0035030C" w:rsidRDefault="00643329" w:rsidP="007474FF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3CEBBD82" w14:textId="77777777" w:rsidR="00643329" w:rsidRPr="0035030C" w:rsidRDefault="00643329" w:rsidP="007474FF">
            <w:pPr>
              <w:tabs>
                <w:tab w:val="decimal" w:pos="918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3AD205DC" w14:textId="77777777" w:rsidR="00643329" w:rsidRPr="0035030C" w:rsidRDefault="00643329" w:rsidP="007474FF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26379666" w14:textId="77777777" w:rsidR="00643329" w:rsidRPr="0035030C" w:rsidRDefault="00643329" w:rsidP="007474FF">
            <w:pPr>
              <w:tabs>
                <w:tab w:val="decimal" w:pos="918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3D9199DA" w14:textId="77777777" w:rsidR="00643329" w:rsidRPr="0035030C" w:rsidRDefault="00643329" w:rsidP="007474FF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15C80F06" w14:textId="77777777" w:rsidR="00643329" w:rsidRPr="0035030C" w:rsidRDefault="00643329" w:rsidP="007474FF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92189" w:rsidRPr="0035030C" w14:paraId="1B505F43" w14:textId="77777777" w:rsidTr="00CA5BCF">
        <w:tc>
          <w:tcPr>
            <w:tcW w:w="2610" w:type="dxa"/>
          </w:tcPr>
          <w:p w14:paraId="7271D503" w14:textId="77777777" w:rsidR="00192189" w:rsidRPr="0035030C" w:rsidRDefault="00192189" w:rsidP="00192189">
            <w:pPr>
              <w:spacing w:line="340" w:lineRule="exact"/>
              <w:ind w:left="450" w:right="-102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1405B7F9" w14:textId="5CD5DF52" w:rsidR="00192189" w:rsidRPr="0035030C" w:rsidRDefault="00192189" w:rsidP="00192189">
            <w:pPr>
              <w:tabs>
                <w:tab w:val="decimal" w:pos="87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407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680</w:t>
            </w:r>
          </w:p>
        </w:tc>
        <w:tc>
          <w:tcPr>
            <w:tcW w:w="269" w:type="dxa"/>
            <w:shd w:val="clear" w:color="auto" w:fill="auto"/>
          </w:tcPr>
          <w:p w14:paraId="3A6F83E1" w14:textId="77777777" w:rsidR="00192189" w:rsidRPr="0035030C" w:rsidRDefault="00192189" w:rsidP="00192189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63231FF5" w14:textId="59E7F612" w:rsidR="00192189" w:rsidRPr="0035030C" w:rsidRDefault="00192189" w:rsidP="00192189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407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680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58DF64F" w14:textId="77777777" w:rsidR="00192189" w:rsidRPr="0035030C" w:rsidRDefault="00192189" w:rsidP="00192189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422F1BA7" w14:textId="23C83490" w:rsidR="00192189" w:rsidRPr="0035030C" w:rsidRDefault="00192189" w:rsidP="003C416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4449F2D" w14:textId="77777777" w:rsidR="00192189" w:rsidRPr="0035030C" w:rsidRDefault="00192189" w:rsidP="00192189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79B3C17" w14:textId="427556C2" w:rsidR="00192189" w:rsidRPr="0035030C" w:rsidRDefault="00192189" w:rsidP="003C416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95D27C8" w14:textId="77777777" w:rsidR="00192189" w:rsidRPr="0035030C" w:rsidRDefault="00192189" w:rsidP="00192189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25CBED03" w14:textId="2AEEB79E" w:rsidR="00192189" w:rsidRPr="0035030C" w:rsidRDefault="00192189" w:rsidP="00192189">
            <w:pPr>
              <w:tabs>
                <w:tab w:val="decimal" w:pos="1020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407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680</w:t>
            </w:r>
          </w:p>
        </w:tc>
      </w:tr>
      <w:tr w:rsidR="00192189" w:rsidRPr="0035030C" w14:paraId="299C0640" w14:textId="77777777" w:rsidTr="00CA5BCF">
        <w:tc>
          <w:tcPr>
            <w:tcW w:w="2610" w:type="dxa"/>
          </w:tcPr>
          <w:p w14:paraId="756358A4" w14:textId="77777777" w:rsidR="00192189" w:rsidRPr="0035030C" w:rsidRDefault="00192189" w:rsidP="00192189">
            <w:pPr>
              <w:spacing w:line="340" w:lineRule="exact"/>
              <w:ind w:left="45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080" w:type="dxa"/>
            <w:shd w:val="clear" w:color="auto" w:fill="auto"/>
          </w:tcPr>
          <w:p w14:paraId="7F4C7A78" w14:textId="5B95165F" w:rsidR="00192189" w:rsidRPr="0035030C" w:rsidRDefault="00192189" w:rsidP="00192189">
            <w:pPr>
              <w:tabs>
                <w:tab w:val="decimal" w:pos="87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69" w:type="dxa"/>
            <w:shd w:val="clear" w:color="auto" w:fill="auto"/>
          </w:tcPr>
          <w:p w14:paraId="34034734" w14:textId="77777777" w:rsidR="00192189" w:rsidRPr="0035030C" w:rsidRDefault="00192189" w:rsidP="00192189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7CCF683C" w14:textId="5C81925E" w:rsidR="00192189" w:rsidRPr="0035030C" w:rsidRDefault="00192189" w:rsidP="00192189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BDEB78A" w14:textId="77777777" w:rsidR="00192189" w:rsidRPr="0035030C" w:rsidRDefault="00192189" w:rsidP="00192189">
            <w:pPr>
              <w:tabs>
                <w:tab w:val="decimal" w:pos="878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6A33F8C8" w14:textId="2BE9FCD3" w:rsidR="00192189" w:rsidRPr="0035030C" w:rsidRDefault="00192189" w:rsidP="00192189">
            <w:pPr>
              <w:tabs>
                <w:tab w:val="decimal" w:pos="900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024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6DBEDB7" w14:textId="77777777" w:rsidR="00192189" w:rsidRPr="0035030C" w:rsidRDefault="00192189" w:rsidP="00192189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E3B7640" w14:textId="4E8D0D77" w:rsidR="00192189" w:rsidRPr="0035030C" w:rsidRDefault="00192189" w:rsidP="00192189">
            <w:pPr>
              <w:tabs>
                <w:tab w:val="decimal" w:pos="900"/>
              </w:tabs>
              <w:spacing w:line="340" w:lineRule="exact"/>
              <w:ind w:left="-119"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654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A3436E3" w14:textId="77777777" w:rsidR="00192189" w:rsidRPr="0035030C" w:rsidRDefault="00192189" w:rsidP="00192189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02A80CC" w14:textId="08CEA674" w:rsidR="00192189" w:rsidRPr="0035030C" w:rsidRDefault="00192189" w:rsidP="00192189">
            <w:pPr>
              <w:tabs>
                <w:tab w:val="decimal" w:pos="1020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</w:tr>
      <w:tr w:rsidR="00192189" w:rsidRPr="0035030C" w14:paraId="016308AE" w14:textId="77777777" w:rsidTr="00CA5BCF">
        <w:tc>
          <w:tcPr>
            <w:tcW w:w="2610" w:type="dxa"/>
          </w:tcPr>
          <w:p w14:paraId="3C8A3C70" w14:textId="77777777" w:rsidR="00192189" w:rsidRPr="0035030C" w:rsidRDefault="00192189" w:rsidP="00192189">
            <w:pPr>
              <w:spacing w:line="340" w:lineRule="exact"/>
              <w:ind w:left="45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3D6FCD" w14:textId="3ED0CF29" w:rsidR="00192189" w:rsidRPr="0035030C" w:rsidRDefault="00192189" w:rsidP="00192189">
            <w:pPr>
              <w:tabs>
                <w:tab w:val="decimal" w:pos="87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269" w:type="dxa"/>
            <w:shd w:val="clear" w:color="auto" w:fill="auto"/>
          </w:tcPr>
          <w:p w14:paraId="35F6E084" w14:textId="77777777" w:rsidR="00192189" w:rsidRPr="0035030C" w:rsidRDefault="00192189" w:rsidP="00192189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5B100803" w14:textId="2D8BD65A" w:rsidR="00192189" w:rsidRPr="0035030C" w:rsidRDefault="00192189" w:rsidP="00192189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005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1102FB0" w14:textId="77777777" w:rsidR="00192189" w:rsidRPr="0035030C" w:rsidRDefault="00192189" w:rsidP="00192189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35022930" w14:textId="030F422D" w:rsidR="00192189" w:rsidRPr="0035030C" w:rsidRDefault="00192189" w:rsidP="00192189">
            <w:pPr>
              <w:tabs>
                <w:tab w:val="decimal" w:pos="900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773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EF2DD65" w14:textId="77777777" w:rsidR="00192189" w:rsidRPr="0035030C" w:rsidRDefault="00192189" w:rsidP="00192189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624460E" w14:textId="39D1B0B1" w:rsidR="00192189" w:rsidRPr="0035030C" w:rsidRDefault="00192189" w:rsidP="00192189">
            <w:pPr>
              <w:tabs>
                <w:tab w:val="decimal" w:pos="900"/>
              </w:tabs>
              <w:spacing w:line="340" w:lineRule="exact"/>
              <w:ind w:left="-119"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900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8A0632D" w14:textId="77777777" w:rsidR="00192189" w:rsidRPr="0035030C" w:rsidRDefault="00192189" w:rsidP="00192189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2C0971E4" w14:textId="56F3B293" w:rsidR="00192189" w:rsidRPr="0035030C" w:rsidRDefault="00192189" w:rsidP="00192189">
            <w:pPr>
              <w:tabs>
                <w:tab w:val="decimal" w:pos="1020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678</w:t>
            </w:r>
          </w:p>
        </w:tc>
      </w:tr>
      <w:tr w:rsidR="00192189" w:rsidRPr="0035030C" w14:paraId="4E909B10" w14:textId="77777777" w:rsidTr="00CA5BCF">
        <w:tc>
          <w:tcPr>
            <w:tcW w:w="2610" w:type="dxa"/>
          </w:tcPr>
          <w:p w14:paraId="4F50AE50" w14:textId="77777777" w:rsidR="00192189" w:rsidRPr="0035030C" w:rsidRDefault="00192189" w:rsidP="00192189">
            <w:pPr>
              <w:spacing w:line="340" w:lineRule="exact"/>
              <w:ind w:left="450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53C0841" w14:textId="233BCBF0" w:rsidR="00192189" w:rsidRPr="0035030C" w:rsidRDefault="00192189" w:rsidP="00192189">
            <w:pPr>
              <w:tabs>
                <w:tab w:val="decimal" w:pos="87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  <w:tc>
          <w:tcPr>
            <w:tcW w:w="269" w:type="dxa"/>
            <w:shd w:val="clear" w:color="auto" w:fill="auto"/>
          </w:tcPr>
          <w:p w14:paraId="4B159F12" w14:textId="77777777" w:rsidR="00192189" w:rsidRPr="0035030C" w:rsidRDefault="00192189" w:rsidP="00192189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1784603D" w14:textId="7AAD5BBC" w:rsidR="00192189" w:rsidRPr="0035030C" w:rsidRDefault="00192189" w:rsidP="00192189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300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C6CD0D0" w14:textId="77777777" w:rsidR="00192189" w:rsidRPr="0035030C" w:rsidRDefault="00192189" w:rsidP="00192189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05938E70" w14:textId="47C33C70" w:rsidR="00192189" w:rsidRPr="0035030C" w:rsidRDefault="00192189" w:rsidP="00192189">
            <w:pPr>
              <w:tabs>
                <w:tab w:val="decimal" w:pos="900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900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8CC0E1F" w14:textId="77777777" w:rsidR="00192189" w:rsidRPr="0035030C" w:rsidRDefault="00192189" w:rsidP="00192189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7466DEB" w14:textId="1B41DA50" w:rsidR="00192189" w:rsidRPr="0035030C" w:rsidRDefault="00192189" w:rsidP="003C416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3F37BC2" w14:textId="77777777" w:rsidR="00192189" w:rsidRPr="0035030C" w:rsidRDefault="00192189" w:rsidP="00192189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2EDF7B79" w14:textId="47E8396B" w:rsidR="00192189" w:rsidRPr="0035030C" w:rsidRDefault="00192189" w:rsidP="00192189">
            <w:pPr>
              <w:tabs>
                <w:tab w:val="decimal" w:pos="1020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</w:tr>
      <w:tr w:rsidR="00192189" w:rsidRPr="0035030C" w14:paraId="56C3FBF8" w14:textId="77777777" w:rsidTr="00CA5BCF">
        <w:tc>
          <w:tcPr>
            <w:tcW w:w="2610" w:type="dxa"/>
          </w:tcPr>
          <w:p w14:paraId="1C9980F1" w14:textId="77777777" w:rsidR="00192189" w:rsidRPr="0035030C" w:rsidRDefault="00192189" w:rsidP="00192189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F46602" w14:textId="2AB068E8" w:rsidR="00192189" w:rsidRPr="0035030C" w:rsidRDefault="00192189" w:rsidP="00192189">
            <w:pPr>
              <w:tabs>
                <w:tab w:val="decimal" w:pos="87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,159,368</w:t>
            </w:r>
          </w:p>
        </w:tc>
        <w:tc>
          <w:tcPr>
            <w:tcW w:w="269" w:type="dxa"/>
          </w:tcPr>
          <w:p w14:paraId="05FA2702" w14:textId="77777777" w:rsidR="00192189" w:rsidRPr="0035030C" w:rsidRDefault="00192189" w:rsidP="00192189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B727C1" w14:textId="6269CF7B" w:rsidR="00192189" w:rsidRPr="0035030C" w:rsidRDefault="00192189" w:rsidP="00192189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506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57D0183" w14:textId="77777777" w:rsidR="00192189" w:rsidRPr="0035030C" w:rsidRDefault="00192189" w:rsidP="00192189">
            <w:pPr>
              <w:tabs>
                <w:tab w:val="decimal" w:pos="806"/>
              </w:tabs>
              <w:spacing w:line="340" w:lineRule="exac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AFD5BB" w14:textId="6FFA5F7E" w:rsidR="00192189" w:rsidRPr="0035030C" w:rsidRDefault="00192189" w:rsidP="00192189">
            <w:pPr>
              <w:tabs>
                <w:tab w:val="decimal" w:pos="900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627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697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FA74A49" w14:textId="77777777" w:rsidR="00192189" w:rsidRPr="0035030C" w:rsidRDefault="00192189" w:rsidP="00192189">
            <w:pPr>
              <w:tabs>
                <w:tab w:val="decimal" w:pos="806"/>
              </w:tabs>
              <w:spacing w:line="340" w:lineRule="exac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D9CD2C" w14:textId="54F047A2" w:rsidR="00192189" w:rsidRPr="0035030C" w:rsidRDefault="00192189" w:rsidP="00192189">
            <w:pPr>
              <w:tabs>
                <w:tab w:val="decimal" w:pos="900"/>
              </w:tabs>
              <w:spacing w:line="340" w:lineRule="exact"/>
              <w:ind w:left="-119" w:right="-1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554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1A11E86" w14:textId="77777777" w:rsidR="00192189" w:rsidRPr="0035030C" w:rsidRDefault="00192189" w:rsidP="00192189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1CD929" w14:textId="0B3F96E7" w:rsidR="00192189" w:rsidRPr="0035030C" w:rsidRDefault="00192189" w:rsidP="00192189">
            <w:pPr>
              <w:tabs>
                <w:tab w:val="decimal" w:pos="1020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179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39</w:t>
            </w:r>
          </w:p>
        </w:tc>
      </w:tr>
    </w:tbl>
    <w:p w14:paraId="38106D6C" w14:textId="77777777" w:rsidR="00E60D51" w:rsidRPr="00815252" w:rsidRDefault="00E60D51" w:rsidP="0049618D">
      <w:pPr>
        <w:pStyle w:val="Ang15"/>
        <w:rPr>
          <w:rFonts w:asciiTheme="majorBidi" w:hAnsiTheme="majorBidi" w:cstheme="majorBidi"/>
          <w:highlight w:val="yellow"/>
        </w:rPr>
      </w:pPr>
    </w:p>
    <w:p w14:paraId="0B670804" w14:textId="23106581" w:rsidR="00A0199E" w:rsidRPr="00815252" w:rsidRDefault="00A0199E" w:rsidP="002A2F87">
      <w:pPr>
        <w:pStyle w:val="Ang15"/>
        <w:rPr>
          <w:rFonts w:asciiTheme="majorBidi" w:hAnsiTheme="majorBidi" w:cstheme="majorBidi"/>
          <w:i/>
          <w:iCs/>
        </w:rPr>
      </w:pPr>
      <w:r w:rsidRPr="00815252">
        <w:rPr>
          <w:rFonts w:asciiTheme="majorBidi" w:hAnsiTheme="majorBidi" w:cstheme="majorBidi"/>
          <w:i/>
          <w:iCs/>
        </w:rPr>
        <w:t>(</w:t>
      </w:r>
      <w:r w:rsidR="00643329" w:rsidRPr="00815252">
        <w:rPr>
          <w:rFonts w:asciiTheme="majorBidi" w:hAnsiTheme="majorBidi" w:cstheme="majorBidi"/>
          <w:i/>
          <w:iCs/>
          <w:cs/>
        </w:rPr>
        <w:t>ข</w:t>
      </w:r>
      <w:r w:rsidRPr="00815252">
        <w:rPr>
          <w:rFonts w:asciiTheme="majorBidi" w:hAnsiTheme="majorBidi" w:cstheme="majorBidi"/>
          <w:i/>
          <w:iCs/>
        </w:rPr>
        <w:t>.</w:t>
      </w:r>
      <w:r w:rsidR="002810CA" w:rsidRPr="002810CA">
        <w:rPr>
          <w:rFonts w:asciiTheme="majorBidi" w:hAnsiTheme="majorBidi" w:cstheme="majorBidi"/>
          <w:i/>
          <w:iCs/>
          <w:lang w:val="en-US"/>
        </w:rPr>
        <w:t>3</w:t>
      </w:r>
      <w:r w:rsidRPr="00815252">
        <w:rPr>
          <w:rFonts w:asciiTheme="majorBidi" w:hAnsiTheme="majorBidi" w:cstheme="majorBidi"/>
          <w:i/>
          <w:iCs/>
        </w:rPr>
        <w:t>)</w:t>
      </w:r>
      <w:r w:rsidR="002A2F87" w:rsidRPr="00815252">
        <w:rPr>
          <w:rFonts w:asciiTheme="majorBidi" w:hAnsiTheme="majorBidi" w:cstheme="majorBidi"/>
          <w:i/>
          <w:iCs/>
        </w:rPr>
        <w:t xml:space="preserve"> </w:t>
      </w:r>
      <w:r w:rsidRPr="00815252">
        <w:rPr>
          <w:rFonts w:asciiTheme="majorBidi" w:hAnsiTheme="majorBidi" w:cstheme="majorBidi"/>
          <w:i/>
          <w:iCs/>
          <w:cs/>
        </w:rPr>
        <w:t>ความเสี่ยงด้านตลาด</w:t>
      </w:r>
    </w:p>
    <w:p w14:paraId="3613D029" w14:textId="06616301" w:rsidR="00A0199E" w:rsidRPr="00815252" w:rsidRDefault="00A0199E" w:rsidP="00F47B23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4B6BC2F2" w14:textId="0A28A9A4" w:rsidR="00643329" w:rsidRPr="0035030C" w:rsidRDefault="00643329" w:rsidP="002A2F87">
      <w:pPr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321D3763" w14:textId="77777777" w:rsidR="00824521" w:rsidRPr="0035030C" w:rsidRDefault="00824521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</w:rPr>
        <w:br w:type="page"/>
      </w:r>
    </w:p>
    <w:p w14:paraId="56129DBD" w14:textId="38C3DD95" w:rsidR="00027F5D" w:rsidRPr="0035030C" w:rsidRDefault="00027F5D" w:rsidP="005D0EF9">
      <w:pPr>
        <w:pStyle w:val="block"/>
        <w:spacing w:after="0" w:line="240" w:lineRule="auto"/>
        <w:ind w:left="1710" w:right="-7" w:hanging="720"/>
        <w:jc w:val="both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</w:rPr>
        <w:lastRenderedPageBreak/>
        <w:t>(</w:t>
      </w:r>
      <w:r w:rsidR="00C823F5" w:rsidRPr="0035030C">
        <w:rPr>
          <w:rFonts w:asciiTheme="majorBidi" w:hAnsiTheme="majorBidi" w:cstheme="majorBidi"/>
          <w:sz w:val="30"/>
          <w:szCs w:val="30"/>
          <w:cs/>
        </w:rPr>
        <w:t>ข</w:t>
      </w:r>
      <w:r w:rsidRPr="0035030C">
        <w:rPr>
          <w:rFonts w:asciiTheme="majorBidi" w:hAnsiTheme="majorBidi" w:cstheme="majorBidi"/>
          <w:sz w:val="30"/>
          <w:szCs w:val="30"/>
        </w:rPr>
        <w:t>.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5030C">
        <w:rPr>
          <w:rFonts w:asciiTheme="majorBidi" w:hAnsiTheme="majorBidi" w:cstheme="majorBidi"/>
          <w:sz w:val="30"/>
          <w:szCs w:val="30"/>
        </w:rPr>
        <w:t>.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5030C">
        <w:rPr>
          <w:rFonts w:asciiTheme="majorBidi" w:hAnsiTheme="majorBidi" w:cstheme="majorBidi"/>
          <w:sz w:val="30"/>
          <w:szCs w:val="30"/>
        </w:rPr>
        <w:t xml:space="preserve">) </w:t>
      </w:r>
      <w:r w:rsidRPr="0035030C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</w:p>
    <w:p w14:paraId="40530105" w14:textId="77777777" w:rsidR="00027F5D" w:rsidRPr="0035030C" w:rsidRDefault="00027F5D" w:rsidP="00373BDD">
      <w:pPr>
        <w:pStyle w:val="block"/>
        <w:tabs>
          <w:tab w:val="left" w:pos="770"/>
        </w:tabs>
        <w:spacing w:after="0" w:line="240" w:lineRule="auto"/>
        <w:ind w:right="-7" w:hanging="27"/>
        <w:jc w:val="both"/>
        <w:rPr>
          <w:rFonts w:asciiTheme="majorBidi" w:hAnsiTheme="majorBidi" w:cstheme="majorBidi"/>
          <w:sz w:val="20"/>
          <w:szCs w:val="20"/>
        </w:rPr>
      </w:pPr>
    </w:p>
    <w:p w14:paraId="30F3B238" w14:textId="77777777" w:rsidR="00E0608E" w:rsidRPr="0035030C" w:rsidRDefault="00C823F5" w:rsidP="00E0608E">
      <w:pPr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</w:t>
      </w:r>
      <w:r w:rsidR="00E0608E" w:rsidRPr="0035030C">
        <w:rPr>
          <w:rFonts w:asciiTheme="majorBidi" w:hAnsiTheme="majorBidi" w:cstheme="majorBidi"/>
          <w:sz w:val="30"/>
          <w:szCs w:val="30"/>
          <w:cs/>
        </w:rPr>
        <w:t xml:space="preserve">รายการซื้อและขายสินค้า ซื้อเครื่องจักรและอุปกรณ์ และเงินกู้ยืมที่เป็นเงินตราต่างประเทศ </w:t>
      </w:r>
    </w:p>
    <w:p w14:paraId="5B4B8AB9" w14:textId="216A660F" w:rsidR="00CA5BCF" w:rsidRPr="0035030C" w:rsidRDefault="00CA5BCF">
      <w:pPr>
        <w:spacing w:line="240" w:lineRule="auto"/>
        <w:rPr>
          <w:rFonts w:asciiTheme="majorBidi" w:hAnsiTheme="majorBidi" w:cstheme="majorBidi"/>
          <w:sz w:val="20"/>
          <w:szCs w:val="20"/>
          <w:highlight w:val="yellow"/>
          <w:cs/>
        </w:rPr>
      </w:pPr>
    </w:p>
    <w:tbl>
      <w:tblPr>
        <w:tblW w:w="8038" w:type="dxa"/>
        <w:tblInd w:w="1530" w:type="dxa"/>
        <w:tblLayout w:type="fixed"/>
        <w:tblLook w:val="04A0" w:firstRow="1" w:lastRow="0" w:firstColumn="1" w:lastColumn="0" w:noHBand="0" w:noVBand="1"/>
      </w:tblPr>
      <w:tblGrid>
        <w:gridCol w:w="2610"/>
        <w:gridCol w:w="1170"/>
        <w:gridCol w:w="270"/>
        <w:gridCol w:w="1119"/>
        <w:gridCol w:w="321"/>
        <w:gridCol w:w="1116"/>
        <w:gridCol w:w="236"/>
        <w:gridCol w:w="1196"/>
      </w:tblGrid>
      <w:tr w:rsidR="00BC7750" w:rsidRPr="0035030C" w14:paraId="63881994" w14:textId="77777777" w:rsidTr="008244EC">
        <w:trPr>
          <w:tblHeader/>
        </w:trPr>
        <w:tc>
          <w:tcPr>
            <w:tcW w:w="2610" w:type="dxa"/>
          </w:tcPr>
          <w:p w14:paraId="130511E4" w14:textId="0AAAA447" w:rsidR="00BC7750" w:rsidRPr="0035030C" w:rsidRDefault="00695F8B" w:rsidP="004C1F3D">
            <w:pPr>
              <w:spacing w:line="240" w:lineRule="atLeast"/>
              <w:ind w:left="246" w:hanging="27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ความเสี่ยงจากเงินตรา</w:t>
            </w:r>
          </w:p>
        </w:tc>
        <w:tc>
          <w:tcPr>
            <w:tcW w:w="2559" w:type="dxa"/>
            <w:gridSpan w:val="3"/>
            <w:vAlign w:val="bottom"/>
          </w:tcPr>
          <w:p w14:paraId="448C0768" w14:textId="77777777" w:rsidR="00BC7750" w:rsidRPr="0035030C" w:rsidRDefault="00BC7750" w:rsidP="00CC18A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21" w:type="dxa"/>
          </w:tcPr>
          <w:p w14:paraId="4B0507BB" w14:textId="77777777" w:rsidR="00BC7750" w:rsidRPr="0035030C" w:rsidRDefault="00BC7750" w:rsidP="00B8146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48" w:type="dxa"/>
            <w:gridSpan w:val="3"/>
            <w:vAlign w:val="bottom"/>
          </w:tcPr>
          <w:p w14:paraId="1B0680CE" w14:textId="77777777" w:rsidR="00BC7750" w:rsidRPr="0035030C" w:rsidRDefault="00BC7750" w:rsidP="00CC18A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92189" w:rsidRPr="0035030C" w14:paraId="2AFD6CF6" w14:textId="77777777" w:rsidTr="008244EC">
        <w:trPr>
          <w:tblHeader/>
        </w:trPr>
        <w:tc>
          <w:tcPr>
            <w:tcW w:w="2610" w:type="dxa"/>
          </w:tcPr>
          <w:p w14:paraId="774A2C30" w14:textId="3DE6A1C9" w:rsidR="00192189" w:rsidRPr="0035030C" w:rsidRDefault="00192189" w:rsidP="00192189">
            <w:pPr>
              <w:spacing w:line="240" w:lineRule="atLeast"/>
              <w:ind w:left="246" w:hanging="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ต่างประเทศ ณ วันที่ </w:t>
            </w:r>
            <w:r w:rsidRPr="002810C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738E1D14" w14:textId="28F99B63" w:rsidR="00192189" w:rsidRPr="0035030C" w:rsidRDefault="00192189" w:rsidP="00192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270" w:type="dxa"/>
          </w:tcPr>
          <w:p w14:paraId="2DFE7AFB" w14:textId="77777777" w:rsidR="00192189" w:rsidRPr="0035030C" w:rsidRDefault="00192189" w:rsidP="00192189">
            <w:pPr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vAlign w:val="bottom"/>
          </w:tcPr>
          <w:p w14:paraId="16C0CC9F" w14:textId="607A8EFB" w:rsidR="00192189" w:rsidRPr="0035030C" w:rsidRDefault="00192189" w:rsidP="00192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321" w:type="dxa"/>
          </w:tcPr>
          <w:p w14:paraId="7D76B6A4" w14:textId="77777777" w:rsidR="00192189" w:rsidRPr="0035030C" w:rsidRDefault="00192189" w:rsidP="00192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E49AB56" w14:textId="1089FE49" w:rsidR="00192189" w:rsidRPr="0035030C" w:rsidRDefault="00192189" w:rsidP="00192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236" w:type="dxa"/>
          </w:tcPr>
          <w:p w14:paraId="7B3EE286" w14:textId="77777777" w:rsidR="00192189" w:rsidRPr="0035030C" w:rsidRDefault="00192189" w:rsidP="00192189">
            <w:pPr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3685182E" w14:textId="55D3968C" w:rsidR="00192189" w:rsidRPr="0035030C" w:rsidRDefault="00192189" w:rsidP="00192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</w:tr>
      <w:tr w:rsidR="00192189" w:rsidRPr="0035030C" w14:paraId="5DCD9A66" w14:textId="77777777" w:rsidTr="008244EC">
        <w:trPr>
          <w:trHeight w:val="254"/>
          <w:tblHeader/>
        </w:trPr>
        <w:tc>
          <w:tcPr>
            <w:tcW w:w="2610" w:type="dxa"/>
          </w:tcPr>
          <w:p w14:paraId="5749E172" w14:textId="77777777" w:rsidR="00192189" w:rsidRPr="0035030C" w:rsidRDefault="00192189" w:rsidP="00192189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8" w:type="dxa"/>
            <w:gridSpan w:val="7"/>
          </w:tcPr>
          <w:p w14:paraId="485AC893" w14:textId="77777777" w:rsidR="00192189" w:rsidRPr="0035030C" w:rsidRDefault="00192189" w:rsidP="0019218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192189" w:rsidRPr="0035030C" w14:paraId="716BBD9D" w14:textId="77777777" w:rsidTr="008244EC">
        <w:tc>
          <w:tcPr>
            <w:tcW w:w="2610" w:type="dxa"/>
          </w:tcPr>
          <w:p w14:paraId="33A92395" w14:textId="77777777" w:rsidR="00192189" w:rsidRPr="0035030C" w:rsidRDefault="00192189" w:rsidP="00192189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เงินเหรียญสหรัฐอเมริกา</w:t>
            </w:r>
          </w:p>
        </w:tc>
        <w:tc>
          <w:tcPr>
            <w:tcW w:w="1170" w:type="dxa"/>
          </w:tcPr>
          <w:p w14:paraId="7AC6CD83" w14:textId="77777777" w:rsidR="00192189" w:rsidRPr="0035030C" w:rsidRDefault="00192189" w:rsidP="00192189">
            <w:pPr>
              <w:tabs>
                <w:tab w:val="decimal" w:pos="795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37C7183F" w14:textId="77777777" w:rsidR="00192189" w:rsidRPr="0035030C" w:rsidRDefault="00192189" w:rsidP="00192189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vAlign w:val="center"/>
          </w:tcPr>
          <w:p w14:paraId="6BF9F3E3" w14:textId="77777777" w:rsidR="00192189" w:rsidRPr="0035030C" w:rsidRDefault="00192189" w:rsidP="00192189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1" w:type="dxa"/>
            <w:vAlign w:val="center"/>
          </w:tcPr>
          <w:p w14:paraId="6F0E44D9" w14:textId="77777777" w:rsidR="00192189" w:rsidRPr="0035030C" w:rsidRDefault="00192189" w:rsidP="00192189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</w:tcPr>
          <w:p w14:paraId="11741C91" w14:textId="77777777" w:rsidR="00192189" w:rsidRPr="0035030C" w:rsidRDefault="00192189" w:rsidP="00192189">
            <w:pPr>
              <w:tabs>
                <w:tab w:val="decimal" w:pos="795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2E789129" w14:textId="77777777" w:rsidR="00192189" w:rsidRPr="0035030C" w:rsidRDefault="00192189" w:rsidP="00192189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vAlign w:val="center"/>
          </w:tcPr>
          <w:p w14:paraId="6265AB5B" w14:textId="77777777" w:rsidR="00192189" w:rsidRPr="0035030C" w:rsidRDefault="00192189" w:rsidP="00192189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92189" w:rsidRPr="0035030C" w14:paraId="62C5F7BA" w14:textId="77777777" w:rsidTr="008244EC">
        <w:tc>
          <w:tcPr>
            <w:tcW w:w="2610" w:type="dxa"/>
          </w:tcPr>
          <w:p w14:paraId="4D561E08" w14:textId="77777777" w:rsidR="00192189" w:rsidRPr="0035030C" w:rsidRDefault="00192189" w:rsidP="00192189">
            <w:pPr>
              <w:spacing w:line="240" w:lineRule="atLeast"/>
              <w:ind w:right="-10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shd w:val="clear" w:color="auto" w:fill="auto"/>
          </w:tcPr>
          <w:p w14:paraId="7BCAE541" w14:textId="79D10B18" w:rsidR="00192189" w:rsidRPr="0035030C" w:rsidRDefault="00AE44E3" w:rsidP="00B13674">
            <w:pPr>
              <w:tabs>
                <w:tab w:val="decimal" w:pos="8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1,336,287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1C9F257" w14:textId="77777777" w:rsidR="00192189" w:rsidRPr="0035030C" w:rsidRDefault="00192189" w:rsidP="00192189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</w:tcPr>
          <w:p w14:paraId="2B62B3AC" w14:textId="0699880E" w:rsidR="00192189" w:rsidRPr="00E76EE0" w:rsidRDefault="00192189" w:rsidP="00EE1F19">
            <w:pPr>
              <w:tabs>
                <w:tab w:val="decimal" w:pos="8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014</w:t>
            </w:r>
          </w:p>
        </w:tc>
        <w:tc>
          <w:tcPr>
            <w:tcW w:w="321" w:type="dxa"/>
            <w:shd w:val="clear" w:color="auto" w:fill="auto"/>
            <w:vAlign w:val="center"/>
          </w:tcPr>
          <w:p w14:paraId="04938C94" w14:textId="77777777" w:rsidR="00192189" w:rsidRPr="0035030C" w:rsidRDefault="00192189" w:rsidP="00192189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14:paraId="2B84BAFF" w14:textId="2259136C" w:rsidR="00192189" w:rsidRPr="00E76EE0" w:rsidRDefault="00560FB7" w:rsidP="00B13674">
            <w:pPr>
              <w:tabs>
                <w:tab w:val="decimal" w:pos="79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36" w:type="dxa"/>
            <w:vAlign w:val="center"/>
          </w:tcPr>
          <w:p w14:paraId="1E068914" w14:textId="77777777" w:rsidR="00192189" w:rsidRPr="0035030C" w:rsidRDefault="00192189" w:rsidP="00192189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</w:tcPr>
          <w:p w14:paraId="7BC57FD5" w14:textId="28B18619" w:rsidR="00192189" w:rsidRPr="00E76EE0" w:rsidRDefault="00192189" w:rsidP="00192189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E76E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232</w:t>
            </w:r>
            <w:r w:rsidRPr="00E76E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329</w:t>
            </w:r>
          </w:p>
        </w:tc>
      </w:tr>
      <w:tr w:rsidR="00192189" w:rsidRPr="0035030C" w14:paraId="3680F9E6" w14:textId="77777777" w:rsidTr="008244EC">
        <w:tc>
          <w:tcPr>
            <w:tcW w:w="2610" w:type="dxa"/>
          </w:tcPr>
          <w:p w14:paraId="5FBD8365" w14:textId="77777777" w:rsidR="00192189" w:rsidRPr="0035030C" w:rsidRDefault="00192189" w:rsidP="00192189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70" w:type="dxa"/>
            <w:shd w:val="clear" w:color="auto" w:fill="auto"/>
          </w:tcPr>
          <w:p w14:paraId="046697F5" w14:textId="0BB63E7A" w:rsidR="00192189" w:rsidRPr="0035030C" w:rsidRDefault="00BA2ABB" w:rsidP="00B13674">
            <w:pPr>
              <w:tabs>
                <w:tab w:val="decimal" w:pos="8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573,039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EE03272" w14:textId="77777777" w:rsidR="00192189" w:rsidRPr="0035030C" w:rsidRDefault="00192189" w:rsidP="00192189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</w:tcPr>
          <w:p w14:paraId="29FC3235" w14:textId="2096374F" w:rsidR="00192189" w:rsidRPr="0035030C" w:rsidRDefault="00192189" w:rsidP="00EE1F19">
            <w:pPr>
              <w:tabs>
                <w:tab w:val="decimal" w:pos="8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360</w:t>
            </w:r>
          </w:p>
        </w:tc>
        <w:tc>
          <w:tcPr>
            <w:tcW w:w="321" w:type="dxa"/>
            <w:shd w:val="clear" w:color="auto" w:fill="auto"/>
            <w:vAlign w:val="center"/>
          </w:tcPr>
          <w:p w14:paraId="4B1ED938" w14:textId="77777777" w:rsidR="00192189" w:rsidRPr="0035030C" w:rsidRDefault="00192189" w:rsidP="00192189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9801B7F" w14:textId="4E4ADD31" w:rsidR="00192189" w:rsidRPr="00E76EE0" w:rsidRDefault="00560FB7" w:rsidP="00B1367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center"/>
          </w:tcPr>
          <w:p w14:paraId="42ABD564" w14:textId="77777777" w:rsidR="00192189" w:rsidRPr="0035030C" w:rsidRDefault="00192189" w:rsidP="00192189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552639B7" w14:textId="63EF5F37" w:rsidR="00192189" w:rsidRPr="00E76EE0" w:rsidRDefault="00192189" w:rsidP="00192189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071</w:t>
            </w:r>
          </w:p>
        </w:tc>
      </w:tr>
      <w:tr w:rsidR="00192189" w:rsidRPr="0035030C" w14:paraId="421139E5" w14:textId="77777777" w:rsidTr="008244EC">
        <w:tc>
          <w:tcPr>
            <w:tcW w:w="2610" w:type="dxa"/>
          </w:tcPr>
          <w:p w14:paraId="13F99A5B" w14:textId="77777777" w:rsidR="00192189" w:rsidRPr="0035030C" w:rsidRDefault="00192189" w:rsidP="00192189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170" w:type="dxa"/>
            <w:shd w:val="clear" w:color="auto" w:fill="auto"/>
          </w:tcPr>
          <w:p w14:paraId="69A3532C" w14:textId="4B293D23" w:rsidR="00192189" w:rsidRPr="0035030C" w:rsidRDefault="00BA2ABB" w:rsidP="00B13674">
            <w:pPr>
              <w:tabs>
                <w:tab w:val="decimal" w:pos="8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(705,860)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9BAAF14" w14:textId="77777777" w:rsidR="00192189" w:rsidRPr="0035030C" w:rsidRDefault="00192189" w:rsidP="00192189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</w:tcPr>
          <w:p w14:paraId="49DB61EA" w14:textId="1D537D88" w:rsidR="00192189" w:rsidRPr="0035030C" w:rsidRDefault="00192189" w:rsidP="00EE1F19">
            <w:pPr>
              <w:tabs>
                <w:tab w:val="decimal" w:pos="8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21" w:type="dxa"/>
            <w:shd w:val="clear" w:color="auto" w:fill="auto"/>
            <w:vAlign w:val="center"/>
          </w:tcPr>
          <w:p w14:paraId="00482B13" w14:textId="77777777" w:rsidR="00192189" w:rsidRPr="0035030C" w:rsidRDefault="00192189" w:rsidP="00192189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14:paraId="6BA91BF1" w14:textId="5F66037F" w:rsidR="00192189" w:rsidRPr="0035030C" w:rsidRDefault="00560FB7" w:rsidP="00B13674">
            <w:pPr>
              <w:tabs>
                <w:tab w:val="decimal" w:pos="79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(705,</w:t>
            </w:r>
            <w:r w:rsidR="00D24CE4">
              <w:rPr>
                <w:rFonts w:asciiTheme="majorBidi" w:hAnsiTheme="majorBidi" w:cstheme="majorBidi"/>
                <w:sz w:val="24"/>
                <w:szCs w:val="24"/>
              </w:rPr>
              <w:t>532)</w:t>
            </w:r>
          </w:p>
        </w:tc>
        <w:tc>
          <w:tcPr>
            <w:tcW w:w="236" w:type="dxa"/>
            <w:vAlign w:val="center"/>
          </w:tcPr>
          <w:p w14:paraId="51A1D48D" w14:textId="77777777" w:rsidR="00192189" w:rsidRPr="0035030C" w:rsidRDefault="00192189" w:rsidP="00192189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</w:tcPr>
          <w:p w14:paraId="486411F2" w14:textId="27289B5F" w:rsidR="00192189" w:rsidRPr="00E76EE0" w:rsidRDefault="00192189" w:rsidP="00192189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192189" w:rsidRPr="0035030C" w14:paraId="2F3FB275" w14:textId="77777777" w:rsidTr="008244EC">
        <w:tc>
          <w:tcPr>
            <w:tcW w:w="2610" w:type="dxa"/>
          </w:tcPr>
          <w:p w14:paraId="29E6DCE3" w14:textId="77777777" w:rsidR="00192189" w:rsidRPr="0035030C" w:rsidRDefault="00192189" w:rsidP="00192189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เจ้าหนี้อื่นค่าเครื่องจักร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8B4AA03" w14:textId="27069810" w:rsidR="00192189" w:rsidRPr="0035030C" w:rsidRDefault="00BA2ABB" w:rsidP="00B13674">
            <w:pPr>
              <w:tabs>
                <w:tab w:val="decimal" w:pos="8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(1,763,901)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5EAFBBF" w14:textId="77777777" w:rsidR="00192189" w:rsidRPr="0035030C" w:rsidRDefault="00192189" w:rsidP="00192189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</w:tcPr>
          <w:p w14:paraId="02C8B33F" w14:textId="4C8272F4" w:rsidR="00192189" w:rsidRPr="00E76EE0" w:rsidRDefault="00192189" w:rsidP="00EE1F19">
            <w:pPr>
              <w:tabs>
                <w:tab w:val="decimal" w:pos="8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(1,539,644)</w:t>
            </w:r>
          </w:p>
        </w:tc>
        <w:tc>
          <w:tcPr>
            <w:tcW w:w="321" w:type="dxa"/>
            <w:shd w:val="clear" w:color="auto" w:fill="auto"/>
            <w:vAlign w:val="center"/>
          </w:tcPr>
          <w:p w14:paraId="689117BB" w14:textId="77777777" w:rsidR="00192189" w:rsidRPr="0035030C" w:rsidRDefault="00192189" w:rsidP="00192189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21484258" w14:textId="005FF9BB" w:rsidR="00192189" w:rsidRPr="0035030C" w:rsidRDefault="00D24CE4" w:rsidP="00B13674">
            <w:pPr>
              <w:tabs>
                <w:tab w:val="decimal" w:pos="79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(103,234)</w:t>
            </w:r>
          </w:p>
        </w:tc>
        <w:tc>
          <w:tcPr>
            <w:tcW w:w="236" w:type="dxa"/>
            <w:vAlign w:val="center"/>
          </w:tcPr>
          <w:p w14:paraId="6C25F98A" w14:textId="77777777" w:rsidR="00192189" w:rsidRPr="0035030C" w:rsidRDefault="00192189" w:rsidP="00192189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07E31F98" w14:textId="5713048A" w:rsidR="00192189" w:rsidRPr="00E76EE0" w:rsidRDefault="00192189" w:rsidP="000D5408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B13674" w:rsidRPr="0035030C" w14:paraId="4529D752" w14:textId="77777777" w:rsidTr="00106A41">
        <w:tc>
          <w:tcPr>
            <w:tcW w:w="2610" w:type="dxa"/>
          </w:tcPr>
          <w:p w14:paraId="0E617636" w14:textId="77777777" w:rsidR="00B13674" w:rsidRPr="0035030C" w:rsidRDefault="00B13674" w:rsidP="00B13674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009F47" w14:textId="3A6BA9DA" w:rsidR="00B13674" w:rsidRDefault="00B76C1C" w:rsidP="001A5C09">
            <w:pPr>
              <w:tabs>
                <w:tab w:val="decimal" w:pos="8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</w:t>
            </w:r>
            <w:r w:rsidRPr="00B76C1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560,435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EB4055" w14:textId="77777777" w:rsidR="00B13674" w:rsidRPr="0035030C" w:rsidRDefault="00B13674" w:rsidP="00B13674">
            <w:pPr>
              <w:tabs>
                <w:tab w:val="decimal" w:pos="795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0FD90B" w14:textId="3044D2E2" w:rsidR="00B13674" w:rsidRDefault="000D1CAA" w:rsidP="001A5C09">
            <w:pPr>
              <w:tabs>
                <w:tab w:val="decimal" w:pos="8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D1CA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5,787,888</w:t>
            </w:r>
          </w:p>
        </w:tc>
        <w:tc>
          <w:tcPr>
            <w:tcW w:w="321" w:type="dxa"/>
            <w:shd w:val="clear" w:color="auto" w:fill="auto"/>
            <w:vAlign w:val="bottom"/>
          </w:tcPr>
          <w:p w14:paraId="25063E82" w14:textId="77777777" w:rsidR="00B13674" w:rsidRPr="0035030C" w:rsidRDefault="00B13674" w:rsidP="00B13674">
            <w:pPr>
              <w:tabs>
                <w:tab w:val="decimal" w:pos="795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98CDF3" w14:textId="000F41DD" w:rsidR="00B13674" w:rsidRPr="000D1CAA" w:rsidRDefault="000D1CAA" w:rsidP="000D1CAA">
            <w:pPr>
              <w:tabs>
                <w:tab w:val="decimal" w:pos="79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1C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(808,765)</w:t>
            </w:r>
          </w:p>
        </w:tc>
        <w:tc>
          <w:tcPr>
            <w:tcW w:w="236" w:type="dxa"/>
            <w:vAlign w:val="bottom"/>
          </w:tcPr>
          <w:p w14:paraId="3021E37B" w14:textId="77777777" w:rsidR="00B13674" w:rsidRPr="0035030C" w:rsidRDefault="00B13674" w:rsidP="00B13674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bottom"/>
          </w:tcPr>
          <w:p w14:paraId="1F20B76F" w14:textId="478EBE94" w:rsidR="00B13674" w:rsidRPr="002810CA" w:rsidRDefault="00E200AE" w:rsidP="00B13674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200A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7,288,005</w:t>
            </w:r>
          </w:p>
        </w:tc>
      </w:tr>
      <w:tr w:rsidR="00ED1C60" w:rsidRPr="0035030C" w14:paraId="3700058B" w14:textId="77777777" w:rsidTr="00106A41">
        <w:tc>
          <w:tcPr>
            <w:tcW w:w="2610" w:type="dxa"/>
          </w:tcPr>
          <w:p w14:paraId="3C5067B3" w14:textId="77777777" w:rsidR="00ED1C60" w:rsidRPr="0035030C" w:rsidRDefault="00ED1C60" w:rsidP="00B13674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A6FF49" w14:textId="77777777" w:rsidR="00ED1C60" w:rsidRDefault="00ED1C60" w:rsidP="00B13674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89C9BBD" w14:textId="77777777" w:rsidR="00ED1C60" w:rsidRPr="0035030C" w:rsidRDefault="00ED1C60" w:rsidP="00B13674">
            <w:pPr>
              <w:tabs>
                <w:tab w:val="decimal" w:pos="795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0F8431" w14:textId="77777777" w:rsidR="00ED1C60" w:rsidRDefault="00ED1C60" w:rsidP="00EE1F19">
            <w:pPr>
              <w:tabs>
                <w:tab w:val="decimal" w:pos="880"/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21" w:type="dxa"/>
            <w:shd w:val="clear" w:color="auto" w:fill="auto"/>
            <w:vAlign w:val="bottom"/>
          </w:tcPr>
          <w:p w14:paraId="7D4F202B" w14:textId="77777777" w:rsidR="00ED1C60" w:rsidRPr="0035030C" w:rsidRDefault="00ED1C60" w:rsidP="00B13674">
            <w:pPr>
              <w:tabs>
                <w:tab w:val="decimal" w:pos="795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91FFB0" w14:textId="77777777" w:rsidR="00ED1C60" w:rsidRDefault="00ED1C60" w:rsidP="00B13674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F0AFCB1" w14:textId="77777777" w:rsidR="00ED1C60" w:rsidRPr="0035030C" w:rsidRDefault="00ED1C60" w:rsidP="00B13674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bottom"/>
          </w:tcPr>
          <w:p w14:paraId="638D18DF" w14:textId="77777777" w:rsidR="00ED1C60" w:rsidRPr="002810CA" w:rsidRDefault="00ED1C60" w:rsidP="00B13674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B13674" w:rsidRPr="0035030C" w14:paraId="49380A25" w14:textId="77777777" w:rsidTr="00EC67F0">
        <w:tc>
          <w:tcPr>
            <w:tcW w:w="2610" w:type="dxa"/>
          </w:tcPr>
          <w:p w14:paraId="2671E7ED" w14:textId="77777777" w:rsidR="00B13674" w:rsidRPr="0035030C" w:rsidRDefault="00B13674" w:rsidP="00B13674">
            <w:pPr>
              <w:spacing w:line="240" w:lineRule="atLeast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เงินยูโร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DB2E7C" w14:textId="77777777" w:rsidR="00B13674" w:rsidRPr="0035030C" w:rsidRDefault="00B13674" w:rsidP="00B13674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5933E83" w14:textId="77777777" w:rsidR="00B13674" w:rsidRPr="0035030C" w:rsidRDefault="00B13674" w:rsidP="00B13674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3CD1FDFC" w14:textId="77777777" w:rsidR="00B13674" w:rsidRPr="0035030C" w:rsidRDefault="00B13674" w:rsidP="00EE1F19">
            <w:pPr>
              <w:tabs>
                <w:tab w:val="decimal" w:pos="880"/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1" w:type="dxa"/>
            <w:shd w:val="clear" w:color="auto" w:fill="auto"/>
            <w:vAlign w:val="bottom"/>
          </w:tcPr>
          <w:p w14:paraId="5F097095" w14:textId="77777777" w:rsidR="00B13674" w:rsidRPr="0035030C" w:rsidRDefault="00B13674" w:rsidP="00B13674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0830DB46" w14:textId="77777777" w:rsidR="00B13674" w:rsidRPr="0035030C" w:rsidRDefault="00B13674" w:rsidP="00B13674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558C96C" w14:textId="77777777" w:rsidR="00B13674" w:rsidRPr="0035030C" w:rsidRDefault="00B13674" w:rsidP="00B13674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4A340887" w14:textId="77777777" w:rsidR="00B13674" w:rsidRPr="0035030C" w:rsidRDefault="00B13674" w:rsidP="00B13674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3674" w:rsidRPr="0035030C" w14:paraId="192FA216" w14:textId="77777777" w:rsidTr="008244EC">
        <w:tc>
          <w:tcPr>
            <w:tcW w:w="2610" w:type="dxa"/>
          </w:tcPr>
          <w:p w14:paraId="05EA04E3" w14:textId="77777777" w:rsidR="00B13674" w:rsidRPr="0035030C" w:rsidRDefault="00B13674" w:rsidP="00B13674">
            <w:pPr>
              <w:spacing w:line="240" w:lineRule="atLeast"/>
              <w:ind w:right="-10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CA2AF7" w14:textId="5871A249" w:rsidR="00B13674" w:rsidRPr="00B13674" w:rsidRDefault="00B13674" w:rsidP="00B13674">
            <w:pPr>
              <w:tabs>
                <w:tab w:val="decimal" w:pos="8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1367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2,238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DF2FE7" w14:textId="77777777" w:rsidR="00B13674" w:rsidRPr="0035030C" w:rsidRDefault="00B13674" w:rsidP="00B13674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403D9998" w14:textId="379F3A06" w:rsidR="00B13674" w:rsidRPr="00B13674" w:rsidRDefault="00B13674" w:rsidP="00EE1F19">
            <w:pPr>
              <w:tabs>
                <w:tab w:val="decimal" w:pos="8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591</w:t>
            </w:r>
          </w:p>
        </w:tc>
        <w:tc>
          <w:tcPr>
            <w:tcW w:w="321" w:type="dxa"/>
            <w:shd w:val="clear" w:color="auto" w:fill="auto"/>
            <w:vAlign w:val="bottom"/>
          </w:tcPr>
          <w:p w14:paraId="163A2C8B" w14:textId="77777777" w:rsidR="00B13674" w:rsidRPr="0035030C" w:rsidRDefault="00B13674" w:rsidP="00B13674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0CB9F8B" w14:textId="7733D8C6" w:rsidR="00B13674" w:rsidRPr="0035030C" w:rsidRDefault="00B13674" w:rsidP="00B1367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EB4898A" w14:textId="77777777" w:rsidR="00B13674" w:rsidRPr="0035030C" w:rsidRDefault="00B13674" w:rsidP="00B13674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5F0D3824" w14:textId="6CF26D11" w:rsidR="00B13674" w:rsidRPr="00E76EE0" w:rsidRDefault="00B13674" w:rsidP="00B13674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</w:t>
            </w:r>
          </w:p>
        </w:tc>
      </w:tr>
      <w:tr w:rsidR="00B13674" w:rsidRPr="0035030C" w14:paraId="1A3D9043" w14:textId="77777777" w:rsidTr="008244EC">
        <w:tc>
          <w:tcPr>
            <w:tcW w:w="2610" w:type="dxa"/>
          </w:tcPr>
          <w:p w14:paraId="5369D3C6" w14:textId="77777777" w:rsidR="00B13674" w:rsidRPr="0035030C" w:rsidRDefault="00B13674" w:rsidP="00B13674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EE2C19" w14:textId="045EBBC8" w:rsidR="00B13674" w:rsidRPr="00B13674" w:rsidRDefault="00B13674" w:rsidP="00B13674">
            <w:pPr>
              <w:tabs>
                <w:tab w:val="decimal" w:pos="8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1367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2,751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1E7467" w14:textId="77777777" w:rsidR="00B13674" w:rsidRPr="0035030C" w:rsidRDefault="00B13674" w:rsidP="00B13674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0C646B8A" w14:textId="75D3A47B" w:rsidR="00B13674" w:rsidRPr="00B13674" w:rsidRDefault="00B13674" w:rsidP="00EE1F19">
            <w:pPr>
              <w:tabs>
                <w:tab w:val="decimal" w:pos="8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B1367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070</w:t>
            </w:r>
          </w:p>
        </w:tc>
        <w:tc>
          <w:tcPr>
            <w:tcW w:w="321" w:type="dxa"/>
            <w:shd w:val="clear" w:color="auto" w:fill="auto"/>
            <w:vAlign w:val="bottom"/>
          </w:tcPr>
          <w:p w14:paraId="037E31A0" w14:textId="77777777" w:rsidR="00B13674" w:rsidRPr="0035030C" w:rsidRDefault="00B13674" w:rsidP="00B13674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1B428C36" w14:textId="1B102DA7" w:rsidR="00B13674" w:rsidRPr="0035030C" w:rsidRDefault="00B13674" w:rsidP="00B1367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309B939" w14:textId="77777777" w:rsidR="00B13674" w:rsidRPr="0035030C" w:rsidRDefault="00B13674" w:rsidP="00B13674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0713B619" w14:textId="11F2FEAF" w:rsidR="00B13674" w:rsidRPr="0035030C" w:rsidRDefault="00B13674" w:rsidP="00B136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13674" w:rsidRPr="0035030C" w14:paraId="0BBDD05B" w14:textId="77777777" w:rsidTr="008244EC">
        <w:tc>
          <w:tcPr>
            <w:tcW w:w="2610" w:type="dxa"/>
          </w:tcPr>
          <w:p w14:paraId="0E77B449" w14:textId="77777777" w:rsidR="00B13674" w:rsidRPr="0035030C" w:rsidRDefault="00B13674" w:rsidP="00B13674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4BFDCF" w14:textId="788A79B4" w:rsidR="00B13674" w:rsidRPr="00B13674" w:rsidRDefault="00B13674" w:rsidP="00B13674">
            <w:pPr>
              <w:tabs>
                <w:tab w:val="decimal" w:pos="8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1367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(26,329)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54A4E5" w14:textId="77777777" w:rsidR="00B13674" w:rsidRPr="0035030C" w:rsidRDefault="00B13674" w:rsidP="00B13674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7946D5F5" w14:textId="3F6CCD5E" w:rsidR="00B13674" w:rsidRPr="00B13674" w:rsidRDefault="00B13674" w:rsidP="00EE1F19">
            <w:pPr>
              <w:tabs>
                <w:tab w:val="decimal" w:pos="8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1367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Pr="00B1367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063</w:t>
            </w:r>
            <w:r w:rsidRPr="00B1367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321" w:type="dxa"/>
            <w:shd w:val="clear" w:color="auto" w:fill="auto"/>
            <w:vAlign w:val="bottom"/>
          </w:tcPr>
          <w:p w14:paraId="2D8B0015" w14:textId="77777777" w:rsidR="00B13674" w:rsidRPr="0035030C" w:rsidRDefault="00B13674" w:rsidP="00B13674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88EE4A5" w14:textId="72BC9F15" w:rsidR="00B13674" w:rsidRPr="0035030C" w:rsidRDefault="00B13674" w:rsidP="00B13674">
            <w:pPr>
              <w:tabs>
                <w:tab w:val="decimal" w:pos="79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(26,329)</w:t>
            </w:r>
          </w:p>
        </w:tc>
        <w:tc>
          <w:tcPr>
            <w:tcW w:w="236" w:type="dxa"/>
            <w:vAlign w:val="bottom"/>
          </w:tcPr>
          <w:p w14:paraId="2CE65E91" w14:textId="77777777" w:rsidR="00B13674" w:rsidRPr="0035030C" w:rsidRDefault="00B13674" w:rsidP="00B13674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1CC6A53D" w14:textId="404B58E7" w:rsidR="00B13674" w:rsidRPr="00E76EE0" w:rsidRDefault="00B13674" w:rsidP="00B13674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B13674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3674">
              <w:rPr>
                <w:rFonts w:asciiTheme="majorBidi" w:hAnsiTheme="majorBidi" w:cstheme="majorBidi"/>
                <w:sz w:val="24"/>
                <w:szCs w:val="24"/>
              </w:rPr>
              <w:t>063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B13674" w:rsidRPr="0035030C" w14:paraId="6A9A593B" w14:textId="77777777" w:rsidTr="008244EC">
        <w:tc>
          <w:tcPr>
            <w:tcW w:w="2610" w:type="dxa"/>
          </w:tcPr>
          <w:p w14:paraId="0BEEF992" w14:textId="77777777" w:rsidR="00B13674" w:rsidRPr="0035030C" w:rsidRDefault="00B13674" w:rsidP="00B13674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เจ้าหนี้อื่นค่าเครื่องจักร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E90697" w14:textId="7CCCB4C8" w:rsidR="00B13674" w:rsidRPr="00B13674" w:rsidRDefault="00B13674" w:rsidP="00B13674">
            <w:pPr>
              <w:tabs>
                <w:tab w:val="decimal" w:pos="8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1367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(98,138)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AEC3AC" w14:textId="77777777" w:rsidR="00B13674" w:rsidRPr="0035030C" w:rsidRDefault="00B13674" w:rsidP="00B13674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9557C7" w14:textId="051EF064" w:rsidR="00B13674" w:rsidRPr="00B13674" w:rsidRDefault="00B13674" w:rsidP="00EE1F19">
            <w:pPr>
              <w:tabs>
                <w:tab w:val="decimal" w:pos="8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1367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  <w:r w:rsidRPr="00B1367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721</w:t>
            </w:r>
            <w:r w:rsidRPr="00B1367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321" w:type="dxa"/>
            <w:shd w:val="clear" w:color="auto" w:fill="auto"/>
            <w:vAlign w:val="bottom"/>
          </w:tcPr>
          <w:p w14:paraId="7E555344" w14:textId="77777777" w:rsidR="00B13674" w:rsidRPr="0035030C" w:rsidRDefault="00B13674" w:rsidP="00B13674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686013" w14:textId="62761969" w:rsidR="00B13674" w:rsidRPr="0035030C" w:rsidRDefault="00B13674" w:rsidP="00B13674">
            <w:pPr>
              <w:tabs>
                <w:tab w:val="decimal" w:pos="79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(51,311)</w:t>
            </w:r>
          </w:p>
        </w:tc>
        <w:tc>
          <w:tcPr>
            <w:tcW w:w="236" w:type="dxa"/>
            <w:vAlign w:val="bottom"/>
          </w:tcPr>
          <w:p w14:paraId="013A82DC" w14:textId="77777777" w:rsidR="00B13674" w:rsidRPr="0035030C" w:rsidRDefault="00B13674" w:rsidP="00B13674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3CBAF01D" w14:textId="480D2FD9" w:rsidR="00B13674" w:rsidRPr="00E76EE0" w:rsidRDefault="00B13674" w:rsidP="00B13674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B13674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3674">
              <w:rPr>
                <w:rFonts w:asciiTheme="majorBidi" w:hAnsiTheme="majorBidi" w:cstheme="majorBidi"/>
                <w:sz w:val="24"/>
                <w:szCs w:val="24"/>
              </w:rPr>
              <w:t>590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B13674" w:rsidRPr="0035030C" w14:paraId="4E10F15B" w14:textId="77777777" w:rsidTr="008244EC">
        <w:tc>
          <w:tcPr>
            <w:tcW w:w="2610" w:type="dxa"/>
          </w:tcPr>
          <w:p w14:paraId="3E5E29CA" w14:textId="77777777" w:rsidR="00B13674" w:rsidRPr="0035030C" w:rsidRDefault="00B13674" w:rsidP="00B13674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75FFCD" w14:textId="6DA54CE7" w:rsidR="00B13674" w:rsidRPr="00B13674" w:rsidRDefault="00B13674" w:rsidP="00196534">
            <w:pPr>
              <w:tabs>
                <w:tab w:val="decimal" w:pos="8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1367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(119,478)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E33802" w14:textId="77777777" w:rsidR="00B13674" w:rsidRPr="0035030C" w:rsidRDefault="00B13674" w:rsidP="00B13674">
            <w:pPr>
              <w:tabs>
                <w:tab w:val="decimal" w:pos="795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E88B15" w14:textId="7A83EC77" w:rsidR="00B13674" w:rsidRPr="00B13674" w:rsidRDefault="00B13674" w:rsidP="00EE1F19">
            <w:pPr>
              <w:tabs>
                <w:tab w:val="decimal" w:pos="8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1367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(70,123)</w:t>
            </w:r>
          </w:p>
        </w:tc>
        <w:tc>
          <w:tcPr>
            <w:tcW w:w="321" w:type="dxa"/>
            <w:shd w:val="clear" w:color="auto" w:fill="auto"/>
            <w:vAlign w:val="bottom"/>
          </w:tcPr>
          <w:p w14:paraId="212C5CE7" w14:textId="77777777" w:rsidR="00B13674" w:rsidRPr="0035030C" w:rsidRDefault="00B13674" w:rsidP="00B13674">
            <w:pPr>
              <w:tabs>
                <w:tab w:val="decimal" w:pos="795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F4CD34" w14:textId="566248B2" w:rsidR="00B13674" w:rsidRPr="00B13674" w:rsidRDefault="00B13674" w:rsidP="00B13674">
            <w:pPr>
              <w:tabs>
                <w:tab w:val="decimal" w:pos="79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367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(77,640)</w:t>
            </w:r>
          </w:p>
        </w:tc>
        <w:tc>
          <w:tcPr>
            <w:tcW w:w="236" w:type="dxa"/>
            <w:vAlign w:val="bottom"/>
          </w:tcPr>
          <w:p w14:paraId="73712213" w14:textId="77777777" w:rsidR="00B13674" w:rsidRPr="00B13674" w:rsidRDefault="00B13674" w:rsidP="00B13674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35191A" w14:textId="188B23AA" w:rsidR="00B13674" w:rsidRPr="00B13674" w:rsidRDefault="00B13674" w:rsidP="00B13674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367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(63,611)</w:t>
            </w:r>
          </w:p>
        </w:tc>
      </w:tr>
      <w:tr w:rsidR="00B13674" w:rsidRPr="0035030C" w14:paraId="40ED0A13" w14:textId="77777777" w:rsidTr="008244EC">
        <w:tc>
          <w:tcPr>
            <w:tcW w:w="2610" w:type="dxa"/>
          </w:tcPr>
          <w:p w14:paraId="4C36B357" w14:textId="3310027C" w:rsidR="00B13674" w:rsidRPr="0035030C" w:rsidRDefault="00B13674" w:rsidP="00B13674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เงินอื่น ๆ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98AEA11" w14:textId="77777777" w:rsidR="00B13674" w:rsidRPr="0035030C" w:rsidRDefault="00B13674" w:rsidP="00B13674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14289BC" w14:textId="77777777" w:rsidR="00B13674" w:rsidRPr="0035030C" w:rsidRDefault="00B13674" w:rsidP="00B13674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40AAB8EE" w14:textId="77777777" w:rsidR="00B13674" w:rsidRPr="0035030C" w:rsidRDefault="00B13674" w:rsidP="00EE1F19">
            <w:pPr>
              <w:tabs>
                <w:tab w:val="decimal" w:pos="880"/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1" w:type="dxa"/>
            <w:shd w:val="clear" w:color="auto" w:fill="auto"/>
            <w:vAlign w:val="bottom"/>
          </w:tcPr>
          <w:p w14:paraId="70854ECF" w14:textId="77777777" w:rsidR="00B13674" w:rsidRPr="0035030C" w:rsidRDefault="00B13674" w:rsidP="00B13674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52D5EEC" w14:textId="77777777" w:rsidR="00B13674" w:rsidRPr="0035030C" w:rsidRDefault="00B13674" w:rsidP="00B13674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89F6A29" w14:textId="77777777" w:rsidR="00B13674" w:rsidRPr="0035030C" w:rsidRDefault="00B13674" w:rsidP="00B13674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16B88C5A" w14:textId="77777777" w:rsidR="00B13674" w:rsidRPr="0035030C" w:rsidRDefault="00B13674" w:rsidP="00B13674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3674" w:rsidRPr="0035030C" w14:paraId="0EA8FEE3" w14:textId="77777777" w:rsidTr="008244EC">
        <w:tc>
          <w:tcPr>
            <w:tcW w:w="2610" w:type="dxa"/>
          </w:tcPr>
          <w:p w14:paraId="36EDB555" w14:textId="77777777" w:rsidR="00B13674" w:rsidRPr="0035030C" w:rsidRDefault="00B13674" w:rsidP="00B13674">
            <w:pPr>
              <w:spacing w:line="240" w:lineRule="atLeast"/>
              <w:ind w:right="-10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52565E" w14:textId="675880FB" w:rsidR="00B13674" w:rsidRPr="00EE1F19" w:rsidRDefault="00B13674" w:rsidP="00EE1F19">
            <w:pPr>
              <w:tabs>
                <w:tab w:val="decimal" w:pos="8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E1F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C841D7" w14:textId="77777777" w:rsidR="00B13674" w:rsidRPr="0035030C" w:rsidRDefault="00B13674" w:rsidP="00B13674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4292D250" w14:textId="3224137E" w:rsidR="00B13674" w:rsidRPr="00EE1F19" w:rsidRDefault="00B13674" w:rsidP="00EE1F19">
            <w:pPr>
              <w:tabs>
                <w:tab w:val="decimal" w:pos="88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184</w:t>
            </w:r>
          </w:p>
        </w:tc>
        <w:tc>
          <w:tcPr>
            <w:tcW w:w="321" w:type="dxa"/>
            <w:shd w:val="clear" w:color="auto" w:fill="auto"/>
            <w:vAlign w:val="bottom"/>
          </w:tcPr>
          <w:p w14:paraId="159B0E8C" w14:textId="77777777" w:rsidR="00B13674" w:rsidRPr="0035030C" w:rsidRDefault="00B13674" w:rsidP="00B13674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889CF46" w14:textId="7139A457" w:rsidR="00B13674" w:rsidRPr="0035030C" w:rsidRDefault="00B13674" w:rsidP="00B13674">
            <w:pPr>
              <w:tabs>
                <w:tab w:val="decimal" w:pos="79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328</w:t>
            </w:r>
          </w:p>
        </w:tc>
        <w:tc>
          <w:tcPr>
            <w:tcW w:w="236" w:type="dxa"/>
            <w:vAlign w:val="bottom"/>
          </w:tcPr>
          <w:p w14:paraId="59E19608" w14:textId="77777777" w:rsidR="00B13674" w:rsidRPr="0035030C" w:rsidRDefault="00B13674" w:rsidP="00B13674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3E45966F" w14:textId="3EABF87A" w:rsidR="00B13674" w:rsidRPr="00E76EE0" w:rsidRDefault="00B13674" w:rsidP="00B13674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113</w:t>
            </w:r>
          </w:p>
        </w:tc>
      </w:tr>
      <w:tr w:rsidR="00B13674" w:rsidRPr="0035030C" w14:paraId="089CA8CD" w14:textId="77777777" w:rsidTr="008244EC">
        <w:tc>
          <w:tcPr>
            <w:tcW w:w="2610" w:type="dxa"/>
          </w:tcPr>
          <w:p w14:paraId="35497FA4" w14:textId="0FC63B49" w:rsidR="00B13674" w:rsidRPr="0035030C" w:rsidRDefault="00B13674" w:rsidP="00B13674">
            <w:pPr>
              <w:spacing w:line="240" w:lineRule="atLeast"/>
              <w:ind w:right="-10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B292D0" w14:textId="53A1E377" w:rsidR="00B13674" w:rsidRPr="00EE1F19" w:rsidRDefault="00B13674" w:rsidP="00EE1F19">
            <w:pPr>
              <w:tabs>
                <w:tab w:val="decimal" w:pos="8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E1F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175,931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B72667" w14:textId="77777777" w:rsidR="00B13674" w:rsidRPr="0035030C" w:rsidRDefault="00B13674" w:rsidP="00B13674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6D492C62" w14:textId="5509FDC6" w:rsidR="00B13674" w:rsidRPr="00EE1F19" w:rsidRDefault="00B13674" w:rsidP="00EE1F19">
            <w:pPr>
              <w:tabs>
                <w:tab w:val="decimal" w:pos="88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128</w:t>
            </w:r>
            <w:r w:rsidRPr="00EE1F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381</w:t>
            </w:r>
          </w:p>
        </w:tc>
        <w:tc>
          <w:tcPr>
            <w:tcW w:w="321" w:type="dxa"/>
            <w:shd w:val="clear" w:color="auto" w:fill="auto"/>
            <w:vAlign w:val="bottom"/>
          </w:tcPr>
          <w:p w14:paraId="2B38AC2E" w14:textId="77777777" w:rsidR="00B13674" w:rsidRPr="0035030C" w:rsidRDefault="00B13674" w:rsidP="00B13674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38322EDD" w14:textId="4B62A41A" w:rsidR="00B13674" w:rsidRPr="0035030C" w:rsidRDefault="00B13674" w:rsidP="00B1367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783C9911" w14:textId="77777777" w:rsidR="00B13674" w:rsidRPr="0035030C" w:rsidRDefault="00B13674" w:rsidP="00B13674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47C917A3" w14:textId="46BA3202" w:rsidR="00B13674" w:rsidRPr="00E76EE0" w:rsidRDefault="00B13674" w:rsidP="00B13674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381</w:t>
            </w:r>
          </w:p>
        </w:tc>
      </w:tr>
      <w:tr w:rsidR="00B13674" w:rsidRPr="0035030C" w14:paraId="622808CE" w14:textId="77777777" w:rsidTr="008244EC">
        <w:tc>
          <w:tcPr>
            <w:tcW w:w="2610" w:type="dxa"/>
          </w:tcPr>
          <w:p w14:paraId="343E3283" w14:textId="77777777" w:rsidR="00B13674" w:rsidRPr="0035030C" w:rsidRDefault="00B13674" w:rsidP="00B13674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24947F" w14:textId="49A7306E" w:rsidR="00B13674" w:rsidRPr="00EE1F19" w:rsidRDefault="00B13674" w:rsidP="00EE1F19">
            <w:pPr>
              <w:tabs>
                <w:tab w:val="decimal" w:pos="8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E1F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(7,663)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619BDD" w14:textId="77777777" w:rsidR="00B13674" w:rsidRPr="0035030C" w:rsidRDefault="00B13674" w:rsidP="00B13674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52A52AF3" w14:textId="2F99BD26" w:rsidR="00B13674" w:rsidRPr="00EE1F19" w:rsidRDefault="00B13674" w:rsidP="00EE1F19">
            <w:pPr>
              <w:tabs>
                <w:tab w:val="decimal" w:pos="88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E1F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</w:t>
            </w:r>
            <w:r w:rsidRPr="00EE1F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933</w:t>
            </w:r>
            <w:r w:rsidRPr="00EE1F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321" w:type="dxa"/>
            <w:shd w:val="clear" w:color="auto" w:fill="auto"/>
            <w:vAlign w:val="bottom"/>
          </w:tcPr>
          <w:p w14:paraId="256D98ED" w14:textId="77777777" w:rsidR="00B13674" w:rsidRPr="0035030C" w:rsidRDefault="00B13674" w:rsidP="00B13674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8907E1B" w14:textId="53BCADDD" w:rsidR="00B13674" w:rsidRPr="0035030C" w:rsidRDefault="00B13674" w:rsidP="00B13674">
            <w:pPr>
              <w:tabs>
                <w:tab w:val="decimal" w:pos="79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(7,663)</w:t>
            </w:r>
          </w:p>
        </w:tc>
        <w:tc>
          <w:tcPr>
            <w:tcW w:w="236" w:type="dxa"/>
            <w:vAlign w:val="bottom"/>
          </w:tcPr>
          <w:p w14:paraId="5A42D2FC" w14:textId="77777777" w:rsidR="00B13674" w:rsidRPr="0035030C" w:rsidRDefault="00B13674" w:rsidP="00B13674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50A4ED14" w14:textId="2EAE879A" w:rsidR="00B13674" w:rsidRPr="00E76EE0" w:rsidRDefault="00B13674" w:rsidP="00196534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B13674" w:rsidRPr="0035030C" w14:paraId="42EF980F" w14:textId="77777777" w:rsidTr="00655DEA">
        <w:tc>
          <w:tcPr>
            <w:tcW w:w="2610" w:type="dxa"/>
          </w:tcPr>
          <w:p w14:paraId="34E6C04C" w14:textId="77777777" w:rsidR="00B13674" w:rsidRPr="0035030C" w:rsidRDefault="00B13674" w:rsidP="00B13674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เจ้าหนี้อื่นค่าเครื่องจักร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6BE7F2" w14:textId="7160351D" w:rsidR="00B13674" w:rsidRPr="00EE1F19" w:rsidRDefault="00B13674" w:rsidP="00EE1F19">
            <w:pPr>
              <w:tabs>
                <w:tab w:val="decimal" w:pos="8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E1F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(228)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ADFB91" w14:textId="77777777" w:rsidR="00B13674" w:rsidRPr="0035030C" w:rsidRDefault="00B13674" w:rsidP="00B13674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98BC8D" w14:textId="102DA462" w:rsidR="00B13674" w:rsidRPr="00EE1F19" w:rsidRDefault="00B13674" w:rsidP="00EE1F19">
            <w:pPr>
              <w:tabs>
                <w:tab w:val="decimal" w:pos="88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E1F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EE1F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269</w:t>
            </w:r>
            <w:r w:rsidRPr="00EE1F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321" w:type="dxa"/>
            <w:shd w:val="clear" w:color="auto" w:fill="auto"/>
            <w:vAlign w:val="bottom"/>
          </w:tcPr>
          <w:p w14:paraId="2C861CA7" w14:textId="77777777" w:rsidR="00B13674" w:rsidRPr="0035030C" w:rsidRDefault="00B13674" w:rsidP="00B13674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060BAF" w14:textId="0866E090" w:rsidR="00B13674" w:rsidRPr="0035030C" w:rsidRDefault="00B13674" w:rsidP="00B1367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72FB0A51" w14:textId="77777777" w:rsidR="00B13674" w:rsidRPr="0035030C" w:rsidRDefault="00B13674" w:rsidP="00B13674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23C7CC26" w14:textId="0247B4AB" w:rsidR="00B13674" w:rsidRPr="0035030C" w:rsidRDefault="00B13674" w:rsidP="00B136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13674" w:rsidRPr="0035030C" w14:paraId="2E02C583" w14:textId="77777777" w:rsidTr="008728EB">
        <w:tc>
          <w:tcPr>
            <w:tcW w:w="2610" w:type="dxa"/>
          </w:tcPr>
          <w:p w14:paraId="7CA95182" w14:textId="77777777" w:rsidR="00B13674" w:rsidRPr="0035030C" w:rsidRDefault="00B13674" w:rsidP="00B13674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A8F52C" w14:textId="14725D08" w:rsidR="00B13674" w:rsidRPr="00EE1F19" w:rsidRDefault="00B13674" w:rsidP="00EE1F19">
            <w:pPr>
              <w:tabs>
                <w:tab w:val="decimal" w:pos="8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E1F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168,542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D23FBA" w14:textId="77777777" w:rsidR="00B13674" w:rsidRPr="0035030C" w:rsidRDefault="00B13674" w:rsidP="00B13674">
            <w:pPr>
              <w:tabs>
                <w:tab w:val="decimal" w:pos="795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E37287" w14:textId="45905818" w:rsidR="00B13674" w:rsidRPr="00EE1F19" w:rsidRDefault="00B13674" w:rsidP="00EE1F19">
            <w:pPr>
              <w:tabs>
                <w:tab w:val="decimal" w:pos="88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E1F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84,363</w:t>
            </w:r>
          </w:p>
        </w:tc>
        <w:tc>
          <w:tcPr>
            <w:tcW w:w="321" w:type="dxa"/>
            <w:shd w:val="clear" w:color="auto" w:fill="auto"/>
            <w:vAlign w:val="bottom"/>
          </w:tcPr>
          <w:p w14:paraId="46AD621C" w14:textId="77777777" w:rsidR="00B13674" w:rsidRPr="0035030C" w:rsidRDefault="00B13674" w:rsidP="00B13674">
            <w:pPr>
              <w:tabs>
                <w:tab w:val="decimal" w:pos="795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99A770" w14:textId="6226328F" w:rsidR="00B13674" w:rsidRPr="0035030C" w:rsidRDefault="00B13674" w:rsidP="00B13674">
            <w:pPr>
              <w:tabs>
                <w:tab w:val="decimal" w:pos="79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(7,335)</w:t>
            </w:r>
          </w:p>
        </w:tc>
        <w:tc>
          <w:tcPr>
            <w:tcW w:w="236" w:type="dxa"/>
            <w:vAlign w:val="bottom"/>
          </w:tcPr>
          <w:p w14:paraId="15B9304F" w14:textId="77777777" w:rsidR="00B13674" w:rsidRPr="0035030C" w:rsidRDefault="00B13674" w:rsidP="00B13674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7EF826" w14:textId="2BC95A55" w:rsidR="00B13674" w:rsidRPr="0035030C" w:rsidRDefault="00B13674" w:rsidP="00B13674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561</w:t>
            </w:r>
          </w:p>
        </w:tc>
      </w:tr>
      <w:tr w:rsidR="00655DEA" w:rsidRPr="0035030C" w14:paraId="04DC6A28" w14:textId="77777777" w:rsidTr="008728EB">
        <w:tc>
          <w:tcPr>
            <w:tcW w:w="2610" w:type="dxa"/>
          </w:tcPr>
          <w:p w14:paraId="302E1379" w14:textId="77777777" w:rsidR="00655DEA" w:rsidRPr="00EC67F0" w:rsidRDefault="00655DEA" w:rsidP="00655DEA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C67F0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ยอดบัญชีในงบฐานะการเงิน</w:t>
            </w:r>
          </w:p>
          <w:p w14:paraId="556AD0E3" w14:textId="72ADE5F1" w:rsidR="00655DEA" w:rsidRPr="0035030C" w:rsidRDefault="00655DEA" w:rsidP="00655DEA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B7945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ที่มีความ</w:t>
            </w:r>
            <w:r w:rsidRPr="00DB794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เสี่ยง</w:t>
            </w:r>
            <w:r w:rsidRPr="00DB7945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DC7F16" w14:textId="736D6AF2" w:rsidR="00655DEA" w:rsidRPr="00EE1F19" w:rsidRDefault="00FD56A3" w:rsidP="00053796">
            <w:pPr>
              <w:tabs>
                <w:tab w:val="decimal" w:pos="8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</w:t>
            </w:r>
            <w:r w:rsidRPr="00FD56A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511,371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045B0B" w14:textId="77777777" w:rsidR="00655DEA" w:rsidRPr="0035030C" w:rsidRDefault="00655DEA" w:rsidP="00655DEA">
            <w:pPr>
              <w:tabs>
                <w:tab w:val="decimal" w:pos="795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2565C7" w14:textId="76594D23" w:rsidR="00655DEA" w:rsidRPr="00EE1F19" w:rsidRDefault="00FD56A3" w:rsidP="00196534">
            <w:pPr>
              <w:tabs>
                <w:tab w:val="decimal" w:pos="88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D56A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5,802,128</w:t>
            </w:r>
          </w:p>
        </w:tc>
        <w:tc>
          <w:tcPr>
            <w:tcW w:w="321" w:type="dxa"/>
            <w:shd w:val="clear" w:color="auto" w:fill="auto"/>
            <w:vAlign w:val="bottom"/>
          </w:tcPr>
          <w:p w14:paraId="76BE4048" w14:textId="77777777" w:rsidR="00655DEA" w:rsidRPr="0035030C" w:rsidRDefault="00655DEA" w:rsidP="00655DEA">
            <w:pPr>
              <w:tabs>
                <w:tab w:val="decimal" w:pos="795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B504D0" w14:textId="5817D0CB" w:rsidR="00655DEA" w:rsidRDefault="00FD56A3" w:rsidP="00196534">
            <w:pPr>
              <w:tabs>
                <w:tab w:val="decimal" w:pos="79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FD56A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893,740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6A8686BD" w14:textId="77777777" w:rsidR="00655DEA" w:rsidRPr="0035030C" w:rsidRDefault="00655DEA" w:rsidP="00655DEA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EBDF25" w14:textId="5598BB44" w:rsidR="00655DEA" w:rsidRPr="002810CA" w:rsidRDefault="001A5C09" w:rsidP="001A5C09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A5C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7,309,955</w:t>
            </w:r>
          </w:p>
        </w:tc>
      </w:tr>
      <w:tr w:rsidR="00655DEA" w:rsidRPr="0035030C" w14:paraId="6E1FACF4" w14:textId="77777777" w:rsidTr="008728EB">
        <w:tc>
          <w:tcPr>
            <w:tcW w:w="2610" w:type="dxa"/>
          </w:tcPr>
          <w:p w14:paraId="7AF820B1" w14:textId="0E53B603" w:rsidR="00655DEA" w:rsidRPr="0035030C" w:rsidRDefault="00655DEA" w:rsidP="00655DEA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06A41">
              <w:rPr>
                <w:rFonts w:asciiTheme="majorBidi" w:hAnsiTheme="majorBidi"/>
                <w:sz w:val="24"/>
                <w:szCs w:val="24"/>
                <w:cs/>
              </w:rPr>
              <w:t>สัญญาแลกเปลี่ยนเงินตราต่างประเทศ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C0B2262" w14:textId="3C7A5487" w:rsidR="00655DEA" w:rsidRPr="00EE1F19" w:rsidRDefault="00655DEA" w:rsidP="00655DEA">
            <w:pPr>
              <w:tabs>
                <w:tab w:val="decimal" w:pos="8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13674">
              <w:rPr>
                <w:rFonts w:asciiTheme="majorBidi" w:hAnsiTheme="majorBidi" w:cstheme="majorBidi"/>
                <w:sz w:val="24"/>
                <w:szCs w:val="24"/>
              </w:rPr>
              <w:t>(13,008)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32DBA5" w14:textId="77777777" w:rsidR="00655DEA" w:rsidRPr="0035030C" w:rsidRDefault="00655DEA" w:rsidP="00655DEA">
            <w:pPr>
              <w:tabs>
                <w:tab w:val="decimal" w:pos="795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auto"/>
          </w:tcPr>
          <w:p w14:paraId="2421452D" w14:textId="3C0984CD" w:rsidR="00655DEA" w:rsidRPr="00EE1F19" w:rsidRDefault="00655DEA" w:rsidP="0082385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1367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21" w:type="dxa"/>
            <w:shd w:val="clear" w:color="auto" w:fill="auto"/>
            <w:vAlign w:val="bottom"/>
          </w:tcPr>
          <w:p w14:paraId="2B67891E" w14:textId="77777777" w:rsidR="00655DEA" w:rsidRPr="0035030C" w:rsidRDefault="00655DEA" w:rsidP="00655DEA">
            <w:pPr>
              <w:tabs>
                <w:tab w:val="decimal" w:pos="795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3E041F76" w14:textId="54388A6F" w:rsidR="00655DEA" w:rsidRDefault="00655DEA" w:rsidP="00655DEA">
            <w:pPr>
              <w:tabs>
                <w:tab w:val="decimal" w:pos="79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3674">
              <w:rPr>
                <w:rFonts w:asciiTheme="majorBidi" w:hAnsiTheme="majorBidi" w:cstheme="majorBidi"/>
                <w:sz w:val="24"/>
                <w:szCs w:val="24"/>
              </w:rPr>
              <w:t>(13,008)</w:t>
            </w:r>
          </w:p>
        </w:tc>
        <w:tc>
          <w:tcPr>
            <w:tcW w:w="236" w:type="dxa"/>
            <w:vAlign w:val="bottom"/>
          </w:tcPr>
          <w:p w14:paraId="3F37CA5C" w14:textId="77777777" w:rsidR="00655DEA" w:rsidRPr="0035030C" w:rsidRDefault="00655DEA" w:rsidP="00655DEA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5A5AF2C1" w14:textId="182395A0" w:rsidR="00655DEA" w:rsidRPr="002810CA" w:rsidRDefault="00655DEA" w:rsidP="0082385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1367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55DEA" w:rsidRPr="0035030C" w14:paraId="674B3BB4" w14:textId="77777777" w:rsidTr="008B52AB">
        <w:tc>
          <w:tcPr>
            <w:tcW w:w="2610" w:type="dxa"/>
          </w:tcPr>
          <w:p w14:paraId="224B08AF" w14:textId="282FD1AD" w:rsidR="00655DEA" w:rsidRPr="0035030C" w:rsidRDefault="00655DEA" w:rsidP="00655DEA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8354C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สัญญาซื้อเงินตราต่างประเทศ</w:t>
            </w:r>
          </w:p>
        </w:tc>
        <w:tc>
          <w:tcPr>
            <w:tcW w:w="1170" w:type="dxa"/>
            <w:shd w:val="clear" w:color="auto" w:fill="auto"/>
          </w:tcPr>
          <w:p w14:paraId="3398DF8A" w14:textId="4D8B9650" w:rsidR="00655DEA" w:rsidRPr="00EE1F19" w:rsidRDefault="00655DEA" w:rsidP="00655DEA">
            <w:pPr>
              <w:tabs>
                <w:tab w:val="decimal" w:pos="8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13674">
              <w:rPr>
                <w:rFonts w:asciiTheme="majorBidi" w:hAnsiTheme="majorBidi" w:cstheme="majorBidi"/>
                <w:sz w:val="24"/>
                <w:szCs w:val="24"/>
              </w:rPr>
              <w:t>(101,152)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C4934B" w14:textId="77777777" w:rsidR="00655DEA" w:rsidRPr="0035030C" w:rsidRDefault="00655DEA" w:rsidP="00655DEA">
            <w:pPr>
              <w:tabs>
                <w:tab w:val="decimal" w:pos="795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</w:tcPr>
          <w:p w14:paraId="325355C6" w14:textId="7F126B4D" w:rsidR="00655DEA" w:rsidRPr="00EE1F19" w:rsidRDefault="00655DEA" w:rsidP="0082385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1367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21" w:type="dxa"/>
            <w:shd w:val="clear" w:color="auto" w:fill="auto"/>
            <w:vAlign w:val="bottom"/>
          </w:tcPr>
          <w:p w14:paraId="420E693E" w14:textId="77777777" w:rsidR="00655DEA" w:rsidRPr="0035030C" w:rsidRDefault="00655DEA" w:rsidP="00655DEA">
            <w:pPr>
              <w:tabs>
                <w:tab w:val="decimal" w:pos="795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14:paraId="3DE840F9" w14:textId="00AB6CED" w:rsidR="00655DEA" w:rsidRDefault="00655DEA" w:rsidP="00655DEA">
            <w:pPr>
              <w:tabs>
                <w:tab w:val="decimal" w:pos="79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3674">
              <w:rPr>
                <w:rFonts w:asciiTheme="majorBidi" w:hAnsiTheme="majorBidi" w:cstheme="majorBidi"/>
                <w:sz w:val="24"/>
                <w:szCs w:val="24"/>
              </w:rPr>
              <w:t>(101,152)</w:t>
            </w:r>
          </w:p>
        </w:tc>
        <w:tc>
          <w:tcPr>
            <w:tcW w:w="236" w:type="dxa"/>
            <w:vAlign w:val="bottom"/>
          </w:tcPr>
          <w:p w14:paraId="121154F2" w14:textId="77777777" w:rsidR="00655DEA" w:rsidRPr="0035030C" w:rsidRDefault="00655DEA" w:rsidP="00655DEA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6" w:type="dxa"/>
          </w:tcPr>
          <w:p w14:paraId="3DF47C24" w14:textId="4B7E6EA1" w:rsidR="00655DEA" w:rsidRPr="002810CA" w:rsidRDefault="00655DEA" w:rsidP="0082385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1367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55DEA" w:rsidRPr="0035030C" w14:paraId="08471D4B" w14:textId="77777777" w:rsidTr="00655DEA">
        <w:tc>
          <w:tcPr>
            <w:tcW w:w="2610" w:type="dxa"/>
            <w:shd w:val="clear" w:color="auto" w:fill="auto"/>
          </w:tcPr>
          <w:p w14:paraId="00DCE4A9" w14:textId="1F0477E0" w:rsidR="00655DEA" w:rsidRPr="0035030C" w:rsidRDefault="00655DEA" w:rsidP="00655DEA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53CE30A" w14:textId="77777777" w:rsidR="00655DEA" w:rsidRDefault="00655DEA" w:rsidP="00655DEA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DEC096" w14:textId="77777777" w:rsidR="00655DEA" w:rsidRPr="0035030C" w:rsidRDefault="00655DEA" w:rsidP="00655DEA">
            <w:pPr>
              <w:tabs>
                <w:tab w:val="decimal" w:pos="795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2B8F2A8D" w14:textId="77777777" w:rsidR="00655DEA" w:rsidRPr="002810CA" w:rsidRDefault="00655DEA" w:rsidP="00655DEA">
            <w:pPr>
              <w:tabs>
                <w:tab w:val="decimal" w:pos="882"/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21" w:type="dxa"/>
            <w:shd w:val="clear" w:color="auto" w:fill="auto"/>
            <w:vAlign w:val="bottom"/>
          </w:tcPr>
          <w:p w14:paraId="2E601C3F" w14:textId="77777777" w:rsidR="00655DEA" w:rsidRPr="0035030C" w:rsidRDefault="00655DEA" w:rsidP="00655DEA">
            <w:pPr>
              <w:tabs>
                <w:tab w:val="decimal" w:pos="795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38285921" w14:textId="77777777" w:rsidR="00655DEA" w:rsidRDefault="00655DEA" w:rsidP="00655DEA">
            <w:pPr>
              <w:tabs>
                <w:tab w:val="decimal" w:pos="79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EF02253" w14:textId="77777777" w:rsidR="00655DEA" w:rsidRPr="0035030C" w:rsidRDefault="00655DEA" w:rsidP="00655DEA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5D61B419" w14:textId="77777777" w:rsidR="00655DEA" w:rsidRPr="002810CA" w:rsidRDefault="00655DEA" w:rsidP="00655DEA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655DEA" w:rsidRPr="0035030C" w14:paraId="3BFD7A24" w14:textId="77777777" w:rsidTr="00EE1F19">
        <w:tc>
          <w:tcPr>
            <w:tcW w:w="2610" w:type="dxa"/>
          </w:tcPr>
          <w:p w14:paraId="5725F7F7" w14:textId="31D7842F" w:rsidR="00655DEA" w:rsidRPr="0035030C" w:rsidRDefault="00655DEA" w:rsidP="00655DEA">
            <w:pPr>
              <w:spacing w:line="240" w:lineRule="atLeast"/>
              <w:ind w:right="-10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ยอดความเสี่ยงคงเหลือสุทธิ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A69246" w14:textId="310E76AD" w:rsidR="00655DEA" w:rsidRPr="0035030C" w:rsidRDefault="00655DEA" w:rsidP="00655DEA">
            <w:pPr>
              <w:tabs>
                <w:tab w:val="decimal" w:pos="8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(625,531)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467594" w14:textId="77777777" w:rsidR="00655DEA" w:rsidRPr="0035030C" w:rsidRDefault="00655DEA" w:rsidP="00655DEA">
            <w:pPr>
              <w:tabs>
                <w:tab w:val="decimal" w:pos="795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1962B0" w14:textId="38D33BEE" w:rsidR="00655DEA" w:rsidRPr="0035030C" w:rsidRDefault="00655DEA" w:rsidP="00655DEA">
            <w:pPr>
              <w:tabs>
                <w:tab w:val="decimal" w:pos="88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5,802,128</w:t>
            </w:r>
          </w:p>
        </w:tc>
        <w:tc>
          <w:tcPr>
            <w:tcW w:w="321" w:type="dxa"/>
            <w:shd w:val="clear" w:color="auto" w:fill="auto"/>
            <w:vAlign w:val="bottom"/>
          </w:tcPr>
          <w:p w14:paraId="01EBF56C" w14:textId="77777777" w:rsidR="00655DEA" w:rsidRPr="0035030C" w:rsidRDefault="00655DEA" w:rsidP="00655DEA">
            <w:pPr>
              <w:tabs>
                <w:tab w:val="decimal" w:pos="795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432F0E6" w14:textId="5BA72F1A" w:rsidR="00655DEA" w:rsidRPr="0035030C" w:rsidRDefault="00655DEA" w:rsidP="00053796">
            <w:pPr>
              <w:tabs>
                <w:tab w:val="decimal" w:pos="79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(1,007,900)</w:t>
            </w:r>
          </w:p>
        </w:tc>
        <w:tc>
          <w:tcPr>
            <w:tcW w:w="236" w:type="dxa"/>
            <w:vAlign w:val="bottom"/>
          </w:tcPr>
          <w:p w14:paraId="41507808" w14:textId="77777777" w:rsidR="00655DEA" w:rsidRPr="0035030C" w:rsidRDefault="00655DEA" w:rsidP="00655DEA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6" w:type="dxa"/>
            <w:tcBorders>
              <w:bottom w:val="double" w:sz="4" w:space="0" w:color="auto"/>
            </w:tcBorders>
            <w:vAlign w:val="bottom"/>
          </w:tcPr>
          <w:p w14:paraId="47199888" w14:textId="69D21F99" w:rsidR="00655DEA" w:rsidRPr="0035030C" w:rsidRDefault="00655DEA" w:rsidP="00655DEA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955</w:t>
            </w:r>
          </w:p>
        </w:tc>
      </w:tr>
    </w:tbl>
    <w:p w14:paraId="537654F4" w14:textId="359B36CA" w:rsidR="00106A41" w:rsidRDefault="00106A41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</w:rPr>
      </w:pPr>
    </w:p>
    <w:p w14:paraId="1E91B67B" w14:textId="77777777" w:rsidR="00106A41" w:rsidRDefault="00106A41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</w:rPr>
      </w:pPr>
      <w:r>
        <w:rPr>
          <w:rFonts w:asciiTheme="majorBidi" w:hAnsiTheme="majorBidi" w:cstheme="majorBidi"/>
          <w:sz w:val="30"/>
          <w:szCs w:val="30"/>
          <w:highlight w:val="yellow"/>
        </w:rPr>
        <w:br w:type="page"/>
      </w:r>
    </w:p>
    <w:p w14:paraId="727B6837" w14:textId="4D2C50EA" w:rsidR="00313499" w:rsidRPr="00815252" w:rsidRDefault="00313499" w:rsidP="008D68EF">
      <w:pPr>
        <w:pStyle w:val="block"/>
        <w:tabs>
          <w:tab w:val="left" w:pos="6984"/>
        </w:tabs>
        <w:spacing w:after="0" w:line="240" w:lineRule="auto"/>
        <w:ind w:left="1260" w:right="-7" w:hanging="270"/>
        <w:jc w:val="both"/>
        <w:rPr>
          <w:rFonts w:asciiTheme="majorBidi" w:hAnsiTheme="majorBidi" w:cstheme="majorBidi"/>
          <w:sz w:val="30"/>
          <w:szCs w:val="30"/>
        </w:rPr>
      </w:pPr>
      <w:r w:rsidRPr="00815252">
        <w:rPr>
          <w:rFonts w:asciiTheme="majorBidi" w:hAnsiTheme="majorBidi" w:cstheme="majorBidi"/>
          <w:sz w:val="30"/>
          <w:szCs w:val="30"/>
        </w:rPr>
        <w:lastRenderedPageBreak/>
        <w:t>(</w:t>
      </w:r>
      <w:r w:rsidR="00E0608E" w:rsidRPr="00815252">
        <w:rPr>
          <w:rFonts w:asciiTheme="majorBidi" w:hAnsiTheme="majorBidi" w:cstheme="majorBidi"/>
          <w:sz w:val="30"/>
          <w:szCs w:val="30"/>
          <w:cs/>
          <w:lang w:val="en-US"/>
        </w:rPr>
        <w:t>ข</w:t>
      </w:r>
      <w:r w:rsidRPr="00815252">
        <w:rPr>
          <w:rFonts w:asciiTheme="majorBidi" w:hAnsiTheme="majorBidi" w:cstheme="majorBidi"/>
          <w:sz w:val="30"/>
          <w:szCs w:val="30"/>
        </w:rPr>
        <w:t>.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815252">
        <w:rPr>
          <w:rFonts w:asciiTheme="majorBidi" w:hAnsiTheme="majorBidi" w:cstheme="majorBidi"/>
          <w:sz w:val="30"/>
          <w:szCs w:val="30"/>
        </w:rPr>
        <w:t>.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815252">
        <w:rPr>
          <w:rFonts w:asciiTheme="majorBidi" w:hAnsiTheme="majorBidi" w:cstheme="majorBidi"/>
          <w:sz w:val="30"/>
          <w:szCs w:val="30"/>
        </w:rPr>
        <w:t>)</w:t>
      </w:r>
      <w:r w:rsidR="001A756D" w:rsidRPr="00815252">
        <w:rPr>
          <w:rFonts w:asciiTheme="majorBidi" w:hAnsiTheme="majorBidi" w:cstheme="majorBidi"/>
          <w:sz w:val="30"/>
          <w:szCs w:val="30"/>
        </w:rPr>
        <w:t xml:space="preserve"> </w:t>
      </w:r>
      <w:r w:rsidRPr="00815252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</w:t>
      </w:r>
      <w:r w:rsidR="008D68EF" w:rsidRPr="00815252">
        <w:rPr>
          <w:rFonts w:asciiTheme="majorBidi" w:hAnsiTheme="majorBidi" w:cstheme="majorBidi"/>
          <w:sz w:val="30"/>
          <w:szCs w:val="30"/>
          <w:cs/>
        </w:rPr>
        <w:tab/>
      </w:r>
    </w:p>
    <w:p w14:paraId="0359F57A" w14:textId="3EAD4395" w:rsidR="00313499" w:rsidRPr="00815252" w:rsidRDefault="00313499" w:rsidP="00313499">
      <w:pPr>
        <w:pStyle w:val="block"/>
        <w:spacing w:after="0" w:line="240" w:lineRule="auto"/>
        <w:ind w:left="1260" w:right="-7" w:hanging="90"/>
        <w:jc w:val="both"/>
        <w:rPr>
          <w:rFonts w:asciiTheme="majorBidi" w:hAnsiTheme="majorBidi" w:cstheme="majorBidi"/>
          <w:sz w:val="30"/>
          <w:szCs w:val="30"/>
          <w:highlight w:val="yellow"/>
        </w:rPr>
      </w:pPr>
    </w:p>
    <w:p w14:paraId="18068E56" w14:textId="57125104" w:rsidR="00824521" w:rsidRDefault="00824521" w:rsidP="00824521">
      <w:pPr>
        <w:tabs>
          <w:tab w:val="left" w:pos="63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</w:t>
      </w:r>
      <w:r w:rsidRPr="0035030C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35030C">
        <w:rPr>
          <w:rFonts w:asciiTheme="majorBidi" w:hAnsiTheme="majorBidi" w:cstheme="majorBidi"/>
          <w:sz w:val="30"/>
          <w:szCs w:val="30"/>
          <w:cs/>
        </w:rPr>
        <w:t>เนื่องจาก</w:t>
      </w:r>
      <w:r w:rsidRPr="0035030C">
        <w:rPr>
          <w:rFonts w:asciiTheme="majorBidi" w:eastAsia="Calibri" w:hAnsiTheme="majorBidi" w:cstheme="majorBidi"/>
          <w:sz w:val="30"/>
          <w:szCs w:val="30"/>
          <w:cs/>
        </w:rPr>
        <w:t>ตราสารหนี้และ</w:t>
      </w:r>
      <w:r w:rsidRPr="0035030C">
        <w:rPr>
          <w:rFonts w:asciiTheme="majorBidi" w:hAnsiTheme="majorBidi" w:cstheme="majorBidi"/>
          <w:sz w:val="30"/>
          <w:szCs w:val="30"/>
          <w:cs/>
        </w:rPr>
        <w:t>เงินกู้ยืมส่วน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</w:rPr>
        <w:t xml:space="preserve">ใหญ่มีอัตราดอกเบี้ยคงที่ </w:t>
      </w:r>
      <w:r w:rsidRPr="0035030C">
        <w:rPr>
          <w:rFonts w:asciiTheme="majorBidi" w:eastAsia="Calibri" w:hAnsiTheme="majorBidi" w:cstheme="majorBidi"/>
          <w:spacing w:val="4"/>
          <w:sz w:val="30"/>
          <w:szCs w:val="30"/>
          <w:cs/>
        </w:rPr>
        <w:t>กลุ่มบริษัท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</w:rPr>
        <w:t>มีฐานะเปิดต่อความเสี่ยงด้านอัตราดอกเบี้ยโดยหลักมาจาก</w:t>
      </w:r>
      <w:r w:rsidRPr="0035030C">
        <w:rPr>
          <w:rFonts w:asciiTheme="majorBidi" w:eastAsia="Calibri" w:hAnsiTheme="majorBidi" w:cstheme="majorBidi"/>
          <w:spacing w:val="4"/>
          <w:sz w:val="30"/>
          <w:szCs w:val="30"/>
          <w:cs/>
        </w:rPr>
        <w:t>เงินกู้ยืม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 (ดูหมายเหตุข้อ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332F09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35030C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35030C">
        <w:rPr>
          <w:rFonts w:asciiTheme="majorBidi" w:hAnsiTheme="majorBidi" w:cstheme="majorBidi"/>
          <w:sz w:val="30"/>
          <w:szCs w:val="30"/>
          <w:cs/>
        </w:rPr>
        <w:t>ได้ลดความเสี่ยงดังกล่าวด้วยการทำให้มั่นใจว่า</w:t>
      </w:r>
      <w:r w:rsidRPr="0035030C">
        <w:rPr>
          <w:rFonts w:asciiTheme="majorBidi" w:eastAsia="Calibri" w:hAnsiTheme="majorBidi" w:cstheme="majorBidi"/>
          <w:sz w:val="30"/>
          <w:szCs w:val="30"/>
          <w:cs/>
        </w:rPr>
        <w:t>ตราสารหนี้และ</w:t>
      </w:r>
      <w:r w:rsidRPr="0035030C">
        <w:rPr>
          <w:rFonts w:asciiTheme="majorBidi" w:hAnsiTheme="majorBidi" w:cstheme="majorBidi"/>
          <w:sz w:val="30"/>
          <w:szCs w:val="30"/>
          <w:cs/>
        </w:rPr>
        <w:t>เงินกู้ยืมส่วนใหญ่มีอัตราดอกเบี้ยคงที่</w:t>
      </w:r>
    </w:p>
    <w:p w14:paraId="44014377" w14:textId="77777777" w:rsidR="00106A41" w:rsidRPr="00106A41" w:rsidRDefault="00106A41" w:rsidP="00106A41">
      <w:pPr>
        <w:pStyle w:val="block"/>
        <w:spacing w:after="0" w:line="240" w:lineRule="auto"/>
        <w:ind w:left="1260" w:right="-7" w:hanging="90"/>
        <w:jc w:val="both"/>
        <w:rPr>
          <w:rFonts w:asciiTheme="majorBidi" w:hAnsiTheme="majorBidi" w:cstheme="majorBidi"/>
          <w:sz w:val="30"/>
          <w:szCs w:val="30"/>
          <w:highlight w:val="yellow"/>
        </w:rPr>
      </w:pPr>
    </w:p>
    <w:p w14:paraId="03A3CBA4" w14:textId="3E4CCA78" w:rsidR="00605D3E" w:rsidRPr="00815252" w:rsidRDefault="00605D3E" w:rsidP="007E68D9">
      <w:pPr>
        <w:pStyle w:val="Caption"/>
        <w:ind w:hanging="900"/>
        <w:rPr>
          <w:rFonts w:asciiTheme="majorBidi" w:hAnsiTheme="majorBidi" w:cstheme="majorBidi"/>
        </w:rPr>
      </w:pPr>
      <w:r w:rsidRPr="00815252">
        <w:rPr>
          <w:rFonts w:asciiTheme="majorBidi" w:hAnsiTheme="majorBidi" w:cstheme="majorBidi"/>
          <w:cs/>
        </w:rPr>
        <w:t>การบริหารจัดการทุน</w:t>
      </w:r>
    </w:p>
    <w:p w14:paraId="23003A0F" w14:textId="77777777" w:rsidR="00CC5C8B" w:rsidRPr="00815252" w:rsidRDefault="00CC5C8B" w:rsidP="00CC5C8B">
      <w:pPr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</w:p>
    <w:p w14:paraId="1408CC53" w14:textId="59EAA222" w:rsidR="0049618D" w:rsidRPr="00815252" w:rsidRDefault="008F763F" w:rsidP="00F9338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15252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75AB3A94" w14:textId="03F829E3" w:rsidR="00F93381" w:rsidRPr="00815252" w:rsidRDefault="00F93381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  <w:cs/>
          <w:lang w:val="en-US"/>
        </w:rPr>
      </w:pPr>
    </w:p>
    <w:p w14:paraId="365EFE7D" w14:textId="48FBEC44" w:rsidR="007E3725" w:rsidRPr="00815252" w:rsidRDefault="00734223" w:rsidP="007E68D9">
      <w:pPr>
        <w:pStyle w:val="Caption"/>
        <w:ind w:hanging="900"/>
        <w:rPr>
          <w:rFonts w:asciiTheme="majorBidi" w:hAnsiTheme="majorBidi" w:cstheme="majorBidi"/>
        </w:rPr>
      </w:pPr>
      <w:r w:rsidRPr="00815252">
        <w:rPr>
          <w:rFonts w:asciiTheme="majorBidi" w:hAnsiTheme="majorBidi" w:cstheme="majorBidi"/>
          <w:cs/>
        </w:rPr>
        <w:t>ภาระผูกพันกับบุคคลหรือกิจการที่ไม่เกี่ยวข้องกัน</w:t>
      </w:r>
    </w:p>
    <w:p w14:paraId="7555DF24" w14:textId="77777777" w:rsidR="007E3725" w:rsidRPr="00815252" w:rsidRDefault="007E3725" w:rsidP="002F0F40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092"/>
        <w:gridCol w:w="1306"/>
        <w:gridCol w:w="265"/>
        <w:gridCol w:w="1344"/>
        <w:gridCol w:w="265"/>
        <w:gridCol w:w="1296"/>
        <w:gridCol w:w="262"/>
        <w:gridCol w:w="1348"/>
      </w:tblGrid>
      <w:tr w:rsidR="00734223" w:rsidRPr="0035030C" w14:paraId="79FF90AF" w14:textId="77777777" w:rsidTr="00AE020F">
        <w:trPr>
          <w:tblHeader/>
        </w:trPr>
        <w:tc>
          <w:tcPr>
            <w:tcW w:w="3092" w:type="dxa"/>
          </w:tcPr>
          <w:p w14:paraId="7A5E7132" w14:textId="77777777" w:rsidR="00734223" w:rsidRPr="0035030C" w:rsidRDefault="00734223" w:rsidP="00B81463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15" w:type="dxa"/>
            <w:gridSpan w:val="3"/>
          </w:tcPr>
          <w:p w14:paraId="14297497" w14:textId="77777777" w:rsidR="00734223" w:rsidRPr="0035030C" w:rsidRDefault="00734223" w:rsidP="00B8146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" w:type="dxa"/>
          </w:tcPr>
          <w:p w14:paraId="156A8E37" w14:textId="77777777" w:rsidR="00734223" w:rsidRPr="0035030C" w:rsidRDefault="00734223" w:rsidP="00B8146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06" w:type="dxa"/>
            <w:gridSpan w:val="3"/>
          </w:tcPr>
          <w:p w14:paraId="33DE80CA" w14:textId="77777777" w:rsidR="00734223" w:rsidRPr="0035030C" w:rsidRDefault="00734223" w:rsidP="00B8146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4044" w:rsidRPr="0035030C" w14:paraId="4D1AF747" w14:textId="77777777" w:rsidTr="00102D34">
        <w:trPr>
          <w:tblHeader/>
        </w:trPr>
        <w:tc>
          <w:tcPr>
            <w:tcW w:w="3092" w:type="dxa"/>
          </w:tcPr>
          <w:p w14:paraId="5C5E7877" w14:textId="77777777" w:rsidR="00CE4044" w:rsidRPr="0035030C" w:rsidRDefault="00CE4044" w:rsidP="00CE404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</w:tcPr>
          <w:p w14:paraId="2F4066D7" w14:textId="49A8773B" w:rsidR="00CE4044" w:rsidRPr="0035030C" w:rsidRDefault="00CE4044" w:rsidP="00CE404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65" w:type="dxa"/>
          </w:tcPr>
          <w:p w14:paraId="54B61860" w14:textId="77777777" w:rsidR="00CE4044" w:rsidRPr="0035030C" w:rsidRDefault="00CE4044" w:rsidP="00CE404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</w:tcPr>
          <w:p w14:paraId="68D205A5" w14:textId="7B020548" w:rsidR="00CE4044" w:rsidRPr="0035030C" w:rsidRDefault="00CE4044" w:rsidP="00CE404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5" w:type="dxa"/>
          </w:tcPr>
          <w:p w14:paraId="5C2F84EC" w14:textId="77777777" w:rsidR="00CE4044" w:rsidRPr="0035030C" w:rsidRDefault="00CE4044" w:rsidP="00CE404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260B46D9" w14:textId="745024F0" w:rsidR="00CE4044" w:rsidRPr="0035030C" w:rsidRDefault="00CE4044" w:rsidP="00CE404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62" w:type="dxa"/>
          </w:tcPr>
          <w:p w14:paraId="19A9C901" w14:textId="77777777" w:rsidR="00CE4044" w:rsidRPr="0035030C" w:rsidRDefault="00CE4044" w:rsidP="00CE404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14:paraId="2190DA7F" w14:textId="1B463F1C" w:rsidR="00CE4044" w:rsidRPr="0035030C" w:rsidRDefault="00CE4044" w:rsidP="00CE404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CE4044" w:rsidRPr="0035030C" w14:paraId="3F31F1D3" w14:textId="77777777" w:rsidTr="00AE020F">
        <w:trPr>
          <w:tblHeader/>
        </w:trPr>
        <w:tc>
          <w:tcPr>
            <w:tcW w:w="3092" w:type="dxa"/>
          </w:tcPr>
          <w:p w14:paraId="1E8D4107" w14:textId="77777777" w:rsidR="00CE4044" w:rsidRPr="0035030C" w:rsidRDefault="00CE4044" w:rsidP="00CE404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6" w:type="dxa"/>
            <w:gridSpan w:val="7"/>
          </w:tcPr>
          <w:p w14:paraId="2C04620A" w14:textId="77777777" w:rsidR="00CE4044" w:rsidRPr="0035030C" w:rsidRDefault="00CE4044" w:rsidP="00CE404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E4044" w:rsidRPr="0035030C" w14:paraId="1A363C75" w14:textId="77777777" w:rsidTr="00102D34">
        <w:tc>
          <w:tcPr>
            <w:tcW w:w="3092" w:type="dxa"/>
          </w:tcPr>
          <w:p w14:paraId="7A16FD79" w14:textId="77777777" w:rsidR="00CE4044" w:rsidRPr="0035030C" w:rsidRDefault="00CE4044" w:rsidP="00CE4044">
            <w:pPr>
              <w:spacing w:line="240" w:lineRule="atLeast"/>
              <w:ind w:left="270" w:hanging="270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306" w:type="dxa"/>
          </w:tcPr>
          <w:p w14:paraId="5F06F248" w14:textId="77777777" w:rsidR="00CE4044" w:rsidRPr="0035030C" w:rsidRDefault="00CE4044" w:rsidP="00CE404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5" w:type="dxa"/>
          </w:tcPr>
          <w:p w14:paraId="2889A094" w14:textId="77777777" w:rsidR="00CE4044" w:rsidRPr="0035030C" w:rsidRDefault="00CE4044" w:rsidP="00CE404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</w:tcPr>
          <w:p w14:paraId="42E2213C" w14:textId="77777777" w:rsidR="00CE4044" w:rsidRPr="0035030C" w:rsidRDefault="00CE4044" w:rsidP="00CE404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7821E1F8" w14:textId="77777777" w:rsidR="00CE4044" w:rsidRPr="0035030C" w:rsidRDefault="00CE4044" w:rsidP="00CE404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46E6EBDE" w14:textId="77777777" w:rsidR="00CE4044" w:rsidRPr="0035030C" w:rsidRDefault="00CE4044" w:rsidP="00CE404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23F37865" w14:textId="77777777" w:rsidR="00CE4044" w:rsidRPr="0035030C" w:rsidRDefault="00CE4044" w:rsidP="00CE404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14:paraId="4E5E7EE0" w14:textId="77777777" w:rsidR="00CE4044" w:rsidRPr="0035030C" w:rsidRDefault="00CE4044" w:rsidP="00CE404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E4044" w:rsidRPr="0035030C" w14:paraId="1C1B949F" w14:textId="77777777" w:rsidTr="00102D34">
        <w:tc>
          <w:tcPr>
            <w:tcW w:w="3092" w:type="dxa"/>
          </w:tcPr>
          <w:p w14:paraId="0F52D652" w14:textId="77777777" w:rsidR="00CE4044" w:rsidRPr="0035030C" w:rsidRDefault="00CE4044" w:rsidP="00CE4044">
            <w:pPr>
              <w:spacing w:line="240" w:lineRule="atLeast"/>
              <w:ind w:left="336" w:hanging="33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สัญญาก่อสร้าง เครื่องจักรและอุปกรณ์</w:t>
            </w:r>
          </w:p>
        </w:tc>
        <w:tc>
          <w:tcPr>
            <w:tcW w:w="13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7F4BAF6" w14:textId="6E107EB7" w:rsidR="00CE4044" w:rsidRPr="0035030C" w:rsidRDefault="00C51955" w:rsidP="00CE4044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7,782</w:t>
            </w:r>
            <w:r w:rsidR="00206F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,5</w:t>
            </w:r>
            <w:r w:rsidR="00F00F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</w:t>
            </w:r>
          </w:p>
        </w:tc>
        <w:tc>
          <w:tcPr>
            <w:tcW w:w="265" w:type="dxa"/>
            <w:vAlign w:val="bottom"/>
          </w:tcPr>
          <w:p w14:paraId="02B571E5" w14:textId="77777777" w:rsidR="00CE4044" w:rsidRPr="0035030C" w:rsidRDefault="00CE4044" w:rsidP="00CE404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tcBorders>
              <w:bottom w:val="double" w:sz="4" w:space="0" w:color="auto"/>
            </w:tcBorders>
            <w:vAlign w:val="bottom"/>
          </w:tcPr>
          <w:p w14:paraId="05DF21DB" w14:textId="33E7876C" w:rsidR="00CE4044" w:rsidRPr="0035030C" w:rsidRDefault="00CE4044" w:rsidP="00CE4044">
            <w:pPr>
              <w:tabs>
                <w:tab w:val="decimal" w:pos="110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462</w:t>
            </w:r>
          </w:p>
        </w:tc>
        <w:tc>
          <w:tcPr>
            <w:tcW w:w="265" w:type="dxa"/>
            <w:vAlign w:val="bottom"/>
          </w:tcPr>
          <w:p w14:paraId="5C2282DC" w14:textId="77777777" w:rsidR="00CE4044" w:rsidRPr="0035030C" w:rsidRDefault="00CE4044" w:rsidP="00CE404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031A83" w14:textId="014B63B7" w:rsidR="00CE4044" w:rsidRPr="0035030C" w:rsidRDefault="00434440" w:rsidP="00CE4044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1,396,884</w:t>
            </w:r>
          </w:p>
        </w:tc>
        <w:tc>
          <w:tcPr>
            <w:tcW w:w="262" w:type="dxa"/>
            <w:vAlign w:val="bottom"/>
          </w:tcPr>
          <w:p w14:paraId="191CF406" w14:textId="77777777" w:rsidR="00CE4044" w:rsidRPr="0035030C" w:rsidRDefault="00CE4044" w:rsidP="00CE404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vAlign w:val="bottom"/>
          </w:tcPr>
          <w:p w14:paraId="06CA5B42" w14:textId="1512A2F9" w:rsidR="00CE4044" w:rsidRPr="0035030C" w:rsidRDefault="00CE4044" w:rsidP="00CE4044">
            <w:pPr>
              <w:tabs>
                <w:tab w:val="decimal" w:pos="112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061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570</w:t>
            </w:r>
          </w:p>
        </w:tc>
      </w:tr>
      <w:tr w:rsidR="00CE4044" w:rsidRPr="0035030C" w14:paraId="3C5DCC0F" w14:textId="77777777" w:rsidTr="00102D34">
        <w:tc>
          <w:tcPr>
            <w:tcW w:w="3092" w:type="dxa"/>
          </w:tcPr>
          <w:p w14:paraId="69216097" w14:textId="77777777" w:rsidR="00CE4044" w:rsidRPr="0035030C" w:rsidRDefault="00CE4044" w:rsidP="00CE4044">
            <w:pPr>
              <w:pStyle w:val="Bo-Blank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40836FF9" w14:textId="77777777" w:rsidR="00CE4044" w:rsidRPr="0035030C" w:rsidRDefault="00CE4044" w:rsidP="00CE4044">
            <w:pPr>
              <w:pStyle w:val="Bo-Blank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5" w:type="dxa"/>
          </w:tcPr>
          <w:p w14:paraId="0D6B8B9C" w14:textId="77777777" w:rsidR="00CE4044" w:rsidRPr="0035030C" w:rsidRDefault="00CE4044" w:rsidP="00CE4044">
            <w:pPr>
              <w:pStyle w:val="Bo-Blankline"/>
              <w:rPr>
                <w:rFonts w:asciiTheme="majorBidi" w:hAnsiTheme="majorBidi" w:cstheme="majorBidi"/>
              </w:rPr>
            </w:pPr>
          </w:p>
        </w:tc>
        <w:tc>
          <w:tcPr>
            <w:tcW w:w="1344" w:type="dxa"/>
          </w:tcPr>
          <w:p w14:paraId="71D7A594" w14:textId="77777777" w:rsidR="00CE4044" w:rsidRPr="0035030C" w:rsidRDefault="00CE4044" w:rsidP="00CE4044">
            <w:pPr>
              <w:pStyle w:val="Bo-Blank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5" w:type="dxa"/>
          </w:tcPr>
          <w:p w14:paraId="78F80AA9" w14:textId="77777777" w:rsidR="00CE4044" w:rsidRPr="0035030C" w:rsidRDefault="00CE4044" w:rsidP="00CE4044">
            <w:pPr>
              <w:pStyle w:val="Bo-Blankline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shd w:val="clear" w:color="auto" w:fill="auto"/>
          </w:tcPr>
          <w:p w14:paraId="5EBDE4D0" w14:textId="77777777" w:rsidR="00CE4044" w:rsidRPr="0035030C" w:rsidRDefault="00CE4044" w:rsidP="00CE4044">
            <w:pPr>
              <w:pStyle w:val="Bo-Blankline"/>
              <w:rPr>
                <w:rFonts w:asciiTheme="majorBidi" w:hAnsiTheme="majorBidi" w:cstheme="majorBidi"/>
              </w:rPr>
            </w:pPr>
          </w:p>
        </w:tc>
        <w:tc>
          <w:tcPr>
            <w:tcW w:w="262" w:type="dxa"/>
          </w:tcPr>
          <w:p w14:paraId="35FFDD4C" w14:textId="77777777" w:rsidR="00CE4044" w:rsidRPr="0035030C" w:rsidRDefault="00CE4044" w:rsidP="00CE4044">
            <w:pPr>
              <w:pStyle w:val="Bo-Blankline"/>
              <w:rPr>
                <w:rFonts w:asciiTheme="majorBidi" w:hAnsiTheme="majorBidi" w:cstheme="majorBidi"/>
              </w:rPr>
            </w:pPr>
          </w:p>
        </w:tc>
        <w:tc>
          <w:tcPr>
            <w:tcW w:w="1348" w:type="dxa"/>
          </w:tcPr>
          <w:p w14:paraId="33D98F5E" w14:textId="77777777" w:rsidR="00CE4044" w:rsidRPr="0035030C" w:rsidRDefault="00CE4044" w:rsidP="00CE4044">
            <w:pPr>
              <w:pStyle w:val="Bo-Blankline"/>
              <w:rPr>
                <w:rFonts w:asciiTheme="majorBidi" w:hAnsiTheme="majorBidi" w:cstheme="majorBidi"/>
              </w:rPr>
            </w:pPr>
          </w:p>
        </w:tc>
      </w:tr>
      <w:tr w:rsidR="00CE4044" w:rsidRPr="0035030C" w14:paraId="2EA1B1DE" w14:textId="77777777" w:rsidTr="00102D34">
        <w:tc>
          <w:tcPr>
            <w:tcW w:w="3092" w:type="dxa"/>
            <w:shd w:val="clear" w:color="auto" w:fill="auto"/>
          </w:tcPr>
          <w:p w14:paraId="54F344C5" w14:textId="62D7245B" w:rsidR="00CE4044" w:rsidRPr="0035030C" w:rsidRDefault="00CE4044" w:rsidP="00CE4044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13A22025" w14:textId="77777777" w:rsidR="00CE4044" w:rsidRPr="0035030C" w:rsidRDefault="00CE4044" w:rsidP="00CE404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4DB7F878" w14:textId="77777777" w:rsidR="00CE4044" w:rsidRPr="0035030C" w:rsidRDefault="00CE4044" w:rsidP="00CE404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25C3E2F2" w14:textId="77777777" w:rsidR="00CE4044" w:rsidRPr="0035030C" w:rsidRDefault="00CE4044" w:rsidP="00CE404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66E61F1A" w14:textId="77777777" w:rsidR="00CE4044" w:rsidRPr="0035030C" w:rsidRDefault="00CE4044" w:rsidP="00CE404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5440356" w14:textId="77777777" w:rsidR="00CE4044" w:rsidRPr="0035030C" w:rsidRDefault="00CE4044" w:rsidP="00CE404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3D40BA62" w14:textId="77777777" w:rsidR="00CE4044" w:rsidRPr="0035030C" w:rsidRDefault="00CE4044" w:rsidP="00CE404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773B07A8" w14:textId="77777777" w:rsidR="00CE4044" w:rsidRPr="0035030C" w:rsidRDefault="00CE4044" w:rsidP="00CE404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E4044" w:rsidRPr="0035030C" w14:paraId="78A53C2F" w14:textId="77777777" w:rsidTr="00102D34">
        <w:tc>
          <w:tcPr>
            <w:tcW w:w="3092" w:type="dxa"/>
            <w:shd w:val="clear" w:color="auto" w:fill="auto"/>
          </w:tcPr>
          <w:p w14:paraId="16BBFF70" w14:textId="52A88A8E" w:rsidR="00CE4044" w:rsidRPr="0035030C" w:rsidRDefault="00CE4044" w:rsidP="00CE4044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ภาระผูกพันตามสัญญาเช่าระยะสั้นและบริการ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45432D53" w14:textId="7592F910" w:rsidR="00CE4044" w:rsidRPr="0035030C" w:rsidRDefault="00206F6F" w:rsidP="00CE4044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1,295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D2EA77D" w14:textId="77777777" w:rsidR="00CE4044" w:rsidRPr="0035030C" w:rsidRDefault="00CE4044" w:rsidP="00CE4044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41DC3430" w14:textId="2A0489FE" w:rsidR="00CE4044" w:rsidRPr="0035030C" w:rsidRDefault="00CE4044" w:rsidP="00CE4044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633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7CADDBE" w14:textId="77777777" w:rsidR="00CE4044" w:rsidRPr="0035030C" w:rsidRDefault="00CE4044" w:rsidP="00CE4044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A9A6B9" w14:textId="443D16F5" w:rsidR="00CE4044" w:rsidRPr="0035030C" w:rsidRDefault="00434440" w:rsidP="00CE404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136E0C35" w14:textId="77777777" w:rsidR="00CE4044" w:rsidRPr="0035030C" w:rsidRDefault="00CE4044" w:rsidP="00CE4044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7FD7109C" w14:textId="17D1B6EB" w:rsidR="00CE4044" w:rsidRPr="0035030C" w:rsidRDefault="00CE4044" w:rsidP="003C416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E4044" w:rsidRPr="0035030C" w14:paraId="683CD875" w14:textId="77777777" w:rsidTr="00102D34">
        <w:tc>
          <w:tcPr>
            <w:tcW w:w="3092" w:type="dxa"/>
            <w:shd w:val="clear" w:color="auto" w:fill="auto"/>
          </w:tcPr>
          <w:p w14:paraId="6728BD7C" w14:textId="77777777" w:rsidR="00CE4044" w:rsidRPr="0035030C" w:rsidRDefault="00CE4044" w:rsidP="00CE4044">
            <w:pPr>
              <w:spacing w:line="240" w:lineRule="atLeast"/>
              <w:ind w:left="270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20FA33D6" w14:textId="52DC4748" w:rsidR="00CE4044" w:rsidRPr="0035030C" w:rsidRDefault="00206F6F" w:rsidP="00CE4044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382,451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9A360E6" w14:textId="77777777" w:rsidR="00CE4044" w:rsidRPr="0035030C" w:rsidRDefault="00CE4044" w:rsidP="00CE404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4BC92E52" w14:textId="17A20CFD" w:rsidR="00CE4044" w:rsidRPr="0035030C" w:rsidRDefault="00CE4044" w:rsidP="00CE4044">
            <w:pPr>
              <w:tabs>
                <w:tab w:val="decimal" w:pos="110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926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002E6AB" w14:textId="77777777" w:rsidR="00CE4044" w:rsidRPr="0035030C" w:rsidRDefault="00CE4044" w:rsidP="00CE404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A57F0A9" w14:textId="0D06730D" w:rsidR="00CE4044" w:rsidRPr="0035030C" w:rsidRDefault="00434440" w:rsidP="00CE4044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374,</w:t>
            </w:r>
            <w:r w:rsidR="00385F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295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6AB84242" w14:textId="77777777" w:rsidR="00CE4044" w:rsidRPr="0035030C" w:rsidRDefault="00CE4044" w:rsidP="00CE404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39D2D4DC" w14:textId="6C81DA08" w:rsidR="00CE4044" w:rsidRPr="0035030C" w:rsidRDefault="00CE4044" w:rsidP="00CE4044">
            <w:pPr>
              <w:tabs>
                <w:tab w:val="decimal" w:pos="112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004</w:t>
            </w:r>
          </w:p>
        </w:tc>
      </w:tr>
      <w:tr w:rsidR="00CE4044" w:rsidRPr="0035030C" w14:paraId="6F691A8F" w14:textId="77777777" w:rsidTr="00102D34">
        <w:tc>
          <w:tcPr>
            <w:tcW w:w="3092" w:type="dxa"/>
            <w:shd w:val="clear" w:color="auto" w:fill="auto"/>
          </w:tcPr>
          <w:p w14:paraId="0148E6DC" w14:textId="77777777" w:rsidR="00CE4044" w:rsidRPr="0035030C" w:rsidRDefault="00CE4044" w:rsidP="00CE4044">
            <w:pPr>
              <w:spacing w:line="240" w:lineRule="atLeast"/>
              <w:ind w:left="270" w:hanging="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สัญญาสั่งซื้อวัตถุดิบ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64CD3E0B" w14:textId="20B3A3D9" w:rsidR="00CE4044" w:rsidRPr="0035030C" w:rsidRDefault="00206F6F" w:rsidP="00CE4044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152,398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0D207B6" w14:textId="77777777" w:rsidR="00CE4044" w:rsidRPr="0035030C" w:rsidRDefault="00CE4044" w:rsidP="00CE4044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047E9CA6" w14:textId="256E166E" w:rsidR="00CE4044" w:rsidRPr="0035030C" w:rsidRDefault="00CE4044" w:rsidP="00CE4044">
            <w:pPr>
              <w:tabs>
                <w:tab w:val="decimal" w:pos="110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667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84C4361" w14:textId="77777777" w:rsidR="00CE4044" w:rsidRPr="0035030C" w:rsidRDefault="00CE4044" w:rsidP="00CE4044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C1A71E" w14:textId="18EA5CF5" w:rsidR="00CE4044" w:rsidRPr="0035030C" w:rsidRDefault="00385F9A" w:rsidP="00CE4044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149,460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503523A8" w14:textId="77777777" w:rsidR="00CE4044" w:rsidRPr="0035030C" w:rsidRDefault="00CE4044" w:rsidP="00CE404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21A5C451" w14:textId="3EF14918" w:rsidR="00CE4044" w:rsidRPr="0035030C" w:rsidRDefault="00CE4044" w:rsidP="00CE4044">
            <w:pPr>
              <w:tabs>
                <w:tab w:val="decimal" w:pos="112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704</w:t>
            </w:r>
          </w:p>
        </w:tc>
      </w:tr>
      <w:tr w:rsidR="00CE4044" w:rsidRPr="0035030C" w14:paraId="18906BC1" w14:textId="77777777" w:rsidTr="00102D34">
        <w:tc>
          <w:tcPr>
            <w:tcW w:w="3092" w:type="dxa"/>
          </w:tcPr>
          <w:p w14:paraId="2E2CD690" w14:textId="77777777" w:rsidR="00CE4044" w:rsidRPr="0035030C" w:rsidRDefault="00CE4044" w:rsidP="00CE4044">
            <w:pPr>
              <w:spacing w:line="240" w:lineRule="atLeast"/>
              <w:ind w:left="270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09301A79" w14:textId="1CE5AF94" w:rsidR="00CE4044" w:rsidRPr="0035030C" w:rsidRDefault="00206F6F" w:rsidP="00CE4044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824,</w:t>
            </w:r>
            <w:r w:rsidR="004344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986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1574445D" w14:textId="77777777" w:rsidR="00CE4044" w:rsidRPr="0035030C" w:rsidRDefault="00CE4044" w:rsidP="00CE4044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286F644D" w14:textId="62277C44" w:rsidR="00CE4044" w:rsidRPr="0035030C" w:rsidRDefault="00CE4044" w:rsidP="00CE4044">
            <w:pPr>
              <w:tabs>
                <w:tab w:val="decimal" w:pos="110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572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467A082" w14:textId="77777777" w:rsidR="00CE4044" w:rsidRPr="0035030C" w:rsidRDefault="00CE4044" w:rsidP="00CE4044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6858075" w14:textId="42BEF51E" w:rsidR="00CE4044" w:rsidRPr="0035030C" w:rsidRDefault="00385F9A" w:rsidP="00CE4044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211,735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6A9DCB30" w14:textId="77777777" w:rsidR="00CE4044" w:rsidRPr="0035030C" w:rsidRDefault="00CE4044" w:rsidP="00CE4044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4288E39A" w14:textId="65F49F67" w:rsidR="00CE4044" w:rsidRPr="0035030C" w:rsidRDefault="00CE4044" w:rsidP="00CE4044">
            <w:pPr>
              <w:tabs>
                <w:tab w:val="decimal" w:pos="112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221</w:t>
            </w:r>
          </w:p>
        </w:tc>
      </w:tr>
      <w:tr w:rsidR="00CE4044" w:rsidRPr="0035030C" w14:paraId="11DCAB58" w14:textId="77777777" w:rsidTr="00102D34">
        <w:tc>
          <w:tcPr>
            <w:tcW w:w="3092" w:type="dxa"/>
            <w:vAlign w:val="bottom"/>
          </w:tcPr>
          <w:p w14:paraId="778298A9" w14:textId="77777777" w:rsidR="00CE4044" w:rsidRPr="0035030C" w:rsidRDefault="00CE4044" w:rsidP="00CE4044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278B85" w14:textId="6C7D90B4" w:rsidR="00CE4044" w:rsidRPr="0035030C" w:rsidDel="003F272D" w:rsidRDefault="00434440" w:rsidP="00CE4044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1,361,130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0205E88" w14:textId="77777777" w:rsidR="00CE4044" w:rsidRPr="0035030C" w:rsidRDefault="00CE4044" w:rsidP="00CE404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D772DB" w14:textId="1AD6152B" w:rsidR="00CE4044" w:rsidRPr="0035030C" w:rsidDel="003F272D" w:rsidRDefault="00CE4044" w:rsidP="00CE4044">
            <w:pPr>
              <w:tabs>
                <w:tab w:val="decimal" w:pos="110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12,798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85E012A" w14:textId="77777777" w:rsidR="00CE4044" w:rsidRPr="0035030C" w:rsidRDefault="00CE4044" w:rsidP="00CE404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5F9EA5" w14:textId="6C68F450" w:rsidR="00CE4044" w:rsidRPr="0035030C" w:rsidRDefault="00385F9A" w:rsidP="00CE4044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735,490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5455F97B" w14:textId="77777777" w:rsidR="00CE4044" w:rsidRPr="0035030C" w:rsidRDefault="00CE4044" w:rsidP="00CE404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50BFD9" w14:textId="743031E3" w:rsidR="00CE4044" w:rsidRPr="0035030C" w:rsidRDefault="00CE4044" w:rsidP="00CE4044">
            <w:pPr>
              <w:tabs>
                <w:tab w:val="decimal" w:pos="112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684,929</w:t>
            </w:r>
          </w:p>
        </w:tc>
      </w:tr>
    </w:tbl>
    <w:p w14:paraId="5FDD1C54" w14:textId="763349EC" w:rsidR="00824521" w:rsidRPr="0035030C" w:rsidRDefault="00824521" w:rsidP="00106A41">
      <w:pPr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i/>
          <w:iCs/>
          <w:sz w:val="20"/>
          <w:szCs w:val="20"/>
          <w:lang w:val="en-US"/>
        </w:rPr>
      </w:pPr>
      <w:r w:rsidRPr="0035030C">
        <w:rPr>
          <w:rFonts w:asciiTheme="majorBidi" w:hAnsiTheme="majorBidi" w:cstheme="majorBidi"/>
          <w:sz w:val="20"/>
          <w:szCs w:val="20"/>
          <w:highlight w:val="yellow"/>
          <w:lang w:val="en-US"/>
        </w:rPr>
        <w:br w:type="page"/>
      </w:r>
    </w:p>
    <w:p w14:paraId="7E38FB30" w14:textId="77777777" w:rsidR="00FF2DB6" w:rsidRPr="00A97E4A" w:rsidRDefault="00FF2DB6" w:rsidP="00C87474">
      <w:pPr>
        <w:pStyle w:val="Caption"/>
        <w:ind w:hanging="900"/>
        <w:rPr>
          <w:rFonts w:asciiTheme="majorBidi" w:hAnsiTheme="majorBidi" w:cstheme="majorBidi"/>
        </w:rPr>
      </w:pPr>
      <w:r w:rsidRPr="00A97E4A">
        <w:rPr>
          <w:rFonts w:asciiTheme="majorBidi" w:hAnsiTheme="majorBidi" w:cstheme="majorBidi"/>
          <w:cs/>
        </w:rPr>
        <w:lastRenderedPageBreak/>
        <w:t>หนี้สินที่อาจเกิดขึ้น</w:t>
      </w:r>
    </w:p>
    <w:p w14:paraId="6B096642" w14:textId="77777777" w:rsidR="002925ED" w:rsidRPr="0035030C" w:rsidRDefault="002925ED">
      <w:pPr>
        <w:pStyle w:val="Bo-Blankline"/>
        <w:rPr>
          <w:rFonts w:asciiTheme="majorBidi" w:hAnsiTheme="majorBidi" w:cstheme="majorBidi"/>
        </w:rPr>
      </w:pPr>
    </w:p>
    <w:p w14:paraId="5F6A5156" w14:textId="2C698886" w:rsidR="00036AA9" w:rsidRPr="0035030C" w:rsidRDefault="00036AA9" w:rsidP="005158FF">
      <w:pPr>
        <w:spacing w:line="240" w:lineRule="auto"/>
        <w:ind w:left="540" w:right="-36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ธันวาคม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63213D">
        <w:rPr>
          <w:rFonts w:asciiTheme="majorBidi" w:hAnsiTheme="majorBidi" w:cstheme="majorBidi"/>
          <w:sz w:val="30"/>
          <w:szCs w:val="30"/>
          <w:lang w:val="en-US"/>
        </w:rPr>
        <w:t>7</w:t>
      </w:r>
      <w:r w:rsidR="005B2D9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บริษัทมีคดีความที่สำคัญดังนี้</w:t>
      </w:r>
    </w:p>
    <w:p w14:paraId="0CBF31BA" w14:textId="228E0406" w:rsidR="00036AA9" w:rsidRPr="0035030C" w:rsidRDefault="00036AA9" w:rsidP="005158FF">
      <w:pPr>
        <w:pStyle w:val="Bo-Blankline"/>
        <w:rPr>
          <w:rFonts w:asciiTheme="majorBidi" w:hAnsiTheme="majorBidi" w:cstheme="majorBidi"/>
          <w:highlight w:val="yellow"/>
          <w:lang w:val="en-US"/>
        </w:rPr>
      </w:pPr>
    </w:p>
    <w:p w14:paraId="160A9AF8" w14:textId="77777777" w:rsidR="00CC26B8" w:rsidRPr="0035030C" w:rsidRDefault="005F5FDA" w:rsidP="00CC26B8">
      <w:pPr>
        <w:numPr>
          <w:ilvl w:val="0"/>
          <w:numId w:val="19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คดีสืบเนื่องจาก</w:t>
      </w:r>
      <w:r w:rsidR="00CC26B8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CC26B8" w:rsidRPr="0035030C">
        <w:rPr>
          <w:rFonts w:asciiTheme="majorBidi" w:hAnsiTheme="majorBidi" w:cstheme="majorBidi"/>
          <w:sz w:val="30"/>
          <w:szCs w:val="30"/>
          <w:lang w:val="en-US"/>
        </w:rPr>
        <w:t>20</w:t>
      </w:r>
      <w:r w:rsidR="00CC26B8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กุมภาพันธ์ </w:t>
      </w:r>
      <w:r w:rsidR="00CC26B8">
        <w:rPr>
          <w:rFonts w:asciiTheme="majorBidi" w:hAnsiTheme="majorBidi" w:cstheme="majorBidi"/>
          <w:sz w:val="30"/>
          <w:szCs w:val="30"/>
          <w:lang w:val="en-US"/>
        </w:rPr>
        <w:t>2560</w:t>
      </w:r>
      <w:r w:rsidR="00CC26B8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วัดถ้ำพระโพธิสัตว์ (ผู้ฟ้องคดี) ยื่นคำฟ้องต่อศาลปกครองกลาง (ศาล) คดีหมายเลขดำที่ ส. </w:t>
      </w:r>
      <w:r w:rsidR="00CC26B8" w:rsidRPr="0035030C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CC26B8" w:rsidRPr="0035030C">
        <w:rPr>
          <w:rFonts w:asciiTheme="majorBidi" w:hAnsiTheme="majorBidi" w:cstheme="majorBidi"/>
          <w:sz w:val="30"/>
          <w:szCs w:val="30"/>
          <w:cs/>
          <w:lang w:val="en-US"/>
        </w:rPr>
        <w:t>/</w:t>
      </w:r>
      <w:r w:rsidR="00CC26B8" w:rsidRPr="0035030C">
        <w:rPr>
          <w:rFonts w:asciiTheme="majorBidi" w:hAnsiTheme="majorBidi" w:cstheme="majorBidi"/>
          <w:sz w:val="30"/>
          <w:szCs w:val="30"/>
          <w:lang w:val="en-US"/>
        </w:rPr>
        <w:t>2560</w:t>
      </w:r>
      <w:r w:rsidR="00CC26B8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โดยผู้ฟ้องคดีอ้างว่าเป็นผู้รับมอบอำนาจจากกรมศิลปากรให้เป็นผู้ดูแลถ้ำโพธิสัตว์ </w:t>
      </w:r>
      <w:r w:rsidR="00CC26B8" w:rsidRPr="0035030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ทั้ง</w:t>
      </w:r>
      <w:r w:rsidR="00CC26B8" w:rsidRPr="0035030C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="00CC26B8" w:rsidRPr="0035030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ๆ ที่ไม่มีใบมอบอำนาจ กล่าวหาว่า บริษัททำเหมืองทำให้ภาพแกะสลักในถ้ำโพธิสัตว์เสียหาย ต่อมา</w:t>
      </w:r>
      <w:r w:rsidR="00CC26B8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CC26B8" w:rsidRPr="0035030C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CC26B8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="00CC26B8" w:rsidRPr="0035030C">
        <w:rPr>
          <w:rFonts w:asciiTheme="majorBidi" w:hAnsiTheme="majorBidi" w:cstheme="majorBidi"/>
          <w:sz w:val="30"/>
          <w:szCs w:val="30"/>
          <w:lang w:val="en-US"/>
        </w:rPr>
        <w:t>2560</w:t>
      </w:r>
      <w:r w:rsidR="00CC26B8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ศาลมีคำสั่งเรียกให้บริษัทเข้ามาเป็นคู่ความในคดี (ผู้ร้องสอด) ในคดีที่ผู้ฟ้องคดีฟ้อง</w:t>
      </w:r>
      <w:r w:rsidR="00CC26B8" w:rsidRPr="0035030C">
        <w:rPr>
          <w:rFonts w:asciiTheme="majorBidi" w:hAnsiTheme="majorBidi" w:cstheme="majorBidi"/>
          <w:spacing w:val="14"/>
          <w:sz w:val="30"/>
          <w:szCs w:val="30"/>
          <w:cs/>
          <w:lang w:val="en-US"/>
        </w:rPr>
        <w:t xml:space="preserve">รัฐมนตรีว่าการกระทรวงอุตสาหกรรม ที่ </w:t>
      </w:r>
      <w:r w:rsidR="00CC26B8" w:rsidRPr="0035030C">
        <w:rPr>
          <w:rFonts w:asciiTheme="majorBidi" w:hAnsiTheme="majorBidi" w:cstheme="majorBidi"/>
          <w:spacing w:val="14"/>
          <w:sz w:val="30"/>
          <w:szCs w:val="30"/>
          <w:lang w:val="en-US"/>
        </w:rPr>
        <w:t>1</w:t>
      </w:r>
      <w:r w:rsidR="00CC26B8" w:rsidRPr="0035030C">
        <w:rPr>
          <w:rFonts w:asciiTheme="majorBidi" w:hAnsiTheme="majorBidi" w:cstheme="majorBidi"/>
          <w:spacing w:val="14"/>
          <w:sz w:val="30"/>
          <w:szCs w:val="30"/>
          <w:cs/>
          <w:lang w:val="en-US"/>
        </w:rPr>
        <w:t xml:space="preserve"> อธิบดีกรมอุตสาหกรรมพื้นฐานและการเหมืองแร่ ที่ </w:t>
      </w:r>
      <w:r w:rsidR="00CC26B8" w:rsidRPr="0035030C">
        <w:rPr>
          <w:rFonts w:asciiTheme="majorBidi" w:hAnsiTheme="majorBidi" w:cstheme="majorBidi"/>
          <w:spacing w:val="14"/>
          <w:sz w:val="30"/>
          <w:szCs w:val="30"/>
          <w:lang w:val="en-US"/>
        </w:rPr>
        <w:t>2</w:t>
      </w:r>
      <w:r w:rsidR="00CC26B8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กรมทรัพยากรธรณี ที่ </w:t>
      </w:r>
      <w:r w:rsidR="00CC26B8" w:rsidRPr="0035030C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CC26B8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อุตสาหกรรมจังหวัดสระบุรี ที่ </w:t>
      </w:r>
      <w:r w:rsidR="00CC26B8" w:rsidRPr="0035030C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CC26B8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(ผู้ถูกฟ้องคดี) กล่าวหาว่า ผู้ถูกฟ้องคดีออกประทานบัตรเหมืองแร่ ให้แก่บริษัทขัดต่อระเบียบกระทรวงมหาดไทย ว่าด้วยหลักเกณฑ์และวิธีการเกี่ยวกับการอนุญาตตาม มาตรา </w:t>
      </w:r>
      <w:r w:rsidR="00CC26B8" w:rsidRPr="0035030C">
        <w:rPr>
          <w:rFonts w:asciiTheme="majorBidi" w:hAnsiTheme="majorBidi" w:cstheme="majorBidi"/>
          <w:sz w:val="30"/>
          <w:szCs w:val="30"/>
          <w:lang w:val="en-US"/>
        </w:rPr>
        <w:t>9</w:t>
      </w:r>
      <w:r w:rsidR="00CC26B8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แห่งประมวลกฎหมายที่ดิน พ.ศ. </w:t>
      </w:r>
      <w:r w:rsidR="00CC26B8" w:rsidRPr="0035030C">
        <w:rPr>
          <w:rFonts w:asciiTheme="majorBidi" w:hAnsiTheme="majorBidi" w:cstheme="majorBidi"/>
          <w:sz w:val="30"/>
          <w:szCs w:val="30"/>
          <w:lang w:val="en-US"/>
        </w:rPr>
        <w:t>2497</w:t>
      </w:r>
      <w:r w:rsidR="00CC26B8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ซึ่งระเบียบกระทรวงมหาดไทยดังกล่าวออกในปี </w:t>
      </w:r>
      <w:r w:rsidR="00CC26B8" w:rsidRPr="0035030C">
        <w:rPr>
          <w:rFonts w:asciiTheme="majorBidi" w:hAnsiTheme="majorBidi" w:cstheme="majorBidi"/>
          <w:sz w:val="30"/>
          <w:szCs w:val="30"/>
          <w:lang w:val="en-US"/>
        </w:rPr>
        <w:t>2535</w:t>
      </w:r>
      <w:r w:rsidR="00CC26B8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ขอให้เพิกถอนประทานบัตรที่ผู้ถูกฟ้องคดีออกให้แก่บริษัท อุตสาหกรรมปิโตรเคมีกัล จำกัด และต่อมาโอนสิทธิในประทานบัตรให้แก่บริษัทและยื่นคำร้องขอคุ้มครองชั่วคราวก่อนมีคำพิพากษา ขอศาลมีคำสั่งให้บริษัทหยุดการระเบิดหินทำเหมืองในเขตประทานบัตรจนกว่าศาลมีคำพิพากษา</w:t>
      </w:r>
    </w:p>
    <w:p w14:paraId="2FE7C6BB" w14:textId="77777777" w:rsidR="00CC26B8" w:rsidRPr="0035030C" w:rsidRDefault="00CC26B8" w:rsidP="00CC26B8">
      <w:pPr>
        <w:pStyle w:val="Ang15"/>
        <w:rPr>
          <w:lang w:val="en-US"/>
        </w:rPr>
      </w:pPr>
    </w:p>
    <w:p w14:paraId="69BFB4F8" w14:textId="77777777" w:rsidR="00CC26B8" w:rsidRPr="0035030C" w:rsidRDefault="00CC26B8" w:rsidP="00CC26B8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ศาลออกตรวจสอบพื้นที่ถ้ำพระโพธิสัตว์ร่วมกับคู่กรณี พบภาพพระพุทธเจ้า พระศิวะ พระนารายณ์ ฤาษี ฯลฯ อยู่บริเวณปากถ้ำเป็นภาพศิลปะนูนต่ำ ขณะตรวจสอบเจ้าหน้าที่กรมศิลปากรได้ชี้แจงว่า </w:t>
      </w:r>
      <w:r w:rsidRPr="0035030C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ตามหลักฐานเท่าที่ปรากฏได้มีการถ่ายภาพดังกล่าวไว้เมื่อปี พ.ศ. </w:t>
      </w:r>
      <w:r w:rsidRPr="0035030C">
        <w:rPr>
          <w:rFonts w:asciiTheme="majorBidi" w:hAnsiTheme="majorBidi" w:cstheme="majorBidi"/>
          <w:spacing w:val="8"/>
          <w:sz w:val="30"/>
          <w:szCs w:val="30"/>
          <w:lang w:val="en-US"/>
        </w:rPr>
        <w:t>2507</w:t>
      </w:r>
      <w:r w:rsidRPr="0035030C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 พ.ศ. </w:t>
      </w:r>
      <w:r w:rsidRPr="0035030C">
        <w:rPr>
          <w:rFonts w:asciiTheme="majorBidi" w:hAnsiTheme="majorBidi" w:cstheme="majorBidi"/>
          <w:spacing w:val="8"/>
          <w:sz w:val="30"/>
          <w:szCs w:val="30"/>
          <w:lang w:val="en-US"/>
        </w:rPr>
        <w:t>2508</w:t>
      </w:r>
      <w:r w:rsidRPr="0035030C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 พ.ศ. </w:t>
      </w:r>
      <w:r w:rsidRPr="0035030C">
        <w:rPr>
          <w:rFonts w:asciiTheme="majorBidi" w:hAnsiTheme="majorBidi" w:cstheme="majorBidi"/>
          <w:spacing w:val="8"/>
          <w:sz w:val="30"/>
          <w:szCs w:val="30"/>
          <w:lang w:val="en-US"/>
        </w:rPr>
        <w:t>2534</w:t>
      </w:r>
      <w:r w:rsidRPr="0035030C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 พ.ศ. </w:t>
      </w:r>
      <w:r w:rsidRPr="0035030C">
        <w:rPr>
          <w:rFonts w:asciiTheme="majorBidi" w:hAnsiTheme="majorBidi" w:cstheme="majorBidi"/>
          <w:spacing w:val="8"/>
          <w:sz w:val="30"/>
          <w:szCs w:val="30"/>
          <w:lang w:val="en-US"/>
        </w:rPr>
        <w:t>2535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พ.ศ.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2559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 พ.ศ.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เมื่อนำภาพแต่ละปีมาเปรียบเทียบกัน ไม่พบร่องรอยของความเปลี่ยนแปลง และตรวจสอบพื้นที่ประทานบัตรของผู้ร้องสอดร่วมกับคู่กรณีโดยได้ไปดูการระเบิดหินของผู้ร้องสอด เมื่อเวลาประมาณ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นาฬิกา โดยบริเวณที่ยืนดูอยู่ห่างจากจุดระเบิดประมาณ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300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-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400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 ขณะระเบิดพบมีเสียงดังเล็กน้อย ไม่รู้สึกถึงความสั่นสะเทือน ต่อมาศาลมีคำสั่งลงวันที่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เกี่ยวกับวิธีการชั่วคราวก่อนพิพากษาให้ยกคำร้องขอคุ้มครองชั่วคราวของผู้ฟ้องคดี ให้บริษัทปฏิบัติตามคำสั่งของผู้ถูกฟ้องคดีที่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4</w:t>
      </w:r>
    </w:p>
    <w:p w14:paraId="7A8E8168" w14:textId="77777777" w:rsidR="00CC26B8" w:rsidRPr="0035030C" w:rsidRDefault="00CC26B8" w:rsidP="00CC26B8">
      <w:pPr>
        <w:pStyle w:val="Ang15"/>
        <w:rPr>
          <w:lang w:val="en-US"/>
        </w:rPr>
      </w:pPr>
    </w:p>
    <w:p w14:paraId="48076186" w14:textId="77777777" w:rsidR="00CC26B8" w:rsidRPr="0035030C" w:rsidRDefault="00CC26B8" w:rsidP="00CC26B8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ผู้ถูกฟ้องคดีที่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มีหนังสือถึงศาล ลงวันที่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ชี้แจงว่า ผู้ถูกฟ้องคดีที่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มีอำนาจหน้าที่ในการพิจารณาออกประทานบัตรให้แก่ผู้ยื่นคำขอประทานบัตรตามพระราชบัญญัติแร่ พ.ศ.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2510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ทุกราย ผู้ถูกฟ้องคดีที่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มีหนังสือถึงศาล ลงวันที่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ชี้แจงว่า ผู้ถูกฟ้องคดีที่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ได้รับโอนกิจการอำนาจบริหารมาจากกรมทรัพยากรธรณี ตามพระราชบัญญัติปรับปรุงกระทรวง ทบวง กรม พ.ศ.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2545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มีหน้าที่พิจารณาคำขอประทานบัตรที่เจ้าพนักงานอุตสาหกรรมแร่ประจำท้องที่ที่รับคำขอจากผู้ยื่นคำขอ และมีอำนาจอนุญาตประทานบัตรตามมาตรา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แห่งพระราชบัญญัติแร่ พ.ศ.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2510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เมื่อมีการอนุญาตประทานบัตรแล้ว มีหน้าที่ควบคุมตรวจสอบและกำกับดูแลให้ผู้รับประทานบัตรปฏิบัติให้เป็นไปตามที่กำหนดในพระราชบัญญัติแร่ พ.ศ.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2510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และเงื่อนไขแนบท้ายประทานบัตร ผู้ถูกฟ้องคดีที่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มีหนังสือถึงศาลลงวันที่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ชี้แจงว่า ปัจจุบัน</w:t>
      </w:r>
      <w:r>
        <w:rPr>
          <w:rFonts w:asciiTheme="majorBidi" w:hAnsiTheme="majorBidi" w:cstheme="majorBidi"/>
          <w:sz w:val="30"/>
          <w:szCs w:val="30"/>
          <w:lang w:val="en-US"/>
        </w:rPr>
        <w:br/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ผู้ถูกฟ้องคดีที่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มิได้มีอำนาจหน้าที่ตามกฎหมายเกี่ยวกับการออกประทานบัตร เนื่องจากมีพระราชกฤษฎีกาโอนกิจการบริหารและอำนาจหน้าที่ของส่วนราชการตามพระราชบัญญัติปรับปรุงกระทรวง ทบวง กรม พ.ศ.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2545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มาตรา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151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ให้โอนบรรดากิจการ อำนาจหน้าที่ และทรัพย์สิน มาเป็นของกรมอุตสาหกรรมพื้นฐานและ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การเหมืองแร่ (ผู้ถูกฟ้องคดีที่ </w:t>
      </w:r>
      <w:r w:rsidRPr="0035030C">
        <w:rPr>
          <w:rFonts w:asciiTheme="majorBidi" w:hAnsiTheme="majorBidi" w:cstheme="majorBidi"/>
          <w:spacing w:val="4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) กรมศิลปากรมีหนังสือถึงศาล ลงวันที่ </w:t>
      </w:r>
      <w:r w:rsidRPr="0035030C">
        <w:rPr>
          <w:rFonts w:asciiTheme="majorBidi" w:hAnsiTheme="majorBidi" w:cstheme="majorBidi"/>
          <w:spacing w:val="4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เมษายน </w:t>
      </w:r>
      <w:r w:rsidRPr="0035030C">
        <w:rPr>
          <w:rFonts w:asciiTheme="majorBidi" w:hAnsiTheme="majorBidi" w:cstheme="majorBidi"/>
          <w:spacing w:val="4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ชี้แจงว่า ถ้ำเขาน้ำพุ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(ถ้ำพระโพธิสัตว์) เป็นโบราณสถาน ตามมาตรา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แห่งพระราชบัญญัติโบราณสถาน โบราณวัตถุ ศิลปะวัตถุ และพิพิธภัณฑสถานแห่งชาติ พ.ศ.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2504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กรมศิลปากรได้ประกาศขึ้นทะเบียนโบราณสถานถ้ำเขาน้ำพุ (ถ้ำพระ</w:t>
      </w:r>
      <w:r w:rsidRPr="0035030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โพธิสัตว์) เป็นโบราณสถานตามราชกิจจานุเบกษาวันที่ </w:t>
      </w:r>
      <w:r w:rsidRPr="0035030C">
        <w:rPr>
          <w:rFonts w:asciiTheme="majorBidi" w:hAnsiTheme="majorBidi" w:cstheme="majorBidi"/>
          <w:spacing w:val="-2"/>
          <w:sz w:val="30"/>
          <w:szCs w:val="30"/>
          <w:lang w:val="en-US"/>
        </w:rPr>
        <w:t>6</w:t>
      </w:r>
      <w:r w:rsidRPr="0035030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เมษายน </w:t>
      </w:r>
      <w:r w:rsidRPr="0035030C">
        <w:rPr>
          <w:rFonts w:asciiTheme="majorBidi" w:hAnsiTheme="majorBidi" w:cstheme="majorBidi"/>
          <w:spacing w:val="-2"/>
          <w:sz w:val="30"/>
          <w:szCs w:val="30"/>
          <w:lang w:val="en-US"/>
        </w:rPr>
        <w:t>2508</w:t>
      </w:r>
      <w:r w:rsidRPr="0035030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กรมศิลปากรมอบอำนาจให้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ผู้อำนวยการสำนักศิลปากรที่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พระนครศรีอยุธยา มีอำนาจแจ้งความร้องทุกข์ต่อพนักงานสอบสวนในเขตพื้นที่รับผิดชอบเพื่อดำเนินคดีกับผู้ทำผิดกฎหมาย เมื่อวันที่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2559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กรมศิลปากรได้ตรวจสอบถ้ำเขาน้ำพุ (ถ้ำพระโพธิสัตว์) ไม่ปรากฏร่องรอยของความเสียหายเพิ่มเติมไม่ว่าจะเป็นภาพสลักนูนต่ำสมัยทวารวดี ทั้งที่เป็นภาพพระพุทธเจ้า พระนารายณ์ พระอิศวรหรือรูปบุคคลที่อยู่บนผนังหินปูน ภาพสลักอยู่ในสภาพปกติไม่หลุดล่อน และสภาพพื้นที่อื่น ๆ ภายในถ้ำ ไม่พบร่องรอยความเสียหายจากการทำเหมืองแร่อุตสาหกรรมของบริษัท</w:t>
      </w:r>
    </w:p>
    <w:p w14:paraId="5E353D80" w14:textId="77777777" w:rsidR="00CC26B8" w:rsidRPr="0035030C" w:rsidRDefault="00CC26B8" w:rsidP="00CC26B8">
      <w:pPr>
        <w:pStyle w:val="Ang15"/>
        <w:rPr>
          <w:lang w:val="en-US"/>
        </w:rPr>
      </w:pPr>
    </w:p>
    <w:p w14:paraId="3B853FF3" w14:textId="77777777" w:rsidR="00CC26B8" w:rsidRPr="0035030C" w:rsidRDefault="00CC26B8" w:rsidP="00CC26B8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คดีสิ้นสุดกระบวนการแสวงหาข้อเท็จจริงแล้ว ศาลกำหนดวันนัดพิจารณาครั้งแรกในวันที่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พร้อมส่งสรุปข้อเท็จจริงของตุลาการเจ้าของสำนวนลงวันที่ </w:t>
      </w:r>
      <w:r w:rsidRPr="0035030C">
        <w:rPr>
          <w:rFonts w:asciiTheme="majorBidi" w:hAnsiTheme="majorBidi" w:cstheme="majorBidi"/>
          <w:spacing w:val="4"/>
          <w:sz w:val="30"/>
          <w:szCs w:val="30"/>
          <w:lang w:val="en-US"/>
        </w:rPr>
        <w:t>11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สิงหาคม </w:t>
      </w:r>
      <w:r w:rsidRPr="0035030C">
        <w:rPr>
          <w:rFonts w:asciiTheme="majorBidi" w:hAnsiTheme="majorBidi" w:cstheme="majorBidi"/>
          <w:spacing w:val="4"/>
          <w:sz w:val="30"/>
          <w:szCs w:val="30"/>
          <w:lang w:val="en-US"/>
        </w:rPr>
        <w:t>2563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และนัดฟังคำพิพากษาวันที่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2563</w:t>
      </w:r>
    </w:p>
    <w:p w14:paraId="01F32F10" w14:textId="77777777" w:rsidR="00CC26B8" w:rsidRPr="0035030C" w:rsidRDefault="00CC26B8" w:rsidP="00CC26B8">
      <w:pPr>
        <w:pStyle w:val="Ang15"/>
        <w:rPr>
          <w:lang w:val="en-US"/>
        </w:rPr>
      </w:pPr>
    </w:p>
    <w:p w14:paraId="69612DDC" w14:textId="77777777" w:rsidR="00CC26B8" w:rsidRPr="0035030C" w:rsidRDefault="00CC26B8" w:rsidP="00CC26B8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ศาลพิจารณาแล้วเห็นว่า ผู้ถูกฟ้องคดีออกประทานบัตรให้แก่บริษัท อุตสาหกรรมปิโตรเคมีกัลไทย จำกัด โดยถูกต้องและชอบด้วยประมวลกฎหมายที่ดินและพระราชบัญญัติแร่ พ.ศ.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2510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และต่อมามีการโอนประทานบัตรให้แก่บริษัทโดยถูกต้องและชอบด้วยกฎหมาย การทำเหมืองแร่ของบริษัทโดยระเบิดหินตามประทานบัตร ใช้วัตถุระเบิดต่อจังหวะถ่วงไม่เกิน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130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กิโลกรัม ผลตรวจวัดแรงสั่นสะเทือนและแรงอัดอากาศหรือค่าอยู่ในเกณฑ์</w:t>
      </w:r>
      <w:r w:rsidRPr="0035030C">
        <w:rPr>
          <w:rFonts w:asciiTheme="majorBidi" w:hAnsiTheme="majorBidi" w:cstheme="majorBidi"/>
          <w:spacing w:val="6"/>
          <w:sz w:val="30"/>
          <w:szCs w:val="30"/>
          <w:cs/>
          <w:lang w:val="en-US"/>
        </w:rPr>
        <w:t>มาตรฐานที่ปลอดภัย เมื่อเทียบกับเกณฑ์มาตรฐานตามกระทรวงทรัพยากรธรรมชาติและสิ่งแวดล้อมและ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กรมศิลปากรชี้แจงว่า จากการตรวจสอบไม่ปรากฏร่องรอยความเสียหายเพิ่มเติม ภาพสลักนูนต่ำสมัยทวารวดีอยู่ในสภาพปกติไม่หลุดล่อน และสภาพพื้นที่อื่นภายในถ้ำไม่พบร่องรอยความเสียหาย ศาลจึงไม่มีเหตุที่จะออกคำบังคับตามคำขอของผู้ฟ้องคดี และพิพากษายกฟ้องโดยให้คำสั่งเกี่ยวกับวิธีการชั่วคราวก่อนมีการพิพากษาลงวันที่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มีผลสิ้นสุดลงนับแต่วันที่ที่พ้นระยะเวลาการยื่นอุทธรณ์ในกรณีที่ไม่มีการอุทธรณ์ หรือนับแต่ศาลมีคำสั่งรับหรือไม่รับอุทธรณ์ในกรณีที่มีการอุทธรณ์แล้วแต่กรณี</w:t>
      </w:r>
    </w:p>
    <w:p w14:paraId="502941D7" w14:textId="77777777" w:rsidR="00CC26B8" w:rsidRDefault="00CC26B8" w:rsidP="00CC26B8">
      <w:pPr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  <w:r>
        <w:rPr>
          <w:cs/>
          <w:lang w:val="en-US"/>
        </w:rPr>
        <w:br w:type="page"/>
      </w:r>
    </w:p>
    <w:p w14:paraId="59CFBBAE" w14:textId="77777777" w:rsidR="00CC26B8" w:rsidRDefault="00CC26B8" w:rsidP="00CC26B8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ผู้ฟ้องคดียื่นอุทธรณ์ต่อศาลปกครองสูงสุดเมื่อวันที่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ตุลาคม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ศาลปกครองสูงสุด มีคำสั่งรับอุทธรณ์ของผู้ฟ้องคดี คำสั่งเกี่ยวกับวิธีการชั่วคราวก่อนมีคำพิพากษาฉบับวันที่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จึงสิ้นผลบังคับ ศาลปกครองสูงสุดอนุญาตให้ยื่นคำแก้อุทธรณ์ได้ภายในวันที่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กุมภาพันธ์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แต่ผู้ร้องสอดได้ยื่นคำแก้อุทธรณ์ต่อศาลปกครองสูงสุดในวันที่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กุมภาพันธ์ </w:t>
      </w:r>
      <w:r>
        <w:rPr>
          <w:rFonts w:asciiTheme="majorBidi" w:hAnsiTheme="majorBidi" w:cstheme="majorBidi"/>
          <w:sz w:val="30"/>
          <w:szCs w:val="30"/>
          <w:lang w:val="en-US"/>
        </w:rPr>
        <w:t>2564</w:t>
      </w:r>
    </w:p>
    <w:p w14:paraId="115FF59B" w14:textId="77777777" w:rsidR="00CC26B8" w:rsidRDefault="00CC26B8" w:rsidP="00CC26B8">
      <w:pPr>
        <w:pStyle w:val="Ang15"/>
        <w:rPr>
          <w:lang w:val="en-US"/>
        </w:rPr>
      </w:pPr>
    </w:p>
    <w:p w14:paraId="295DE44C" w14:textId="3931EA2F" w:rsidR="00CC26B8" w:rsidRDefault="00CC26B8" w:rsidP="00CC26B8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D74031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Pr="00D74031">
        <w:rPr>
          <w:rFonts w:asciiTheme="majorBidi" w:hAnsiTheme="majorBidi" w:cstheme="majorBidi"/>
          <w:sz w:val="30"/>
          <w:szCs w:val="30"/>
          <w:lang w:val="en-US"/>
        </w:rPr>
        <w:t xml:space="preserve">22 </w:t>
      </w:r>
      <w:r w:rsidRPr="00D74031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มีนาคม </w:t>
      </w:r>
      <w:r w:rsidRPr="00D74031">
        <w:rPr>
          <w:rFonts w:asciiTheme="majorBidi" w:hAnsiTheme="majorBidi" w:cstheme="majorBidi"/>
          <w:sz w:val="30"/>
          <w:szCs w:val="30"/>
          <w:lang w:val="en-US"/>
        </w:rPr>
        <w:t xml:space="preserve">2566 </w:t>
      </w:r>
      <w:r w:rsidRPr="00D74031">
        <w:rPr>
          <w:rFonts w:asciiTheme="majorBidi" w:hAnsiTheme="majorBidi" w:cstheme="majorBidi"/>
          <w:sz w:val="30"/>
          <w:szCs w:val="30"/>
          <w:cs/>
          <w:lang w:val="en-US"/>
        </w:rPr>
        <w:t>ศาลปกครองสูงสุด มีหมายแจ้งค</w:t>
      </w:r>
      <w:r w:rsidRPr="00D74031">
        <w:rPr>
          <w:rFonts w:asciiTheme="majorBidi" w:hAnsiTheme="majorBidi" w:cstheme="majorBidi" w:hint="cs"/>
          <w:sz w:val="30"/>
          <w:szCs w:val="30"/>
          <w:cs/>
          <w:lang w:val="en-US"/>
        </w:rPr>
        <w:t>ู่</w:t>
      </w:r>
      <w:r w:rsidRPr="00D74031">
        <w:rPr>
          <w:rFonts w:asciiTheme="majorBidi" w:hAnsiTheme="majorBidi" w:cstheme="majorBidi"/>
          <w:sz w:val="30"/>
          <w:szCs w:val="30"/>
          <w:cs/>
          <w:lang w:val="en-US"/>
        </w:rPr>
        <w:t>ความว่าศาลมีคำสั่งให้วันที่</w:t>
      </w:r>
      <w:r w:rsidRPr="00D74031">
        <w:rPr>
          <w:rFonts w:asciiTheme="majorBidi" w:hAnsiTheme="majorBidi" w:cstheme="majorBidi"/>
          <w:sz w:val="30"/>
          <w:szCs w:val="30"/>
          <w:lang w:val="en-US"/>
        </w:rPr>
        <w:t xml:space="preserve"> 28 </w:t>
      </w:r>
      <w:r w:rsidRPr="00D74031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เมษายน </w:t>
      </w:r>
      <w:r w:rsidRPr="00D74031">
        <w:rPr>
          <w:rFonts w:asciiTheme="majorBidi" w:hAnsiTheme="majorBidi" w:cstheme="majorBidi"/>
          <w:sz w:val="30"/>
          <w:szCs w:val="30"/>
          <w:lang w:val="en-US"/>
        </w:rPr>
        <w:t xml:space="preserve">2566 </w:t>
      </w:r>
      <w:r w:rsidRPr="00D74031">
        <w:rPr>
          <w:rFonts w:asciiTheme="majorBidi" w:hAnsiTheme="majorBidi" w:cstheme="majorBidi"/>
          <w:sz w:val="30"/>
          <w:szCs w:val="30"/>
          <w:cs/>
          <w:lang w:val="en-US"/>
        </w:rPr>
        <w:t>เป็น</w:t>
      </w:r>
      <w:r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D74031">
        <w:rPr>
          <w:rFonts w:asciiTheme="majorBidi" w:hAnsiTheme="majorBidi" w:cstheme="majorBidi"/>
          <w:sz w:val="30"/>
          <w:szCs w:val="30"/>
          <w:cs/>
          <w:lang w:val="en-US"/>
        </w:rPr>
        <w:t>วันสิ้นสุดการแส</w:t>
      </w:r>
      <w:r w:rsidRPr="00D74031">
        <w:rPr>
          <w:rFonts w:asciiTheme="majorBidi" w:hAnsiTheme="majorBidi" w:cstheme="majorBidi" w:hint="cs"/>
          <w:sz w:val="30"/>
          <w:szCs w:val="30"/>
          <w:cs/>
          <w:lang w:val="en-US"/>
        </w:rPr>
        <w:t>ว</w:t>
      </w:r>
      <w:r w:rsidRPr="00D74031">
        <w:rPr>
          <w:rFonts w:asciiTheme="majorBidi" w:hAnsiTheme="majorBidi" w:cstheme="majorBidi"/>
          <w:sz w:val="30"/>
          <w:szCs w:val="30"/>
          <w:cs/>
          <w:lang w:val="en-US"/>
        </w:rPr>
        <w:t>งหาข้อเท็จจริง ขณะนี้อยู่ระหว่างตุลาการศาลปกครองสูงสุดผู้แถลงคดีจัดทำคำแถลงคดี</w:t>
      </w:r>
    </w:p>
    <w:p w14:paraId="4AF1DF58" w14:textId="77777777" w:rsidR="00CC26B8" w:rsidRPr="00D74031" w:rsidRDefault="00CC26B8" w:rsidP="00CC26B8">
      <w:pPr>
        <w:pStyle w:val="Bo-Blankline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F155860" w14:textId="77777777" w:rsidR="00CC26B8" w:rsidRPr="0035030C" w:rsidRDefault="005F5FDA" w:rsidP="00CC26B8">
      <w:pPr>
        <w:numPr>
          <w:ilvl w:val="0"/>
          <w:numId w:val="19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คดีสืบเนื่องจาก</w:t>
      </w:r>
      <w:r w:rsidR="00CC26B8" w:rsidRPr="0035030C">
        <w:rPr>
          <w:rFonts w:asciiTheme="majorBidi" w:hAnsiTheme="majorBidi" w:cstheme="majorBidi"/>
          <w:sz w:val="30"/>
          <w:szCs w:val="30"/>
          <w:cs/>
          <w:lang w:val="en-US"/>
        </w:rPr>
        <w:t>การที่บริษัทได้รับใบอนุญาตขุดบ่อน้ำจากองค์การบริหารส่วนตำบลมิตรภาพ และขุดบ่อน้ำในที่ดินของบริษัทเพื่อใช้รักษาสิ่งแวดล้อม ป้องกันไฟไหม้</w:t>
      </w:r>
      <w:r w:rsidR="00CC26B8"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CC26B8" w:rsidRPr="0035030C">
        <w:rPr>
          <w:rFonts w:asciiTheme="majorBidi" w:hAnsiTheme="majorBidi" w:cstheme="majorBidi"/>
          <w:sz w:val="30"/>
          <w:szCs w:val="30"/>
          <w:cs/>
          <w:lang w:val="en-US"/>
        </w:rPr>
        <w:t>(คดีหมายเลขดำที่ สว</w:t>
      </w:r>
      <w:r w:rsidR="00CC26B8" w:rsidRPr="0035030C">
        <w:rPr>
          <w:rFonts w:asciiTheme="majorBidi" w:hAnsiTheme="majorBidi" w:cstheme="majorBidi"/>
          <w:sz w:val="30"/>
          <w:szCs w:val="30"/>
          <w:lang w:val="en-US"/>
        </w:rPr>
        <w:t>.2/2561</w:t>
      </w:r>
      <w:r w:rsidR="00CC26B8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) เมื่อวันที่ </w:t>
      </w:r>
      <w:r w:rsidR="00CC26B8" w:rsidRPr="0035030C">
        <w:rPr>
          <w:rFonts w:asciiTheme="majorBidi" w:hAnsiTheme="majorBidi" w:cstheme="majorBidi"/>
          <w:sz w:val="30"/>
          <w:szCs w:val="30"/>
          <w:lang w:val="en-US"/>
        </w:rPr>
        <w:t>21</w:t>
      </w:r>
      <w:r w:rsidR="00CC26B8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="00CC26B8" w:rsidRPr="0035030C">
        <w:rPr>
          <w:rFonts w:asciiTheme="majorBidi" w:hAnsiTheme="majorBidi" w:cstheme="majorBidi"/>
          <w:sz w:val="30"/>
          <w:szCs w:val="30"/>
          <w:lang w:val="en-US"/>
        </w:rPr>
        <w:t>2561</w:t>
      </w:r>
      <w:r w:rsidR="00CC26B8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กรมอุตสาหกรรมพื้นฐานและการเหมืองแร่ กระทรวงอุตสาหกรรม โดยพนักงานอัยการ สำนักงานอัยการสูงสุด (โจทก์) ยื่นฟ้องบริษัท(จำเลย) ต่อศาลแพ่ง ข้อหาละเมิดเกี่ยวกับเรื่องการทำเหมืองแร่ ทุนทรัพย์ </w:t>
      </w:r>
      <w:r w:rsidR="00CC26B8" w:rsidRPr="0035030C">
        <w:rPr>
          <w:rFonts w:asciiTheme="majorBidi" w:hAnsiTheme="majorBidi" w:cstheme="majorBidi"/>
          <w:sz w:val="30"/>
          <w:szCs w:val="30"/>
          <w:lang w:val="en-US"/>
        </w:rPr>
        <w:t>71,566,889</w:t>
      </w:r>
      <w:r w:rsidR="00CC26B8"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CC26B8" w:rsidRPr="0035030C">
        <w:rPr>
          <w:rFonts w:asciiTheme="majorBidi" w:hAnsiTheme="majorBidi" w:cstheme="majorBidi"/>
          <w:sz w:val="30"/>
          <w:szCs w:val="30"/>
          <w:lang w:val="en-US"/>
        </w:rPr>
        <w:t>42</w:t>
      </w:r>
      <w:r w:rsidR="00CC26B8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กล่าวหาว่าบริษัทลักลอบทำเหมืองแร่หินดินดานในพื้นที่ซึ่งยังไม่ได้รับประทานบัตรรวม </w:t>
      </w:r>
      <w:r w:rsidR="00CC26B8" w:rsidRPr="0035030C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CC26B8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พื้นที่ ขอให้ศาลมีคำพิพากษาบังคับให้บริษัทนำแร่จำนวน </w:t>
      </w:r>
      <w:r w:rsidR="00CC26B8" w:rsidRPr="0035030C">
        <w:rPr>
          <w:rFonts w:asciiTheme="majorBidi" w:hAnsiTheme="majorBidi" w:cstheme="majorBidi"/>
          <w:sz w:val="30"/>
          <w:szCs w:val="30"/>
          <w:lang w:val="en-US"/>
        </w:rPr>
        <w:t>249,159</w:t>
      </w:r>
      <w:r w:rsidR="00CC26B8"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CC26B8" w:rsidRPr="0035030C">
        <w:rPr>
          <w:rFonts w:asciiTheme="majorBidi" w:hAnsiTheme="majorBidi" w:cstheme="majorBidi"/>
          <w:sz w:val="30"/>
          <w:szCs w:val="30"/>
          <w:lang w:val="en-US"/>
        </w:rPr>
        <w:t>96</w:t>
      </w:r>
      <w:r w:rsidR="00CC26B8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ถมกลับคืนยังพื้นที่เดิมที่ทำเหมืองแร่ไปโดยผิดกฎหมาย พร้อมฟื้นฟูสภาพพื้นที่ที่ทำเหมืองแร่เอาแร่ไปให้กลับคืนดีดังเดิม หรือ ให้ชำระค่าเสียหายเป็นราคาแร่และค่าภาคหลวงจำนวน </w:t>
      </w:r>
      <w:r w:rsidR="00CC26B8" w:rsidRPr="0035030C">
        <w:rPr>
          <w:rFonts w:asciiTheme="majorBidi" w:hAnsiTheme="majorBidi" w:cstheme="majorBidi"/>
          <w:sz w:val="30"/>
          <w:szCs w:val="30"/>
          <w:lang w:val="en-US"/>
        </w:rPr>
        <w:t>66,650,289</w:t>
      </w:r>
      <w:r w:rsidR="00CC26B8"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CC26B8" w:rsidRPr="0035030C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CC26B8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</w:t>
      </w:r>
    </w:p>
    <w:p w14:paraId="50EC493E" w14:textId="77777777" w:rsidR="00CC26B8" w:rsidRDefault="00CC26B8" w:rsidP="00CC26B8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13C2BEB8" w14:textId="77777777" w:rsidR="00CC26B8" w:rsidRPr="0035030C" w:rsidRDefault="00CC26B8" w:rsidP="00CC26B8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บริษัทยื่นคำให้การว่า โจทก์ไม่มีอำนาจฟ้องตามพระราชบัญญัติส่งเสริมและรักษาคุณภาพสิ่งแวดล้อม พ.ศ.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ฟ้องเคลือบคลุม เลื่อนลอยปราศจากหลักฐาน คดีขาดอายุความ คดีนี้เป็นคดีแพ่งเกี่ยวเนื่องกับคดีอาญา โจทก์กล่าวหาว่าบริษัทลักลอบทำเหมือง ซึ่งไม่เป็นความจริง บริษัทมิได้กระทำความผิดอาญาและมิได้กระทำละเมิดต่อโจทก์ การเรียกร้องคดีแพ่งจึงไม่มีมูลหนี้ละเมิดเกิดขึ้น เพราะบริษัทไม่ได้ทำผิดจึงไม่ต้องรับผิด คดีเสร็จการพิจารณา และศาลนัดฟังคำพิพากษาวันที่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2563</w:t>
      </w:r>
    </w:p>
    <w:p w14:paraId="311B619A" w14:textId="77777777" w:rsidR="00CC26B8" w:rsidRDefault="00CC26B8" w:rsidP="00CC26B8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27C12BD" w14:textId="77777777" w:rsidR="00CC26B8" w:rsidRPr="0035030C" w:rsidRDefault="00CC26B8" w:rsidP="00CC26B8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ศาลแพ่งมีคำพิพากษาให้ บริษัทนำแร่หินดินดานจำนวน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249,159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96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ไปถมคืนพื้นที่เดิมที่บริษัทเอาแร่ไปโดยไม่ชอบ พร้อมฟื้นฟูสภาพพื้นที่ที่เอาแร่ไปให้คืนสภาพเดิม หากไม่ดำเนินการให้ชดใช้ราคาแร่และเงินค่าภาคหลวงเป็นเงิน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66,650,289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ของต้นเงินดังกล่าว นับแต่วันทำละเมิด (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) ถึงวันฟ้องเป็นเวลา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359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คิดเป็นดอกเบี้ย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4,916,600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รวมเป็นต้นเงินและดอกเบี้ย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71,566,289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กับให้ชำระดอกเบี้ยอัตราร้อยละ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66,650,289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 กับให้ใช้ค่าฤชาธรรมเนียมแทนโจทก์ โดยกำหนดค่าทนายความ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80,000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</w:p>
    <w:p w14:paraId="6CE77C34" w14:textId="77777777" w:rsidR="00CC26B8" w:rsidRDefault="00CC26B8" w:rsidP="00CC26B8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0794C2CB" w14:textId="77777777" w:rsidR="00CC26B8" w:rsidRPr="0035030C" w:rsidRDefault="00CC26B8" w:rsidP="00CC26B8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บริษัทยื่นอุทธรณ์และคำร้องขอทุเลาการบังคับคดี เมื่อวันที่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</w:p>
    <w:p w14:paraId="71019F83" w14:textId="77777777" w:rsidR="00CC26B8" w:rsidRDefault="00CC26B8" w:rsidP="00CC26B8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6516683" w14:textId="77777777" w:rsidR="00CC26B8" w:rsidRPr="0035030C" w:rsidRDefault="00CC26B8" w:rsidP="00CC26B8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ตุลาคม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ศาลแพ่งอ่านคำพิพากษาศาลอุทธรณ์ ศาลอุทธรณ์พิพากษาแก้ การคิดดอกเบี้ยตามคำพิพากษาศาลชั้นต้นตั้งแต่วันที่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เมษายน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เป็นต้นไปจนกว่าจะชำระเสร็จแก่โจทก์ ให้ใช้อัตราร้อยละ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หรือปรับเปลี่ยนให้ลดลงหรือเพิ่มขึ้นตามพระราชกฤษฎีกาซึ่งตราขึ้นตามประมวลกฎหมายแพ่งและพาณิชย์ มาตรา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ที่แก้ไขใหม่ บวกด้วยอัตราเพิ่มร้อยละ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แต่ไม่เกินอัตราร้อยละ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7.5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ตามที่โจทก์ขอ นอกจากที่แก้ให้เป็นไปตามคำพิพากษาศาลชั้นต้น</w:t>
      </w:r>
    </w:p>
    <w:p w14:paraId="5BD6AE98" w14:textId="77777777" w:rsidR="00CC26B8" w:rsidRDefault="00CC26B8" w:rsidP="00CC26B8">
      <w:pPr>
        <w:spacing w:line="240" w:lineRule="auto"/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</w:pPr>
    </w:p>
    <w:p w14:paraId="55F4D27C" w14:textId="77777777" w:rsidR="00CC26B8" w:rsidRDefault="00CC26B8" w:rsidP="00CC26B8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pacing w:val="4"/>
          <w:sz w:val="30"/>
          <w:szCs w:val="30"/>
          <w:lang w:val="en-US"/>
        </w:rPr>
      </w:pPr>
      <w:r w:rsidRPr="00202573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บริษัทยื่นขออนุญาตฎีกาคัดค้านคำพิพากษาศาลอุทธรณ์พร้อมยื่นขอทุเลาการบังคับคดีระหว่างฎีกา และฎีกาต่อศาล เมื่อวันที่ </w:t>
      </w:r>
      <w:r>
        <w:rPr>
          <w:rFonts w:asciiTheme="majorBidi" w:hAnsiTheme="majorBidi" w:cstheme="majorBidi"/>
          <w:spacing w:val="4"/>
          <w:sz w:val="30"/>
          <w:szCs w:val="30"/>
          <w:lang w:val="en-US"/>
        </w:rPr>
        <w:t>18</w:t>
      </w:r>
      <w:r w:rsidRPr="00202573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กุมภาพันธ์ </w:t>
      </w:r>
      <w:r>
        <w:rPr>
          <w:rFonts w:asciiTheme="majorBidi" w:hAnsiTheme="majorBidi" w:cstheme="majorBidi"/>
          <w:spacing w:val="4"/>
          <w:sz w:val="30"/>
          <w:szCs w:val="30"/>
          <w:lang w:val="en-US"/>
        </w:rPr>
        <w:t>2565</w:t>
      </w:r>
    </w:p>
    <w:p w14:paraId="2C3BD403" w14:textId="77777777" w:rsidR="00CC26B8" w:rsidRDefault="00CC26B8" w:rsidP="00CC26B8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pacing w:val="4"/>
          <w:sz w:val="30"/>
          <w:szCs w:val="30"/>
          <w:lang w:val="en-US"/>
        </w:rPr>
      </w:pPr>
    </w:p>
    <w:p w14:paraId="0E413F53" w14:textId="15814633" w:rsidR="00CC26B8" w:rsidRDefault="00CC26B8" w:rsidP="00CC26B8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97E9D">
        <w:rPr>
          <w:rFonts w:asciiTheme="majorBidi" w:hAnsiTheme="majorBidi"/>
          <w:sz w:val="30"/>
          <w:szCs w:val="30"/>
          <w:cs/>
          <w:lang w:val="en-US"/>
        </w:rPr>
        <w:t xml:space="preserve">เมื่อวันที่ </w:t>
      </w:r>
      <w:r w:rsidRPr="00F97E9D">
        <w:rPr>
          <w:rFonts w:asciiTheme="majorBidi" w:hAnsiTheme="majorBidi" w:cstheme="majorBidi"/>
          <w:sz w:val="30"/>
          <w:szCs w:val="30"/>
          <w:lang w:val="en-US"/>
        </w:rPr>
        <w:t xml:space="preserve">23 </w:t>
      </w:r>
      <w:r w:rsidRPr="00F97E9D">
        <w:rPr>
          <w:rFonts w:asciiTheme="majorBidi" w:hAnsiTheme="majorBidi"/>
          <w:sz w:val="30"/>
          <w:szCs w:val="30"/>
          <w:cs/>
          <w:lang w:val="en-US"/>
        </w:rPr>
        <w:t xml:space="preserve">มกราคม </w:t>
      </w:r>
      <w:r w:rsidRPr="00F97E9D">
        <w:rPr>
          <w:rFonts w:asciiTheme="majorBidi" w:hAnsiTheme="majorBidi" w:cstheme="majorBidi"/>
          <w:sz w:val="30"/>
          <w:szCs w:val="30"/>
          <w:lang w:val="en-US"/>
        </w:rPr>
        <w:t xml:space="preserve">2566 </w:t>
      </w:r>
      <w:r w:rsidRPr="00F97E9D">
        <w:rPr>
          <w:rFonts w:asciiTheme="majorBidi" w:hAnsiTheme="majorBidi"/>
          <w:sz w:val="30"/>
          <w:szCs w:val="30"/>
          <w:cs/>
          <w:lang w:val="en-US"/>
        </w:rPr>
        <w:t xml:space="preserve">ศาลแพ่งอ่านคำสั่งศาลฎีกา โดยศาลฎีกามีคำสั่งอนุญาตให้บริษัทยื่นฎีกาและรับฎีกาของบริษัทไว้พิจารณา </w:t>
      </w:r>
    </w:p>
    <w:p w14:paraId="78270A85" w14:textId="77777777" w:rsidR="00CC26B8" w:rsidRDefault="00CC26B8" w:rsidP="00CC26B8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2812625" w14:textId="77777777" w:rsidR="003C4180" w:rsidRPr="00F319EE" w:rsidRDefault="003C4180" w:rsidP="003C418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319EE">
        <w:rPr>
          <w:rFonts w:asciiTheme="majorBidi" w:hAnsiTheme="majorBidi"/>
          <w:sz w:val="30"/>
          <w:szCs w:val="30"/>
          <w:cs/>
          <w:lang w:val="en-US"/>
        </w:rPr>
        <w:t xml:space="preserve">เมื่อวันที่ </w:t>
      </w:r>
      <w:r w:rsidRPr="00F319EE">
        <w:rPr>
          <w:rFonts w:asciiTheme="majorBidi" w:hAnsiTheme="majorBidi" w:cstheme="majorBidi"/>
          <w:sz w:val="30"/>
          <w:szCs w:val="30"/>
          <w:lang w:val="en-US"/>
        </w:rPr>
        <w:t>29</w:t>
      </w:r>
      <w:r w:rsidRPr="00F319EE">
        <w:rPr>
          <w:rFonts w:asciiTheme="majorBidi" w:hAnsiTheme="majorBidi"/>
          <w:sz w:val="30"/>
          <w:szCs w:val="30"/>
          <w:cs/>
          <w:lang w:val="en-US"/>
        </w:rPr>
        <w:t xml:space="preserve"> กุมภาพันธ์ </w:t>
      </w:r>
      <w:r w:rsidRPr="00F319EE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F319EE">
        <w:rPr>
          <w:rFonts w:asciiTheme="majorBidi" w:hAnsiTheme="majorBidi"/>
          <w:sz w:val="30"/>
          <w:szCs w:val="30"/>
          <w:cs/>
          <w:lang w:val="en-US"/>
        </w:rPr>
        <w:t xml:space="preserve"> โจทก์ยื่นคำร้องขอให้เจ้าพนักงานบังคับคดีอายัดสิทธิเรียกร้องเงิน ในบัญชีเงินฝากของบริษัท ซึ่งเป็นการบังคับคดีที่ไม่ชอบด้วยกฎหมาย ในวันที่ </w:t>
      </w:r>
      <w:r w:rsidRPr="00F319EE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F319EE">
        <w:rPr>
          <w:rFonts w:asciiTheme="majorBidi" w:hAnsiTheme="majorBidi"/>
          <w:sz w:val="30"/>
          <w:szCs w:val="30"/>
          <w:cs/>
          <w:lang w:val="en-US"/>
        </w:rPr>
        <w:t xml:space="preserve"> มีนาคม </w:t>
      </w:r>
      <w:r w:rsidRPr="00F319EE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F319EE">
        <w:rPr>
          <w:rFonts w:asciiTheme="majorBidi" w:hAnsiTheme="majorBidi"/>
          <w:sz w:val="30"/>
          <w:szCs w:val="30"/>
          <w:cs/>
          <w:lang w:val="en-US"/>
        </w:rPr>
        <w:t xml:space="preserve"> เจ้าพนักงานบังคับคดีออกหมายแจ้งอายัดและส่งหนังสือแจ้งอายัดสิทธิเรียกร้องเงินในบัญชีเงินฝากของบริษัท ถึงธนาคาร </w:t>
      </w:r>
      <w:r w:rsidRPr="00F319EE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F319EE">
        <w:rPr>
          <w:rFonts w:asciiTheme="majorBidi" w:hAnsiTheme="majorBidi"/>
          <w:sz w:val="30"/>
          <w:szCs w:val="30"/>
          <w:cs/>
          <w:lang w:val="en-US"/>
        </w:rPr>
        <w:t xml:space="preserve"> แห่ง ที่บริษัท มีบัญชีเงินฝากเพื่อให้ธนาคาร </w:t>
      </w:r>
      <w:r w:rsidRPr="00F319EE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F319EE">
        <w:rPr>
          <w:rFonts w:asciiTheme="majorBidi" w:hAnsiTheme="majorBidi"/>
          <w:sz w:val="30"/>
          <w:szCs w:val="30"/>
          <w:cs/>
          <w:lang w:val="en-US"/>
        </w:rPr>
        <w:t xml:space="preserve"> แห่ง อายัดสิทธิเรียกร้องเงินในบัญชีของบริษัท และให้ส่งเงินที่อายัดแก่เจ้าพนักงานบังคับคดี</w:t>
      </w:r>
    </w:p>
    <w:p w14:paraId="3FA128DE" w14:textId="77777777" w:rsidR="003C4180" w:rsidRPr="00F319EE" w:rsidRDefault="003C4180" w:rsidP="003C418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4A994CE" w14:textId="77777777" w:rsidR="003C4180" w:rsidRPr="00F319EE" w:rsidRDefault="003C4180" w:rsidP="003C418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319EE">
        <w:rPr>
          <w:rFonts w:asciiTheme="majorBidi" w:hAnsiTheme="majorBidi"/>
          <w:sz w:val="30"/>
          <w:szCs w:val="30"/>
          <w:cs/>
          <w:lang w:val="en-US"/>
        </w:rPr>
        <w:t xml:space="preserve">เมื่อวันที่ </w:t>
      </w:r>
      <w:r w:rsidRPr="00F319EE">
        <w:rPr>
          <w:rFonts w:asciiTheme="majorBidi" w:hAnsiTheme="majorBidi" w:cstheme="majorBidi"/>
          <w:sz w:val="30"/>
          <w:szCs w:val="30"/>
          <w:lang w:val="en-US"/>
        </w:rPr>
        <w:t>13</w:t>
      </w:r>
      <w:r w:rsidRPr="00F319EE">
        <w:rPr>
          <w:rFonts w:asciiTheme="majorBidi" w:hAnsiTheme="majorBidi"/>
          <w:sz w:val="30"/>
          <w:szCs w:val="30"/>
          <w:cs/>
          <w:lang w:val="en-US"/>
        </w:rPr>
        <w:t xml:space="preserve"> มีนาคม </w:t>
      </w:r>
      <w:r w:rsidRPr="00F319EE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F319EE">
        <w:rPr>
          <w:rFonts w:asciiTheme="majorBidi" w:hAnsiTheme="majorBidi"/>
          <w:sz w:val="30"/>
          <w:szCs w:val="30"/>
          <w:cs/>
          <w:lang w:val="en-US"/>
        </w:rPr>
        <w:t xml:space="preserve"> บริษัทยื่นคำร้องขอให้ศาลแพ่งเพิกถอนการอายัดสิทธิเรียกร้องเงินในบัญชีเงินฝากของบริษัท อันเป็นการบังคับคดีที่ไม่ชอบด้วยกฎหมาย </w:t>
      </w:r>
    </w:p>
    <w:p w14:paraId="18BE799B" w14:textId="77777777" w:rsidR="003C4180" w:rsidRPr="00F319EE" w:rsidRDefault="003C4180" w:rsidP="003C418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722BFB1" w14:textId="4F148DAB" w:rsidR="003C4180" w:rsidRDefault="003C4180" w:rsidP="003C4180">
      <w:pPr>
        <w:tabs>
          <w:tab w:val="num" w:pos="1080"/>
        </w:tabs>
        <w:ind w:left="900" w:right="-43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F319EE">
        <w:rPr>
          <w:rFonts w:asciiTheme="majorBidi" w:hAnsiTheme="majorBidi"/>
          <w:sz w:val="30"/>
          <w:szCs w:val="30"/>
          <w:cs/>
          <w:lang w:val="en-US"/>
        </w:rPr>
        <w:t xml:space="preserve">เมื่อวันที่ </w:t>
      </w:r>
      <w:r w:rsidRPr="00F319EE">
        <w:rPr>
          <w:rFonts w:asciiTheme="majorBidi" w:hAnsiTheme="majorBidi" w:cstheme="majorBidi"/>
          <w:sz w:val="30"/>
          <w:szCs w:val="30"/>
          <w:lang w:val="en-US"/>
        </w:rPr>
        <w:t xml:space="preserve">13 </w:t>
      </w:r>
      <w:r w:rsidRPr="00F319EE">
        <w:rPr>
          <w:rFonts w:asciiTheme="majorBidi" w:hAnsiTheme="majorBidi"/>
          <w:sz w:val="30"/>
          <w:szCs w:val="30"/>
          <w:cs/>
          <w:lang w:val="en-US"/>
        </w:rPr>
        <w:t xml:space="preserve">กันยายน </w:t>
      </w:r>
      <w:r w:rsidRPr="00F319EE">
        <w:rPr>
          <w:rFonts w:asciiTheme="majorBidi" w:hAnsiTheme="majorBidi" w:cstheme="majorBidi"/>
          <w:sz w:val="30"/>
          <w:szCs w:val="30"/>
          <w:lang w:val="en-US"/>
        </w:rPr>
        <w:t xml:space="preserve">2567 </w:t>
      </w:r>
      <w:r w:rsidRPr="00F319EE">
        <w:rPr>
          <w:rFonts w:asciiTheme="majorBidi" w:hAnsiTheme="majorBidi"/>
          <w:sz w:val="30"/>
          <w:szCs w:val="30"/>
          <w:cs/>
          <w:lang w:val="en-US"/>
        </w:rPr>
        <w:t>ศาลแพ่งมีคำสั่งยกคำร้องขอให้ศาลเพิกถอนการอายัดสิทธิเรียกร้องเงินในบัญชีเงินฝากของบริษัท</w:t>
      </w:r>
    </w:p>
    <w:p w14:paraId="239701F7" w14:textId="77777777" w:rsidR="0013630A" w:rsidRDefault="0013630A" w:rsidP="003C4180">
      <w:pPr>
        <w:tabs>
          <w:tab w:val="num" w:pos="1080"/>
        </w:tabs>
        <w:ind w:left="900" w:right="-43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17CA0E07" w14:textId="48046B16" w:rsidR="0089291E" w:rsidRPr="003C4180" w:rsidRDefault="00620C2B" w:rsidP="003C418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u w:val="single"/>
          <w:cs/>
          <w:lang w:val="en-US"/>
        </w:rPr>
      </w:pPr>
      <w:r w:rsidRPr="00AF064D">
        <w:rPr>
          <w:rFonts w:asciiTheme="majorBidi" w:hAnsiTheme="majorBidi" w:hint="cs"/>
          <w:sz w:val="30"/>
          <w:szCs w:val="30"/>
          <w:cs/>
          <w:lang w:val="en-US"/>
        </w:rPr>
        <w:t xml:space="preserve">เมื่อวันที่ </w:t>
      </w:r>
      <w:r w:rsidR="0089291E" w:rsidRPr="00AF064D">
        <w:rPr>
          <w:rFonts w:asciiTheme="majorBidi" w:hAnsiTheme="majorBidi"/>
          <w:sz w:val="30"/>
          <w:szCs w:val="30"/>
          <w:lang w:val="en-US"/>
        </w:rPr>
        <w:t xml:space="preserve">13 </w:t>
      </w:r>
      <w:r w:rsidR="0089291E" w:rsidRPr="00AF064D">
        <w:rPr>
          <w:rFonts w:asciiTheme="majorBidi" w:hAnsiTheme="majorBidi" w:hint="cs"/>
          <w:sz w:val="30"/>
          <w:szCs w:val="30"/>
          <w:cs/>
          <w:lang w:val="en-US"/>
        </w:rPr>
        <w:t xml:space="preserve">พฤศจิกายน </w:t>
      </w:r>
      <w:r w:rsidR="0089291E" w:rsidRPr="00AF064D">
        <w:rPr>
          <w:rFonts w:asciiTheme="majorBidi" w:hAnsiTheme="majorBidi"/>
          <w:sz w:val="30"/>
          <w:szCs w:val="30"/>
          <w:lang w:val="en-US"/>
        </w:rPr>
        <w:t xml:space="preserve">2567 </w:t>
      </w:r>
      <w:r w:rsidR="0089291E" w:rsidRPr="00AF064D">
        <w:rPr>
          <w:rFonts w:asciiTheme="majorBidi" w:hAnsiTheme="majorBidi" w:hint="cs"/>
          <w:sz w:val="30"/>
          <w:szCs w:val="30"/>
          <w:cs/>
          <w:lang w:val="en-US"/>
        </w:rPr>
        <w:t>บริษัทยื่นอุทธรณ์</w:t>
      </w:r>
      <w:r w:rsidR="00C5474F" w:rsidRPr="00AF064D">
        <w:rPr>
          <w:rFonts w:asciiTheme="majorBidi" w:hAnsiTheme="majorBidi" w:hint="cs"/>
          <w:sz w:val="30"/>
          <w:szCs w:val="30"/>
          <w:cs/>
          <w:lang w:val="en-US"/>
        </w:rPr>
        <w:t>คำสั่งที่ยกคำร้อง คดีอยู่ระหว่างการพิจารณาของศาลอุทธรณ์</w:t>
      </w:r>
    </w:p>
    <w:p w14:paraId="51EB3942" w14:textId="77777777" w:rsidR="003C4180" w:rsidRDefault="003C4180" w:rsidP="00CC26B8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3F38A30A" w14:textId="7B825F1D" w:rsidR="00AA2BFC" w:rsidRDefault="00CC26B8" w:rsidP="00AA2BFC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อนึ่ง คำฟ้องคดีนี้มีการบรรยายฟ้องว่าเป็นคดีแพ่งเกี่ยวเนื่องกับคดีอาญาในส่วนที่กรมอุตสาหกรรมพื้นฐานและการเหมืองแร่แจ้งความร้องทุกข์ให้พนักงานสอบสวนดำเนินคดีอาญากับบริษัทในข้อหาลักลอบทำเหมืองโดยไม่ได้รับอนุญาตนั้น พนักงานสอบสวนมีความเห็นควรไม่สั่งฟ้องและต่อมาอัยการมีคำสั่งถึงที่สุดไม่ฟ้องคดีอาญากับบริษัทคดีส่วนอาญาถึงที่สุดแล้ว</w:t>
      </w:r>
      <w:r w:rsidR="00AA2BFC"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1B2AD344" w14:textId="77777777" w:rsidR="00CC26B8" w:rsidRDefault="005F5FDA" w:rsidP="00CC26B8">
      <w:pPr>
        <w:numPr>
          <w:ilvl w:val="0"/>
          <w:numId w:val="19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วันที่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CC26B8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วัดถ้ำพระโพธิสัตว์ (ผู้ฟ้องคดี) ฟ้องกระทรวงอุตสาหกรรมที่ </w:t>
      </w:r>
      <w:r w:rsidR="00CC26B8" w:rsidRPr="0035030C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CC26B8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กับพวก รวม </w:t>
      </w:r>
      <w:r w:rsidR="00CC26B8" w:rsidRPr="0035030C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CC26B8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คน ในคดีหมายเลขดำที่ ส.</w:t>
      </w:r>
      <w:r w:rsidR="00CC26B8" w:rsidRPr="0035030C">
        <w:rPr>
          <w:rFonts w:asciiTheme="majorBidi" w:hAnsiTheme="majorBidi" w:cstheme="majorBidi"/>
          <w:sz w:val="30"/>
          <w:szCs w:val="30"/>
          <w:lang w:val="en-US"/>
        </w:rPr>
        <w:t>17</w:t>
      </w:r>
      <w:r w:rsidR="00CC26B8" w:rsidRPr="0035030C">
        <w:rPr>
          <w:rFonts w:asciiTheme="majorBidi" w:hAnsiTheme="majorBidi" w:cstheme="majorBidi"/>
          <w:sz w:val="30"/>
          <w:szCs w:val="30"/>
          <w:cs/>
          <w:lang w:val="en-US"/>
        </w:rPr>
        <w:t>/</w:t>
      </w:r>
      <w:r w:rsidR="00CC26B8" w:rsidRPr="0035030C">
        <w:rPr>
          <w:rFonts w:asciiTheme="majorBidi" w:hAnsiTheme="majorBidi" w:cstheme="majorBidi"/>
          <w:sz w:val="30"/>
          <w:szCs w:val="30"/>
          <w:lang w:val="en-US"/>
        </w:rPr>
        <w:t>2562</w:t>
      </w:r>
      <w:r w:rsidR="00CC26B8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โดยบริษัทเป็นผู้ถูกฟ้องคดีที่ </w:t>
      </w:r>
      <w:r w:rsidR="00CC26B8" w:rsidRPr="0035030C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CC26B8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และยื่นคำร้องขอคุ้มครองชั่วคราวก่อนศาลมีคำพิพากษา ต่อมาศาลมีคำสั่งเรียกให้คณะกรรมการผู้ชำนาญการพิจารณารายงานการวิเคราะห์ผลกระทบสิ่งแวดล้อม (สผ.) เป็นผู้ถูกฟ้องคดีที่ </w:t>
      </w:r>
      <w:r w:rsidR="00CC26B8" w:rsidRPr="0035030C">
        <w:rPr>
          <w:rFonts w:asciiTheme="majorBidi" w:hAnsiTheme="majorBidi" w:cstheme="majorBidi"/>
          <w:sz w:val="30"/>
          <w:szCs w:val="30"/>
          <w:lang w:val="en-US"/>
        </w:rPr>
        <w:t>32</w:t>
      </w:r>
      <w:r w:rsidR="00CC26B8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ศาลพิจารณาคำฟ้องแล้วมีคำสั่งลงวันที่ </w:t>
      </w:r>
      <w:r w:rsidR="00CC26B8" w:rsidRPr="0035030C">
        <w:rPr>
          <w:rFonts w:asciiTheme="majorBidi" w:hAnsiTheme="majorBidi" w:cstheme="majorBidi"/>
          <w:sz w:val="30"/>
          <w:szCs w:val="30"/>
          <w:lang w:val="en-US"/>
        </w:rPr>
        <w:t>17</w:t>
      </w:r>
      <w:r w:rsidR="00CC26B8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="00CC26B8" w:rsidRPr="0035030C">
        <w:rPr>
          <w:rFonts w:asciiTheme="majorBidi" w:hAnsiTheme="majorBidi" w:cstheme="majorBidi"/>
          <w:sz w:val="30"/>
          <w:szCs w:val="30"/>
          <w:lang w:val="en-US"/>
        </w:rPr>
        <w:t>2562</w:t>
      </w:r>
      <w:r w:rsidR="00CC26B8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ให้รับคำฟ้องไว้พิจารณาบางข้อหาและผู้ถูกฟ้องคดีบางราย (รับฟ้องเฉพาะกระทรวงอุตสาหกรรมที่ </w:t>
      </w:r>
      <w:r w:rsidR="00CC26B8" w:rsidRPr="0035030C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CC26B8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รัฐมนตรีว่าการกระทรวงอุตสาหกรรมที่ </w:t>
      </w:r>
      <w:r w:rsidR="00CC26B8" w:rsidRPr="0035030C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CC26B8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กรมอุตสาหกรรมพื้นฐานและการเหมืองแร่ที่ </w:t>
      </w:r>
      <w:r w:rsidR="00CC26B8" w:rsidRPr="0035030C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CC26B8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อธิบดีกรมอุตสาหกรรมพื้นฐานและการเหมืองแร่ที่ </w:t>
      </w:r>
      <w:r w:rsidR="00CC26B8" w:rsidRPr="0035030C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CC26B8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บริษัทที่ </w:t>
      </w:r>
      <w:r w:rsidR="00CC26B8" w:rsidRPr="0035030C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CC26B8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 สผ. ที่ </w:t>
      </w:r>
      <w:r w:rsidR="00CC26B8" w:rsidRPr="0035030C">
        <w:rPr>
          <w:rFonts w:asciiTheme="majorBidi" w:hAnsiTheme="majorBidi" w:cstheme="majorBidi"/>
          <w:sz w:val="30"/>
          <w:szCs w:val="30"/>
          <w:lang w:val="en-US"/>
        </w:rPr>
        <w:t>32</w:t>
      </w:r>
      <w:r w:rsidR="00CC26B8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ตามลำดับ) และมีคำสั่งเกี่ยวกับวิธีการชั่วคราวก่อนการพิพากษา ลงวันที่ </w:t>
      </w:r>
      <w:r w:rsidR="00CC26B8" w:rsidRPr="0035030C">
        <w:rPr>
          <w:rFonts w:asciiTheme="majorBidi" w:hAnsiTheme="majorBidi" w:cstheme="majorBidi"/>
          <w:sz w:val="30"/>
          <w:szCs w:val="30"/>
          <w:lang w:val="en-US"/>
        </w:rPr>
        <w:t>17</w:t>
      </w:r>
      <w:r w:rsidR="00CC26B8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="00CC26B8" w:rsidRPr="0035030C">
        <w:rPr>
          <w:rFonts w:asciiTheme="majorBidi" w:hAnsiTheme="majorBidi" w:cstheme="majorBidi"/>
          <w:sz w:val="30"/>
          <w:szCs w:val="30"/>
          <w:lang w:val="en-US"/>
        </w:rPr>
        <w:t>2562</w:t>
      </w:r>
      <w:r w:rsidR="00CC26B8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ไม่รับคำร้องขอคุ้มครองชั่วคราวก่อนพิพากษาของผู้ฟ้องคดีไว้พิจารณา ผู้ฟ้องคดีอ้างตนว่าเป็นผู้รับมอบอำนาจจากกรมศิลปากรมาดูแลถ้ำพระโพธิสัตว์ ทั้ง ๆ ที่ไม่มีใบมอบอำนาจ ขอให้ศาลพิพากษาหรือมีคำสั่งว่า การยื่นคำขอประทานบัตรของบริษัทไม่ชอบและขัดต่อกฎหมาย มติของผู้ถูกฟ้องคดีที่ </w:t>
      </w:r>
      <w:r w:rsidR="00CC26B8" w:rsidRPr="0035030C">
        <w:rPr>
          <w:rFonts w:asciiTheme="majorBidi" w:hAnsiTheme="majorBidi" w:cstheme="majorBidi"/>
          <w:sz w:val="30"/>
          <w:szCs w:val="30"/>
          <w:lang w:val="en-US"/>
        </w:rPr>
        <w:t>32</w:t>
      </w:r>
      <w:r w:rsidR="00CC26B8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ในการให้ความเห็นชอบรายงานการประเมินผลกระทบสิ่งแวดล้อมโครงการทำเหมืองแร่ของบริษัทปกปิดข้อความจริง</w:t>
      </w:r>
      <w:r w:rsidR="00CC26B8" w:rsidRPr="003F172C">
        <w:rPr>
          <w:rFonts w:asciiTheme="majorBidi" w:hAnsiTheme="majorBidi" w:cstheme="majorBidi"/>
          <w:sz w:val="30"/>
          <w:szCs w:val="30"/>
          <w:cs/>
          <w:lang w:val="en-US"/>
        </w:rPr>
        <w:t>จึงมิชอบด้วยกฎหมาย ขอให้เพิกถอนคำร้องขออนุญาตประทานบัตรเหมืองแร่หินปูนที่บริษัทยื่นขออนุญาตไว้</w:t>
      </w:r>
      <w:r w:rsidR="00CC26B8"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</w:p>
    <w:p w14:paraId="309906A7" w14:textId="77777777" w:rsidR="003C4180" w:rsidRDefault="003C4180" w:rsidP="00CC26B8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4F78D0D" w14:textId="0C6C44D3" w:rsidR="00CC26B8" w:rsidRDefault="00CC26B8" w:rsidP="00CC26B8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ผู้ถูกฟ้องคดีที่ศาลรับฟ้องทำหนังสือ (คำให้การ) ชี้แจงต่อศาลในทำนองเดียวกันว่า ผู้ฟ้องคดีไม่มีอำนาจฟ้อง ฟ้องคดีนี้เป็นฟ้องซ้อนกับคดีหมายเลขดำที่ ส.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/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การขอประทานบัตรทำเหมืองหินปูนของบริษัทเป็นไปโดยชอบด้วยหลักเกณฑ์ ขั้นตอน และวิธีการตามที่กฎหมายกำหนดทั้งสิ้น พื้นที่ขอประทานบัตรไม่เป็นพื้นที่ต้องห้ามตามกฎหมายแร่ กฎหมายป่าไม้ และมีการจัดทำรายงานการประเมินผลกระทบสิ่งแวดล้อม โดยถูกต้อง</w:t>
      </w:r>
      <w:r w:rsidRPr="009A53C2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และครบถ้วนตามกฎหมายส่งเสริมและรักษาคุณภาพสิ่งแวดล้อมแห่งชาติ และกฎหมายแร่ในการยื่นขอ</w:t>
      </w:r>
      <w:r w:rsidRPr="009A53C2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ประทานบัตร</w:t>
      </w:r>
      <w:r w:rsidRPr="009A53C2">
        <w:rPr>
          <w:rFonts w:asciiTheme="majorBidi" w:hAnsiTheme="majorBidi" w:cstheme="majorBidi"/>
          <w:sz w:val="30"/>
          <w:szCs w:val="30"/>
          <w:cs/>
          <w:lang w:val="en-US"/>
        </w:rPr>
        <w:t>ให้พนักงานเจ้าหน้าที่ผู้มีอำนาจพิจารณา คำขอประทานบัตรอยู่ระหว่างการพิจารณาของพนักงานเจ้าหน้าที่ผู้มีอำนาจ การขอประทานบัตรของบริษัทไม่ทำให้ผู้ฟ้องคดีเดือดร้อนและเสียหาย ขอให้ศาลพิพากษายกฟ้อง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</w:p>
    <w:p w14:paraId="63879DD1" w14:textId="77777777" w:rsidR="00CC26B8" w:rsidRDefault="00CC26B8" w:rsidP="00CC26B8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25872367" w14:textId="30FEF94C" w:rsidR="00BA2450" w:rsidRDefault="00BA2450" w:rsidP="00BA245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319EE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บริษัทได้ทำคำให้การเพิ่มเติมยื่นศาลปกครองกลางเมื่อวันที่ </w:t>
      </w:r>
      <w:r w:rsidRPr="00F319EE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F319EE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มกราคม </w:t>
      </w:r>
      <w:r w:rsidRPr="00F319EE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F319EE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คดีอยู่ระหว่างการพิจารณาของศาลปกครองกลาง</w:t>
      </w:r>
    </w:p>
    <w:p w14:paraId="72608FEB" w14:textId="37EB1227" w:rsidR="00986D67" w:rsidRPr="003F172C" w:rsidRDefault="00986D67" w:rsidP="00CC26B8">
      <w:pPr>
        <w:tabs>
          <w:tab w:val="num" w:pos="1080"/>
          <w:tab w:val="num" w:pos="3600"/>
        </w:tabs>
        <w:ind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0E9294F" w14:textId="74499377" w:rsidR="00AA2BFC" w:rsidRPr="00AA2BFC" w:rsidRDefault="005F5FDA" w:rsidP="00AA2BFC">
      <w:pPr>
        <w:numPr>
          <w:ilvl w:val="0"/>
          <w:numId w:val="19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กรกฎาคม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2558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841A5" w:rsidRPr="0035030C">
        <w:rPr>
          <w:rFonts w:asciiTheme="majorBidi" w:hAnsiTheme="majorBidi" w:cstheme="majorBidi"/>
          <w:sz w:val="30"/>
          <w:szCs w:val="30"/>
          <w:cs/>
          <w:lang w:val="en-US"/>
        </w:rPr>
        <w:t>กรมอุตสาหกรรมพื้นฐานและการเหมืองแร่ กระทรวงอุตสาหกรรม โดยพนักงานอัยการ</w:t>
      </w:r>
      <w:r w:rsidR="00D841A5" w:rsidRPr="0035030C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 xml:space="preserve">สำนักงานอัยการจังหวัดสระบุรี (โจทก์) ยื่นฟ้องบริษัท (จำเลย) เป็นคดีแพ่ง (คดีหมายเลขดำที่ สว. </w:t>
      </w:r>
      <w:r w:rsidR="00D841A5" w:rsidRPr="0035030C">
        <w:rPr>
          <w:rFonts w:asciiTheme="majorBidi" w:hAnsiTheme="majorBidi" w:cstheme="majorBidi"/>
          <w:spacing w:val="2"/>
          <w:sz w:val="30"/>
          <w:szCs w:val="30"/>
          <w:lang w:val="en-US"/>
        </w:rPr>
        <w:t>4/2559</w:t>
      </w:r>
      <w:r w:rsidR="00D841A5" w:rsidRPr="0035030C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>)</w:t>
      </w:r>
      <w:r w:rsidR="00D841A5"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841A5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ทุนทรัพย์ </w:t>
      </w:r>
      <w:r w:rsidR="00D841A5" w:rsidRPr="0035030C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D841A5"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841A5" w:rsidRPr="0035030C">
        <w:rPr>
          <w:rFonts w:asciiTheme="majorBidi" w:hAnsiTheme="majorBidi" w:cstheme="majorBidi"/>
          <w:sz w:val="30"/>
          <w:szCs w:val="30"/>
          <w:lang w:val="en-US"/>
        </w:rPr>
        <w:t>066</w:t>
      </w:r>
      <w:r w:rsidR="00D841A5"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841A5" w:rsidRPr="0035030C">
        <w:rPr>
          <w:rFonts w:asciiTheme="majorBidi" w:hAnsiTheme="majorBidi" w:cstheme="majorBidi"/>
          <w:sz w:val="30"/>
          <w:szCs w:val="30"/>
          <w:lang w:val="en-US"/>
        </w:rPr>
        <w:t>535</w:t>
      </w:r>
      <w:r w:rsidR="00D841A5"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841A5" w:rsidRPr="0035030C">
        <w:rPr>
          <w:rFonts w:asciiTheme="majorBidi" w:hAnsiTheme="majorBidi" w:cstheme="majorBidi"/>
          <w:sz w:val="30"/>
          <w:szCs w:val="30"/>
          <w:lang w:val="en-US"/>
        </w:rPr>
        <w:t>823</w:t>
      </w:r>
      <w:r w:rsidR="00D841A5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โจทก์ฟ้องและต่อมาแก้ไขคำฟ้องเพิ่มเติมทุนทรัพย์เป็น </w:t>
      </w:r>
      <w:r w:rsidR="00D841A5" w:rsidRPr="0035030C">
        <w:rPr>
          <w:rFonts w:asciiTheme="majorBidi" w:hAnsiTheme="majorBidi" w:cstheme="majorBidi"/>
          <w:sz w:val="30"/>
          <w:szCs w:val="30"/>
          <w:lang w:val="en-US"/>
        </w:rPr>
        <w:t>4,338,558,231</w:t>
      </w:r>
      <w:r w:rsidR="00D841A5"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841A5" w:rsidRPr="0035030C">
        <w:rPr>
          <w:rFonts w:asciiTheme="majorBidi" w:hAnsiTheme="majorBidi" w:cstheme="majorBidi"/>
          <w:sz w:val="30"/>
          <w:szCs w:val="30"/>
          <w:lang w:val="en-US"/>
        </w:rPr>
        <w:t>54</w:t>
      </w:r>
      <w:r w:rsidR="00D841A5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กล่าวหาว่าบริษัททำเหมืองแร่หินปูนนอกเขตประทานบัตร ขอให้คืนแร่หินปูนจำนวน </w:t>
      </w:r>
      <w:r w:rsidR="00D841A5" w:rsidRPr="0035030C">
        <w:rPr>
          <w:rFonts w:asciiTheme="majorBidi" w:hAnsiTheme="majorBidi" w:cstheme="majorBidi"/>
          <w:sz w:val="30"/>
          <w:szCs w:val="30"/>
          <w:lang w:val="en-US"/>
        </w:rPr>
        <w:t>31,522,374</w:t>
      </w:r>
      <w:r w:rsidR="00D841A5"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841A5" w:rsidRPr="0035030C">
        <w:rPr>
          <w:rFonts w:asciiTheme="majorBidi" w:hAnsiTheme="majorBidi" w:cstheme="majorBidi"/>
          <w:sz w:val="30"/>
          <w:szCs w:val="30"/>
          <w:lang w:val="en-US"/>
        </w:rPr>
        <w:t>26</w:t>
      </w:r>
      <w:r w:rsidR="00D841A5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และ ทำให้พื้นที่กลับเป็นสภาพเดิม หรือ ให้ชำระค่าเสียหายพร้อมดอกเบี้ยอัตราร้อยละ </w:t>
      </w:r>
      <w:r w:rsidR="00D841A5" w:rsidRPr="0035030C">
        <w:rPr>
          <w:rFonts w:asciiTheme="majorBidi" w:hAnsiTheme="majorBidi" w:cstheme="majorBidi"/>
          <w:sz w:val="30"/>
          <w:szCs w:val="30"/>
          <w:lang w:val="en-US"/>
        </w:rPr>
        <w:t>7</w:t>
      </w:r>
      <w:r w:rsidR="00D841A5"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841A5" w:rsidRPr="0035030C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D841A5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  <w:r w:rsidR="00AA2BFC" w:rsidRPr="00AA2BFC">
        <w:rPr>
          <w:rFonts w:asciiTheme="majorBidi" w:hAnsiTheme="majorBidi" w:cstheme="majorBidi"/>
          <w:spacing w:val="-6"/>
          <w:sz w:val="30"/>
          <w:szCs w:val="30"/>
          <w:lang w:val="en-US"/>
        </w:rPr>
        <w:br w:type="page"/>
      </w:r>
    </w:p>
    <w:p w14:paraId="1BE2A367" w14:textId="77777777" w:rsidR="00D841A5" w:rsidRPr="0035030C" w:rsidRDefault="00D841A5" w:rsidP="00D841A5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lastRenderedPageBreak/>
        <w:t xml:space="preserve">บริษัทให้การต่อสู้ว่า โจทก์ไม่มีอำนาจฟ้องตามพระราชบัญญัติส่งเสริมและรักษาคุณภาพสิ่งแวดล้อม พ.ศ. </w:t>
      </w:r>
      <w:r w:rsidRPr="0035030C">
        <w:rPr>
          <w:rFonts w:asciiTheme="majorBidi" w:hAnsiTheme="majorBidi" w:cstheme="majorBidi"/>
          <w:spacing w:val="-6"/>
          <w:sz w:val="30"/>
          <w:szCs w:val="30"/>
          <w:lang w:val="en-US"/>
        </w:rPr>
        <w:t>2535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ฟ้องเคลือบคลุม เลื่อนลอยปราศจากหลักฐาน คดีขาดอายุความ คดีนี้เป็นคดีแพ่งเกี่ยวเนื่องกับคดีอาญาเกี่ยวกับการลักลอบทำเหมือง บริษัทมิได้กระทำความผิดอาญาและไม่ได้กระทำละเมิดต่อโจทก์ การเรียกร้องคดีแพ่งจึงไม่มีมูลหนี้ละเมิดเกิดขึ้น เพราะบริษัทไม่ได้ทำผิดตามฟ้อง จึงไม่ต้องรับผิด และปฏิเสธฟ้องโจทก์ทุกข้อหา ทั้งบริษัทไม่มีเหตุต้องทำเหมืองแร่นอกเขตประทานบัตรเพราะมีแร่ที่ได้รับประทานบัตรเหลืออยู่อีกหลายร้อยล้านตัน หากแร่ที่มีอยู่จำนวนมากไม่ใช้ให้หมดก่อนประทานบัตรหมดอายุ จำเลยก็หมดสิทธิ์ใช้ได้อีกต่อไป จึงไม่มีความจำเป็นที่จะลักลอบทำเหมือง</w:t>
      </w:r>
    </w:p>
    <w:p w14:paraId="60A368E1" w14:textId="77777777" w:rsidR="00D841A5" w:rsidRDefault="00D841A5" w:rsidP="00D841A5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7FB5DFF" w14:textId="77777777" w:rsidR="00D841A5" w:rsidRPr="0035030C" w:rsidRDefault="00D841A5" w:rsidP="00D841A5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คดีมีการร้องขอให้โอนคดีจากศาลจังหวัดสระบุรีมาให้ศาลแพ่ง แผนกคดีสิ่งแวดล้อม พิจารณาและขอให้รวมการพิจารณาคดีนี้กับคดีอื่นที่เกี่ยวข้องกัน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ศาลอนุญาต</w:t>
      </w:r>
    </w:p>
    <w:p w14:paraId="0151ECD0" w14:textId="700E508B" w:rsidR="00D841A5" w:rsidRDefault="00D841A5" w:rsidP="00D841A5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3EF68DB4" w14:textId="77777777" w:rsidR="00D841A5" w:rsidRPr="0035030C" w:rsidRDefault="00D841A5" w:rsidP="00D841A5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ศาลแพ่งมีคำพิพากษา ให้บริษัทนำแร่หินปูน จำนวน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31,522,374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ไปถมกลับคืนยังพื้นที่เดิมที่ทำเหมืองแร่ไป พร้อมฟื้นฟูสภาพพื้นที่ทำเหมืองที่เอาแร่ไป ให้คืนสภาพดังเดิมหรือให้ชำระเงินเป็นจำนวน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4,047,472,854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98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พร้อมดอกเบี้ยในอัตราร้อยละ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ของต้นเงินดังกล่าวนับแต่วันพบการลักลอบทำเหมืองวันที่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กรกฎาคม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2557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ถึงวันฟ้องเป็นเวลา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350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เป็นดอกเบี้ย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291,085,376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รวมต้นเงินและดอกเบี้ยเป็นเงิน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4,338,558,231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กับให้จำเลยชำระดอกเบี้ยในอัตราร้อยละ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4,047,472,854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98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</w:t>
      </w:r>
    </w:p>
    <w:p w14:paraId="13A6F754" w14:textId="77777777" w:rsidR="00D841A5" w:rsidRPr="003F172C" w:rsidRDefault="00D841A5" w:rsidP="00D841A5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076B14A8" w14:textId="77777777" w:rsidR="00D841A5" w:rsidRPr="003F172C" w:rsidRDefault="00D841A5" w:rsidP="00D841A5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บริษัทยื่นอุทธรณ์และคำร้องขอทุเลาการบังคับคดีในชั้นอุทธรณ์เมื่อวันที่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</w:p>
    <w:p w14:paraId="32041AEB" w14:textId="77777777" w:rsidR="00D841A5" w:rsidRPr="003F172C" w:rsidRDefault="00D841A5" w:rsidP="00D841A5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62897173" w14:textId="77777777" w:rsidR="00D841A5" w:rsidRPr="0035030C" w:rsidRDefault="00D841A5" w:rsidP="00D841A5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17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พฤศจิกายน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2564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ศาลแพ่งอ่านคำพิพากษาศาลอุทธรณ์ ศาลอุทธรณ์พิพากษาแก้ การคิดดอกเบี้ยตามคำพิพากษาศาลชั้นต้นตั้งแต่วันที่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11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เมษายน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2564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เป็นต้นไปจนกว่าจะชำระเสร็จแก่โจทก์ ให้ใช้อัตราร้อยละ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5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ต่อปี หรือปรับเปลี่ยนให้ลดลงหรือเพิ่มขึ้นตามพระราชกฤษฎีกาซึ่งตราขึ้นตามประมวลกฎหมายแพ่งและพาณิชย์ มาตรา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7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ที่แก้ไขใหม่ บวกด้วยอัตราเพิ่มร้อยละ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2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ต่อปี แต่ไม่เกินอัตราร้อยละ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7.5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ต่อปี ตามที่โจทก์ขอ นอกจากที่แก้ให้เป็นไปตามคำพิพากษาศาลชั้นต้น ค่าฤชาธรรมเนียมชั้นอุทธรณ์ให้เป็นพับ</w:t>
      </w:r>
    </w:p>
    <w:p w14:paraId="4DD23EF0" w14:textId="77777777" w:rsidR="00D841A5" w:rsidRPr="0035030C" w:rsidRDefault="00D841A5" w:rsidP="00D841A5">
      <w:pPr>
        <w:pStyle w:val="Ang15"/>
        <w:rPr>
          <w:lang w:val="en-US"/>
        </w:rPr>
      </w:pPr>
    </w:p>
    <w:p w14:paraId="15C56830" w14:textId="77777777" w:rsidR="00D841A5" w:rsidRDefault="00D841A5" w:rsidP="00D841A5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บริษัทยื่นขออนุญาตฎีกาคัดค้านคำพิพากษาศาลอุทธรณ์พร้อมยื่นขอทุเลาการบังคับคดีระหว่างฎีกา และฎีกาต่อศาล เมื่อวันที่ </w:t>
      </w:r>
      <w:r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>
        <w:rPr>
          <w:rFonts w:asciiTheme="majorBidi" w:hAnsiTheme="majorBidi" w:cstheme="majorBidi"/>
          <w:sz w:val="30"/>
          <w:szCs w:val="30"/>
          <w:lang w:val="en-US"/>
        </w:rPr>
        <w:t>2565</w:t>
      </w:r>
    </w:p>
    <w:p w14:paraId="513ABB99" w14:textId="77777777" w:rsidR="00D841A5" w:rsidRPr="00202573" w:rsidRDefault="00D841A5" w:rsidP="00D841A5">
      <w:pPr>
        <w:pStyle w:val="Ang15"/>
        <w:rPr>
          <w:lang w:val="en-US"/>
        </w:rPr>
      </w:pPr>
    </w:p>
    <w:p w14:paraId="710E252B" w14:textId="59057E78" w:rsidR="00AA2BFC" w:rsidRPr="00AA2BFC" w:rsidRDefault="00D841A5" w:rsidP="00AA2BFC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86D67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Pr="00986D67">
        <w:rPr>
          <w:rFonts w:asciiTheme="majorBidi" w:hAnsiTheme="majorBidi" w:cstheme="majorBidi"/>
          <w:sz w:val="30"/>
          <w:szCs w:val="30"/>
          <w:lang w:val="en-US"/>
        </w:rPr>
        <w:t xml:space="preserve">22 </w:t>
      </w:r>
      <w:r w:rsidRPr="00986D67">
        <w:rPr>
          <w:rFonts w:asciiTheme="majorBidi" w:hAnsiTheme="majorBidi" w:cstheme="majorBidi"/>
          <w:sz w:val="30"/>
          <w:szCs w:val="30"/>
          <w:cs/>
          <w:lang w:val="en-US"/>
        </w:rPr>
        <w:t xml:space="preserve">พฤศจิกายน </w:t>
      </w:r>
      <w:r w:rsidRPr="00986D67">
        <w:rPr>
          <w:rFonts w:asciiTheme="majorBidi" w:hAnsiTheme="majorBidi" w:cstheme="majorBidi"/>
          <w:sz w:val="30"/>
          <w:szCs w:val="30"/>
          <w:lang w:val="en-US"/>
        </w:rPr>
        <w:t xml:space="preserve">2565 </w:t>
      </w:r>
      <w:r w:rsidRPr="00986D67">
        <w:rPr>
          <w:rFonts w:asciiTheme="majorBidi" w:hAnsiTheme="majorBidi" w:cstheme="majorBidi"/>
          <w:sz w:val="30"/>
          <w:szCs w:val="30"/>
          <w:cs/>
          <w:lang w:val="en-US"/>
        </w:rPr>
        <w:t>ศาลแพ่งอ่านคำสั่งศาลฎีกา โดยศาลฎีกามีคำสั่งอนุญาตให้บริษัทยื่นฎีกาและรับฎีกาของบริษัทไว้พิจารณา คดีอยู่ระหว่าง</w:t>
      </w:r>
      <w:r>
        <w:rPr>
          <w:rFonts w:asciiTheme="majorBidi" w:hAnsiTheme="majorBidi" w:cstheme="majorBidi" w:hint="cs"/>
          <w:spacing w:val="-3"/>
          <w:sz w:val="30"/>
          <w:szCs w:val="30"/>
          <w:cs/>
        </w:rPr>
        <w:t>การพิจารณาของ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>ศาลฎีก</w:t>
      </w:r>
      <w:r>
        <w:rPr>
          <w:rFonts w:asciiTheme="majorBidi" w:hAnsiTheme="majorBidi" w:cstheme="majorBidi" w:hint="cs"/>
          <w:spacing w:val="-3"/>
          <w:sz w:val="30"/>
          <w:szCs w:val="30"/>
          <w:cs/>
        </w:rPr>
        <w:t>า</w:t>
      </w:r>
      <w:r w:rsidR="00AA2BFC">
        <w:rPr>
          <w:lang w:val="en-US"/>
        </w:rPr>
        <w:br w:type="page"/>
      </w:r>
    </w:p>
    <w:p w14:paraId="3AF95670" w14:textId="7537BF3E" w:rsidR="00D841A5" w:rsidRDefault="00D841A5" w:rsidP="00D841A5">
      <w:pPr>
        <w:tabs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อนึ่ง คำฟ้องคดีนี้มีการบรรยายฟ้องว่าเป็นคดีแพ่งเกี่ยวเนื่องกับคดีอาญาในส่วนที่กรมอุตสาหกรรมพื้นฐานและการเหมืองแร่แจ้งความร้องทุกข์ให้พนักงานสอบสวนดำเนินคดีอาญากับบริษัทในข้อหาลักลอบทำเหมืองโดยไม่ได้รับอนุญาตนั้น พนักงานสอบสวนมีความเห็นควรสั่งไม่ฟ้องและอัยการมีคำสั่งถึงที่สุดไม่ฟ้องคดีอาญากับ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บริษัทคดีส่วนอาญาถึงที่สุดแล้ว</w:t>
      </w:r>
    </w:p>
    <w:p w14:paraId="76B098BE" w14:textId="77777777" w:rsidR="00D841A5" w:rsidRPr="00D841A5" w:rsidRDefault="00D841A5" w:rsidP="00D841A5">
      <w:pPr>
        <w:tabs>
          <w:tab w:val="num" w:pos="1080"/>
          <w:tab w:val="num" w:pos="3600"/>
        </w:tabs>
        <w:ind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3E1224D" w14:textId="77777777" w:rsidR="00D841A5" w:rsidRDefault="005F5FDA" w:rsidP="00D841A5">
      <w:pPr>
        <w:numPr>
          <w:ilvl w:val="0"/>
          <w:numId w:val="19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มีนาคม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2559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841A5" w:rsidRPr="003F172C">
        <w:rPr>
          <w:rFonts w:asciiTheme="majorBidi" w:hAnsiTheme="majorBidi" w:cstheme="majorBidi"/>
          <w:sz w:val="30"/>
          <w:szCs w:val="30"/>
          <w:cs/>
          <w:lang w:val="en-US"/>
        </w:rPr>
        <w:t>กรมอุตสาหกรรมพื้นฐานและการเหมืองแร่ กระทรวงอุตสาหกรรม โดยพนักงานอัยการสำนักงานอัยการจังหวัดสระบุรี (โจทก์) ยื่นฟ้องบริษัท (จำเลย) เป็นคดีแพ่ง</w:t>
      </w:r>
      <w:r w:rsidR="00D841A5"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841A5" w:rsidRPr="003F172C">
        <w:rPr>
          <w:rFonts w:asciiTheme="majorBidi" w:hAnsiTheme="majorBidi" w:cstheme="majorBidi"/>
          <w:sz w:val="30"/>
          <w:szCs w:val="30"/>
          <w:cs/>
          <w:lang w:val="en-US"/>
        </w:rPr>
        <w:t>(คดีหมายเลขดำที่ สว.</w:t>
      </w:r>
      <w:r w:rsidR="00D841A5" w:rsidRPr="003F172C">
        <w:rPr>
          <w:rFonts w:asciiTheme="majorBidi" w:hAnsiTheme="majorBidi" w:cstheme="majorBidi"/>
          <w:sz w:val="30"/>
          <w:szCs w:val="30"/>
          <w:lang w:val="en-US"/>
        </w:rPr>
        <w:t>6/2559</w:t>
      </w:r>
      <w:r w:rsidR="00D841A5"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) กล่าวหาว่า บริษัททำเหมืองแร่หินปูนนอกเขตประทานบัตร ขอให้คืนแร่หินปูนจำนวน </w:t>
      </w:r>
      <w:r w:rsidR="00D841A5" w:rsidRPr="003F172C">
        <w:rPr>
          <w:rFonts w:asciiTheme="majorBidi" w:hAnsiTheme="majorBidi" w:cstheme="majorBidi"/>
          <w:sz w:val="30"/>
          <w:szCs w:val="30"/>
          <w:lang w:val="en-US"/>
        </w:rPr>
        <w:t>2,447,906</w:t>
      </w:r>
      <w:r w:rsidR="00D841A5"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841A5" w:rsidRPr="003F172C">
        <w:rPr>
          <w:rFonts w:asciiTheme="majorBidi" w:hAnsiTheme="majorBidi" w:cstheme="majorBidi"/>
          <w:sz w:val="30"/>
          <w:szCs w:val="30"/>
          <w:lang w:val="en-US"/>
        </w:rPr>
        <w:t>76</w:t>
      </w:r>
      <w:r w:rsidR="00D841A5"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และ ทำให้พื้นที่กลับเป็นสภาพเดิม หรือให้จำเลยให้ชำระค่าเสียหายจำนวน </w:t>
      </w:r>
      <w:r w:rsidR="00D841A5" w:rsidRPr="003F172C">
        <w:rPr>
          <w:rFonts w:asciiTheme="majorBidi" w:hAnsiTheme="majorBidi" w:cstheme="majorBidi"/>
          <w:sz w:val="30"/>
          <w:szCs w:val="30"/>
          <w:lang w:val="en-US"/>
        </w:rPr>
        <w:t>327,680,219</w:t>
      </w:r>
      <w:r w:rsidR="00D841A5"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841A5" w:rsidRPr="003F172C">
        <w:rPr>
          <w:rFonts w:asciiTheme="majorBidi" w:hAnsiTheme="majorBidi" w:cstheme="majorBidi"/>
          <w:sz w:val="30"/>
          <w:szCs w:val="30"/>
          <w:lang w:val="en-US"/>
        </w:rPr>
        <w:t>25</w:t>
      </w:r>
      <w:r w:rsidR="00D841A5"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พร้อมดอกเบี้ยอัตราร้อยละ </w:t>
      </w:r>
      <w:r w:rsidR="00D841A5" w:rsidRPr="003F172C">
        <w:rPr>
          <w:rFonts w:asciiTheme="majorBidi" w:hAnsiTheme="majorBidi" w:cstheme="majorBidi"/>
          <w:sz w:val="30"/>
          <w:szCs w:val="30"/>
          <w:lang w:val="en-US"/>
        </w:rPr>
        <w:t>7</w:t>
      </w:r>
      <w:r w:rsidR="00D841A5"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841A5" w:rsidRPr="003F172C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D841A5"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</w:p>
    <w:p w14:paraId="01BCFB0A" w14:textId="77777777" w:rsidR="00AA2BFC" w:rsidRPr="003F172C" w:rsidRDefault="00AA2BFC" w:rsidP="00AA2BFC">
      <w:pPr>
        <w:tabs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EED9127" w14:textId="77777777" w:rsidR="00D841A5" w:rsidRPr="003F172C" w:rsidRDefault="00D841A5" w:rsidP="00D841A5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บริษัทให้การว่า โจทก์ไม่มีอำนาจฟ้องตามพระราชบัญญัติส่งเสริมและรักษาคุณภาพสิ่งแวดล้อม พ.ศ.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ฟ้องเคลือบคลุม เลื่อนลอยปราศจากหลักฐาน คดีขาดอายุความ คดีนี้เป็นคดีแพ่งเกี่ยวเนื่องกับคดีอาญา เกี่ยวกับการลักลอบทำเหมือง แต่บริษัทมิได้กระทำความผิดอาญาและไม่ได้กระทำละเมิดต่อโจทก์ การเรียกร้องคดีแพ่งจึงไม่มีมูลหนี้ละเมิดเกิดขึ้น เพราะบริษัทไม่ได้ทำผิดตามฟ้อง จึงไม่ต้องรับผิด และปฏิเสธฟ้องทุกข้อหา ทั้งบริษัทไม่มีเหตุต้องทำเหมืองแร่นอกเขตประทานบัตรเพราะมีแร่ที่ได้รับประทานบัตรเหลืออยู่อีกหลายร้อยล้านตัน หากแร่ที่มีอยู่จำนวนมากไม่ใช้ให้หมดก่อนประทานบัตรหมดอายุจำเลยก็หมดสิทธิ์ใช้ได้อีกต่อไป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จึงไม่มีความจำเป็นที่จะลักลอบทำเหมือง</w:t>
      </w:r>
    </w:p>
    <w:p w14:paraId="2AE67350" w14:textId="77777777" w:rsidR="00D841A5" w:rsidRPr="003F172C" w:rsidRDefault="00D841A5" w:rsidP="00D841A5">
      <w:pPr>
        <w:pStyle w:val="Ang15"/>
        <w:rPr>
          <w:lang w:val="en-US"/>
        </w:rPr>
      </w:pPr>
    </w:p>
    <w:p w14:paraId="65E29E80" w14:textId="77777777" w:rsidR="00D841A5" w:rsidRPr="003F172C" w:rsidRDefault="00D841A5" w:rsidP="00D841A5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มีการขอรวมพิจารณาคดีนี้กับคดีอื่นที่เกี่ยวข้องกัน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ศาลอนุญาต</w:t>
      </w:r>
    </w:p>
    <w:p w14:paraId="41E7778E" w14:textId="77777777" w:rsidR="00D841A5" w:rsidRPr="003F172C" w:rsidRDefault="00D841A5" w:rsidP="00D841A5">
      <w:pPr>
        <w:pStyle w:val="Ang15"/>
        <w:rPr>
          <w:lang w:val="en-US"/>
        </w:rPr>
      </w:pPr>
    </w:p>
    <w:p w14:paraId="67E2615E" w14:textId="77777777" w:rsidR="00D841A5" w:rsidRPr="003F172C" w:rsidRDefault="00D841A5" w:rsidP="00D841A5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13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2562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ศาลแพ่งมีคำพิพากษา ให้บริษัทนำเอาแร่หินปูนเพื่ออุตสาหกรรมปูนซีเมนต์ จำนวน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2,447,906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76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ไปถมกลับคืนยังพื้นที่ที่บริษัททำเหมืองเอาแร่ไป พร้อมฟื้นฟูพื้นที่ที่ทำเหมืองดังกล่าว ให้กลับคืนดีดังเดิม หรือให้ชำระเงินจำนวน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314,311,227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98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พร้อมดอกเบี้ยในอัตราร้อยละ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ของต้นเงินดังกล่าวนับแต่วันพบการลักลอบทำเหมืองแร่ 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2558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จนถึงวันฟ้องเป็นเวลา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207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เป็นดอกเบี้ย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13,368,991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27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รวมต้นเงินและดอกเบี้ยเป็นเงินทั้งสิ้น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327,680,219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กับให้จำเลยชำระดอกเบี้ยในอัตราร้อยละ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314,311,227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98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 กับให้ใช้ค่าฤชาธรรมเนียมแทนโจทก์ เฉพาะค่าธรรมเนียมศาลให้ใช้แทนตามจำนวนทุนทรัพย์ที่โจทก์ชนะคดี โดยกำหนดค่าทนายความจำนวน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100,000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</w:p>
    <w:p w14:paraId="72BE4ABB" w14:textId="77777777" w:rsidR="00D841A5" w:rsidRPr="003F172C" w:rsidRDefault="00D841A5" w:rsidP="00D841A5">
      <w:pPr>
        <w:pStyle w:val="Ang15"/>
        <w:rPr>
          <w:lang w:val="en-US"/>
        </w:rPr>
      </w:pPr>
    </w:p>
    <w:p w14:paraId="5951DF2F" w14:textId="62E19927" w:rsidR="00AA2BFC" w:rsidRDefault="00D841A5" w:rsidP="00AA2BFC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บริษัทยื่นอุทธรณ์และคำร้องขอทุเลาการบังคับคดีในชั้นอุทธรณ์ เมื่อวันที่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2563</w:t>
      </w:r>
      <w:r w:rsidR="00AA2BFC"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34EC04E9" w14:textId="77777777" w:rsidR="00D841A5" w:rsidRPr="003F172C" w:rsidRDefault="00D841A5" w:rsidP="00D841A5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เมื่อวันที่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17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พฤศจิกายน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2564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ศาลแพ่งอ่านคำพิพากษาศาลอุทธรณ์ ศาลอุทธรณ์พิพากษาแก้ การคิดดอกเบี้ยตามคำพิพากษาศาลชั้นต้นตั้งแต่วันที่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11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เมษายน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2564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เป็นต้นไปจนกว่าจะชำระเสร็จแก่โจทก์ ให้ใช้อัตราร้อยละ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5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ต่อปี หรือปรับเปลี่ยนให้ลดลงหรือเพิ่มขึ้นตามพระราชกฤษฎีกาซึ่งตราขึ้นตามประมวลกฎหมายแพ่งและพาณิชย์ มาตรา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7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ที่แก้ไขใหม่ บวกด้วยอัตราเพิ่มร้อยละ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2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ต่อปี แต่ไม่เกินอัตราร้อยละ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7.5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ต่อปี ตามที่โจทก์ขอ นอกจากที่แก้ให้เป็นไปตามคำพิพากษาศาลชั้นต้น ค่าฤชาธรรมเนียมชั้นอุทธรณ์ให้เป็นพับ</w:t>
      </w:r>
    </w:p>
    <w:p w14:paraId="5D853BA1" w14:textId="77777777" w:rsidR="00D841A5" w:rsidRPr="003F172C" w:rsidRDefault="00D841A5" w:rsidP="00D841A5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5B4D7949" w14:textId="77777777" w:rsidR="00D841A5" w:rsidRPr="00202573" w:rsidRDefault="00D841A5" w:rsidP="00D841A5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บริษัทยื่นขออนุญาตฎีกาคัดค้านคำพิพากษาศาลอุทธรณ์พร้อมยื่นขอทุเลาการบังคับคดีระหว่างฎีกา และฎีกาต่อศาล เมื่อวันที่ </w:t>
      </w:r>
      <w:r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>
        <w:rPr>
          <w:rFonts w:asciiTheme="majorBidi" w:hAnsiTheme="majorBidi" w:cstheme="majorBidi"/>
          <w:sz w:val="30"/>
          <w:szCs w:val="30"/>
          <w:lang w:val="en-US"/>
        </w:rPr>
        <w:t>2565</w:t>
      </w:r>
    </w:p>
    <w:p w14:paraId="4632D1A4" w14:textId="05035DD4" w:rsidR="00D841A5" w:rsidRDefault="00D841A5" w:rsidP="00D841A5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26A15E8A" w14:textId="77777777" w:rsidR="00D841A5" w:rsidRPr="00986D67" w:rsidRDefault="00D841A5" w:rsidP="00D841A5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86D67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Pr="00986D67">
        <w:rPr>
          <w:rFonts w:asciiTheme="majorBidi" w:hAnsiTheme="majorBidi" w:cstheme="majorBidi"/>
          <w:sz w:val="30"/>
          <w:szCs w:val="30"/>
          <w:lang w:val="en-US"/>
        </w:rPr>
        <w:t xml:space="preserve">22 </w:t>
      </w:r>
      <w:r w:rsidRPr="00986D67">
        <w:rPr>
          <w:rFonts w:asciiTheme="majorBidi" w:hAnsiTheme="majorBidi" w:cstheme="majorBidi"/>
          <w:sz w:val="30"/>
          <w:szCs w:val="30"/>
          <w:cs/>
          <w:lang w:val="en-US"/>
        </w:rPr>
        <w:t xml:space="preserve">พฤศจิกายน </w:t>
      </w:r>
      <w:r w:rsidRPr="00986D67">
        <w:rPr>
          <w:rFonts w:asciiTheme="majorBidi" w:hAnsiTheme="majorBidi" w:cstheme="majorBidi"/>
          <w:sz w:val="30"/>
          <w:szCs w:val="30"/>
          <w:lang w:val="en-US"/>
        </w:rPr>
        <w:t xml:space="preserve">2565 </w:t>
      </w:r>
      <w:r w:rsidRPr="00986D67">
        <w:rPr>
          <w:rFonts w:asciiTheme="majorBidi" w:hAnsiTheme="majorBidi" w:cstheme="majorBidi"/>
          <w:sz w:val="30"/>
          <w:szCs w:val="30"/>
          <w:cs/>
          <w:lang w:val="en-US"/>
        </w:rPr>
        <w:t>ศาลแพ่งอ่านคำสั่งศาลฎีกา โดยศาลฎีกามีคำสั่งอนุญาตให้บริษัทยื่นฎีกาและรับฎีกาของบริษัทไว้พิจารณา คดีอยู่ระหว่าง</w:t>
      </w:r>
      <w:r>
        <w:rPr>
          <w:rFonts w:asciiTheme="majorBidi" w:hAnsiTheme="majorBidi" w:cstheme="majorBidi" w:hint="cs"/>
          <w:spacing w:val="-3"/>
          <w:sz w:val="30"/>
          <w:szCs w:val="30"/>
          <w:cs/>
        </w:rPr>
        <w:t>การพิจารณาของ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>ศาลฎีก</w:t>
      </w:r>
      <w:r>
        <w:rPr>
          <w:rFonts w:asciiTheme="majorBidi" w:hAnsiTheme="majorBidi" w:cstheme="majorBidi" w:hint="cs"/>
          <w:spacing w:val="-3"/>
          <w:sz w:val="30"/>
          <w:szCs w:val="30"/>
          <w:cs/>
        </w:rPr>
        <w:t>า</w:t>
      </w:r>
    </w:p>
    <w:p w14:paraId="17B4A56F" w14:textId="77777777" w:rsidR="00D841A5" w:rsidRPr="003F172C" w:rsidRDefault="00D841A5" w:rsidP="00D841A5">
      <w:pPr>
        <w:pStyle w:val="Bo-Blankline"/>
        <w:ind w:left="900"/>
        <w:rPr>
          <w:rFonts w:asciiTheme="majorBidi" w:hAnsiTheme="majorBidi" w:cstheme="majorBidi"/>
          <w:sz w:val="30"/>
          <w:szCs w:val="30"/>
          <w:lang w:val="en-US"/>
        </w:rPr>
      </w:pPr>
    </w:p>
    <w:p w14:paraId="083B49E0" w14:textId="57DBF41C" w:rsidR="00D841A5" w:rsidRDefault="00D841A5" w:rsidP="00D841A5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อนึ่ง คำฟ้องคดีนี้มีการบรรยายฟ้องว่าเป็นคดีแพ่งเกี่ยวเนื่องกับคดีอาญาในส่วนที่กรมอุตสาหกรรมพื้นฐานและการเหมืองแร่แจ้งความร้องทุกข์ให้พนักงานสอบสวนดำเนินคดีอาญากับบริษัท ในข้อหาลักลอบทำเหมืองโดยไม่ได้รับอนุญาตนั้น พนักงานสอบสวนมีความเห็นควรสั่งไม่ฟ้องและอัยการมีคำสั่งถึงที่สุดไม่ฟ้องคดีอาญากับบริษัทคดีส่วนอาญาถึงที่สุดแล้ว</w:t>
      </w:r>
    </w:p>
    <w:p w14:paraId="2C30C631" w14:textId="77777777" w:rsidR="00D841A5" w:rsidRPr="003F172C" w:rsidRDefault="00D841A5" w:rsidP="00D841A5">
      <w:pPr>
        <w:tabs>
          <w:tab w:val="num" w:pos="1080"/>
        </w:tabs>
        <w:ind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415E0AB" w14:textId="77777777" w:rsidR="00D841A5" w:rsidRPr="003F172C" w:rsidRDefault="005F5FDA" w:rsidP="00D841A5">
      <w:pPr>
        <w:numPr>
          <w:ilvl w:val="0"/>
          <w:numId w:val="19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มีนาคม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2559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841A5" w:rsidRPr="003F172C">
        <w:rPr>
          <w:rFonts w:asciiTheme="majorBidi" w:hAnsiTheme="majorBidi" w:cstheme="majorBidi"/>
          <w:sz w:val="30"/>
          <w:szCs w:val="30"/>
          <w:cs/>
          <w:lang w:val="en-US"/>
        </w:rPr>
        <w:t>กรมอุตสาหกรรมพื้นฐานและการเหมืองแร่ กระทรวงอุตสาหกรรม โดยพนักงานอัยการสำนักงานอัยการจังหวัดสระบุรี (โจทก์) ยื่นฟ้องบริษัท(จำเลย) เป็นคดีแพ่ง (คดีหมายเลขดำที่ สว.</w:t>
      </w:r>
      <w:r w:rsidR="00D841A5" w:rsidRPr="003F172C">
        <w:rPr>
          <w:rFonts w:asciiTheme="majorBidi" w:hAnsiTheme="majorBidi" w:cstheme="majorBidi"/>
          <w:sz w:val="30"/>
          <w:szCs w:val="30"/>
          <w:lang w:val="en-US"/>
        </w:rPr>
        <w:t>5/2559</w:t>
      </w:r>
      <w:r w:rsidR="00D841A5" w:rsidRPr="003F172C">
        <w:rPr>
          <w:rFonts w:asciiTheme="majorBidi" w:hAnsiTheme="majorBidi" w:cstheme="majorBidi"/>
          <w:sz w:val="30"/>
          <w:szCs w:val="30"/>
          <w:cs/>
          <w:lang w:val="en-US"/>
        </w:rPr>
        <w:t>) เรียก</w:t>
      </w:r>
      <w:r w:rsidR="00D841A5" w:rsidRPr="003F172C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ค่าเสียหายเป็นจำนวน </w:t>
      </w:r>
      <w:r w:rsidR="00D841A5" w:rsidRPr="003F172C">
        <w:rPr>
          <w:rFonts w:asciiTheme="majorBidi" w:hAnsiTheme="majorBidi" w:cstheme="majorBidi"/>
          <w:spacing w:val="-4"/>
          <w:sz w:val="30"/>
          <w:szCs w:val="30"/>
          <w:lang w:val="en-US"/>
        </w:rPr>
        <w:t>1,671,128,829</w:t>
      </w:r>
      <w:r w:rsidR="00D841A5" w:rsidRPr="003F172C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.</w:t>
      </w:r>
      <w:r w:rsidR="00D841A5" w:rsidRPr="003F172C">
        <w:rPr>
          <w:rFonts w:asciiTheme="majorBidi" w:hAnsiTheme="majorBidi" w:cstheme="majorBidi"/>
          <w:spacing w:val="-4"/>
          <w:sz w:val="30"/>
          <w:szCs w:val="30"/>
          <w:lang w:val="en-US"/>
        </w:rPr>
        <w:t>14</w:t>
      </w:r>
      <w:r w:rsidR="00D841A5" w:rsidRPr="003F172C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บาท กล่าวหาบริษัททำเหมืองแร่หินปูนในเขตประทานบัตร ผิดเงื่อนไข</w:t>
      </w:r>
      <w:r w:rsidR="00D841A5"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(ทำเหมืองแร่ในเขตห้ามทำเหมือง)</w:t>
      </w:r>
      <w:r w:rsidR="00D841A5"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841A5"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ขอให้คืนแร่จำนวน </w:t>
      </w:r>
      <w:r w:rsidR="00D841A5" w:rsidRPr="003F172C">
        <w:rPr>
          <w:rFonts w:asciiTheme="majorBidi" w:hAnsiTheme="majorBidi" w:cstheme="majorBidi"/>
          <w:sz w:val="30"/>
          <w:szCs w:val="30"/>
          <w:lang w:val="en-US"/>
        </w:rPr>
        <w:t>12,484,023</w:t>
      </w:r>
      <w:r w:rsidR="00D841A5"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841A5" w:rsidRPr="003F172C">
        <w:rPr>
          <w:rFonts w:asciiTheme="majorBidi" w:hAnsiTheme="majorBidi" w:cstheme="majorBidi"/>
          <w:sz w:val="30"/>
          <w:szCs w:val="30"/>
          <w:lang w:val="en-US"/>
        </w:rPr>
        <w:t>50</w:t>
      </w:r>
      <w:r w:rsidR="00D841A5"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และ ทำให้พื้นที่กลับเป็นสภาพเดิม หรือให้ชำระค่าเสียหายพร้อมดอกเบี้ยอัตราร้อยละ </w:t>
      </w:r>
      <w:r w:rsidR="00D841A5" w:rsidRPr="003F172C">
        <w:rPr>
          <w:rFonts w:asciiTheme="majorBidi" w:hAnsiTheme="majorBidi" w:cstheme="majorBidi"/>
          <w:sz w:val="30"/>
          <w:szCs w:val="30"/>
          <w:lang w:val="en-US"/>
        </w:rPr>
        <w:t>7</w:t>
      </w:r>
      <w:r w:rsidR="00D841A5"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841A5" w:rsidRPr="003F172C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D841A5"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</w:p>
    <w:p w14:paraId="5658AE33" w14:textId="77777777" w:rsidR="00D841A5" w:rsidRPr="003F172C" w:rsidRDefault="00D841A5" w:rsidP="00D841A5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2718BFB5" w14:textId="7B7F4B5B" w:rsidR="00AA2BFC" w:rsidRDefault="00D841A5" w:rsidP="00AA2BFC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บริษัทให้การว่า โจทก์ไม่มีอำนาจฟ้องตามพระราชบัญญัติส่งเสริมและรักษาคุณภาพสิ่งแวดล้อม พ.ศ.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ฟ้องเคลือบคลุม เลื่อนลอยปราศจากหลักฐาน คดีขาดอายุความ คดีนี้เป็นคดีแพ่งเกี่ยวเนื่องกับคดีอาญา เกี่ยวกับการลักลอบทำเหมือง แต่บริษัทมิได้กระทำความผิดอาญาและไม่ได้กระทำละเมิดต่อโจทก์ การเรียกร้องคดีแพ่งจึงไม่มีมูลหนี้ละเมิดเกิดขึ้น เพราะบริษัทไม่ได้กระทำผิดตามฟ้องจึงไม่ต้องรับผิด และปฏิเสธฟ้องทุกข้อหา ทุกประเด็น อีกทั้งบริษัทไม่มีเหตุต้องทำเหมืองแร่ในเขตประทานบัตรผิดเงื่อนไข เพราะยังมีแร่ที่ได้รับประทานบัตรเหลืออยู่อีกหลายร้อยล้านตัน หากใช้ไม่หมดก่อนประทานบัตรหมดอายุ บริษัทก็หมดสิทธิ์ใช้ได้อีกต่อไป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จึงไม่มีความจำเป็นที่จะลักลอบทำเหมือง</w:t>
      </w:r>
      <w:r w:rsidR="00AA2BFC"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17DCB6FE" w14:textId="77777777" w:rsidR="00D841A5" w:rsidRPr="0035030C" w:rsidRDefault="00D841A5" w:rsidP="00D841A5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ศาลแพ่งมีคำพิพากษา ให้บริษัทนำเอาแร่หินปูนเพื่ออุตสาหกรรมปูนซีเมนต์จำนวน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12,484,023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ไปถมกลับคืนยังพื้นที่เดิมที่ทำเหมืองเอาแร่ไป พร้อมฟื้นฟูสภาพพื้นที่ที่ทำเหมืองแร่ให้กลับคืนดีดังเดิม หรือ ให้ชำระเงินจำนวน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1,602,948,617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40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พร้อมดอกเบี้ยในอัตราร้อยละ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ของต้นเงินดังกล่าว นับแต่วันที่ทราบผลการรังวัดวันที่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2558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จนถึงวันฟ้องเป็นเวลา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207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เป็นดอกเบี้ย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68,180,211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รวมต้นเงินและดอกเบี้ยเป็นเงินทั้งสิ้น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1,671,128,829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กับให้ชำระดอกเบี้ยในอัตราร้อยละ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ต่อปีของต้นเงิน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1,602,948,617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40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นับถัดจากวันฟ้องเป็นต้นไปจนกว่าจะชำระเสร็จแก่โจทก์และให้ชำระค่าฤชาธรรมเนียมแทนโจทก์ โดยค่าธรรมเนียมศาลให้ใช้แทนจำนวนทุนทรัพย์ที่ชนะคดีโดยกำหนดค่าทนาย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200,000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</w:p>
    <w:p w14:paraId="0964EB0B" w14:textId="5D7AE2A2" w:rsidR="00D841A5" w:rsidRDefault="00D841A5" w:rsidP="00D841A5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7F99C462" w14:textId="77777777" w:rsidR="00D841A5" w:rsidRPr="003F172C" w:rsidRDefault="00D841A5" w:rsidP="00D841A5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บริษัทไม่เห็นพ้องด้วยกับคำพิพากษาของศาลชั้นต้นและได้ยื่นอุทธรณ์พร้อมคำร้องขอทุเลาการบังคับคดี เมื่อวันที่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คดีอยู่ระหว่างการพิจารณาของศาลอุทธรณ์ ศาลนัดฟังคำพิพากษาหรือคำสั่งของศาลอุทธรณ์วันที่ </w:t>
      </w:r>
      <w:r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พฤษภาคม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sz w:val="30"/>
          <w:szCs w:val="30"/>
          <w:lang w:val="en-US"/>
        </w:rPr>
        <w:t>5</w:t>
      </w:r>
    </w:p>
    <w:p w14:paraId="490FD711" w14:textId="77777777" w:rsidR="00D841A5" w:rsidRDefault="00D841A5" w:rsidP="00D841A5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  <w:cs/>
          <w:lang w:val="en-US" w:eastAsia="x-none"/>
        </w:rPr>
      </w:pPr>
    </w:p>
    <w:p w14:paraId="7FBA7D91" w14:textId="77777777" w:rsidR="00D841A5" w:rsidRPr="00202573" w:rsidRDefault="00D841A5" w:rsidP="00D841A5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202573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Pr="00202573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ศาลอุทธรณ์มีคำพิพากษาแก้เป็นว่าการคิดดอกเบี้ยตามคำพิพากษาศาลชั้นต้นตั้งแต่วันที่ </w:t>
      </w:r>
      <w:r w:rsidRPr="00202573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เมษายน </w:t>
      </w:r>
      <w:r w:rsidRPr="00202573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เป็นต้นไปจนกว่า จะชำระเสร็จแก่โจทก์ ให้ใช้อัตราร้อยละ </w:t>
      </w:r>
      <w:r w:rsidRPr="00202573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หรือปรับเปลี่ยนลดลงหรือเพิ่มขึ้นได้ตามพระราชกฤษฎีกาซึ่งตราขึ้นตามประมวลกฎหมายแพ่งและพาณิชย์ มาตรา </w:t>
      </w:r>
      <w:r w:rsidRPr="00202573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ที่แก้ไขใหม่ บวกด้วยอัตราเพิ่มร้อยละ </w:t>
      </w:r>
      <w:r w:rsidRPr="00202573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แต่ต้องไม่เกินอัตราร้อยละ </w:t>
      </w:r>
      <w:r w:rsidRPr="00202573">
        <w:rPr>
          <w:rFonts w:asciiTheme="majorBidi" w:hAnsiTheme="majorBidi" w:cstheme="majorBidi"/>
          <w:sz w:val="30"/>
          <w:szCs w:val="30"/>
          <w:lang w:val="en-US"/>
        </w:rPr>
        <w:t>7.5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ตามที่โจทก์ขอ นอกจากที่แก้ไขให้เป็นไปตามคำพิพากษาศาลชั้นต้น คืนค่าขึ้นศาลในอนาคต </w:t>
      </w:r>
      <w:r w:rsidRPr="00202573">
        <w:rPr>
          <w:rFonts w:asciiTheme="majorBidi" w:hAnsiTheme="majorBidi" w:cstheme="majorBidi"/>
          <w:sz w:val="30"/>
          <w:szCs w:val="30"/>
          <w:lang w:val="en-US"/>
        </w:rPr>
        <w:t>100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ให้จำเลยใช้ค่าฤชาธรรมเนียมชั้นอุทธรณ์แทนโจทก์ โดยกำหนดค่าทนายความให้ </w:t>
      </w:r>
      <w:r w:rsidRPr="00202573">
        <w:rPr>
          <w:rFonts w:asciiTheme="majorBidi" w:hAnsiTheme="majorBidi" w:cstheme="majorBidi"/>
          <w:sz w:val="30"/>
          <w:szCs w:val="30"/>
          <w:lang w:val="en-US"/>
        </w:rPr>
        <w:t>200,000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</w:p>
    <w:p w14:paraId="30700E13" w14:textId="77777777" w:rsidR="00D841A5" w:rsidRPr="00202573" w:rsidRDefault="00D841A5" w:rsidP="00D841A5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55D8C60B" w14:textId="77777777" w:rsidR="00D841A5" w:rsidRDefault="00D841A5" w:rsidP="00D841A5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>บริษัทยื่น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คำ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ขออนุญาตฎีกาคัดค้านคำพิพากษาศาลอุทธรณ์พร้อมยื่นขอทุเลาการบังคับคดีระหว่างฎีกา และฎีกาต่อศาล เมื่อวันที่ </w:t>
      </w:r>
      <w:r w:rsidRPr="00202573">
        <w:rPr>
          <w:rFonts w:asciiTheme="majorBidi" w:hAnsiTheme="majorBidi" w:cstheme="majorBidi"/>
          <w:sz w:val="30"/>
          <w:szCs w:val="30"/>
          <w:lang w:val="en-US"/>
        </w:rPr>
        <w:t xml:space="preserve">12 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ตุลาคม </w:t>
      </w:r>
      <w:r w:rsidRPr="00202573">
        <w:rPr>
          <w:rFonts w:asciiTheme="majorBidi" w:hAnsiTheme="majorBidi" w:cstheme="majorBidi"/>
          <w:sz w:val="30"/>
          <w:szCs w:val="30"/>
          <w:lang w:val="en-US"/>
        </w:rPr>
        <w:t xml:space="preserve">2565 </w:t>
      </w:r>
    </w:p>
    <w:p w14:paraId="78327759" w14:textId="77777777" w:rsidR="00D841A5" w:rsidRDefault="00D841A5" w:rsidP="00D841A5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3198BFD" w14:textId="77777777" w:rsidR="00D841A5" w:rsidRDefault="00D841A5" w:rsidP="00D841A5">
      <w:pPr>
        <w:pStyle w:val="Bo-Blankline"/>
        <w:ind w:left="900"/>
        <w:jc w:val="thaiDistribute"/>
        <w:rPr>
          <w:rStyle w:val="ui-provider"/>
          <w:rFonts w:asciiTheme="majorBidi" w:hAnsiTheme="majorBidi" w:cstheme="majorBidi"/>
          <w:sz w:val="30"/>
          <w:szCs w:val="30"/>
        </w:rPr>
      </w:pPr>
      <w:r w:rsidRPr="005A52E7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5A52E7">
        <w:rPr>
          <w:rStyle w:val="ui-provider"/>
          <w:rFonts w:asciiTheme="majorBidi" w:hAnsiTheme="majorBidi" w:cstheme="majorBidi"/>
          <w:sz w:val="30"/>
          <w:szCs w:val="30"/>
        </w:rPr>
        <w:t xml:space="preserve">14 </w:t>
      </w:r>
      <w:r w:rsidRPr="005A52E7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5A52E7">
        <w:rPr>
          <w:rStyle w:val="ui-provider"/>
          <w:rFonts w:asciiTheme="majorBidi" w:hAnsiTheme="majorBidi" w:cstheme="majorBidi"/>
          <w:sz w:val="30"/>
          <w:szCs w:val="30"/>
        </w:rPr>
        <w:t xml:space="preserve">2566 </w:t>
      </w:r>
      <w:r w:rsidRPr="005A52E7">
        <w:rPr>
          <w:rStyle w:val="ui-provider"/>
          <w:rFonts w:asciiTheme="majorBidi" w:hAnsiTheme="majorBidi" w:cstheme="majorBidi"/>
          <w:sz w:val="30"/>
          <w:szCs w:val="30"/>
          <w:cs/>
        </w:rPr>
        <w:t>ศาลแพ่งอ่านคำสั่งศาลฎีกา โดยศาลฎีกามีคำสั่งอนุญาตให้ บริษัทยื่นฎีกาและรับฎีกาของบริษัทไว้พิจารณา คดีอยู่ระหว่างการพิจารณาของศาลฎีกา</w:t>
      </w:r>
    </w:p>
    <w:p w14:paraId="04120C06" w14:textId="76674314" w:rsidR="00202573" w:rsidRDefault="00202573" w:rsidP="00202573">
      <w:pPr>
        <w:pStyle w:val="Bo-Blankline"/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</w:p>
    <w:p w14:paraId="0C28BBA4" w14:textId="275715A0" w:rsidR="00AA2BFC" w:rsidRPr="00AA2BFC" w:rsidRDefault="005F5FDA" w:rsidP="00AA2BFC">
      <w:pPr>
        <w:numPr>
          <w:ilvl w:val="0"/>
          <w:numId w:val="19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D841A5"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กรมอุตสาหกรรมพื้นฐานและการเหมืองแร่ กระทรวงอุตสาหกรรม โดยพนักงานอัยการ </w:t>
      </w:r>
      <w:r w:rsidR="00D841A5" w:rsidRPr="003F172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สำนักงานอัยการสูงสุด (โจทก์) ยื่นฟ้องบริษัท (จำเลย) ต่อศาลแพ่งแผนกคดีสิ่งแวดล้อม (คดีหมายเลขดำที่</w:t>
      </w:r>
      <w:r w:rsidR="00D841A5"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สว. </w:t>
      </w:r>
      <w:r w:rsidR="00D841A5" w:rsidRPr="003F172C">
        <w:rPr>
          <w:rFonts w:asciiTheme="majorBidi" w:hAnsiTheme="majorBidi" w:cstheme="majorBidi"/>
          <w:sz w:val="30"/>
          <w:szCs w:val="30"/>
          <w:lang w:val="en-US"/>
        </w:rPr>
        <w:t>1/2560</w:t>
      </w:r>
      <w:r w:rsidR="00D841A5"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) ทุนทรัพย์ </w:t>
      </w:r>
      <w:r w:rsidR="00D841A5" w:rsidRPr="003F172C">
        <w:rPr>
          <w:rFonts w:asciiTheme="majorBidi" w:hAnsiTheme="majorBidi" w:cstheme="majorBidi"/>
          <w:sz w:val="30"/>
          <w:szCs w:val="30"/>
          <w:lang w:val="en-US"/>
        </w:rPr>
        <w:t>344</w:t>
      </w:r>
      <w:r w:rsidR="00D841A5" w:rsidRPr="003F172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841A5" w:rsidRPr="003F172C">
        <w:rPr>
          <w:rFonts w:asciiTheme="majorBidi" w:hAnsiTheme="majorBidi" w:cstheme="majorBidi"/>
          <w:sz w:val="30"/>
          <w:szCs w:val="30"/>
          <w:lang w:val="en-US"/>
        </w:rPr>
        <w:t>882</w:t>
      </w:r>
      <w:r w:rsidR="00D841A5" w:rsidRPr="003F172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841A5" w:rsidRPr="003F172C">
        <w:rPr>
          <w:rFonts w:asciiTheme="majorBidi" w:hAnsiTheme="majorBidi" w:cstheme="majorBidi"/>
          <w:sz w:val="30"/>
          <w:szCs w:val="30"/>
          <w:lang w:val="en-US"/>
        </w:rPr>
        <w:t>135</w:t>
      </w:r>
      <w:r w:rsidR="00D841A5"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841A5" w:rsidRPr="003F172C">
        <w:rPr>
          <w:rFonts w:asciiTheme="majorBidi" w:hAnsiTheme="majorBidi" w:cstheme="majorBidi"/>
          <w:sz w:val="30"/>
          <w:szCs w:val="30"/>
          <w:lang w:val="en-US"/>
        </w:rPr>
        <w:t>15</w:t>
      </w:r>
      <w:r w:rsidR="00D841A5"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กล่าวหาว่า บริษัททำเหมืองแร่หินดินดานบางส่วนในเขตประทานบัตรผิดเงื่อนไข ขอให้คืนแร่หินดินดานจำนวน </w:t>
      </w:r>
      <w:r w:rsidR="00D841A5" w:rsidRPr="003F172C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D841A5" w:rsidRPr="003F172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841A5" w:rsidRPr="003F172C">
        <w:rPr>
          <w:rFonts w:asciiTheme="majorBidi" w:hAnsiTheme="majorBidi" w:cstheme="majorBidi"/>
          <w:sz w:val="30"/>
          <w:szCs w:val="30"/>
          <w:lang w:val="en-US"/>
        </w:rPr>
        <w:t>220</w:t>
      </w:r>
      <w:r w:rsidR="00D841A5" w:rsidRPr="003F172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841A5" w:rsidRPr="003F172C">
        <w:rPr>
          <w:rFonts w:asciiTheme="majorBidi" w:hAnsiTheme="majorBidi" w:cstheme="majorBidi"/>
          <w:sz w:val="30"/>
          <w:szCs w:val="30"/>
          <w:lang w:val="en-US"/>
        </w:rPr>
        <w:t>559</w:t>
      </w:r>
      <w:r w:rsidR="00D841A5"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841A5" w:rsidRPr="003F172C">
        <w:rPr>
          <w:rFonts w:asciiTheme="majorBidi" w:hAnsiTheme="majorBidi" w:cstheme="majorBidi"/>
          <w:sz w:val="30"/>
          <w:szCs w:val="30"/>
          <w:lang w:val="en-US"/>
        </w:rPr>
        <w:t>82</w:t>
      </w:r>
      <w:r w:rsidR="00D841A5"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และ ทำให้พื้นที่กลับเป็นสภาพเดิม หรือให้ชำระค่าเสียหายพร้อมดอกเบี้ยอัตราร้อยละ </w:t>
      </w:r>
      <w:r w:rsidR="00D841A5" w:rsidRPr="003F172C">
        <w:rPr>
          <w:rFonts w:asciiTheme="majorBidi" w:hAnsiTheme="majorBidi" w:cstheme="majorBidi"/>
          <w:sz w:val="30"/>
          <w:szCs w:val="30"/>
          <w:lang w:val="en-US"/>
        </w:rPr>
        <w:t>7</w:t>
      </w:r>
      <w:r w:rsidR="00D841A5"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841A5" w:rsidRPr="003F172C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D841A5"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  <w:r w:rsidR="00AA2BFC" w:rsidRPr="00AA2BFC"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11B32DBD" w14:textId="77777777" w:rsidR="00D841A5" w:rsidRPr="003F172C" w:rsidRDefault="00D841A5" w:rsidP="00D841A5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บริษัทให้การว่า โจทก์ไม่มีอำนาจฟ้องตามพระราชบัญญัติส่งเสริมและรักษาคุณภาพสิ่งแวดล้อม พ.ศ.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 ฟ้องเคลือบคลุม เลื่อนลอยปราศจากหลักฐาน คดีขาดอายุความ คดีนี้เป็นคดีแพ่งเกี่ยวเนื่องกับคดีอาญา เกี่ยวกับการลักลอบทำเหมือง แต่บริษัทมิได้กระทำความผิดอาญาและไม่ได้กระทำละเมิดต่อโจทก์ การเรียกร้องคดีแพ่ง</w:t>
      </w:r>
      <w:r w:rsidRPr="003F172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จึงไม่มีมูลหนี้ละเมิดเกิดขึ้น เพราะบริษัทไม่ได้กระทำผิดตามฟ้องจึงไม่ต้องรับผิด และปฏิเสธฟ้องทุกข้อหา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ทุกประเด็น อีกทั้งบริษัทไม่มีเหตุต้องทำเหมืองแร่ในเขตประทานบัตรผิดเงื่อนไข เพราะมีแร่ที่ได้รับประทานบัตรเหลืออยู่อีกหลายร้อยล้านตัน หากใช้แร่ไม่หมดก่อนประทานบัตรหมดอายุ บริษัทก็หมดสิทธิ์ใช้ได้อีกต่อไป จึงไม่มีความจำเป็นที่จะลักลอบทำเหมือง</w:t>
      </w:r>
    </w:p>
    <w:p w14:paraId="21EE771D" w14:textId="52E575A3" w:rsidR="00D841A5" w:rsidRDefault="00D841A5" w:rsidP="00D841A5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545C6A00" w14:textId="77777777" w:rsidR="00D841A5" w:rsidRDefault="00D841A5" w:rsidP="00D841A5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13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ศาลแพ่งมีคำพิพากษาให้ บริษัทนำเอาแร่หินดินดานเพื่ออุตสาหกรรมปูนซีเมนต์จำนวน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220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559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82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ไปถมคืนยังพื้นที่เดิมที่ทำเหมืองเอาแร่ไป พร้อมทำการฟื้นฟูสภาพพื้นที่ที่ทำเหมืองแร่ให้กลับคืนสู่สภาพดีดังเดิม หากไม่ดำเนินการ ให้ใช้ราคาแร่และชำระเงินค่าภาคหลวงรวมเป็นจำนวน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326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499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751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86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พร้อมดอกเบี้ยในอัตราร้อยละ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ต่อปีของต้นเงินดังกล่าว นับแต่วันละเมิด วันที่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2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มิถุนายน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2559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ถึงวันฟ้องเป็นเวลา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274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เป็นดอกเบี้ย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382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383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รวมต้นเงินและดอกเบี้ยเป็นเงิน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344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882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135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กับให้ชำระดอกเบี้ยในอัตราร้อยละ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ต่อปีของต้นเงิน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326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499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751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86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 กับให้ชำระค่าฤชาธรรมเนียมแทนโจทก์ โดยกำหนดค่าทนายความ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200,000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</w:p>
    <w:p w14:paraId="785B735D" w14:textId="77777777" w:rsidR="00D841A5" w:rsidRDefault="00D841A5" w:rsidP="00D841A5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765B02B" w14:textId="77777777" w:rsidR="00D841A5" w:rsidRDefault="00D841A5" w:rsidP="00D841A5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บริษัทยื่นอุทธรณ์และคำร้องขอทุเลาการบังคับคดี 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เมื่อวันที่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bookmarkStart w:id="7" w:name="_Hlk96350552"/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ศาลแพ่งอ่านคำพิพากษาศาลอุทธรณ์ ศาลอุทธรณ์พิพากษาแก้ การคิดดอกเบี้ยตามคำพิพากษาศาลชั้นต้นตั้งแต่วันที่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เมษายน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เป็นต้นไปจนกว่าจะชำระเสร็จแก่โจทก์ ให้ใช้อัตราร้อยละ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หรือปรับเปลี่ยนให้ลดลงหรือเพิ่มขึ้นตามพระราชกฤษฎีกาซึ่งตราขึ้นตามประมวลกฎหมายแพ่งและพาณิชย์ มาตรา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ที่แก้ไขใหม่ บวกด้วยอัตราเพิ่มร้อยละ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2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ต่อปี แต่ไม่เกินอัตราร้อยละ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7.5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ต่อปี ตามที่โจทก์ขอ นอกจากที่แก้ให้เป็นไปตามคำพิพากษา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ศาลชั้นต้น ค่าฤชาธรรมเนียมชั้นอุทธรณ์ให้เป็นพับ</w:t>
      </w:r>
    </w:p>
    <w:p w14:paraId="4324455A" w14:textId="77777777" w:rsidR="00D841A5" w:rsidRPr="003F172C" w:rsidRDefault="00D841A5" w:rsidP="00D841A5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bookmarkEnd w:id="7"/>
    <w:p w14:paraId="61855E77" w14:textId="77777777" w:rsidR="00D841A5" w:rsidRPr="00202573" w:rsidRDefault="00D841A5" w:rsidP="00D841A5">
      <w:pPr>
        <w:pStyle w:val="Bo-Blankline"/>
        <w:ind w:left="900"/>
        <w:jc w:val="thaiDistribute"/>
        <w:rPr>
          <w:rFonts w:asciiTheme="majorBidi" w:hAnsiTheme="majorBidi" w:cstheme="majorBidi"/>
          <w:spacing w:val="4"/>
          <w:sz w:val="30"/>
          <w:szCs w:val="30"/>
          <w:lang w:val="en-US"/>
        </w:rPr>
      </w:pPr>
      <w:r w:rsidRPr="00202573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บริษัทยื่นขออนุญาตฎีกาคัดค้านคำพิพากษาศาลอุทธรณ์พร้อมยื่นขอทุเลาการบังคับคดีระหว่างฎีกา และฎีกาต่อศาล เมื่อวันที่ </w:t>
      </w:r>
      <w:r>
        <w:rPr>
          <w:rFonts w:asciiTheme="majorBidi" w:hAnsiTheme="majorBidi" w:cstheme="majorBidi"/>
          <w:spacing w:val="4"/>
          <w:sz w:val="30"/>
          <w:szCs w:val="30"/>
          <w:lang w:val="en-US"/>
        </w:rPr>
        <w:t>9</w:t>
      </w:r>
      <w:r w:rsidRPr="00202573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พฤศจิกายน </w:t>
      </w:r>
      <w:r>
        <w:rPr>
          <w:rFonts w:asciiTheme="majorBidi" w:hAnsiTheme="majorBidi" w:cstheme="majorBidi"/>
          <w:spacing w:val="4"/>
          <w:sz w:val="30"/>
          <w:szCs w:val="30"/>
          <w:lang w:val="en-US"/>
        </w:rPr>
        <w:t>2564</w:t>
      </w:r>
      <w:r w:rsidRPr="00202573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</w:t>
      </w:r>
    </w:p>
    <w:p w14:paraId="5485F417" w14:textId="77777777" w:rsidR="00D841A5" w:rsidRPr="00202573" w:rsidRDefault="00D841A5" w:rsidP="00D841A5">
      <w:pPr>
        <w:pStyle w:val="Bo-Blankline"/>
        <w:rPr>
          <w:rFonts w:asciiTheme="majorBidi" w:hAnsiTheme="majorBidi" w:cstheme="majorBidi"/>
          <w:spacing w:val="4"/>
          <w:sz w:val="30"/>
          <w:szCs w:val="30"/>
          <w:lang w:val="en-US"/>
        </w:rPr>
      </w:pPr>
    </w:p>
    <w:p w14:paraId="31F1EFAC" w14:textId="77777777" w:rsidR="00D841A5" w:rsidRPr="00986D67" w:rsidRDefault="00D841A5" w:rsidP="00D841A5">
      <w:pPr>
        <w:pStyle w:val="Bo-Blankline"/>
        <w:ind w:left="900"/>
        <w:jc w:val="thaiDistribute"/>
        <w:rPr>
          <w:rFonts w:asciiTheme="majorBidi" w:hAnsiTheme="majorBidi" w:cstheme="majorBidi"/>
          <w:spacing w:val="4"/>
          <w:sz w:val="30"/>
          <w:szCs w:val="30"/>
          <w:lang w:val="en-US"/>
        </w:rPr>
      </w:pPr>
      <w:r w:rsidRPr="00986D67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เมื่อวันที่ </w:t>
      </w:r>
      <w:r w:rsidRPr="00986D67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15 </w:t>
      </w:r>
      <w:r w:rsidRPr="00986D67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พฤศจิกายน </w:t>
      </w:r>
      <w:r>
        <w:rPr>
          <w:rFonts w:asciiTheme="majorBidi" w:hAnsiTheme="majorBidi" w:cstheme="majorBidi"/>
          <w:spacing w:val="4"/>
          <w:sz w:val="30"/>
          <w:szCs w:val="30"/>
          <w:lang w:val="en-US"/>
        </w:rPr>
        <w:t>2565</w:t>
      </w:r>
      <w:r w:rsidRPr="00986D67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986D67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ศาลแพ่งอ่านคำสั่งศาลฎีกา โดยศาลฎีกามีคำสั่งอนุญาตให้บริษัทยื่นฎีกาและรับฎีกาของบริษัทไว้พิจารณา คดีอยู่ระหว่าง</w:t>
      </w:r>
      <w:r>
        <w:rPr>
          <w:rFonts w:asciiTheme="majorBidi" w:hAnsiTheme="majorBidi" w:cstheme="majorBidi" w:hint="cs"/>
          <w:spacing w:val="-3"/>
          <w:sz w:val="30"/>
          <w:szCs w:val="30"/>
          <w:cs/>
        </w:rPr>
        <w:t>การพิจารณาของ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>ศาลฎีก</w:t>
      </w:r>
      <w:r>
        <w:rPr>
          <w:rFonts w:asciiTheme="majorBidi" w:hAnsiTheme="majorBidi" w:cstheme="majorBidi" w:hint="cs"/>
          <w:spacing w:val="-3"/>
          <w:sz w:val="30"/>
          <w:szCs w:val="30"/>
          <w:cs/>
        </w:rPr>
        <w:t>า</w:t>
      </w:r>
    </w:p>
    <w:p w14:paraId="298460BE" w14:textId="77777777" w:rsidR="00D841A5" w:rsidRPr="00202573" w:rsidRDefault="00D841A5" w:rsidP="00D841A5">
      <w:pPr>
        <w:pStyle w:val="Bo-Blankline"/>
        <w:ind w:left="900"/>
        <w:rPr>
          <w:rFonts w:asciiTheme="majorBidi" w:hAnsiTheme="majorBidi" w:cstheme="majorBidi"/>
          <w:sz w:val="30"/>
          <w:szCs w:val="30"/>
          <w:lang w:val="en-US"/>
        </w:rPr>
      </w:pPr>
    </w:p>
    <w:p w14:paraId="568028E5" w14:textId="77777777" w:rsidR="00D841A5" w:rsidRPr="003F172C" w:rsidRDefault="00D841A5" w:rsidP="00D841A5">
      <w:pPr>
        <w:tabs>
          <w:tab w:val="left" w:pos="900"/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อนึ่ง คำฟ้องคดีนี้มีการบรรยายฟ้องว่าเป็นคดีแพ่งเกี่ยวเนื่องกับคดีอาญาในส่วนที่กรมอุตสาหกรรมพื้นฐานและการเหมืองแร่แจ้งความร้องทุกข์ให้พนักงานสอบสวนดำเนินคดีอาญากับบริษัท ในข้อหาลักลอบทำเหมืองโดย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ไม่ได้รับอนุญาตนั้น พนักงานสอบสวนมีความเห็นควรสั่งไม่ฟ้องและต่อมาอัยการมีคำสั่งถึงที่สุดไม่ฟ้องคดีอาญากับบริษัทคดีส่วนอาญาถึงที่สุดแล้ว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</w:p>
    <w:p w14:paraId="0DADCB29" w14:textId="47DED83D" w:rsidR="00D841A5" w:rsidRDefault="00D841A5" w:rsidP="00D841A5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5F57A1EF" w14:textId="330C9F05" w:rsidR="00D841A5" w:rsidRPr="003F172C" w:rsidRDefault="00D841A5" w:rsidP="00D841A5">
      <w:pPr>
        <w:tabs>
          <w:tab w:val="left" w:pos="540"/>
          <w:tab w:val="num" w:pos="1080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การแจ้งข้อมูลรายละเอียดของคดีที่อยู่ระหว่างการพิจารณาของศาลตามที่กล่าวใน ข้อ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) ถึง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) อยู่ระหว่างการพิจารณา คดียังไม่ถึงที่สุด บริษัทและที่ปรึกษากฎหมายเห็นว่า บริษัทไม่ได้กระทำละเมิดต่อโจทก์ตามที่โจทก์กล่าวในฟ้อง โจทก์กล่าวในฟ้องว่า จำเลยกระทำละเมิดต่อโจทก์ จึงมีภาระการพิสูจน์พยานหลักฐานให้สิ้นกระแสความว่า จำเลยทำละเมิดต่อโจทก์ตามฟ้อง เมื่อโจทก์ไม่มีพยานหลักฐานมาสืบให้ข้อเท็จจริงรับฟังเป็นที่ยุติว่า จำเลยกระทำละเมิดต่อโจทก์ ศาลชอบที่จะพิจารณาและพิพากษายกฟ้อง อย่างไรก็ดี การพิจารณาและพิพากษาคดีเป็นอำนาจของศาล ผลของคดีดังกล่าวข้างต้นยังไม่ถึงที่สุดและไม่แน่นอน บริษัทจึงยังไม่ได้บันทึกประมาณการหนี้สินจากคดีดังกล่าวในงบการเงิน ณ วันที่ 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ธันวาคม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3C4180">
        <w:rPr>
          <w:rFonts w:asciiTheme="majorBidi" w:hAnsiTheme="majorBidi" w:cstheme="majorBidi"/>
          <w:sz w:val="30"/>
          <w:szCs w:val="30"/>
          <w:lang w:val="en-US"/>
        </w:rPr>
        <w:t>7</w:t>
      </w:r>
    </w:p>
    <w:p w14:paraId="210D78B8" w14:textId="3FEC36F3" w:rsidR="003F172C" w:rsidRDefault="003F172C" w:rsidP="00D841A5">
      <w:pPr>
        <w:tabs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4DE8B949" w14:textId="77777777" w:rsidR="00D841A5" w:rsidRPr="003F172C" w:rsidRDefault="005F5FDA" w:rsidP="00D841A5">
      <w:pPr>
        <w:numPr>
          <w:ilvl w:val="0"/>
          <w:numId w:val="19"/>
        </w:numPr>
        <w:tabs>
          <w:tab w:val="clear" w:pos="720"/>
          <w:tab w:val="num" w:pos="900"/>
          <w:tab w:val="left" w:pos="990"/>
          <w:tab w:val="num" w:pos="1080"/>
          <w:tab w:val="num" w:pos="3600"/>
          <w:tab w:val="num" w:pos="747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16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841A5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เอกชนรวม </w:t>
      </w:r>
      <w:r w:rsidR="00D841A5">
        <w:rPr>
          <w:rFonts w:asciiTheme="majorBidi" w:hAnsiTheme="majorBidi" w:cstheme="majorBidi"/>
          <w:sz w:val="30"/>
          <w:szCs w:val="30"/>
          <w:lang w:val="en-US"/>
        </w:rPr>
        <w:t>222</w:t>
      </w:r>
      <w:r w:rsidR="00D841A5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คน ฟ้องคณะกรรมการกำกับกิจการพลังงาน กับพวกรวม </w:t>
      </w:r>
      <w:r w:rsidR="00D841A5" w:rsidRPr="0035030C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D841A5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คน โดยบริษัทย่อยแห่งหนึ่ง เป็นผู้ถูกฟ้องที่ </w:t>
      </w:r>
      <w:r w:rsidR="00D841A5" w:rsidRPr="0035030C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D841A5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ต่อศาลปกครองกลาง โดยขอให้เพิกถอนมติที่ให้ความเห็นชอบรายงานการวิเคราะห์ผลกระทบสิ่งแวดล้อม (</w:t>
      </w:r>
      <w:r w:rsidR="00D841A5" w:rsidRPr="0035030C">
        <w:rPr>
          <w:rFonts w:asciiTheme="majorBidi" w:hAnsiTheme="majorBidi" w:cstheme="majorBidi"/>
          <w:sz w:val="30"/>
          <w:szCs w:val="30"/>
          <w:lang w:val="en-US"/>
        </w:rPr>
        <w:t xml:space="preserve">EHIA) </w:t>
      </w:r>
      <w:r w:rsidR="00D841A5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ของโครงการโรงไฟฟ้าพลังงานความร้อน ขนาด </w:t>
      </w:r>
      <w:r w:rsidR="00D841A5" w:rsidRPr="0035030C">
        <w:rPr>
          <w:rFonts w:asciiTheme="majorBidi" w:hAnsiTheme="majorBidi" w:cstheme="majorBidi"/>
          <w:sz w:val="30"/>
          <w:szCs w:val="30"/>
          <w:lang w:val="en-US"/>
        </w:rPr>
        <w:t>150</w:t>
      </w:r>
      <w:r w:rsidR="00D841A5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เมกะวัตต์ เพิกถอนความเห็นชอบโครงการโรงไฟฟ้าพลังงานความร้อน ขนาด </w:t>
      </w:r>
      <w:r w:rsidR="00D841A5" w:rsidRPr="0035030C">
        <w:rPr>
          <w:rFonts w:asciiTheme="majorBidi" w:hAnsiTheme="majorBidi" w:cstheme="majorBidi"/>
          <w:sz w:val="30"/>
          <w:szCs w:val="30"/>
          <w:lang w:val="en-US"/>
        </w:rPr>
        <w:t>150</w:t>
      </w:r>
      <w:r w:rsidR="00D841A5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เมกะวัตต์ และเพิกถอนใบอนุญาต ประกอบกิจการผลิตไฟฟ้า รวมทั้งใบอนุญาตประกอบกิจการโรงไฟฟ้า ใบอนุญาตก่อสร้างอาคารของบริษัทย่อยดังกล่าว พร้อมกับยื่นคำร้องขอให้ศาลเดินเผชิญสืบเพื่อกำหนดมาตรการบรรเทาทุกข์ชั่วคราวก่อนพิพากษา </w:t>
      </w:r>
      <w:r w:rsidR="00D841A5" w:rsidRPr="003F172C">
        <w:rPr>
          <w:rFonts w:asciiTheme="majorBidi" w:hAnsiTheme="majorBidi" w:cstheme="majorBidi"/>
          <w:sz w:val="30"/>
          <w:szCs w:val="30"/>
          <w:cs/>
          <w:lang w:val="en-US"/>
        </w:rPr>
        <w:t>โดยขอให้มีคำสั่งให้หยุดเดินระบบผลิตไฟฟ้าไว้ชั่วคราวจนกว่าศาลจะมีคำพิพากษาถึงที่สุด</w:t>
      </w:r>
    </w:p>
    <w:p w14:paraId="74190B7E" w14:textId="77777777" w:rsidR="00D841A5" w:rsidRPr="003F172C" w:rsidRDefault="00D841A5" w:rsidP="00D841A5">
      <w:pPr>
        <w:tabs>
          <w:tab w:val="num" w:pos="900"/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FDAE924" w14:textId="77777777" w:rsidR="00D841A5" w:rsidRDefault="00D841A5" w:rsidP="00D841A5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ศาลไต่สวนคู่กรณีเพื่อประกอบการพิจารณาคำขอให้ศาลกำหนดมาตรการคุ้มครองบรรเทาทุกข์ชั่วคราว โดยเมื่อวันที่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มกราคม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ศาลมีคำสั่งยกคำร้องขอให้ศาลกำหนดมาตรการบรรเทาทุกข์ชั่วคราวดังกล่าว เนื่องจากไม่มีเหตุที่จะรับฟังได้ว่าใบอนุญาตประกอบกิจการไฟฟ้าของบริษัทย่อย ไม่ชอบด้วยกฏหมายอย่างไร</w:t>
      </w:r>
    </w:p>
    <w:p w14:paraId="0C2EFA66" w14:textId="77777777" w:rsidR="00D841A5" w:rsidRPr="003F172C" w:rsidRDefault="00D841A5" w:rsidP="00D841A5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148D953" w14:textId="77777777" w:rsidR="00D841A5" w:rsidRPr="003F172C" w:rsidRDefault="00D841A5" w:rsidP="00D841A5">
      <w:pPr>
        <w:ind w:left="90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3F172C">
        <w:rPr>
          <w:rFonts w:asciiTheme="majorBidi" w:hAnsiTheme="majorBidi" w:cstheme="majorBidi"/>
          <w:sz w:val="30"/>
          <w:szCs w:val="30"/>
          <w:cs/>
        </w:rPr>
        <w:t xml:space="preserve">ต่อมาเมื่อวันที่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F172C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F172C">
        <w:rPr>
          <w:rFonts w:asciiTheme="majorBidi" w:hAnsiTheme="majorBidi" w:cstheme="majorBidi"/>
          <w:sz w:val="30"/>
          <w:szCs w:val="30"/>
          <w:cs/>
        </w:rPr>
        <w:t xml:space="preserve"> ศาลมีคำสั่งให้พิจารณาคดีต่อพร้อมกับเรียกให้บริษัทย่อยดังกล่าวทำคำให้การแก้คำฟ้องพร้อมด้วยพยานหลักฐานภายในระยะเวลาที่กำหนด ซึ่งทนายความผู้รับผิดชอบได้จัดทำคำให้การยื่นศาลแล้ว เมื่อวันที่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F172C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2563</w:t>
      </w:r>
    </w:p>
    <w:p w14:paraId="62C5F674" w14:textId="77777777" w:rsidR="00D841A5" w:rsidRPr="003F172C" w:rsidRDefault="00D841A5" w:rsidP="00D841A5">
      <w:pPr>
        <w:ind w:left="90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C34A46B" w14:textId="745D8317" w:rsidR="00AA2BFC" w:rsidRDefault="00D841A5" w:rsidP="00AA2BFC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u w:val="single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7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ธันวาคม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2563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ศาลปกครองกลางส่งคำคัดค้านคำให้การผู้ถูกฟ้องคดีที่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5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ให้บริษัทย่อยเพื่อทำคำให้การเพิ่มเติมยื่นศาลภายในระยะเวลาที่กำหนด ซึ่งบริษัทได้ยื่นคำให้การเพิ่มเติมต่อศาลเมื่อวันที่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br/>
        <w:t>12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AA2BFC">
        <w:rPr>
          <w:rFonts w:asciiTheme="majorBidi" w:hAnsiTheme="majorBidi" w:cstheme="majorBidi"/>
          <w:sz w:val="30"/>
          <w:szCs w:val="30"/>
          <w:u w:val="single"/>
          <w:lang w:val="en-US"/>
        </w:rPr>
        <w:br w:type="page"/>
      </w:r>
    </w:p>
    <w:p w14:paraId="6E9A02FB" w14:textId="77777777" w:rsidR="00A42AC7" w:rsidRPr="00F319EE" w:rsidRDefault="00A42AC7" w:rsidP="00A42AC7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319EE">
        <w:rPr>
          <w:rFonts w:asciiTheme="majorBidi" w:hAnsiTheme="majorBidi"/>
          <w:sz w:val="30"/>
          <w:szCs w:val="30"/>
          <w:cs/>
          <w:lang w:val="en-US"/>
        </w:rPr>
        <w:lastRenderedPageBreak/>
        <w:t xml:space="preserve">เมื่อวันที่ </w:t>
      </w:r>
      <w:r w:rsidRPr="00F319EE">
        <w:rPr>
          <w:rFonts w:asciiTheme="majorBidi" w:hAnsiTheme="majorBidi" w:cstheme="majorBidi"/>
          <w:sz w:val="30"/>
          <w:szCs w:val="30"/>
          <w:lang w:val="en-US"/>
        </w:rPr>
        <w:t>29</w:t>
      </w:r>
      <w:r w:rsidRPr="00F319EE">
        <w:rPr>
          <w:rFonts w:asciiTheme="majorBidi" w:hAnsiTheme="majorBidi"/>
          <w:sz w:val="30"/>
          <w:szCs w:val="30"/>
          <w:cs/>
          <w:lang w:val="en-US"/>
        </w:rPr>
        <w:t xml:space="preserve"> สิงหาคม </w:t>
      </w:r>
      <w:r w:rsidRPr="00F319EE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F319EE">
        <w:rPr>
          <w:rFonts w:asciiTheme="majorBidi" w:hAnsiTheme="majorBidi"/>
          <w:sz w:val="30"/>
          <w:szCs w:val="30"/>
          <w:cs/>
          <w:lang w:val="en-US"/>
        </w:rPr>
        <w:t xml:space="preserve"> ตุลาการผู้แถลงคดีแถลงว่า มติของผู้ถูกฟ้องคดีที่ </w:t>
      </w:r>
      <w:r w:rsidRPr="00F319EE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F319EE">
        <w:rPr>
          <w:rFonts w:asciiTheme="majorBidi" w:hAnsiTheme="majorBidi"/>
          <w:sz w:val="30"/>
          <w:szCs w:val="30"/>
          <w:cs/>
          <w:lang w:val="en-US"/>
        </w:rPr>
        <w:t xml:space="preserve"> ในการประชุมครั้งที่ </w:t>
      </w:r>
      <w:r w:rsidRPr="00F319EE">
        <w:rPr>
          <w:rFonts w:asciiTheme="majorBidi" w:hAnsiTheme="majorBidi" w:cstheme="majorBidi"/>
          <w:sz w:val="30"/>
          <w:szCs w:val="30"/>
          <w:lang w:val="en-US"/>
        </w:rPr>
        <w:t>43/2560</w:t>
      </w:r>
      <w:r w:rsidRPr="00F319EE">
        <w:rPr>
          <w:rFonts w:asciiTheme="majorBidi" w:hAnsiTheme="majorBidi"/>
          <w:sz w:val="30"/>
          <w:szCs w:val="30"/>
          <w:cs/>
          <w:lang w:val="en-US"/>
        </w:rPr>
        <w:t xml:space="preserve"> เมื่อวันที่ </w:t>
      </w:r>
      <w:r w:rsidRPr="00F319EE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F319EE">
        <w:rPr>
          <w:rFonts w:asciiTheme="majorBidi" w:hAnsiTheme="majorBidi"/>
          <w:sz w:val="30"/>
          <w:szCs w:val="30"/>
          <w:cs/>
          <w:lang w:val="en-US"/>
        </w:rPr>
        <w:t xml:space="preserve"> กันยายน </w:t>
      </w:r>
      <w:r w:rsidRPr="00F319EE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F319EE">
        <w:rPr>
          <w:rFonts w:asciiTheme="majorBidi" w:hAnsiTheme="majorBidi"/>
          <w:sz w:val="30"/>
          <w:szCs w:val="30"/>
          <w:cs/>
          <w:lang w:val="en-US"/>
        </w:rPr>
        <w:t xml:space="preserve"> ที่ให้ความเห็นชอบรายงานการวิเคราะห์ผลกระทบสิ่งแวดล้อมสำหรับโครงการพิพาทของผู้ถูกฟ้องคดีที่ </w:t>
      </w:r>
      <w:r w:rsidRPr="00F319EE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F319EE">
        <w:rPr>
          <w:rFonts w:asciiTheme="majorBidi" w:hAnsiTheme="majorBidi"/>
          <w:sz w:val="30"/>
          <w:szCs w:val="30"/>
          <w:cs/>
          <w:lang w:val="en-US"/>
        </w:rPr>
        <w:t xml:space="preserve"> เป็นมติที่ชอบด้วยกฎหมายที่เกี่ยวข้อง และมติของผู้ถูกฟ้องคดีที่ </w:t>
      </w:r>
      <w:r w:rsidRPr="00F319EE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F319EE">
        <w:rPr>
          <w:rFonts w:asciiTheme="majorBidi" w:hAnsiTheme="majorBidi"/>
          <w:sz w:val="30"/>
          <w:szCs w:val="30"/>
          <w:cs/>
          <w:lang w:val="en-US"/>
        </w:rPr>
        <w:t xml:space="preserve"> ในการประชุมครั้งที่ </w:t>
      </w:r>
      <w:r w:rsidRPr="00F319EE">
        <w:rPr>
          <w:rFonts w:asciiTheme="majorBidi" w:hAnsiTheme="majorBidi" w:cstheme="majorBidi"/>
          <w:sz w:val="30"/>
          <w:szCs w:val="30"/>
          <w:lang w:val="en-US"/>
        </w:rPr>
        <w:t>54/2561</w:t>
      </w:r>
      <w:r w:rsidRPr="00F319EE">
        <w:rPr>
          <w:rFonts w:asciiTheme="majorBidi" w:hAnsiTheme="majorBidi"/>
          <w:sz w:val="30"/>
          <w:szCs w:val="30"/>
          <w:cs/>
          <w:lang w:val="en-US"/>
        </w:rPr>
        <w:t xml:space="preserve"> เมื่อวันที่ </w:t>
      </w:r>
      <w:r w:rsidRPr="00F319EE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F319EE">
        <w:rPr>
          <w:rFonts w:asciiTheme="majorBidi" w:hAnsiTheme="majorBidi"/>
          <w:sz w:val="30"/>
          <w:szCs w:val="30"/>
          <w:cs/>
          <w:lang w:val="en-US"/>
        </w:rPr>
        <w:t xml:space="preserve"> ธันวาคม </w:t>
      </w:r>
      <w:r w:rsidRPr="00F319EE">
        <w:rPr>
          <w:rFonts w:asciiTheme="majorBidi" w:hAnsiTheme="majorBidi" w:cstheme="majorBidi"/>
          <w:sz w:val="30"/>
          <w:szCs w:val="30"/>
          <w:lang w:val="en-US"/>
        </w:rPr>
        <w:t>2561</w:t>
      </w:r>
      <w:r w:rsidRPr="00F319EE">
        <w:rPr>
          <w:rFonts w:asciiTheme="majorBidi" w:hAnsiTheme="majorBidi"/>
          <w:sz w:val="30"/>
          <w:szCs w:val="30"/>
          <w:cs/>
          <w:lang w:val="en-US"/>
        </w:rPr>
        <w:t xml:space="preserve"> ที่ให้ความเห็นชอบออกใบอนุญาตผลิตไฟฟ้า ใบอนุญาตระบบจำหน่ายไฟฟ้า ใบอนุญาตจำหน่ายไฟฟ้า ใบอนุญาตประกอบกิจการโรงงาน และใบอนุญาตผลิตพลังงานควบคุมให้แก่ผู้ถูกฟ้องคดีที่ </w:t>
      </w:r>
      <w:r w:rsidRPr="00F319EE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F319EE">
        <w:rPr>
          <w:rFonts w:asciiTheme="majorBidi" w:hAnsiTheme="majorBidi"/>
          <w:sz w:val="30"/>
          <w:szCs w:val="30"/>
          <w:cs/>
          <w:lang w:val="en-US"/>
        </w:rPr>
        <w:t xml:space="preserve"> ชอบด้วยกฎหมาย และผู้ถูกฟ้องคดีที่ </w:t>
      </w:r>
      <w:r w:rsidRPr="00F319EE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F319EE">
        <w:rPr>
          <w:rFonts w:asciiTheme="majorBidi" w:hAnsiTheme="majorBidi"/>
          <w:sz w:val="30"/>
          <w:szCs w:val="30"/>
          <w:cs/>
          <w:lang w:val="en-US"/>
        </w:rPr>
        <w:t xml:space="preserve"> ผู้ถูกฟ้องคดีที่ </w:t>
      </w:r>
      <w:r w:rsidRPr="00F319EE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F319EE">
        <w:rPr>
          <w:rFonts w:asciiTheme="majorBidi" w:hAnsiTheme="majorBidi"/>
          <w:sz w:val="30"/>
          <w:szCs w:val="30"/>
          <w:cs/>
          <w:lang w:val="en-US"/>
        </w:rPr>
        <w:t xml:space="preserve"> ผู้ถูกฟ้องคดีที่ </w:t>
      </w:r>
      <w:r w:rsidRPr="00F319EE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F319EE">
        <w:rPr>
          <w:rFonts w:asciiTheme="majorBidi" w:hAnsiTheme="majorBidi"/>
          <w:sz w:val="30"/>
          <w:szCs w:val="30"/>
          <w:cs/>
          <w:lang w:val="en-US"/>
        </w:rPr>
        <w:t xml:space="preserve"> มิได้ละเลยหน้าที่ตามที่กฎหมายกำหนดให้ต้องปฏิบัติในการกำกับดูแลกิจการประกอบกิจการโรงไฟฟ้าของผู้ถูกฟ้องคดีที่ </w:t>
      </w:r>
      <w:r w:rsidRPr="00F319EE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F319EE">
        <w:rPr>
          <w:rFonts w:asciiTheme="majorBidi" w:hAnsiTheme="majorBidi"/>
          <w:sz w:val="30"/>
          <w:szCs w:val="30"/>
          <w:cs/>
          <w:lang w:val="en-US"/>
        </w:rPr>
        <w:t xml:space="preserve"> เห็นควรพิพากษายกฟ้องคดีนี้</w:t>
      </w:r>
    </w:p>
    <w:p w14:paraId="257142DC" w14:textId="41849980" w:rsidR="00A42AC7" w:rsidRPr="00F319EE" w:rsidRDefault="00A42AC7" w:rsidP="00A42AC7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51EA627" w14:textId="77777777" w:rsidR="00A42AC7" w:rsidRPr="00F319EE" w:rsidRDefault="00A42AC7" w:rsidP="00A42AC7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319EE">
        <w:rPr>
          <w:rFonts w:asciiTheme="majorBidi" w:hAnsiTheme="majorBidi"/>
          <w:sz w:val="30"/>
          <w:szCs w:val="30"/>
          <w:cs/>
          <w:lang w:val="en-US"/>
        </w:rPr>
        <w:t xml:space="preserve">เมื่อวันที่ </w:t>
      </w:r>
      <w:r w:rsidRPr="00F319EE">
        <w:rPr>
          <w:rFonts w:asciiTheme="majorBidi" w:hAnsiTheme="majorBidi" w:cstheme="majorBidi"/>
          <w:sz w:val="30"/>
          <w:szCs w:val="30"/>
          <w:lang w:val="en-US"/>
        </w:rPr>
        <w:t>19</w:t>
      </w:r>
      <w:r w:rsidRPr="00F319EE">
        <w:rPr>
          <w:rFonts w:asciiTheme="majorBidi" w:hAnsiTheme="majorBidi"/>
          <w:sz w:val="30"/>
          <w:szCs w:val="30"/>
          <w:cs/>
          <w:lang w:val="en-US"/>
        </w:rPr>
        <w:t xml:space="preserve"> กันยายน </w:t>
      </w:r>
      <w:r w:rsidRPr="00F319EE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F319EE">
        <w:rPr>
          <w:rFonts w:asciiTheme="majorBidi" w:hAnsiTheme="majorBidi"/>
          <w:sz w:val="30"/>
          <w:szCs w:val="30"/>
          <w:cs/>
          <w:lang w:val="en-US"/>
        </w:rPr>
        <w:t xml:space="preserve"> ศาลนั่งพิจารณาครั้งแรก ตุลาการเจ้าของสำนวนสรุปข้อเท็จจริงแห่งคดีให้องค์คณะผู้พิพากษาและคู่ความฟัง และนัดฟังผลแห่งคำพิพากษาในวันที่ </w:t>
      </w:r>
      <w:r w:rsidRPr="00F319EE">
        <w:rPr>
          <w:rFonts w:asciiTheme="majorBidi" w:hAnsiTheme="majorBidi" w:cstheme="majorBidi"/>
          <w:sz w:val="30"/>
          <w:szCs w:val="30"/>
          <w:lang w:val="en-US"/>
        </w:rPr>
        <w:t>26</w:t>
      </w:r>
      <w:r w:rsidRPr="00F319EE">
        <w:rPr>
          <w:rFonts w:asciiTheme="majorBidi" w:hAnsiTheme="majorBidi"/>
          <w:sz w:val="30"/>
          <w:szCs w:val="30"/>
          <w:cs/>
          <w:lang w:val="en-US"/>
        </w:rPr>
        <w:t xml:space="preserve"> กันยายน </w:t>
      </w:r>
      <w:r w:rsidRPr="00F319EE">
        <w:rPr>
          <w:rFonts w:asciiTheme="majorBidi" w:hAnsiTheme="majorBidi" w:cstheme="majorBidi"/>
          <w:sz w:val="30"/>
          <w:szCs w:val="30"/>
          <w:lang w:val="en-US"/>
        </w:rPr>
        <w:t>2567</w:t>
      </w:r>
    </w:p>
    <w:p w14:paraId="03D8CA70" w14:textId="77777777" w:rsidR="00A42AC7" w:rsidRPr="00F319EE" w:rsidRDefault="00A42AC7" w:rsidP="00A42AC7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EDADADE" w14:textId="77777777" w:rsidR="00A42AC7" w:rsidRPr="00F319EE" w:rsidRDefault="00A42AC7" w:rsidP="00A42AC7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319EE">
        <w:rPr>
          <w:rFonts w:asciiTheme="majorBidi" w:hAnsiTheme="majorBidi"/>
          <w:sz w:val="30"/>
          <w:szCs w:val="30"/>
          <w:cs/>
          <w:lang w:val="en-US"/>
        </w:rPr>
        <w:t xml:space="preserve">เมื่อวันที่ </w:t>
      </w:r>
      <w:r w:rsidRPr="00F319EE">
        <w:rPr>
          <w:rFonts w:asciiTheme="majorBidi" w:hAnsiTheme="majorBidi" w:cstheme="majorBidi"/>
          <w:sz w:val="30"/>
          <w:szCs w:val="30"/>
          <w:lang w:val="en-US"/>
        </w:rPr>
        <w:t>26</w:t>
      </w:r>
      <w:r w:rsidRPr="00F319EE">
        <w:rPr>
          <w:rFonts w:asciiTheme="majorBidi" w:hAnsiTheme="majorBidi"/>
          <w:sz w:val="30"/>
          <w:szCs w:val="30"/>
          <w:cs/>
          <w:lang w:val="en-US"/>
        </w:rPr>
        <w:t xml:space="preserve"> กันยายน </w:t>
      </w:r>
      <w:r w:rsidRPr="00F319EE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F319EE">
        <w:rPr>
          <w:rFonts w:asciiTheme="majorBidi" w:hAnsiTheme="majorBidi"/>
          <w:sz w:val="30"/>
          <w:szCs w:val="30"/>
          <w:cs/>
          <w:lang w:val="en-US"/>
        </w:rPr>
        <w:t xml:space="preserve"> ศาลปกครองกลางอ่านผลแห่งคำพิพากษาโดยมีคำพิพากษายกฟ้อง ซึ่งผู้ฟ้องคดีทั้ง </w:t>
      </w:r>
      <w:r w:rsidRPr="00F319EE">
        <w:rPr>
          <w:rFonts w:asciiTheme="majorBidi" w:hAnsiTheme="majorBidi" w:cstheme="majorBidi"/>
          <w:sz w:val="30"/>
          <w:szCs w:val="30"/>
          <w:lang w:val="en-US"/>
        </w:rPr>
        <w:t>222</w:t>
      </w:r>
      <w:r w:rsidRPr="00F319EE">
        <w:rPr>
          <w:rFonts w:asciiTheme="majorBidi" w:hAnsiTheme="majorBidi"/>
          <w:sz w:val="30"/>
          <w:szCs w:val="30"/>
          <w:cs/>
          <w:lang w:val="en-US"/>
        </w:rPr>
        <w:t xml:space="preserve"> คน มีสิทธิอุทธรณ์ผลแห่งคำพิพากษาศาลปกครองกลางต่อศาลปกครองสูงสุดได้ภายในกำหนด </w:t>
      </w:r>
      <w:r w:rsidRPr="00F319EE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F319EE">
        <w:rPr>
          <w:rFonts w:asciiTheme="majorBidi" w:hAnsiTheme="majorBidi"/>
          <w:sz w:val="30"/>
          <w:szCs w:val="30"/>
          <w:cs/>
          <w:lang w:val="en-US"/>
        </w:rPr>
        <w:t xml:space="preserve"> วัน นับแต่วันที่อ่านคำพิพากษา </w:t>
      </w:r>
    </w:p>
    <w:p w14:paraId="1D0B489F" w14:textId="77777777" w:rsidR="00A42AC7" w:rsidRPr="00F319EE" w:rsidRDefault="00A42AC7" w:rsidP="00A42AC7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1AB251BD" w14:textId="05264A42" w:rsidR="00E20E6B" w:rsidRPr="00E20E6B" w:rsidRDefault="00A42AC7" w:rsidP="00E20E6B">
      <w:pPr>
        <w:pStyle w:val="Bo-Blankline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F319EE">
        <w:rPr>
          <w:rFonts w:asciiTheme="majorBidi" w:hAnsiTheme="majorBidi"/>
          <w:sz w:val="30"/>
          <w:szCs w:val="30"/>
          <w:cs/>
          <w:lang w:val="en-US"/>
        </w:rPr>
        <w:t xml:space="preserve">วันที่ </w:t>
      </w:r>
      <w:r w:rsidRPr="00F319EE">
        <w:rPr>
          <w:rFonts w:asciiTheme="majorBidi" w:hAnsiTheme="majorBidi" w:cstheme="majorBidi"/>
          <w:sz w:val="30"/>
          <w:szCs w:val="30"/>
          <w:lang w:val="en-US"/>
        </w:rPr>
        <w:t xml:space="preserve">16 </w:t>
      </w:r>
      <w:r w:rsidRPr="00F319EE">
        <w:rPr>
          <w:rFonts w:asciiTheme="majorBidi" w:hAnsiTheme="majorBidi"/>
          <w:sz w:val="30"/>
          <w:szCs w:val="30"/>
          <w:cs/>
          <w:lang w:val="en-US"/>
        </w:rPr>
        <w:t xml:space="preserve">ตุลาคม </w:t>
      </w:r>
      <w:r w:rsidRPr="00F319EE">
        <w:rPr>
          <w:rFonts w:asciiTheme="majorBidi" w:hAnsiTheme="majorBidi" w:cstheme="majorBidi"/>
          <w:sz w:val="30"/>
          <w:szCs w:val="30"/>
          <w:lang w:val="en-US"/>
        </w:rPr>
        <w:t xml:space="preserve">2567 </w:t>
      </w:r>
      <w:r w:rsidRPr="00F319EE">
        <w:rPr>
          <w:rFonts w:asciiTheme="majorBidi" w:hAnsiTheme="majorBidi"/>
          <w:sz w:val="30"/>
          <w:szCs w:val="30"/>
          <w:cs/>
          <w:lang w:val="en-US"/>
        </w:rPr>
        <w:t xml:space="preserve">โจทก์ทั้ง </w:t>
      </w:r>
      <w:r w:rsidRPr="00F319EE">
        <w:rPr>
          <w:rFonts w:asciiTheme="majorBidi" w:hAnsiTheme="majorBidi" w:cstheme="majorBidi"/>
          <w:sz w:val="30"/>
          <w:szCs w:val="30"/>
          <w:lang w:val="en-US"/>
        </w:rPr>
        <w:t xml:space="preserve">222 </w:t>
      </w:r>
      <w:r w:rsidRPr="00F319EE">
        <w:rPr>
          <w:rFonts w:asciiTheme="majorBidi" w:hAnsiTheme="majorBidi"/>
          <w:sz w:val="30"/>
          <w:szCs w:val="30"/>
          <w:cs/>
          <w:lang w:val="en-US"/>
        </w:rPr>
        <w:t>คนยื่นอุทธรณ์คำพิพากษาศาลปกครองกลางต่อศาลปกครองสูงสุด</w:t>
      </w:r>
    </w:p>
    <w:p w14:paraId="32F8ACEB" w14:textId="170190C1" w:rsidR="00D841A5" w:rsidRDefault="00D841A5" w:rsidP="003C4180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19563F26" w14:textId="0A3C7935" w:rsidR="00E20E6B" w:rsidRPr="00E2068B" w:rsidRDefault="00E2068B" w:rsidP="003C4180">
      <w:pPr>
        <w:pStyle w:val="Bo-Blankline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E2068B">
        <w:rPr>
          <w:rFonts w:asciiTheme="majorBidi" w:hAnsiTheme="majorBidi"/>
          <w:sz w:val="30"/>
          <w:szCs w:val="30"/>
          <w:cs/>
          <w:lang w:val="en-US"/>
        </w:rPr>
        <w:t xml:space="preserve">วันที่ </w:t>
      </w:r>
      <w:r w:rsidRPr="00E2068B">
        <w:rPr>
          <w:rFonts w:asciiTheme="majorBidi" w:hAnsiTheme="majorBidi"/>
          <w:sz w:val="30"/>
          <w:szCs w:val="30"/>
          <w:lang w:val="en-US"/>
        </w:rPr>
        <w:t xml:space="preserve">20 </w:t>
      </w:r>
      <w:r w:rsidRPr="00E2068B">
        <w:rPr>
          <w:rFonts w:asciiTheme="majorBidi" w:hAnsiTheme="majorBidi"/>
          <w:sz w:val="30"/>
          <w:szCs w:val="30"/>
          <w:cs/>
          <w:lang w:val="en-US"/>
        </w:rPr>
        <w:t xml:space="preserve">มกราคม </w:t>
      </w:r>
      <w:r w:rsidRPr="00E2068B">
        <w:rPr>
          <w:rFonts w:asciiTheme="majorBidi" w:hAnsiTheme="majorBidi"/>
          <w:sz w:val="30"/>
          <w:szCs w:val="30"/>
          <w:lang w:val="en-US"/>
        </w:rPr>
        <w:t xml:space="preserve">2568 </w:t>
      </w:r>
      <w:r w:rsidRPr="00E2068B">
        <w:rPr>
          <w:rFonts w:asciiTheme="majorBidi" w:hAnsiTheme="majorBidi"/>
          <w:sz w:val="30"/>
          <w:szCs w:val="30"/>
          <w:cs/>
          <w:lang w:val="en-US"/>
        </w:rPr>
        <w:t xml:space="preserve">ศาลปกครองสูงสุดมีหมายแจ้งให้บริษัทฯ ในฐานะผู้ถูกฟ้องคดีที่ </w:t>
      </w:r>
      <w:r w:rsidRPr="00E2068B">
        <w:rPr>
          <w:rFonts w:asciiTheme="majorBidi" w:hAnsiTheme="majorBidi"/>
          <w:sz w:val="30"/>
          <w:szCs w:val="30"/>
          <w:lang w:val="en-US"/>
        </w:rPr>
        <w:t xml:space="preserve">5 </w:t>
      </w:r>
      <w:r w:rsidRPr="00E2068B">
        <w:rPr>
          <w:rFonts w:asciiTheme="majorBidi" w:hAnsiTheme="majorBidi"/>
          <w:sz w:val="30"/>
          <w:szCs w:val="30"/>
          <w:cs/>
          <w:lang w:val="en-US"/>
        </w:rPr>
        <w:t xml:space="preserve">จัดทำคำแก้อุทธรณ์ภายในกำหนด </w:t>
      </w:r>
      <w:r w:rsidRPr="00E2068B">
        <w:rPr>
          <w:rFonts w:asciiTheme="majorBidi" w:hAnsiTheme="majorBidi"/>
          <w:sz w:val="30"/>
          <w:szCs w:val="30"/>
          <w:lang w:val="en-US"/>
        </w:rPr>
        <w:t xml:space="preserve">30 </w:t>
      </w:r>
      <w:r w:rsidRPr="00E2068B">
        <w:rPr>
          <w:rFonts w:asciiTheme="majorBidi" w:hAnsiTheme="majorBidi"/>
          <w:sz w:val="30"/>
          <w:szCs w:val="30"/>
          <w:cs/>
          <w:lang w:val="en-US"/>
        </w:rPr>
        <w:t>วัน นับแต่วันรับหมาย อยู่ระหว่างการจัดทำคำแก้อุทธรณ์</w:t>
      </w:r>
    </w:p>
    <w:p w14:paraId="3CFC0F78" w14:textId="77777777" w:rsidR="00E20E6B" w:rsidRPr="003C4180" w:rsidRDefault="00E20E6B" w:rsidP="003C4180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090E9515" w14:textId="77777777" w:rsidR="00D841A5" w:rsidRPr="0035030C" w:rsidRDefault="00D841A5" w:rsidP="00D841A5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ที่ปรึกษากฎหมายของบริษัทย่อยดังกล่าวได้พิจารณาคำฟ้องและเอกสารประกอบคำฟ้องแล้วมีความเห็นว่า บริษัทย่อยดังกล่าว ได้รับใบอนุญาตและดำเนินการก่อสร้างโรงงานไฟฟ้าตามโครงการที่ได้รับอนุญาตจากหน่วยงานของรัฐอย่างถูกต้องโปร่งใส ตามตัวบทกฎหมายและเจ้าพนักงานของรัฐปฏิบัติโดยชอบและสุจริตไม่มีส่วนได้เสียในการออกใบอนุญาต คำฟ้องของผู้ฟ้องคดีไม่เป็นความจริง ในชั้นนี้ เป็นเพียงขั้นตอนที่ต้องจัดทำคำให้การปฏิเสธคำฟ้องตามระยะเวลาที่กฎหมายกำหนด บริษัทย่อยมีข้อต่อสู้เพียงพอที่ไม่ต้องรับผิดตามฟ้องแต่อย่างใด ซึ่งขึ้นอยู่กับการพิจารณาของศาลปกครองกลาง นอกจากนี้ บริษัทย่อยได้แจ้งความร้องทุกข์กล่าวโทษผู้ฟ้องคดีทั้ง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222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คน ที่สถานีตำรวจภูธร มวกเหล็ก สระบุรี ว่าผู้ฟ้องคดีทั้งหมดกล่าวเท็จในคำฟ้อง ขณะนี้อยู่ระหว่างการสอบสวนข้อเท็จจริงของพนักงานสอบสวน</w:t>
      </w:r>
    </w:p>
    <w:p w14:paraId="0F79F4B7" w14:textId="77777777" w:rsidR="00D841A5" w:rsidRDefault="00D841A5" w:rsidP="00D841A5">
      <w:pPr>
        <w:tabs>
          <w:tab w:val="num" w:pos="1080"/>
        </w:tabs>
        <w:ind w:left="45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B35BA38" w14:textId="4D3E9064" w:rsidR="00FE6B7F" w:rsidRDefault="00D841A5" w:rsidP="00CF733C">
      <w:pPr>
        <w:tabs>
          <w:tab w:val="num" w:pos="1080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สำหรับคดีดังกล่าวข้างต้น ที่ปรึกษาทางกฎหมายของกลุ่มบริษัทมีความเห็นว่าจากหลักฐานและข้อมูลของบริษัทมีแนวทางต่อสู้ในชั้นศาลได้ ซึ่งทั้งนี้ขึ้นอยู่กับการพิจารณาของแต่ละศาล</w:t>
      </w:r>
      <w:r w:rsidR="00FE6B7F"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178D3D50" w14:textId="7CD0489A" w:rsidR="001931E9" w:rsidRPr="001931E9" w:rsidRDefault="004A5492" w:rsidP="001931E9">
      <w:pPr>
        <w:pStyle w:val="Caption"/>
        <w:tabs>
          <w:tab w:val="clear" w:pos="540"/>
        </w:tabs>
        <w:ind w:left="540"/>
        <w:rPr>
          <w:rFonts w:asciiTheme="majorBidi" w:hAnsiTheme="majorBidi" w:cstheme="majorBidi"/>
        </w:rPr>
      </w:pPr>
      <w:r w:rsidRPr="003F172C">
        <w:rPr>
          <w:rFonts w:asciiTheme="majorBidi" w:hAnsiTheme="majorBidi" w:cstheme="majorBidi"/>
          <w:cs/>
        </w:rPr>
        <w:lastRenderedPageBreak/>
        <w:t>เรื่องอื่</w:t>
      </w:r>
      <w:r w:rsidR="003D2940" w:rsidRPr="003F172C">
        <w:rPr>
          <w:rFonts w:asciiTheme="majorBidi" w:hAnsiTheme="majorBidi" w:cstheme="majorBidi"/>
          <w:cs/>
        </w:rPr>
        <w:t>น</w:t>
      </w:r>
    </w:p>
    <w:p w14:paraId="125C3D3C" w14:textId="77777777" w:rsidR="00D63375" w:rsidRDefault="00D63375" w:rsidP="00D63375">
      <w:pPr>
        <w:pStyle w:val="Bo-Blankline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1152A7A" w14:textId="07365E6C" w:rsidR="00035F1F" w:rsidRDefault="00035F1F" w:rsidP="00FC7D25">
      <w:pPr>
        <w:pStyle w:val="Bo-Blankline"/>
        <w:numPr>
          <w:ilvl w:val="0"/>
          <w:numId w:val="36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CE693F">
        <w:rPr>
          <w:rFonts w:asciiTheme="majorBidi" w:hAnsiTheme="majorBidi" w:cstheme="majorBidi"/>
          <w:spacing w:val="-2"/>
          <w:sz w:val="30"/>
          <w:szCs w:val="30"/>
          <w:cs/>
        </w:rPr>
        <w:t>บริษัทย่อยแห่งหนึ่งเป็นผู้ผลิตไฟฟ้าจากเชื้อเพลิงขยะ ซึ่งเป็นพลังงานสะอาดสีเขียว (คลีนและกรีน เอ็นเนอยี่) โดยเปลี่ยน</w:t>
      </w:r>
      <w:r w:rsidRPr="00CE693F">
        <w:rPr>
          <w:rFonts w:asciiTheme="majorBidi" w:hAnsiTheme="majorBidi" w:cstheme="majorBidi"/>
          <w:sz w:val="30"/>
          <w:szCs w:val="30"/>
          <w:cs/>
        </w:rPr>
        <w:t>ขยะมูลฝอยชุมชนเป็นเชื้อเพลิง ได้เข้าร่วมโครงการลดก๊าซเรือนกระจกภาคสมัครใจตามมาตรฐานประเทศไทย โครงการประเภทการจัดการของเสีย (</w:t>
      </w:r>
      <w:r w:rsidRPr="00CE693F">
        <w:rPr>
          <w:rFonts w:asciiTheme="majorBidi" w:hAnsiTheme="majorBidi" w:cstheme="majorBidi"/>
          <w:sz w:val="30"/>
          <w:szCs w:val="30"/>
        </w:rPr>
        <w:t xml:space="preserve">T-VER) </w:t>
      </w:r>
      <w:r w:rsidRPr="00CE693F">
        <w:rPr>
          <w:rFonts w:asciiTheme="majorBidi" w:hAnsiTheme="majorBidi" w:cstheme="majorBidi"/>
          <w:sz w:val="30"/>
          <w:szCs w:val="30"/>
          <w:cs/>
        </w:rPr>
        <w:t xml:space="preserve">กับองค์การบริหารจัดการก๊าซเรือนกระจก (อบก.) </w:t>
      </w:r>
    </w:p>
    <w:p w14:paraId="4BD0FE12" w14:textId="77777777" w:rsidR="00035F1F" w:rsidRPr="00035F1F" w:rsidRDefault="00035F1F" w:rsidP="00FC7D25">
      <w:pPr>
        <w:pStyle w:val="Bo-Blankline"/>
        <w:ind w:left="900" w:hanging="27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40B66B6" w14:textId="7DC832CF" w:rsidR="00035F1F" w:rsidRPr="00CE693F" w:rsidRDefault="00035F1F" w:rsidP="00FC7D25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CE693F">
        <w:rPr>
          <w:rFonts w:asciiTheme="majorBidi" w:hAnsiTheme="majorBidi" w:cstheme="majorBidi"/>
          <w:sz w:val="30"/>
          <w:szCs w:val="30"/>
          <w:cs/>
        </w:rPr>
        <w:t xml:space="preserve">ณ สิ้นปี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CE693F">
        <w:rPr>
          <w:rFonts w:asciiTheme="majorBidi" w:hAnsiTheme="majorBidi" w:cstheme="majorBidi"/>
          <w:sz w:val="30"/>
          <w:szCs w:val="30"/>
          <w:cs/>
        </w:rPr>
        <w:t xml:space="preserve"> บริษัทย่อยดังกล่าวได้รับการขึ้นทะเบียนจาก อบก. รับรองปริมาณก๊าซเรือนกระจกที่ลดลง (คาร์บอนเครดิต) จากโครงการดังกล่าว จำนวน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82</w:t>
      </w:r>
      <w:r w:rsidRPr="00CE693F">
        <w:rPr>
          <w:rFonts w:asciiTheme="majorBidi" w:hAnsiTheme="majorBidi" w:cstheme="majorBidi"/>
          <w:sz w:val="30"/>
          <w:szCs w:val="30"/>
          <w:cs/>
        </w:rPr>
        <w:t>,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056</w:t>
      </w:r>
      <w:r w:rsidRPr="00CE693F">
        <w:rPr>
          <w:rFonts w:asciiTheme="majorBidi" w:hAnsiTheme="majorBidi" w:cstheme="majorBidi"/>
          <w:sz w:val="30"/>
          <w:szCs w:val="30"/>
          <w:cs/>
        </w:rPr>
        <w:t xml:space="preserve"> ตันคาร์บอนไดออกไซด์เทียบเท่า และภายหลังการขายคาร์บอนเครดิตจำนวน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34</w:t>
      </w:r>
      <w:r w:rsidRPr="00CE693F">
        <w:rPr>
          <w:rFonts w:asciiTheme="majorBidi" w:hAnsiTheme="majorBidi" w:cstheme="majorBidi"/>
          <w:sz w:val="30"/>
          <w:szCs w:val="30"/>
        </w:rPr>
        <w:t>,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690</w:t>
      </w:r>
      <w:r w:rsidRPr="00CE693F">
        <w:rPr>
          <w:rFonts w:asciiTheme="majorBidi" w:hAnsiTheme="majorBidi" w:cstheme="majorBidi"/>
          <w:sz w:val="30"/>
          <w:szCs w:val="30"/>
          <w:cs/>
        </w:rPr>
        <w:t xml:space="preserve"> ตันคาร์บอนไดออกไซด์เทียบเท่า</w:t>
      </w:r>
      <w:r w:rsidRPr="00CE693F">
        <w:rPr>
          <w:rFonts w:asciiTheme="majorBidi" w:hAnsiTheme="majorBidi" w:cstheme="majorBidi"/>
          <w:sz w:val="30"/>
          <w:szCs w:val="30"/>
        </w:rPr>
        <w:t xml:space="preserve"> </w:t>
      </w:r>
      <w:r w:rsidRPr="00CE693F">
        <w:rPr>
          <w:rFonts w:asciiTheme="majorBidi" w:hAnsiTheme="majorBidi" w:cstheme="majorBidi"/>
          <w:sz w:val="30"/>
          <w:szCs w:val="30"/>
          <w:cs/>
        </w:rPr>
        <w:t xml:space="preserve">บริษัทย่อยดังกล่าวมีจำนวนคาร์บอนเครดิตคงเหลือ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47</w:t>
      </w:r>
      <w:r w:rsidRPr="00CE693F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366</w:t>
      </w:r>
      <w:r w:rsidRPr="00CE693F">
        <w:rPr>
          <w:rFonts w:asciiTheme="majorBidi" w:hAnsiTheme="majorBidi" w:cstheme="majorBidi"/>
          <w:sz w:val="30"/>
          <w:szCs w:val="30"/>
          <w:cs/>
        </w:rPr>
        <w:t xml:space="preserve"> ตันคาร์บอนไดออกไซด์เทียบเท่า</w:t>
      </w:r>
    </w:p>
    <w:p w14:paraId="4470062B" w14:textId="77777777" w:rsidR="00035F1F" w:rsidRDefault="00035F1F" w:rsidP="00FC7D25">
      <w:pPr>
        <w:pStyle w:val="Bo-Blankline"/>
        <w:ind w:left="900" w:hanging="270"/>
        <w:jc w:val="thaiDistribute"/>
        <w:rPr>
          <w:rFonts w:asciiTheme="majorBidi" w:hAnsiTheme="majorBidi" w:cstheme="majorBidi"/>
          <w:sz w:val="30"/>
          <w:szCs w:val="30"/>
        </w:rPr>
      </w:pPr>
      <w:bookmarkStart w:id="8" w:name="_Hlk117777542"/>
    </w:p>
    <w:p w14:paraId="18A9865A" w14:textId="41777713" w:rsidR="00035F1F" w:rsidRDefault="00035F1F" w:rsidP="00FC7D25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5A1ABA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Pr="005A1ABA">
        <w:rPr>
          <w:rFonts w:asciiTheme="majorBidi" w:hAnsiTheme="majorBidi" w:cstheme="majorBidi"/>
          <w:sz w:val="30"/>
          <w:szCs w:val="30"/>
        </w:rPr>
        <w:t xml:space="preserve">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 xml:space="preserve"> พฤษภาคม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5A1ABA">
        <w:rPr>
          <w:rFonts w:asciiTheme="majorBidi" w:hAnsiTheme="majorBidi" w:cstheme="majorBidi"/>
          <w:sz w:val="30"/>
          <w:szCs w:val="30"/>
        </w:rPr>
        <w:t xml:space="preserve"> 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ย่อยดังกล่าว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 xml:space="preserve">ได้รับการขึ้นทะเบียนจาก อบก. รับรองปริมาณคาร์บอนเครดิต </w:t>
      </w:r>
      <w:r w:rsidRPr="005A1ABA">
        <w:rPr>
          <w:rFonts w:asciiTheme="majorBidi" w:hAnsiTheme="majorBidi" w:cstheme="majorBidi"/>
          <w:sz w:val="30"/>
          <w:szCs w:val="30"/>
          <w:cs/>
        </w:rPr>
        <w:t xml:space="preserve">สำหรับช่วงระยะเวลาวันที่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5A1ABA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5A1ABA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5A1ABA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5A1ABA">
        <w:rPr>
          <w:rFonts w:asciiTheme="majorBidi" w:hAnsiTheme="majorBidi" w:cstheme="majorBidi"/>
          <w:sz w:val="30"/>
          <w:szCs w:val="30"/>
        </w:rPr>
        <w:t xml:space="preserve"> 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>เพิ่มขึ้นจำนวน</w:t>
      </w:r>
      <w:r w:rsidRPr="005A1ABA">
        <w:rPr>
          <w:rFonts w:asciiTheme="majorBidi" w:hAnsiTheme="majorBidi" w:cstheme="majorBidi"/>
          <w:sz w:val="30"/>
          <w:szCs w:val="30"/>
        </w:rPr>
        <w:t xml:space="preserve">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717</w:t>
      </w:r>
      <w:r w:rsidRPr="005A1ABA">
        <w:rPr>
          <w:rFonts w:asciiTheme="majorBidi" w:hAnsiTheme="majorBidi" w:cstheme="majorBidi"/>
          <w:sz w:val="30"/>
          <w:szCs w:val="30"/>
        </w:rPr>
        <w:t>,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931</w:t>
      </w:r>
      <w:r w:rsidRPr="005A1ABA">
        <w:rPr>
          <w:rFonts w:asciiTheme="majorBidi" w:hAnsiTheme="majorBidi" w:cstheme="majorBidi"/>
          <w:sz w:val="30"/>
          <w:szCs w:val="30"/>
        </w:rPr>
        <w:t xml:space="preserve"> 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>ตันคาร์บอนไดออกไซด์เทียบเท่า ทำให้บริษัท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ย่อยดังกล่าว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 xml:space="preserve">มีจำนวนคาร์บอนเครดิตคงเหลือ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765</w:t>
      </w:r>
      <w:r w:rsidRPr="005A1ABA">
        <w:rPr>
          <w:rFonts w:asciiTheme="majorBidi" w:hAnsiTheme="majorBidi" w:cstheme="majorBidi"/>
          <w:sz w:val="30"/>
          <w:szCs w:val="30"/>
        </w:rPr>
        <w:t>,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297</w:t>
      </w:r>
      <w:r w:rsidRPr="005A1ABA">
        <w:rPr>
          <w:rFonts w:asciiTheme="majorBidi" w:hAnsiTheme="majorBidi" w:cstheme="majorBidi"/>
          <w:sz w:val="30"/>
          <w:szCs w:val="30"/>
        </w:rPr>
        <w:t xml:space="preserve"> 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>ตันคาร์บอนไดออกไซด์เทียบเท่า</w:t>
      </w:r>
    </w:p>
    <w:p w14:paraId="3A93DF4C" w14:textId="77777777" w:rsidR="00035F1F" w:rsidRPr="005A1ABA" w:rsidRDefault="00035F1F" w:rsidP="00FC7D25">
      <w:pPr>
        <w:pStyle w:val="Bo-Blankline"/>
        <w:ind w:left="900" w:hanging="270"/>
        <w:jc w:val="thaiDistribute"/>
        <w:rPr>
          <w:rFonts w:asciiTheme="majorBidi" w:hAnsiTheme="majorBidi" w:cstheme="majorBidi"/>
          <w:sz w:val="30"/>
          <w:szCs w:val="30"/>
        </w:rPr>
      </w:pPr>
    </w:p>
    <w:bookmarkEnd w:id="8"/>
    <w:p w14:paraId="7BDF0446" w14:textId="555C5DF8" w:rsidR="00035F1F" w:rsidRDefault="00035F1F" w:rsidP="00FC7D25">
      <w:pPr>
        <w:pStyle w:val="Bo-Blankline"/>
        <w:ind w:left="900"/>
        <w:jc w:val="thaiDistribute"/>
        <w:rPr>
          <w:rFonts w:asciiTheme="majorBidi" w:hAnsiTheme="majorBidi"/>
          <w:sz w:val="30"/>
          <w:szCs w:val="30"/>
        </w:rPr>
      </w:pPr>
      <w:r w:rsidRPr="00DC10D4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DC10D4">
        <w:rPr>
          <w:rFonts w:asciiTheme="majorBidi" w:hAnsiTheme="majorBidi" w:cstheme="majorBidi"/>
          <w:sz w:val="30"/>
          <w:szCs w:val="30"/>
        </w:rPr>
        <w:t xml:space="preserve"> </w:t>
      </w:r>
      <w:r w:rsidRPr="00DC10D4">
        <w:rPr>
          <w:rFonts w:asciiTheme="majorBidi" w:hAnsiTheme="majorBidi"/>
          <w:sz w:val="30"/>
          <w:szCs w:val="30"/>
          <w:cs/>
        </w:rPr>
        <w:t xml:space="preserve">เมษายน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DC10D4">
        <w:rPr>
          <w:rFonts w:asciiTheme="majorBidi" w:hAnsiTheme="majorBidi" w:cstheme="majorBidi"/>
          <w:sz w:val="30"/>
          <w:szCs w:val="30"/>
        </w:rPr>
        <w:t xml:space="preserve"> </w:t>
      </w:r>
      <w:r w:rsidRPr="00DC10D4">
        <w:rPr>
          <w:rFonts w:asciiTheme="majorBidi" w:hAnsiTheme="majorBidi"/>
          <w:sz w:val="30"/>
          <w:szCs w:val="30"/>
          <w:cs/>
        </w:rPr>
        <w:t xml:space="preserve">และวันที่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26</w:t>
      </w:r>
      <w:r w:rsidRPr="00DC10D4">
        <w:rPr>
          <w:rFonts w:asciiTheme="majorBidi" w:hAnsiTheme="majorBidi" w:cstheme="majorBidi"/>
          <w:sz w:val="30"/>
          <w:szCs w:val="30"/>
        </w:rPr>
        <w:t xml:space="preserve"> </w:t>
      </w:r>
      <w:r w:rsidRPr="00DC10D4">
        <w:rPr>
          <w:rFonts w:asciiTheme="majorBidi" w:hAnsiTheme="majorBidi"/>
          <w:sz w:val="30"/>
          <w:szCs w:val="30"/>
          <w:cs/>
        </w:rPr>
        <w:t xml:space="preserve">กันยายน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DC10D4">
        <w:rPr>
          <w:rFonts w:asciiTheme="majorBidi" w:hAnsiTheme="majorBidi" w:cstheme="majorBidi"/>
          <w:sz w:val="30"/>
          <w:szCs w:val="30"/>
        </w:rPr>
        <w:t xml:space="preserve"> 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ย่อยดังกล่าว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>ได้รับการขึ้นทะเบียนจาก อบก. รับรองปริมาณคาร์บอนเครดิต</w:t>
      </w:r>
      <w:r>
        <w:rPr>
          <w:rFonts w:asciiTheme="majorBidi" w:hAnsiTheme="majorBidi" w:cstheme="majorBidi" w:hint="cs"/>
          <w:sz w:val="30"/>
          <w:szCs w:val="30"/>
          <w:cs/>
        </w:rPr>
        <w:t>เพิ่มอีกจำนวน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462</w:t>
      </w:r>
      <w:r w:rsidRPr="00DC10D4">
        <w:rPr>
          <w:rFonts w:asciiTheme="majorBidi" w:hAnsiTheme="majorBidi" w:cstheme="majorBidi"/>
          <w:sz w:val="30"/>
          <w:szCs w:val="30"/>
        </w:rPr>
        <w:t>,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797</w:t>
      </w:r>
      <w:r w:rsidRPr="00DC10D4">
        <w:rPr>
          <w:rFonts w:asciiTheme="majorBidi" w:hAnsiTheme="majorBidi" w:cstheme="majorBidi"/>
          <w:sz w:val="30"/>
          <w:szCs w:val="30"/>
        </w:rPr>
        <w:t xml:space="preserve"> </w:t>
      </w:r>
      <w:r w:rsidRPr="00DC10D4">
        <w:rPr>
          <w:rFonts w:asciiTheme="majorBidi" w:hAnsiTheme="majorBidi"/>
          <w:sz w:val="30"/>
          <w:szCs w:val="30"/>
          <w:cs/>
        </w:rPr>
        <w:t>ตันคาร์บอนไดออกไซด์เทียบเท่า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DC10D4">
        <w:rPr>
          <w:rFonts w:asciiTheme="majorBidi" w:hAnsiTheme="majorBidi"/>
          <w:sz w:val="30"/>
          <w:szCs w:val="30"/>
          <w:cs/>
        </w:rPr>
        <w:t>และ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331</w:t>
      </w:r>
      <w:r w:rsidRPr="00DC10D4">
        <w:rPr>
          <w:rFonts w:asciiTheme="majorBidi" w:hAnsiTheme="majorBidi" w:cstheme="majorBidi"/>
          <w:sz w:val="30"/>
          <w:szCs w:val="30"/>
        </w:rPr>
        <w:t>,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135</w:t>
      </w:r>
      <w:r w:rsidRPr="00DC10D4">
        <w:rPr>
          <w:rFonts w:asciiTheme="majorBidi" w:hAnsiTheme="majorBidi" w:cstheme="majorBidi"/>
          <w:sz w:val="30"/>
          <w:szCs w:val="30"/>
        </w:rPr>
        <w:t xml:space="preserve"> </w:t>
      </w:r>
      <w:r w:rsidRPr="00DC10D4">
        <w:rPr>
          <w:rFonts w:asciiTheme="majorBidi" w:hAnsiTheme="majorBidi"/>
          <w:sz w:val="30"/>
          <w:szCs w:val="30"/>
          <w:cs/>
        </w:rPr>
        <w:t>ตันคาร์บอนไดออกไซด์เทียบเท่าตามลำดับ ทำให้บริษัท</w:t>
      </w:r>
      <w:r>
        <w:rPr>
          <w:rFonts w:asciiTheme="majorBidi" w:hAnsiTheme="majorBidi" w:hint="cs"/>
          <w:sz w:val="30"/>
          <w:szCs w:val="30"/>
          <w:cs/>
        </w:rPr>
        <w:t>ย่อยดังกล่าว</w:t>
      </w:r>
      <w:r w:rsidRPr="00DC10D4">
        <w:rPr>
          <w:rFonts w:asciiTheme="majorBidi" w:hAnsiTheme="majorBidi"/>
          <w:sz w:val="30"/>
          <w:szCs w:val="30"/>
          <w:cs/>
        </w:rPr>
        <w:t xml:space="preserve">มีจำนวนคาร์บอนเครดิตรวม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DC10D4">
        <w:rPr>
          <w:rFonts w:asciiTheme="majorBidi" w:hAnsiTheme="majorBidi" w:cstheme="majorBidi"/>
          <w:sz w:val="30"/>
          <w:szCs w:val="30"/>
        </w:rPr>
        <w:t>,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559</w:t>
      </w:r>
      <w:r w:rsidRPr="00DC10D4">
        <w:rPr>
          <w:rFonts w:asciiTheme="majorBidi" w:hAnsiTheme="majorBidi" w:cstheme="majorBidi"/>
          <w:sz w:val="30"/>
          <w:szCs w:val="30"/>
        </w:rPr>
        <w:t>,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229</w:t>
      </w:r>
      <w:r w:rsidRPr="00DC10D4">
        <w:rPr>
          <w:rFonts w:asciiTheme="majorBidi" w:hAnsiTheme="majorBidi" w:cstheme="majorBidi"/>
          <w:sz w:val="30"/>
          <w:szCs w:val="30"/>
        </w:rPr>
        <w:t xml:space="preserve"> </w:t>
      </w:r>
      <w:r w:rsidRPr="00DC10D4">
        <w:rPr>
          <w:rFonts w:asciiTheme="majorBidi" w:hAnsiTheme="majorBidi"/>
          <w:sz w:val="30"/>
          <w:szCs w:val="30"/>
          <w:cs/>
        </w:rPr>
        <w:t>ตันคาร์บอนไดออกไซด์เทียบเท่า</w:t>
      </w:r>
    </w:p>
    <w:p w14:paraId="5DC91F25" w14:textId="77777777" w:rsidR="00D34D46" w:rsidRDefault="00D34D46" w:rsidP="00FC7D25">
      <w:pPr>
        <w:pStyle w:val="Bo-Blankline"/>
        <w:ind w:left="900"/>
        <w:jc w:val="thaiDistribute"/>
        <w:rPr>
          <w:rFonts w:asciiTheme="majorBidi" w:hAnsiTheme="majorBidi"/>
          <w:sz w:val="30"/>
          <w:szCs w:val="30"/>
        </w:rPr>
      </w:pPr>
    </w:p>
    <w:p w14:paraId="6ED7FE10" w14:textId="7186BD0E" w:rsidR="00D34D46" w:rsidRDefault="00527DD0" w:rsidP="00FC7D25">
      <w:pPr>
        <w:pStyle w:val="Bo-Blankline"/>
        <w:ind w:left="900"/>
        <w:jc w:val="thaiDistribute"/>
        <w:rPr>
          <w:rFonts w:asciiTheme="majorBidi" w:hAnsiTheme="majorBidi"/>
          <w:sz w:val="30"/>
          <w:szCs w:val="30"/>
        </w:rPr>
      </w:pPr>
      <w:r w:rsidRPr="00527DD0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527DD0">
        <w:rPr>
          <w:rFonts w:asciiTheme="majorBidi" w:hAnsiTheme="majorBidi"/>
          <w:sz w:val="30"/>
          <w:szCs w:val="30"/>
        </w:rPr>
        <w:t xml:space="preserve">26 </w:t>
      </w:r>
      <w:r w:rsidRPr="00527DD0">
        <w:rPr>
          <w:rFonts w:asciiTheme="majorBidi" w:hAnsiTheme="majorBidi"/>
          <w:sz w:val="30"/>
          <w:szCs w:val="30"/>
          <w:cs/>
        </w:rPr>
        <w:t xml:space="preserve">พฤศจิกายน </w:t>
      </w:r>
      <w:r w:rsidRPr="00527DD0">
        <w:rPr>
          <w:rFonts w:asciiTheme="majorBidi" w:hAnsiTheme="majorBidi"/>
          <w:sz w:val="30"/>
          <w:szCs w:val="30"/>
        </w:rPr>
        <w:t xml:space="preserve">2567 </w:t>
      </w:r>
      <w:r w:rsidRPr="00527DD0">
        <w:rPr>
          <w:rFonts w:asciiTheme="majorBidi" w:hAnsiTheme="majorBidi"/>
          <w:sz w:val="30"/>
          <w:szCs w:val="30"/>
          <w:cs/>
        </w:rPr>
        <w:t>บริษัท</w:t>
      </w:r>
      <w:r w:rsidR="00013F8A">
        <w:rPr>
          <w:rFonts w:asciiTheme="majorBidi" w:hAnsiTheme="majorBidi" w:hint="cs"/>
          <w:sz w:val="30"/>
          <w:szCs w:val="30"/>
          <w:cs/>
        </w:rPr>
        <w:t>ย่อยดังกล่าว</w:t>
      </w:r>
      <w:r w:rsidRPr="00527DD0">
        <w:rPr>
          <w:rFonts w:asciiTheme="majorBidi" w:hAnsiTheme="majorBidi"/>
          <w:sz w:val="30"/>
          <w:szCs w:val="30"/>
          <w:cs/>
        </w:rPr>
        <w:t xml:space="preserve">ได้รับการขึ้นทะเบียนจาก อบก. รับรองปริมาณคาร์บอนเครดิตเพิ่มอีกจำนวน </w:t>
      </w:r>
      <w:r w:rsidRPr="00527DD0">
        <w:rPr>
          <w:rFonts w:asciiTheme="majorBidi" w:hAnsiTheme="majorBidi"/>
          <w:sz w:val="30"/>
          <w:szCs w:val="30"/>
        </w:rPr>
        <w:t xml:space="preserve">463,356 </w:t>
      </w:r>
      <w:r w:rsidRPr="00527DD0">
        <w:rPr>
          <w:rFonts w:asciiTheme="majorBidi" w:hAnsiTheme="majorBidi"/>
          <w:sz w:val="30"/>
          <w:szCs w:val="30"/>
          <w:cs/>
        </w:rPr>
        <w:t>ตันคาร์บอนไดออกไซด์เทียบเท่า ทำให้บริษัท</w:t>
      </w:r>
      <w:r w:rsidR="00D47188">
        <w:rPr>
          <w:rFonts w:asciiTheme="majorBidi" w:hAnsiTheme="majorBidi" w:hint="cs"/>
          <w:sz w:val="30"/>
          <w:szCs w:val="30"/>
          <w:cs/>
        </w:rPr>
        <w:t>ย่อยดังกล่าว</w:t>
      </w:r>
      <w:r w:rsidRPr="00527DD0">
        <w:rPr>
          <w:rFonts w:asciiTheme="majorBidi" w:hAnsiTheme="majorBidi"/>
          <w:sz w:val="30"/>
          <w:szCs w:val="30"/>
          <w:cs/>
        </w:rPr>
        <w:t xml:space="preserve">มีจำนวนคาร์บอนเครดิตรวม </w:t>
      </w:r>
      <w:r w:rsidRPr="00527DD0">
        <w:rPr>
          <w:rFonts w:asciiTheme="majorBidi" w:hAnsiTheme="majorBidi"/>
          <w:sz w:val="30"/>
          <w:szCs w:val="30"/>
        </w:rPr>
        <w:t xml:space="preserve">2,022,585 </w:t>
      </w:r>
      <w:r w:rsidRPr="00527DD0">
        <w:rPr>
          <w:rFonts w:asciiTheme="majorBidi" w:hAnsiTheme="majorBidi"/>
          <w:sz w:val="30"/>
          <w:szCs w:val="30"/>
          <w:cs/>
        </w:rPr>
        <w:t>ตัน คาร์บอนไดออกไซด์เทียบเท่า</w:t>
      </w:r>
    </w:p>
    <w:p w14:paraId="5C25C382" w14:textId="77777777" w:rsidR="00035F1F" w:rsidRDefault="00035F1F" w:rsidP="00FC7D25">
      <w:pPr>
        <w:pStyle w:val="Bo-Blankline"/>
        <w:ind w:left="990" w:hanging="270"/>
        <w:jc w:val="thaiDistribute"/>
        <w:rPr>
          <w:rFonts w:asciiTheme="majorBidi" w:hAnsiTheme="majorBidi"/>
          <w:sz w:val="30"/>
          <w:szCs w:val="30"/>
        </w:rPr>
      </w:pPr>
    </w:p>
    <w:p w14:paraId="795FB186" w14:textId="7541374D" w:rsidR="00035F1F" w:rsidRDefault="00035F1F" w:rsidP="00E6460C">
      <w:pPr>
        <w:pStyle w:val="Bo-Blankline"/>
        <w:numPr>
          <w:ilvl w:val="0"/>
          <w:numId w:val="36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2707C5">
        <w:rPr>
          <w:rFonts w:asciiTheme="majorBidi" w:hAnsiTheme="majorBidi" w:cstheme="majorBidi"/>
          <w:sz w:val="30"/>
          <w:szCs w:val="30"/>
          <w:cs/>
        </w:rPr>
        <w:t xml:space="preserve">ตั้งแต่เดือนธันวาคม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2707C5">
        <w:rPr>
          <w:rFonts w:asciiTheme="majorBidi" w:hAnsiTheme="majorBidi" w:cstheme="majorBidi"/>
          <w:sz w:val="30"/>
          <w:szCs w:val="30"/>
        </w:rPr>
        <w:t xml:space="preserve"> </w:t>
      </w:r>
      <w:r w:rsidRPr="002707C5">
        <w:rPr>
          <w:rFonts w:asciiTheme="majorBidi" w:hAnsiTheme="majorBidi" w:cstheme="majorBidi"/>
          <w:sz w:val="30"/>
          <w:szCs w:val="30"/>
          <w:cs/>
        </w:rPr>
        <w:t>จนถึง</w:t>
      </w:r>
      <w:r w:rsidR="001D0E7E">
        <w:rPr>
          <w:rFonts w:asciiTheme="majorBidi" w:hAnsiTheme="majorBidi" w:cstheme="majorBidi" w:hint="cs"/>
          <w:sz w:val="30"/>
          <w:szCs w:val="30"/>
          <w:cs/>
        </w:rPr>
        <w:t>สิ้น</w:t>
      </w:r>
      <w:r w:rsidRPr="002707C5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8441EB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2707C5">
        <w:rPr>
          <w:rFonts w:asciiTheme="majorBidi" w:hAnsiTheme="majorBidi" w:cstheme="majorBidi"/>
          <w:sz w:val="30"/>
          <w:szCs w:val="30"/>
        </w:rPr>
        <w:t xml:space="preserve"> </w:t>
      </w:r>
      <w:r w:rsidRPr="002707C5">
        <w:rPr>
          <w:rFonts w:asciiTheme="majorBidi" w:hAnsiTheme="majorBidi" w:cstheme="majorBidi"/>
          <w:sz w:val="30"/>
          <w:szCs w:val="30"/>
          <w:cs/>
        </w:rPr>
        <w:t xml:space="preserve">บริษัทได้รับอนุญาตประทานบัตรเหมืองแร่หินปูนและหินดินดานเพื่ออุตสาหกรรมปูนซีเมนต์จากกรมพื้นฐานอุตสาหกรรมและการเหมืองแร่ กระทรวงอุตสาหกรรมจำนวนทั้งสิ้น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2707C5">
        <w:rPr>
          <w:rFonts w:asciiTheme="majorBidi" w:hAnsiTheme="majorBidi" w:cstheme="majorBidi"/>
          <w:sz w:val="30"/>
          <w:szCs w:val="30"/>
        </w:rPr>
        <w:t xml:space="preserve"> </w:t>
      </w:r>
      <w:r w:rsidRPr="002707C5">
        <w:rPr>
          <w:rFonts w:asciiTheme="majorBidi" w:hAnsiTheme="majorBidi" w:cstheme="majorBidi"/>
          <w:sz w:val="30"/>
          <w:szCs w:val="30"/>
          <w:cs/>
        </w:rPr>
        <w:t xml:space="preserve">แปลง มีอายุประทานบัตร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2707C5">
        <w:rPr>
          <w:rFonts w:asciiTheme="majorBidi" w:hAnsiTheme="majorBidi" w:cstheme="majorBidi"/>
          <w:sz w:val="30"/>
          <w:szCs w:val="30"/>
        </w:rPr>
        <w:t xml:space="preserve"> -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2707C5">
        <w:rPr>
          <w:rFonts w:asciiTheme="majorBidi" w:hAnsiTheme="majorBidi" w:cstheme="majorBidi"/>
          <w:sz w:val="30"/>
          <w:szCs w:val="30"/>
        </w:rPr>
        <w:t xml:space="preserve"> </w:t>
      </w:r>
      <w:r w:rsidRPr="002707C5">
        <w:rPr>
          <w:rFonts w:asciiTheme="majorBidi" w:hAnsiTheme="majorBidi" w:cstheme="majorBidi"/>
          <w:sz w:val="30"/>
          <w:szCs w:val="30"/>
          <w:cs/>
        </w:rPr>
        <w:t xml:space="preserve">ปี เนื้อที่รวม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7</w:t>
      </w:r>
      <w:r>
        <w:rPr>
          <w:rFonts w:asciiTheme="majorBidi" w:hAnsiTheme="majorBidi" w:cstheme="majorBidi"/>
          <w:sz w:val="30"/>
          <w:szCs w:val="30"/>
        </w:rPr>
        <w:t>,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481</w:t>
      </w:r>
      <w:r w:rsidRPr="002707C5">
        <w:rPr>
          <w:rFonts w:asciiTheme="majorBidi" w:hAnsiTheme="majorBidi" w:cstheme="majorBidi"/>
          <w:sz w:val="30"/>
          <w:szCs w:val="30"/>
        </w:rPr>
        <w:t xml:space="preserve"> </w:t>
      </w:r>
      <w:r w:rsidRPr="002707C5">
        <w:rPr>
          <w:rFonts w:asciiTheme="majorBidi" w:hAnsiTheme="majorBidi" w:cstheme="majorBidi"/>
          <w:sz w:val="30"/>
          <w:szCs w:val="30"/>
          <w:cs/>
        </w:rPr>
        <w:t>ไร่ โดยมีปริมาณแร่หินปูนเป็นจำนวน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399</w:t>
      </w:r>
      <w:r>
        <w:rPr>
          <w:rFonts w:asciiTheme="majorBidi" w:hAnsiTheme="majorBidi" w:cstheme="majorBidi"/>
          <w:sz w:val="30"/>
          <w:szCs w:val="30"/>
        </w:rPr>
        <w:t>,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539</w:t>
      </w:r>
      <w:r>
        <w:rPr>
          <w:rFonts w:asciiTheme="majorBidi" w:hAnsiTheme="majorBidi" w:cstheme="majorBidi"/>
          <w:sz w:val="30"/>
          <w:szCs w:val="30"/>
        </w:rPr>
        <w:t>,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500</w:t>
      </w:r>
      <w:r w:rsidRPr="002707C5">
        <w:rPr>
          <w:rFonts w:asciiTheme="majorBidi" w:hAnsiTheme="majorBidi" w:cstheme="majorBidi"/>
          <w:sz w:val="30"/>
          <w:szCs w:val="30"/>
        </w:rPr>
        <w:t xml:space="preserve"> </w:t>
      </w:r>
      <w:r w:rsidRPr="002707C5">
        <w:rPr>
          <w:rFonts w:asciiTheme="majorBidi" w:hAnsiTheme="majorBidi" w:cstheme="majorBidi"/>
          <w:sz w:val="30"/>
          <w:szCs w:val="30"/>
          <w:cs/>
        </w:rPr>
        <w:t xml:space="preserve">ตัน เป็นหินดินดานจำนวน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43</w:t>
      </w:r>
      <w:r>
        <w:rPr>
          <w:rFonts w:asciiTheme="majorBidi" w:hAnsiTheme="majorBidi" w:cstheme="majorBidi"/>
          <w:sz w:val="30"/>
          <w:szCs w:val="30"/>
          <w:lang w:val="en-US"/>
        </w:rPr>
        <w:t>,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043</w:t>
      </w:r>
      <w:r>
        <w:rPr>
          <w:rFonts w:asciiTheme="majorBidi" w:hAnsiTheme="majorBidi" w:cstheme="majorBidi"/>
          <w:sz w:val="30"/>
          <w:szCs w:val="30"/>
          <w:lang w:val="en-US"/>
        </w:rPr>
        <w:t>,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400</w:t>
      </w:r>
      <w:r w:rsidRPr="002707C5">
        <w:rPr>
          <w:rFonts w:asciiTheme="majorBidi" w:hAnsiTheme="majorBidi" w:cstheme="majorBidi"/>
          <w:sz w:val="30"/>
          <w:szCs w:val="30"/>
        </w:rPr>
        <w:t xml:space="preserve"> </w:t>
      </w:r>
      <w:r w:rsidRPr="002707C5">
        <w:rPr>
          <w:rFonts w:asciiTheme="majorBidi" w:hAnsiTheme="majorBidi" w:cstheme="majorBidi"/>
          <w:sz w:val="30"/>
          <w:szCs w:val="30"/>
          <w:cs/>
        </w:rPr>
        <w:t xml:space="preserve">ตัน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เป็นหินดินซีเมนต์จำนวน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5</w:t>
      </w:r>
      <w:r>
        <w:rPr>
          <w:rFonts w:asciiTheme="majorBidi" w:hAnsiTheme="majorBidi" w:cstheme="majorBidi"/>
          <w:sz w:val="30"/>
          <w:szCs w:val="30"/>
          <w:lang w:val="en-US"/>
        </w:rPr>
        <w:t>,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772</w:t>
      </w:r>
      <w:r>
        <w:rPr>
          <w:rFonts w:asciiTheme="majorBidi" w:hAnsiTheme="majorBidi" w:cstheme="majorBidi"/>
          <w:sz w:val="30"/>
          <w:szCs w:val="30"/>
          <w:lang w:val="en-US"/>
        </w:rPr>
        <w:t>,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500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ตัน </w:t>
      </w:r>
      <w:r w:rsidRPr="002707C5">
        <w:rPr>
          <w:rFonts w:asciiTheme="majorBidi" w:hAnsiTheme="majorBidi" w:cstheme="majorBidi"/>
          <w:sz w:val="30"/>
          <w:szCs w:val="30"/>
          <w:cs/>
        </w:rPr>
        <w:t xml:space="preserve">รวมเป็นจำนวนทั้งสิ้น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448</w:t>
      </w:r>
      <w:r>
        <w:rPr>
          <w:rFonts w:asciiTheme="majorBidi" w:hAnsiTheme="majorBidi" w:cstheme="majorBidi"/>
          <w:sz w:val="30"/>
          <w:szCs w:val="30"/>
          <w:lang w:val="en-US"/>
        </w:rPr>
        <w:t>,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355</w:t>
      </w:r>
      <w:r>
        <w:rPr>
          <w:rFonts w:asciiTheme="majorBidi" w:hAnsiTheme="majorBidi" w:cstheme="majorBidi"/>
          <w:sz w:val="30"/>
          <w:szCs w:val="30"/>
          <w:lang w:val="en-US"/>
        </w:rPr>
        <w:t>,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400</w:t>
      </w:r>
      <w:r w:rsidRPr="002707C5">
        <w:rPr>
          <w:rFonts w:asciiTheme="majorBidi" w:hAnsiTheme="majorBidi" w:cstheme="majorBidi"/>
          <w:sz w:val="30"/>
          <w:szCs w:val="30"/>
        </w:rPr>
        <w:t xml:space="preserve"> </w:t>
      </w:r>
      <w:r w:rsidRPr="002707C5">
        <w:rPr>
          <w:rFonts w:asciiTheme="majorBidi" w:hAnsiTheme="majorBidi" w:cstheme="majorBidi"/>
          <w:sz w:val="30"/>
          <w:szCs w:val="30"/>
          <w:cs/>
        </w:rPr>
        <w:t xml:space="preserve">ตัน (เฉลี่ยจำนวน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16</w:t>
      </w:r>
      <w:r>
        <w:rPr>
          <w:rFonts w:asciiTheme="majorBidi" w:hAnsiTheme="majorBidi" w:cstheme="majorBidi"/>
          <w:sz w:val="30"/>
          <w:szCs w:val="30"/>
          <w:lang w:val="en-US"/>
        </w:rPr>
        <w:t>.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2707C5">
        <w:rPr>
          <w:rFonts w:asciiTheme="majorBidi" w:hAnsiTheme="majorBidi" w:cstheme="majorBidi"/>
          <w:sz w:val="30"/>
          <w:szCs w:val="30"/>
        </w:rPr>
        <w:t xml:space="preserve"> </w:t>
      </w:r>
      <w:r w:rsidRPr="002707C5">
        <w:rPr>
          <w:rFonts w:asciiTheme="majorBidi" w:hAnsiTheme="majorBidi" w:cstheme="majorBidi"/>
          <w:sz w:val="30"/>
          <w:szCs w:val="30"/>
          <w:cs/>
        </w:rPr>
        <w:t>ล้านตัน/ปี)</w:t>
      </w:r>
    </w:p>
    <w:p w14:paraId="56D2136A" w14:textId="77777777" w:rsidR="00035F1F" w:rsidRDefault="00035F1F" w:rsidP="00035F1F">
      <w:pPr>
        <w:pStyle w:val="Bo-Blankline"/>
        <w:ind w:left="99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sectPr w:rsidR="00035F1F" w:rsidSect="00412DB6">
      <w:pgSz w:w="11909" w:h="16834" w:code="9"/>
      <w:pgMar w:top="691" w:right="1152" w:bottom="576" w:left="1152" w:header="720" w:footer="720" w:gutter="0"/>
      <w:paperSrc w:first="7" w:other="7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605FC0" w14:textId="77777777" w:rsidR="00752AF6" w:rsidRDefault="00752AF6">
      <w:r>
        <w:separator/>
      </w:r>
    </w:p>
  </w:endnote>
  <w:endnote w:type="continuationSeparator" w:id="0">
    <w:p w14:paraId="104A42E8" w14:textId="77777777" w:rsidR="00752AF6" w:rsidRDefault="00752A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BDF47E" w14:textId="4A6EE722" w:rsidR="00316BFE" w:rsidRDefault="00316BFE" w:rsidP="00896DD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 w:rsidR="00B03757" w:rsidRPr="00B03757">
      <w:rPr>
        <w:rStyle w:val="PageNumber"/>
        <w:noProof/>
        <w:lang w:val="en-US"/>
      </w:rPr>
      <w:t>5</w:t>
    </w:r>
    <w:r>
      <w:rPr>
        <w:rStyle w:val="PageNumber"/>
      </w:rPr>
      <w:fldChar w:fldCharType="end"/>
    </w:r>
  </w:p>
  <w:p w14:paraId="0F595700" w14:textId="77777777" w:rsidR="00316BFE" w:rsidRDefault="00316BFE">
    <w:pPr>
      <w:pStyle w:val="Footer"/>
      <w:ind w:right="360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3080773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3D88F22" w14:textId="3BBC3F7B" w:rsidR="00970A42" w:rsidRPr="0064777C" w:rsidRDefault="00970A4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4777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4777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4777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7805FE" w:rsidRPr="007805FE">
          <w:rPr>
            <w:rFonts w:asciiTheme="majorBidi" w:hAnsiTheme="majorBidi" w:cstheme="majorBidi"/>
            <w:noProof/>
            <w:sz w:val="30"/>
            <w:szCs w:val="30"/>
            <w:lang w:val="en-US"/>
          </w:rPr>
          <w:t>77</w:t>
        </w:r>
        <w:r w:rsidRPr="0064777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69744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5528B2C" w14:textId="35A80C98" w:rsidR="0064777C" w:rsidRPr="0064777C" w:rsidRDefault="0064777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4777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4777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4777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7805FE" w:rsidRPr="007805FE">
          <w:rPr>
            <w:rFonts w:asciiTheme="majorBidi" w:hAnsiTheme="majorBidi" w:cstheme="majorBidi"/>
            <w:noProof/>
            <w:sz w:val="30"/>
            <w:szCs w:val="30"/>
            <w:lang w:val="en-US"/>
          </w:rPr>
          <w:t>78</w:t>
        </w:r>
        <w:r w:rsidRPr="0064777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B2DB68" w14:textId="46DC4EC4" w:rsidR="00970A42" w:rsidRPr="00896DD3" w:rsidRDefault="00970A42" w:rsidP="004E74CF">
    <w:pPr>
      <w:pStyle w:val="Footer"/>
      <w:framePr w:w="603" w:wrap="around" w:vAnchor="text" w:hAnchor="page" w:x="5511" w:y="83"/>
      <w:ind w:right="-255"/>
      <w:jc w:val="center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7805FE">
      <w:rPr>
        <w:rStyle w:val="PageNumber"/>
        <w:rFonts w:ascii="Angsana New" w:hAnsi="Angsana New" w:cs="Angsana New"/>
        <w:noProof/>
        <w:sz w:val="30"/>
        <w:szCs w:val="30"/>
      </w:rPr>
      <w:t>81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F9817DF" w14:textId="77777777" w:rsidR="00970A42" w:rsidRDefault="00970A42" w:rsidP="0039579F">
    <w:pPr>
      <w:pStyle w:val="Footer"/>
      <w:tabs>
        <w:tab w:val="clear" w:pos="8505"/>
      </w:tabs>
      <w:ind w:right="360"/>
      <w:jc w:val="right"/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096183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5B2204" w14:textId="047BA57E" w:rsidR="00970A42" w:rsidRPr="009C0306" w:rsidRDefault="00970A42" w:rsidP="009C030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805FE">
          <w:rPr>
            <w:noProof/>
          </w:rPr>
          <w:t>84</w:t>
        </w:r>
        <w:r>
          <w:rPr>
            <w:noProof/>
          </w:rPr>
          <w:fldChar w:fldCharType="end"/>
        </w:r>
      </w:p>
    </w:sdtContent>
  </w:sdt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EC4853" w14:textId="756343E5" w:rsidR="00970A42" w:rsidRPr="00896DD3" w:rsidRDefault="00970A42" w:rsidP="00E40410">
    <w:pPr>
      <w:pStyle w:val="Footer"/>
      <w:framePr w:w="603" w:wrap="around" w:vAnchor="text" w:hAnchor="page" w:x="5527" w:y="-77"/>
      <w:ind w:right="-255"/>
      <w:jc w:val="center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7805FE">
      <w:rPr>
        <w:rStyle w:val="PageNumber"/>
        <w:rFonts w:ascii="Angsana New" w:hAnsi="Angsana New" w:cs="Angsana New"/>
        <w:noProof/>
        <w:sz w:val="30"/>
        <w:szCs w:val="30"/>
      </w:rPr>
      <w:t>88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6F9F718A" w14:textId="77777777" w:rsidR="00970A42" w:rsidRDefault="00970A42">
    <w:pPr>
      <w:pStyle w:val="Footer"/>
      <w:tabs>
        <w:tab w:val="clear" w:pos="8505"/>
      </w:tabs>
      <w:ind w:right="360"/>
      <w:jc w:val="right"/>
    </w:pP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0917F6" w14:textId="5BF7C130" w:rsidR="00970A42" w:rsidRPr="00896DD3" w:rsidRDefault="00970A42" w:rsidP="00E40410">
    <w:pPr>
      <w:pStyle w:val="Footer"/>
      <w:framePr w:w="649" w:wrap="around" w:vAnchor="text" w:hAnchor="page" w:x="8190" w:y="-75"/>
      <w:jc w:val="center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7805FE">
      <w:rPr>
        <w:rStyle w:val="PageNumber"/>
        <w:rFonts w:ascii="Angsana New" w:hAnsi="Angsana New" w:cs="Angsana New"/>
        <w:noProof/>
        <w:sz w:val="30"/>
        <w:szCs w:val="30"/>
      </w:rPr>
      <w:t>89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DE90458" w14:textId="77777777" w:rsidR="00970A42" w:rsidRDefault="00970A42">
    <w:pPr>
      <w:pStyle w:val="Footer"/>
      <w:tabs>
        <w:tab w:val="clear" w:pos="8505"/>
      </w:tabs>
      <w:ind w:right="360"/>
      <w:jc w:val="right"/>
    </w:pP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ED73B8" w14:textId="03F121A9" w:rsidR="00970A42" w:rsidRPr="00896DD3" w:rsidRDefault="00970A42" w:rsidP="00920947">
    <w:pPr>
      <w:pStyle w:val="Footer"/>
      <w:framePr w:wrap="around" w:vAnchor="text" w:hAnchor="page" w:x="5869" w:y="104"/>
      <w:jc w:val="center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7805FE">
      <w:rPr>
        <w:rStyle w:val="PageNumber"/>
        <w:rFonts w:ascii="Angsana New" w:hAnsi="Angsana New" w:cs="Angsana New"/>
        <w:noProof/>
        <w:sz w:val="30"/>
        <w:szCs w:val="30"/>
      </w:rPr>
      <w:t>105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D7D091F" w14:textId="77777777" w:rsidR="00970A42" w:rsidRPr="00ED388D" w:rsidRDefault="00970A42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8916419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80A5CD3" w14:textId="131635B1" w:rsidR="00970A42" w:rsidRDefault="00970A42">
        <w:pPr>
          <w:pStyle w:val="Footer"/>
          <w:jc w:val="center"/>
        </w:pPr>
        <w:r w:rsidRPr="00ED388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D388D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D388D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7805FE" w:rsidRPr="007805FE">
          <w:rPr>
            <w:rFonts w:asciiTheme="majorBidi" w:hAnsiTheme="majorBidi" w:cstheme="majorBidi"/>
            <w:noProof/>
            <w:sz w:val="30"/>
            <w:szCs w:val="30"/>
            <w:lang w:val="en-US"/>
          </w:rPr>
          <w:t>129</w:t>
        </w:r>
        <w:r w:rsidRPr="00ED388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1FA13A01" w14:textId="77777777" w:rsidR="00970A42" w:rsidRPr="00ED388D" w:rsidRDefault="00970A42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18F6B8" w14:textId="5EBE3E1A" w:rsidR="00316BFE" w:rsidRPr="00065DCA" w:rsidRDefault="00316BFE" w:rsidP="009306B9">
    <w:pPr>
      <w:pStyle w:val="Footer"/>
      <w:framePr w:wrap="around" w:vAnchor="text" w:hAnchor="margin" w:xAlign="center" w:y="1"/>
      <w:rPr>
        <w:rStyle w:val="PageNumber"/>
        <w:rFonts w:ascii="Angsana New" w:cs="Angsana New"/>
        <w:sz w:val="30"/>
        <w:szCs w:val="30"/>
        <w:lang w:val="en-US"/>
      </w:rPr>
    </w:pP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065DCA">
      <w:rPr>
        <w:rStyle w:val="PageNumber"/>
        <w:rFonts w:ascii="Angsana New" w:cs="Angsana New"/>
        <w:sz w:val="30"/>
        <w:szCs w:val="30"/>
        <w:lang w:val="en-US"/>
      </w:rPr>
      <w:instrText xml:space="preserve"> </w:instrTex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 w:rsidRPr="00065DCA">
      <w:rPr>
        <w:rStyle w:val="PageNumber"/>
        <w:rFonts w:ascii="Angsana New" w:cs="Angsana New"/>
        <w:noProof/>
        <w:sz w:val="30"/>
        <w:szCs w:val="30"/>
        <w:lang w:val="en-US"/>
      </w:rPr>
      <w:t>51</w: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end"/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065DCA">
      <w:rPr>
        <w:rStyle w:val="PageNumber"/>
        <w:rFonts w:ascii="Angsana New" w:cs="Angsana New"/>
        <w:sz w:val="30"/>
        <w:szCs w:val="30"/>
        <w:lang w:val="en-US"/>
      </w:rPr>
      <w:instrText xml:space="preserve"> PAGE </w:instrTex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 w:rsidR="007805FE">
      <w:rPr>
        <w:rStyle w:val="PageNumber"/>
        <w:rFonts w:ascii="Angsana New" w:cs="Angsana New"/>
        <w:noProof/>
        <w:sz w:val="30"/>
        <w:szCs w:val="30"/>
        <w:lang w:val="en-US"/>
      </w:rPr>
      <w:t>59</w: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end"/>
    </w:r>
  </w:p>
  <w:p w14:paraId="24BDBA80" w14:textId="77777777" w:rsidR="00316BFE" w:rsidRPr="00EF2E6A" w:rsidRDefault="00316BFE">
    <w:pPr>
      <w:pStyle w:val="Footer"/>
      <w:ind w:right="360"/>
      <w:rPr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911A5F" w14:textId="195FEFB1" w:rsidR="00B23C08" w:rsidRPr="006170A6" w:rsidRDefault="00B23C08" w:rsidP="00A14E61">
    <w:pPr>
      <w:pStyle w:val="Footer"/>
      <w:framePr w:wrap="around" w:vAnchor="text" w:hAnchor="page" w:x="8489" w:y="-1"/>
      <w:rPr>
        <w:rStyle w:val="PageNumber"/>
        <w:rFonts w:ascii="Angsana New" w:cs="Angsana New"/>
        <w:sz w:val="30"/>
        <w:szCs w:val="30"/>
        <w:lang w:val="en-US"/>
      </w:rPr>
    </w:pP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6170A6">
      <w:rPr>
        <w:rStyle w:val="PageNumber"/>
        <w:rFonts w:ascii="Angsana New" w:cs="Angsana New"/>
        <w:sz w:val="30"/>
        <w:szCs w:val="30"/>
        <w:lang w:val="en-US"/>
      </w:rPr>
      <w:instrText xml:space="preserve"> PAGE  </w:instrText>
    </w: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 w:rsidR="007805FE">
      <w:rPr>
        <w:rStyle w:val="PageNumber"/>
        <w:rFonts w:ascii="Angsana New" w:cs="Angsana New"/>
        <w:noProof/>
        <w:sz w:val="30"/>
        <w:szCs w:val="30"/>
        <w:lang w:val="en-US"/>
      </w:rPr>
      <w:t>62</w:t>
    </w: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end"/>
    </w:r>
  </w:p>
  <w:p w14:paraId="58AD5360" w14:textId="77777777" w:rsidR="00B23C08" w:rsidRPr="009B2EBB" w:rsidRDefault="00B23C08">
    <w:pPr>
      <w:pStyle w:val="Footer"/>
      <w:ind w:right="360"/>
      <w:rPr>
        <w:lang w:val="en-US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7DE0F2" w14:textId="49ED98D2" w:rsidR="00970A42" w:rsidRDefault="00970A42" w:rsidP="00896DD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 w:rsidR="00B03757" w:rsidRPr="00B03757">
      <w:rPr>
        <w:rStyle w:val="PageNumber"/>
        <w:noProof/>
        <w:lang w:val="en-US"/>
      </w:rPr>
      <w:t>5</w:t>
    </w:r>
    <w:r>
      <w:rPr>
        <w:rStyle w:val="PageNumber"/>
      </w:rPr>
      <w:fldChar w:fldCharType="end"/>
    </w:r>
  </w:p>
  <w:p w14:paraId="462B7CDB" w14:textId="77777777" w:rsidR="00970A42" w:rsidRDefault="00970A42">
    <w:pPr>
      <w:pStyle w:val="Footer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83CFB8" w14:textId="051F1089" w:rsidR="00970A42" w:rsidRPr="00065DCA" w:rsidRDefault="00970A42" w:rsidP="009306B9">
    <w:pPr>
      <w:pStyle w:val="Footer"/>
      <w:framePr w:wrap="around" w:vAnchor="text" w:hAnchor="margin" w:xAlign="center" w:y="1"/>
      <w:rPr>
        <w:rStyle w:val="PageNumber"/>
        <w:rFonts w:ascii="Angsana New" w:cs="Angsana New"/>
        <w:sz w:val="30"/>
        <w:szCs w:val="30"/>
        <w:lang w:val="en-US"/>
      </w:rPr>
    </w:pP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065DCA">
      <w:rPr>
        <w:rStyle w:val="PageNumber"/>
        <w:rFonts w:ascii="Angsana New" w:cs="Angsana New"/>
        <w:sz w:val="30"/>
        <w:szCs w:val="30"/>
        <w:lang w:val="en-US"/>
      </w:rPr>
      <w:instrText xml:space="preserve"> </w:instrTex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 w:rsidRPr="00065DCA">
      <w:rPr>
        <w:rStyle w:val="PageNumber"/>
        <w:rFonts w:ascii="Angsana New" w:cs="Angsana New"/>
        <w:noProof/>
        <w:sz w:val="30"/>
        <w:szCs w:val="30"/>
        <w:lang w:val="en-US"/>
      </w:rPr>
      <w:t>51</w: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end"/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065DCA">
      <w:rPr>
        <w:rStyle w:val="PageNumber"/>
        <w:rFonts w:ascii="Angsana New" w:cs="Angsana New"/>
        <w:sz w:val="30"/>
        <w:szCs w:val="30"/>
        <w:lang w:val="en-US"/>
      </w:rPr>
      <w:instrText xml:space="preserve"> PAGE </w:instrTex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 w:rsidR="007805FE">
      <w:rPr>
        <w:rStyle w:val="PageNumber"/>
        <w:rFonts w:ascii="Angsana New" w:cs="Angsana New"/>
        <w:noProof/>
        <w:sz w:val="30"/>
        <w:szCs w:val="30"/>
        <w:lang w:val="en-US"/>
      </w:rPr>
      <w:t>64</w: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end"/>
    </w:r>
  </w:p>
  <w:p w14:paraId="39C4B5F0" w14:textId="77777777" w:rsidR="00970A42" w:rsidRPr="00EF2E6A" w:rsidRDefault="00970A42">
    <w:pPr>
      <w:pStyle w:val="Footer"/>
      <w:ind w:right="360"/>
      <w:rPr>
        <w:lang w:val="en-US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3604577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95BF9CD" w14:textId="675C4CD3" w:rsidR="00970A42" w:rsidRPr="003B73D8" w:rsidRDefault="00970A42" w:rsidP="003B73D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B73D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B73D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B73D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7805FE">
          <w:rPr>
            <w:rFonts w:asciiTheme="majorBidi" w:hAnsiTheme="majorBidi" w:cstheme="majorBidi"/>
            <w:noProof/>
            <w:sz w:val="30"/>
            <w:szCs w:val="30"/>
          </w:rPr>
          <w:t>69</w:t>
        </w:r>
        <w:r w:rsidRPr="003B73D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13F229" w14:textId="5D8EB57B" w:rsidR="00970A42" w:rsidRPr="00896DD3" w:rsidRDefault="00970A42" w:rsidP="00065DCA">
    <w:pPr>
      <w:pStyle w:val="Footer"/>
      <w:framePr w:w="285" w:wrap="around" w:vAnchor="text" w:hAnchor="page" w:x="5883" w:y="-77"/>
      <w:jc w:val="center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7805FE">
      <w:rPr>
        <w:rStyle w:val="PageNumber"/>
        <w:rFonts w:ascii="Angsana New" w:hAnsi="Angsana New" w:cs="Angsana New"/>
        <w:noProof/>
        <w:sz w:val="30"/>
        <w:szCs w:val="30"/>
      </w:rPr>
      <w:t>70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343DED3B" w14:textId="77777777" w:rsidR="00970A42" w:rsidRDefault="00970A42">
    <w:pPr>
      <w:pStyle w:val="Footer"/>
      <w:tabs>
        <w:tab w:val="clear" w:pos="8505"/>
      </w:tabs>
      <w:ind w:right="360"/>
      <w:jc w:val="right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07E5EC" w14:textId="4BC722A2" w:rsidR="00970A42" w:rsidRPr="00896DD3" w:rsidRDefault="00970A42" w:rsidP="00A14E61">
    <w:pPr>
      <w:pStyle w:val="Footer"/>
      <w:framePr w:w="285" w:wrap="around" w:vAnchor="text" w:hAnchor="page" w:x="8489" w:y="-75"/>
      <w:jc w:val="center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7805FE">
      <w:rPr>
        <w:rStyle w:val="PageNumber"/>
        <w:rFonts w:ascii="Angsana New" w:hAnsi="Angsana New" w:cs="Angsana New"/>
        <w:noProof/>
        <w:sz w:val="30"/>
        <w:szCs w:val="30"/>
      </w:rPr>
      <w:t>74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20C7371" w14:textId="77777777" w:rsidR="00970A42" w:rsidRDefault="00970A42">
    <w:pPr>
      <w:pStyle w:val="Footer"/>
      <w:tabs>
        <w:tab w:val="clear" w:pos="8505"/>
      </w:tabs>
      <w:ind w:right="360"/>
      <w:jc w:val="right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562971" w14:textId="6A9A8B7A" w:rsidR="00970A42" w:rsidRPr="00896DD3" w:rsidRDefault="00970A42" w:rsidP="004E74CF">
    <w:pPr>
      <w:pStyle w:val="Footer"/>
      <w:framePr w:w="603" w:wrap="around" w:vAnchor="text" w:hAnchor="page" w:x="5511" w:y="83"/>
      <w:ind w:right="-255"/>
      <w:jc w:val="center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7805FE">
      <w:rPr>
        <w:rStyle w:val="PageNumber"/>
        <w:rFonts w:ascii="Angsana New" w:hAnsi="Angsana New" w:cs="Angsana New"/>
        <w:noProof/>
        <w:sz w:val="30"/>
        <w:szCs w:val="30"/>
      </w:rPr>
      <w:t>76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5808BE0" w14:textId="77777777" w:rsidR="00970A42" w:rsidRDefault="00970A42">
    <w:pPr>
      <w:pStyle w:val="Footer"/>
      <w:tabs>
        <w:tab w:val="clear" w:pos="8505"/>
      </w:tabs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DCAB0B" w14:textId="77777777" w:rsidR="00752AF6" w:rsidRDefault="00752AF6">
      <w:r>
        <w:separator/>
      </w:r>
    </w:p>
  </w:footnote>
  <w:footnote w:type="continuationSeparator" w:id="0">
    <w:p w14:paraId="3A1F4EA5" w14:textId="77777777" w:rsidR="00752AF6" w:rsidRDefault="00752A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D0598D" w14:textId="77777777" w:rsidR="00316BFE" w:rsidRPr="0000532C" w:rsidRDefault="00316BFE" w:rsidP="00062DD5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0532C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00532C">
      <w:rPr>
        <w:rFonts w:ascii="Angsana New" w:hAnsi="Angsana New"/>
        <w:b/>
        <w:bCs/>
        <w:sz w:val="32"/>
        <w:szCs w:val="32"/>
      </w:rPr>
      <w:t>(</w:t>
    </w:r>
    <w:r w:rsidRPr="0000532C">
      <w:rPr>
        <w:rFonts w:ascii="Angsana New" w:hAnsi="Angsana New"/>
        <w:b/>
        <w:bCs/>
        <w:sz w:val="32"/>
        <w:szCs w:val="32"/>
        <w:cs/>
      </w:rPr>
      <w:t>มหาชน</w:t>
    </w:r>
    <w:r w:rsidRPr="0000532C">
      <w:rPr>
        <w:rFonts w:ascii="Angsana New" w:hAnsi="Angsana New"/>
        <w:b/>
        <w:bCs/>
        <w:sz w:val="32"/>
        <w:szCs w:val="32"/>
      </w:rPr>
      <w:t xml:space="preserve">) </w:t>
    </w:r>
    <w:r w:rsidRPr="0000532C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77087A05" w14:textId="77777777" w:rsidR="00316BFE" w:rsidRPr="0000532C" w:rsidRDefault="00316BFE" w:rsidP="00062DD5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0532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B3DFF24" w14:textId="473D3341" w:rsidR="00316BFE" w:rsidRPr="0000532C" w:rsidRDefault="00316BFE" w:rsidP="00062DD5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00532C"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 w:rsidR="00B03757" w:rsidRPr="00B03757">
      <w:rPr>
        <w:rFonts w:ascii="Angsana New" w:hAnsi="Angsana New"/>
        <w:b/>
        <w:bCs/>
        <w:sz w:val="32"/>
        <w:szCs w:val="32"/>
        <w:lang w:val="en-US"/>
      </w:rPr>
      <w:t>31</w:t>
    </w:r>
    <w:r w:rsidRPr="0000532C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00532C">
      <w:rPr>
        <w:rFonts w:ascii="Angsana New" w:hAnsi="Angsana New" w:hint="cs"/>
        <w:b/>
        <w:bCs/>
        <w:sz w:val="32"/>
        <w:szCs w:val="32"/>
        <w:cs/>
        <w:lang w:val="en-US"/>
      </w:rPr>
      <w:t xml:space="preserve">ธันวาคม </w:t>
    </w:r>
    <w:r w:rsidR="00B03757" w:rsidRPr="00B03757">
      <w:rPr>
        <w:rFonts w:ascii="Angsana New" w:hAnsi="Angsana New"/>
        <w:b/>
        <w:bCs/>
        <w:sz w:val="32"/>
        <w:szCs w:val="32"/>
        <w:lang w:val="en-US"/>
      </w:rPr>
      <w:t>256</w:t>
    </w:r>
    <w:r w:rsidR="004B049D">
      <w:rPr>
        <w:rFonts w:ascii="Angsana New" w:hAnsi="Angsana New"/>
        <w:b/>
        <w:bCs/>
        <w:sz w:val="32"/>
        <w:szCs w:val="32"/>
        <w:lang w:val="en-US"/>
      </w:rPr>
      <w:t>7</w:t>
    </w:r>
  </w:p>
  <w:p w14:paraId="3471BC28" w14:textId="77777777" w:rsidR="00316BFE" w:rsidRPr="00D36992" w:rsidRDefault="00316BFE" w:rsidP="003345DB">
    <w:pPr>
      <w:rPr>
        <w:rFonts w:asciiTheme="majorBidi" w:hAnsiTheme="majorBidi" w:cstheme="majorBidi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CC6841" w14:textId="77777777" w:rsidR="00970A42" w:rsidRPr="0000532C" w:rsidRDefault="00970A42" w:rsidP="00062DD5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0532C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00532C">
      <w:rPr>
        <w:rFonts w:ascii="Angsana New" w:hAnsi="Angsana New"/>
        <w:b/>
        <w:bCs/>
        <w:sz w:val="32"/>
        <w:szCs w:val="32"/>
      </w:rPr>
      <w:t>(</w:t>
    </w:r>
    <w:r w:rsidRPr="0000532C">
      <w:rPr>
        <w:rFonts w:ascii="Angsana New" w:hAnsi="Angsana New"/>
        <w:b/>
        <w:bCs/>
        <w:sz w:val="32"/>
        <w:szCs w:val="32"/>
        <w:cs/>
      </w:rPr>
      <w:t>มหาชน</w:t>
    </w:r>
    <w:r w:rsidRPr="0000532C">
      <w:rPr>
        <w:rFonts w:ascii="Angsana New" w:hAnsi="Angsana New"/>
        <w:b/>
        <w:bCs/>
        <w:sz w:val="32"/>
        <w:szCs w:val="32"/>
      </w:rPr>
      <w:t xml:space="preserve">) </w:t>
    </w:r>
    <w:r w:rsidRPr="0000532C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3FC8752F" w14:textId="77777777" w:rsidR="00970A42" w:rsidRPr="0000532C" w:rsidRDefault="00970A42" w:rsidP="00062DD5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0532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8445CC7" w14:textId="34F834BA" w:rsidR="00970A42" w:rsidRPr="0000532C" w:rsidRDefault="00970A42" w:rsidP="00062DD5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00532C"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 w:rsidR="00B03757" w:rsidRPr="00B03757">
      <w:rPr>
        <w:rFonts w:ascii="Angsana New" w:hAnsi="Angsana New"/>
        <w:b/>
        <w:bCs/>
        <w:sz w:val="32"/>
        <w:szCs w:val="32"/>
        <w:lang w:val="en-US"/>
      </w:rPr>
      <w:t>31</w:t>
    </w:r>
    <w:r w:rsidRPr="0000532C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00532C">
      <w:rPr>
        <w:rFonts w:ascii="Angsana New" w:hAnsi="Angsana New" w:hint="cs"/>
        <w:b/>
        <w:bCs/>
        <w:sz w:val="32"/>
        <w:szCs w:val="32"/>
        <w:cs/>
        <w:lang w:val="en-US"/>
      </w:rPr>
      <w:t xml:space="preserve">ธันวาคม </w:t>
    </w:r>
    <w:r w:rsidR="00B03757" w:rsidRPr="00B03757">
      <w:rPr>
        <w:rFonts w:ascii="Angsana New" w:hAnsi="Angsana New"/>
        <w:b/>
        <w:bCs/>
        <w:sz w:val="32"/>
        <w:szCs w:val="32"/>
        <w:lang w:val="en-US"/>
      </w:rPr>
      <w:t>256</w:t>
    </w:r>
    <w:r w:rsidR="000F667F">
      <w:rPr>
        <w:rFonts w:ascii="Angsana New" w:hAnsi="Angsana New"/>
        <w:b/>
        <w:bCs/>
        <w:sz w:val="32"/>
        <w:szCs w:val="32"/>
        <w:lang w:val="en-US"/>
      </w:rPr>
      <w:t>7</w:t>
    </w:r>
  </w:p>
  <w:p w14:paraId="60F9598D" w14:textId="77777777" w:rsidR="00970A42" w:rsidRPr="00D36992" w:rsidRDefault="00970A42" w:rsidP="003345DB">
    <w:pPr>
      <w:rPr>
        <w:rFonts w:asciiTheme="majorBidi" w:hAnsiTheme="majorBidi" w:cstheme="majorBidi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9266B5" w14:textId="77777777" w:rsidR="0064777C" w:rsidRPr="0000532C" w:rsidRDefault="0064777C" w:rsidP="00062DD5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0532C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00532C">
      <w:rPr>
        <w:rFonts w:ascii="Angsana New" w:hAnsi="Angsana New"/>
        <w:b/>
        <w:bCs/>
        <w:sz w:val="32"/>
        <w:szCs w:val="32"/>
      </w:rPr>
      <w:t>(</w:t>
    </w:r>
    <w:r w:rsidRPr="0000532C">
      <w:rPr>
        <w:rFonts w:ascii="Angsana New" w:hAnsi="Angsana New"/>
        <w:b/>
        <w:bCs/>
        <w:sz w:val="32"/>
        <w:szCs w:val="32"/>
        <w:cs/>
      </w:rPr>
      <w:t>มหาชน</w:t>
    </w:r>
    <w:r w:rsidRPr="0000532C">
      <w:rPr>
        <w:rFonts w:ascii="Angsana New" w:hAnsi="Angsana New"/>
        <w:b/>
        <w:bCs/>
        <w:sz w:val="32"/>
        <w:szCs w:val="32"/>
      </w:rPr>
      <w:t xml:space="preserve">) </w:t>
    </w:r>
    <w:r w:rsidRPr="0000532C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27B28B7" w14:textId="77777777" w:rsidR="0064777C" w:rsidRPr="0000532C" w:rsidRDefault="0064777C" w:rsidP="00062DD5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0532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9D5AABA" w14:textId="5A427715" w:rsidR="0064777C" w:rsidRPr="0000532C" w:rsidRDefault="0064777C" w:rsidP="00062DD5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00532C"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 w:rsidR="00B03757" w:rsidRPr="00B03757">
      <w:rPr>
        <w:rFonts w:ascii="Angsana New" w:hAnsi="Angsana New"/>
        <w:b/>
        <w:bCs/>
        <w:sz w:val="32"/>
        <w:szCs w:val="32"/>
        <w:lang w:val="en-US"/>
      </w:rPr>
      <w:t>31</w:t>
    </w:r>
    <w:r w:rsidRPr="0000532C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00532C">
      <w:rPr>
        <w:rFonts w:ascii="Angsana New" w:hAnsi="Angsana New" w:hint="cs"/>
        <w:b/>
        <w:bCs/>
        <w:sz w:val="32"/>
        <w:szCs w:val="32"/>
        <w:cs/>
        <w:lang w:val="en-US"/>
      </w:rPr>
      <w:t xml:space="preserve">ธันวาคม </w:t>
    </w:r>
    <w:r w:rsidR="00B03757" w:rsidRPr="00B03757">
      <w:rPr>
        <w:rFonts w:ascii="Angsana New" w:hAnsi="Angsana New"/>
        <w:b/>
        <w:bCs/>
        <w:sz w:val="32"/>
        <w:szCs w:val="32"/>
        <w:lang w:val="en-US"/>
      </w:rPr>
      <w:t>256</w:t>
    </w:r>
    <w:r w:rsidR="00715A56">
      <w:rPr>
        <w:rFonts w:ascii="Angsana New" w:hAnsi="Angsana New"/>
        <w:b/>
        <w:bCs/>
        <w:sz w:val="32"/>
        <w:szCs w:val="32"/>
        <w:lang w:val="en-US"/>
      </w:rPr>
      <w:t>7</w:t>
    </w:r>
  </w:p>
  <w:p w14:paraId="25038EE5" w14:textId="77777777" w:rsidR="0064777C" w:rsidRPr="00D36992" w:rsidRDefault="0064777C" w:rsidP="003345DB">
    <w:pPr>
      <w:rPr>
        <w:rFonts w:asciiTheme="majorBidi" w:hAnsiTheme="majorBidi" w:cstheme="majorBidi"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7A9E87" w14:textId="77777777" w:rsidR="00970A42" w:rsidRPr="0000532C" w:rsidRDefault="00970A42" w:rsidP="003345D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0532C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00532C">
      <w:rPr>
        <w:rFonts w:ascii="Angsana New" w:hAnsi="Angsana New"/>
        <w:b/>
        <w:bCs/>
        <w:sz w:val="32"/>
        <w:szCs w:val="32"/>
      </w:rPr>
      <w:t>(</w:t>
    </w:r>
    <w:r w:rsidRPr="0000532C">
      <w:rPr>
        <w:rFonts w:ascii="Angsana New" w:hAnsi="Angsana New"/>
        <w:b/>
        <w:bCs/>
        <w:sz w:val="32"/>
        <w:szCs w:val="32"/>
        <w:cs/>
      </w:rPr>
      <w:t>มหาชน</w:t>
    </w:r>
    <w:r w:rsidRPr="0000532C">
      <w:rPr>
        <w:rFonts w:ascii="Angsana New" w:hAnsi="Angsana New"/>
        <w:b/>
        <w:bCs/>
        <w:sz w:val="32"/>
        <w:szCs w:val="32"/>
      </w:rPr>
      <w:t xml:space="preserve">) </w:t>
    </w:r>
    <w:r w:rsidRPr="0000532C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432084FF" w14:textId="77777777" w:rsidR="00970A42" w:rsidRPr="0000532C" w:rsidRDefault="00970A42" w:rsidP="003345D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0532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19B1050" w14:textId="30B17C42" w:rsidR="00970A42" w:rsidRPr="0000532C" w:rsidRDefault="00970A42" w:rsidP="003345DB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00532C"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 w:rsidR="00B03757" w:rsidRPr="00B03757">
      <w:rPr>
        <w:rFonts w:ascii="Angsana New" w:hAnsi="Angsana New"/>
        <w:b/>
        <w:bCs/>
        <w:sz w:val="32"/>
        <w:szCs w:val="32"/>
        <w:lang w:val="en-US"/>
      </w:rPr>
      <w:t>31</w:t>
    </w:r>
    <w:r w:rsidRPr="0000532C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00532C">
      <w:rPr>
        <w:rFonts w:ascii="Angsana New" w:hAnsi="Angsana New" w:hint="cs"/>
        <w:b/>
        <w:bCs/>
        <w:sz w:val="32"/>
        <w:szCs w:val="32"/>
        <w:cs/>
        <w:lang w:val="en-US"/>
      </w:rPr>
      <w:t xml:space="preserve">ธันวาคม </w:t>
    </w:r>
    <w:r w:rsidR="00B03757" w:rsidRPr="00B03757">
      <w:rPr>
        <w:rFonts w:ascii="Angsana New" w:hAnsi="Angsana New"/>
        <w:b/>
        <w:bCs/>
        <w:sz w:val="32"/>
        <w:szCs w:val="32"/>
        <w:lang w:val="en-US"/>
      </w:rPr>
      <w:t>256</w:t>
    </w:r>
    <w:r w:rsidR="0037281D">
      <w:rPr>
        <w:rFonts w:ascii="Angsana New" w:hAnsi="Angsana New"/>
        <w:b/>
        <w:bCs/>
        <w:sz w:val="32"/>
        <w:szCs w:val="32"/>
        <w:lang w:val="en-US"/>
      </w:rPr>
      <w:t>7</w:t>
    </w:r>
  </w:p>
  <w:p w14:paraId="44CDB98F" w14:textId="77777777" w:rsidR="00970A42" w:rsidRPr="00275182" w:rsidRDefault="00970A42" w:rsidP="003345DB">
    <w:pPr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31FD3D" w14:textId="77777777" w:rsidR="00970A42" w:rsidRPr="0000532C" w:rsidRDefault="00970A42" w:rsidP="003345D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0532C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00532C">
      <w:rPr>
        <w:rFonts w:ascii="Angsana New" w:hAnsi="Angsana New"/>
        <w:b/>
        <w:bCs/>
        <w:sz w:val="32"/>
        <w:szCs w:val="32"/>
      </w:rPr>
      <w:t>(</w:t>
    </w:r>
    <w:r w:rsidRPr="0000532C">
      <w:rPr>
        <w:rFonts w:ascii="Angsana New" w:hAnsi="Angsana New"/>
        <w:b/>
        <w:bCs/>
        <w:sz w:val="32"/>
        <w:szCs w:val="32"/>
        <w:cs/>
      </w:rPr>
      <w:t>มหาชน</w:t>
    </w:r>
    <w:r w:rsidRPr="0000532C">
      <w:rPr>
        <w:rFonts w:ascii="Angsana New" w:hAnsi="Angsana New"/>
        <w:b/>
        <w:bCs/>
        <w:sz w:val="32"/>
        <w:szCs w:val="32"/>
      </w:rPr>
      <w:t xml:space="preserve">) </w:t>
    </w:r>
    <w:r w:rsidRPr="0000532C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9CD1083" w14:textId="77777777" w:rsidR="00970A42" w:rsidRPr="0000532C" w:rsidRDefault="00970A42" w:rsidP="003345D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0532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AFF3519" w14:textId="19569E04" w:rsidR="00970A42" w:rsidRPr="0000532C" w:rsidRDefault="00970A42" w:rsidP="003345DB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00532C"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 w:rsidR="00B03757" w:rsidRPr="00B03757">
      <w:rPr>
        <w:rFonts w:ascii="Angsana New" w:hAnsi="Angsana New"/>
        <w:b/>
        <w:bCs/>
        <w:sz w:val="32"/>
        <w:szCs w:val="32"/>
        <w:lang w:val="en-US"/>
      </w:rPr>
      <w:t>31</w:t>
    </w:r>
    <w:r w:rsidRPr="0000532C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00532C">
      <w:rPr>
        <w:rFonts w:ascii="Angsana New" w:hAnsi="Angsana New" w:hint="cs"/>
        <w:b/>
        <w:bCs/>
        <w:sz w:val="32"/>
        <w:szCs w:val="32"/>
        <w:cs/>
        <w:lang w:val="en-US"/>
      </w:rPr>
      <w:t xml:space="preserve">ธันวาคม </w:t>
    </w:r>
    <w:r w:rsidR="00B03757" w:rsidRPr="00B03757">
      <w:rPr>
        <w:rFonts w:ascii="Angsana New" w:hAnsi="Angsana New"/>
        <w:b/>
        <w:bCs/>
        <w:sz w:val="32"/>
        <w:szCs w:val="32"/>
        <w:lang w:val="en-US"/>
      </w:rPr>
      <w:t>256</w:t>
    </w:r>
    <w:r w:rsidR="0037281D">
      <w:rPr>
        <w:rFonts w:ascii="Angsana New" w:hAnsi="Angsana New"/>
        <w:b/>
        <w:bCs/>
        <w:sz w:val="32"/>
        <w:szCs w:val="32"/>
        <w:lang w:val="en-US"/>
      </w:rPr>
      <w:t>7</w:t>
    </w:r>
  </w:p>
  <w:p w14:paraId="5BA4F32C" w14:textId="77777777" w:rsidR="00970A42" w:rsidRPr="00262D10" w:rsidRDefault="00970A42" w:rsidP="00D87050">
    <w:pPr>
      <w:rPr>
        <w:rFonts w:asciiTheme="majorBidi" w:hAnsiTheme="majorBidi" w:cstheme="majorBidi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C546A98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2">
    <w:nsid w:val="01C51337"/>
    <w:multiLevelType w:val="hybridMultilevel"/>
    <w:tmpl w:val="85C20C18"/>
    <w:lvl w:ilvl="0" w:tplc="4BCC5284">
      <w:start w:val="1"/>
      <w:numFmt w:val="decimal"/>
      <w:pStyle w:val="Caption"/>
      <w:lvlText w:val="%1"/>
      <w:lvlJc w:val="left"/>
      <w:pPr>
        <w:ind w:left="900" w:hanging="54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DB022A"/>
    <w:multiLevelType w:val="hybridMultilevel"/>
    <w:tmpl w:val="F1500D4A"/>
    <w:lvl w:ilvl="0" w:tplc="3E7C696A">
      <w:start w:val="1"/>
      <w:numFmt w:val="decimal"/>
      <w:lvlText w:val="%1)"/>
      <w:lvlJc w:val="left"/>
      <w:pPr>
        <w:ind w:left="1440" w:hanging="360"/>
      </w:pPr>
      <w:rPr>
        <w:rFonts w:asciiTheme="majorBidi" w:hAnsiTheme="majorBidi" w:cstheme="majorBidi" w:hint="default"/>
        <w:color w:val="000000" w:themeColor="text1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93F586B"/>
    <w:multiLevelType w:val="hybridMultilevel"/>
    <w:tmpl w:val="F1500D4A"/>
    <w:lvl w:ilvl="0" w:tplc="3E7C696A">
      <w:start w:val="1"/>
      <w:numFmt w:val="decimal"/>
      <w:lvlText w:val="%1)"/>
      <w:lvlJc w:val="left"/>
      <w:pPr>
        <w:ind w:left="1440" w:hanging="360"/>
      </w:pPr>
      <w:rPr>
        <w:rFonts w:asciiTheme="majorBidi" w:hAnsiTheme="majorBidi" w:cstheme="majorBidi" w:hint="default"/>
        <w:color w:val="000000" w:themeColor="text1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>
    <w:nsid w:val="12B44676"/>
    <w:multiLevelType w:val="multilevel"/>
    <w:tmpl w:val="709C74B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  <w:lang w:val="en-GB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>
    <w:nsid w:val="12FC744C"/>
    <w:multiLevelType w:val="singleLevel"/>
    <w:tmpl w:val="DC5AE13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0">
    <w:nsid w:val="16782FE6"/>
    <w:multiLevelType w:val="hybridMultilevel"/>
    <w:tmpl w:val="EB885B62"/>
    <w:lvl w:ilvl="0" w:tplc="A0905EA8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>
    <w:nsid w:val="16D0605F"/>
    <w:multiLevelType w:val="multilevel"/>
    <w:tmpl w:val="B788725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1CA34D41"/>
    <w:multiLevelType w:val="hybridMultilevel"/>
    <w:tmpl w:val="847E5DE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1E6717E8"/>
    <w:multiLevelType w:val="hybridMultilevel"/>
    <w:tmpl w:val="326A937E"/>
    <w:lvl w:ilvl="0" w:tplc="C756EAD6"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theme="majorBidi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1840DDF"/>
    <w:multiLevelType w:val="multilevel"/>
    <w:tmpl w:val="0E58BC6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>
    <w:nsid w:val="252B10CE"/>
    <w:multiLevelType w:val="singleLevel"/>
    <w:tmpl w:val="2F9278E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>
    <w:nsid w:val="25F5742B"/>
    <w:multiLevelType w:val="hybridMultilevel"/>
    <w:tmpl w:val="49746B44"/>
    <w:lvl w:ilvl="0" w:tplc="6BDAE54C">
      <w:start w:val="1"/>
      <w:numFmt w:val="decimal"/>
      <w:lvlText w:val="(ข.%1)"/>
      <w:lvlJc w:val="left"/>
      <w:pPr>
        <w:ind w:left="46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248" w:hanging="360"/>
      </w:pPr>
    </w:lvl>
    <w:lvl w:ilvl="2" w:tplc="0409001B" w:tentative="1">
      <w:start w:val="1"/>
      <w:numFmt w:val="lowerRoman"/>
      <w:lvlText w:val="%3."/>
      <w:lvlJc w:val="right"/>
      <w:pPr>
        <w:ind w:left="4968" w:hanging="180"/>
      </w:pPr>
    </w:lvl>
    <w:lvl w:ilvl="3" w:tplc="0409000F" w:tentative="1">
      <w:start w:val="1"/>
      <w:numFmt w:val="decimal"/>
      <w:lvlText w:val="%4."/>
      <w:lvlJc w:val="left"/>
      <w:pPr>
        <w:ind w:left="5688" w:hanging="360"/>
      </w:pPr>
    </w:lvl>
    <w:lvl w:ilvl="4" w:tplc="04090019" w:tentative="1">
      <w:start w:val="1"/>
      <w:numFmt w:val="lowerLetter"/>
      <w:lvlText w:val="%5."/>
      <w:lvlJc w:val="left"/>
      <w:pPr>
        <w:ind w:left="6408" w:hanging="360"/>
      </w:pPr>
    </w:lvl>
    <w:lvl w:ilvl="5" w:tplc="0409001B" w:tentative="1">
      <w:start w:val="1"/>
      <w:numFmt w:val="lowerRoman"/>
      <w:lvlText w:val="%6."/>
      <w:lvlJc w:val="right"/>
      <w:pPr>
        <w:ind w:left="7128" w:hanging="180"/>
      </w:pPr>
    </w:lvl>
    <w:lvl w:ilvl="6" w:tplc="0409000F" w:tentative="1">
      <w:start w:val="1"/>
      <w:numFmt w:val="decimal"/>
      <w:lvlText w:val="%7."/>
      <w:lvlJc w:val="left"/>
      <w:pPr>
        <w:ind w:left="7848" w:hanging="360"/>
      </w:pPr>
    </w:lvl>
    <w:lvl w:ilvl="7" w:tplc="04090019" w:tentative="1">
      <w:start w:val="1"/>
      <w:numFmt w:val="lowerLetter"/>
      <w:lvlText w:val="%8."/>
      <w:lvlJc w:val="left"/>
      <w:pPr>
        <w:ind w:left="8568" w:hanging="360"/>
      </w:pPr>
    </w:lvl>
    <w:lvl w:ilvl="8" w:tplc="0409001B" w:tentative="1">
      <w:start w:val="1"/>
      <w:numFmt w:val="lowerRoman"/>
      <w:lvlText w:val="%9."/>
      <w:lvlJc w:val="right"/>
      <w:pPr>
        <w:ind w:left="9288" w:hanging="180"/>
      </w:pPr>
    </w:lvl>
  </w:abstractNum>
  <w:abstractNum w:abstractNumId="18">
    <w:nsid w:val="339462C8"/>
    <w:multiLevelType w:val="multilevel"/>
    <w:tmpl w:val="2588566C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35CC7F97"/>
    <w:multiLevelType w:val="hybridMultilevel"/>
    <w:tmpl w:val="DB2CC60A"/>
    <w:lvl w:ilvl="0" w:tplc="21CCD8D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3A7F6712"/>
    <w:multiLevelType w:val="multilevel"/>
    <w:tmpl w:val="8F88CE4A"/>
    <w:lvl w:ilvl="0">
      <w:start w:val="1"/>
      <w:numFmt w:val="thaiLetters"/>
      <w:pStyle w:val="Bo-H2Main"/>
      <w:lvlText w:val="(%1)"/>
      <w:lvlJc w:val="left"/>
      <w:pPr>
        <w:tabs>
          <w:tab w:val="num" w:pos="567"/>
        </w:tabs>
        <w:ind w:left="567" w:hanging="207"/>
      </w:pPr>
      <w:rPr>
        <w:rFonts w:hint="default"/>
        <w:b/>
        <w:bCs/>
        <w:i/>
        <w:i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>
    <w:nsid w:val="4C146537"/>
    <w:multiLevelType w:val="multilevel"/>
    <w:tmpl w:val="18DC2B9A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4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5">
    <w:nsid w:val="4E5F5710"/>
    <w:multiLevelType w:val="hybridMultilevel"/>
    <w:tmpl w:val="F1500D4A"/>
    <w:lvl w:ilvl="0" w:tplc="3E7C696A">
      <w:start w:val="1"/>
      <w:numFmt w:val="decimal"/>
      <w:lvlText w:val="%1)"/>
      <w:lvlJc w:val="left"/>
      <w:pPr>
        <w:ind w:left="1440" w:hanging="360"/>
      </w:pPr>
      <w:rPr>
        <w:rFonts w:asciiTheme="majorBidi" w:hAnsiTheme="majorBidi" w:cstheme="majorBidi" w:hint="default"/>
        <w:color w:val="000000" w:themeColor="text1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4ECF26A6"/>
    <w:multiLevelType w:val="hybridMultilevel"/>
    <w:tmpl w:val="C30E68E6"/>
    <w:lvl w:ilvl="0" w:tplc="79C27F00">
      <w:start w:val="1"/>
      <w:numFmt w:val="decimal"/>
      <w:lvlText w:val="%1)"/>
      <w:lvlJc w:val="left"/>
      <w:pPr>
        <w:ind w:left="810" w:hanging="360"/>
      </w:pPr>
      <w:rPr>
        <w:rFonts w:asciiTheme="majorBidi" w:hAnsi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5C9B6006"/>
    <w:multiLevelType w:val="multilevel"/>
    <w:tmpl w:val="F694342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8">
    <w:nsid w:val="612A50A7"/>
    <w:multiLevelType w:val="singleLevel"/>
    <w:tmpl w:val="4E44168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>
    <w:nsid w:val="61913A7B"/>
    <w:multiLevelType w:val="hybridMultilevel"/>
    <w:tmpl w:val="FEEC2C52"/>
    <w:lvl w:ilvl="0" w:tplc="D524745A">
      <w:start w:val="3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68652AAB"/>
    <w:multiLevelType w:val="hybridMultilevel"/>
    <w:tmpl w:val="F1500D4A"/>
    <w:lvl w:ilvl="0" w:tplc="3E7C696A">
      <w:start w:val="1"/>
      <w:numFmt w:val="decimal"/>
      <w:lvlText w:val="%1)"/>
      <w:lvlJc w:val="left"/>
      <w:pPr>
        <w:ind w:left="1440" w:hanging="360"/>
      </w:pPr>
      <w:rPr>
        <w:rFonts w:asciiTheme="majorBidi" w:hAnsiTheme="majorBidi" w:cstheme="majorBidi" w:hint="default"/>
        <w:color w:val="000000" w:themeColor="text1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728C3C11"/>
    <w:multiLevelType w:val="multilevel"/>
    <w:tmpl w:val="847E5DE2"/>
    <w:lvl w:ilvl="0">
      <w:start w:val="1"/>
      <w:numFmt w:val="decimal"/>
      <w:lvlText w:val="%1)"/>
      <w:lvlJc w:val="left"/>
      <w:pPr>
        <w:ind w:left="1260" w:hanging="360"/>
      </w:p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>
    <w:nsid w:val="72E212CC"/>
    <w:multiLevelType w:val="hybridMultilevel"/>
    <w:tmpl w:val="BC662C52"/>
    <w:lvl w:ilvl="0" w:tplc="BF68887E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34">
    <w:nsid w:val="75046825"/>
    <w:multiLevelType w:val="singleLevel"/>
    <w:tmpl w:val="D56E93EA"/>
    <w:lvl w:ilvl="0">
      <w:start w:val="1"/>
      <w:numFmt w:val="thaiLetters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</w:abstractNum>
  <w:abstractNum w:abstractNumId="35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6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7">
    <w:nsid w:val="7FD26541"/>
    <w:multiLevelType w:val="multilevel"/>
    <w:tmpl w:val="B87CF37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>
      <w:start w:val="2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>
    <w:abstractNumId w:val="9"/>
  </w:num>
  <w:num w:numId="2">
    <w:abstractNumId w:val="24"/>
  </w:num>
  <w:num w:numId="3">
    <w:abstractNumId w:val="33"/>
  </w:num>
  <w:num w:numId="4">
    <w:abstractNumId w:val="7"/>
  </w:num>
  <w:num w:numId="5">
    <w:abstractNumId w:val="6"/>
  </w:num>
  <w:num w:numId="6">
    <w:abstractNumId w:val="22"/>
  </w:num>
  <w:num w:numId="7">
    <w:abstractNumId w:val="2"/>
  </w:num>
  <w:num w:numId="8">
    <w:abstractNumId w:val="37"/>
  </w:num>
  <w:num w:numId="9">
    <w:abstractNumId w:val="34"/>
  </w:num>
  <w:num w:numId="10">
    <w:abstractNumId w:val="0"/>
  </w:num>
  <w:num w:numId="11">
    <w:abstractNumId w:val="5"/>
  </w:num>
  <w:num w:numId="12">
    <w:abstractNumId w:val="28"/>
  </w:num>
  <w:num w:numId="13">
    <w:abstractNumId w:val="8"/>
  </w:num>
  <w:num w:numId="14">
    <w:abstractNumId w:val="16"/>
  </w:num>
  <w:num w:numId="15">
    <w:abstractNumId w:val="19"/>
  </w:num>
  <w:num w:numId="16">
    <w:abstractNumId w:val="23"/>
  </w:num>
  <w:num w:numId="17">
    <w:abstractNumId w:val="35"/>
  </w:num>
  <w:num w:numId="18">
    <w:abstractNumId w:val="36"/>
  </w:num>
  <w:num w:numId="19">
    <w:abstractNumId w:val="20"/>
  </w:num>
  <w:num w:numId="20">
    <w:abstractNumId w:val="14"/>
  </w:num>
  <w:num w:numId="21">
    <w:abstractNumId w:val="12"/>
  </w:num>
  <w:num w:numId="22">
    <w:abstractNumId w:val="21"/>
  </w:num>
  <w:num w:numId="23">
    <w:abstractNumId w:val="4"/>
  </w:num>
  <w:num w:numId="24">
    <w:abstractNumId w:val="3"/>
  </w:num>
  <w:num w:numId="25">
    <w:abstractNumId w:val="25"/>
  </w:num>
  <w:num w:numId="26">
    <w:abstractNumId w:val="29"/>
  </w:num>
  <w:num w:numId="27">
    <w:abstractNumId w:val="30"/>
  </w:num>
  <w:num w:numId="28">
    <w:abstractNumId w:val="32"/>
  </w:num>
  <w:num w:numId="29">
    <w:abstractNumId w:val="13"/>
  </w:num>
  <w:num w:numId="30">
    <w:abstractNumId w:val="2"/>
  </w:num>
  <w:num w:numId="31">
    <w:abstractNumId w:val="11"/>
  </w:num>
  <w:num w:numId="32">
    <w:abstractNumId w:val="15"/>
  </w:num>
  <w:num w:numId="33">
    <w:abstractNumId w:val="18"/>
  </w:num>
  <w:num w:numId="34">
    <w:abstractNumId w:val="27"/>
  </w:num>
  <w:num w:numId="35">
    <w:abstractNumId w:val="31"/>
  </w:num>
  <w:num w:numId="36">
    <w:abstractNumId w:val="26"/>
  </w:num>
  <w:num w:numId="37">
    <w:abstractNumId w:val="2"/>
  </w:num>
  <w:num w:numId="38">
    <w:abstractNumId w:val="22"/>
  </w:num>
  <w:num w:numId="39">
    <w:abstractNumId w:val="10"/>
  </w:num>
  <w:num w:numId="40">
    <w:abstractNumId w:val="22"/>
  </w:num>
  <w:num w:numId="41">
    <w:abstractNumId w:val="1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482"/>
    <w:rsid w:val="000001CC"/>
    <w:rsid w:val="00000791"/>
    <w:rsid w:val="000007C3"/>
    <w:rsid w:val="00000AE0"/>
    <w:rsid w:val="00000EE9"/>
    <w:rsid w:val="00001069"/>
    <w:rsid w:val="000010F6"/>
    <w:rsid w:val="000012AF"/>
    <w:rsid w:val="00001372"/>
    <w:rsid w:val="00001382"/>
    <w:rsid w:val="00001778"/>
    <w:rsid w:val="00001D2C"/>
    <w:rsid w:val="00001D81"/>
    <w:rsid w:val="00001EB9"/>
    <w:rsid w:val="0000222D"/>
    <w:rsid w:val="000025CE"/>
    <w:rsid w:val="0000260D"/>
    <w:rsid w:val="00002724"/>
    <w:rsid w:val="0000281E"/>
    <w:rsid w:val="000028AB"/>
    <w:rsid w:val="0000291B"/>
    <w:rsid w:val="00002C74"/>
    <w:rsid w:val="00002CD7"/>
    <w:rsid w:val="00002F86"/>
    <w:rsid w:val="0000345A"/>
    <w:rsid w:val="00003993"/>
    <w:rsid w:val="00003A89"/>
    <w:rsid w:val="00003C8D"/>
    <w:rsid w:val="00003DA0"/>
    <w:rsid w:val="00003ED6"/>
    <w:rsid w:val="000040AB"/>
    <w:rsid w:val="00004441"/>
    <w:rsid w:val="000045E4"/>
    <w:rsid w:val="00004CE9"/>
    <w:rsid w:val="00004CFD"/>
    <w:rsid w:val="00004E64"/>
    <w:rsid w:val="00004F7E"/>
    <w:rsid w:val="00005133"/>
    <w:rsid w:val="0000532C"/>
    <w:rsid w:val="000059A6"/>
    <w:rsid w:val="000059AA"/>
    <w:rsid w:val="00005F93"/>
    <w:rsid w:val="00005FD5"/>
    <w:rsid w:val="00006260"/>
    <w:rsid w:val="0000627B"/>
    <w:rsid w:val="0000699C"/>
    <w:rsid w:val="00006BEB"/>
    <w:rsid w:val="0000702A"/>
    <w:rsid w:val="000070CC"/>
    <w:rsid w:val="0000719F"/>
    <w:rsid w:val="000073F0"/>
    <w:rsid w:val="00007559"/>
    <w:rsid w:val="000076F4"/>
    <w:rsid w:val="0000775A"/>
    <w:rsid w:val="000078E0"/>
    <w:rsid w:val="00007E4F"/>
    <w:rsid w:val="00007FDB"/>
    <w:rsid w:val="0001002F"/>
    <w:rsid w:val="00010439"/>
    <w:rsid w:val="00010494"/>
    <w:rsid w:val="00010620"/>
    <w:rsid w:val="000115C5"/>
    <w:rsid w:val="000116AA"/>
    <w:rsid w:val="00011709"/>
    <w:rsid w:val="00011A40"/>
    <w:rsid w:val="00012349"/>
    <w:rsid w:val="0001238D"/>
    <w:rsid w:val="0001249C"/>
    <w:rsid w:val="00012953"/>
    <w:rsid w:val="00012A5E"/>
    <w:rsid w:val="00012AB1"/>
    <w:rsid w:val="00012DCD"/>
    <w:rsid w:val="00012E2C"/>
    <w:rsid w:val="000134E4"/>
    <w:rsid w:val="000135E2"/>
    <w:rsid w:val="0001394A"/>
    <w:rsid w:val="00013992"/>
    <w:rsid w:val="000139A5"/>
    <w:rsid w:val="000139DA"/>
    <w:rsid w:val="00013A77"/>
    <w:rsid w:val="00013D49"/>
    <w:rsid w:val="00013EF3"/>
    <w:rsid w:val="00013F8A"/>
    <w:rsid w:val="000142AD"/>
    <w:rsid w:val="00014323"/>
    <w:rsid w:val="000144EA"/>
    <w:rsid w:val="00014567"/>
    <w:rsid w:val="00014671"/>
    <w:rsid w:val="00014838"/>
    <w:rsid w:val="00014E12"/>
    <w:rsid w:val="000150E4"/>
    <w:rsid w:val="000151AC"/>
    <w:rsid w:val="00015405"/>
    <w:rsid w:val="00015861"/>
    <w:rsid w:val="000159B5"/>
    <w:rsid w:val="00015D5D"/>
    <w:rsid w:val="00015D79"/>
    <w:rsid w:val="00015EC3"/>
    <w:rsid w:val="00015EE5"/>
    <w:rsid w:val="00015FD0"/>
    <w:rsid w:val="00016044"/>
    <w:rsid w:val="00016117"/>
    <w:rsid w:val="000162F3"/>
    <w:rsid w:val="000163FD"/>
    <w:rsid w:val="00016439"/>
    <w:rsid w:val="000167CF"/>
    <w:rsid w:val="00016830"/>
    <w:rsid w:val="00016C2E"/>
    <w:rsid w:val="00016CFF"/>
    <w:rsid w:val="00016D49"/>
    <w:rsid w:val="00016DA1"/>
    <w:rsid w:val="00017015"/>
    <w:rsid w:val="0001707A"/>
    <w:rsid w:val="000170AC"/>
    <w:rsid w:val="0001734B"/>
    <w:rsid w:val="00017398"/>
    <w:rsid w:val="0001755B"/>
    <w:rsid w:val="00017643"/>
    <w:rsid w:val="00017912"/>
    <w:rsid w:val="0001792F"/>
    <w:rsid w:val="00017A78"/>
    <w:rsid w:val="00017EC5"/>
    <w:rsid w:val="00017FE8"/>
    <w:rsid w:val="000200E6"/>
    <w:rsid w:val="000200E7"/>
    <w:rsid w:val="00020824"/>
    <w:rsid w:val="00020907"/>
    <w:rsid w:val="00020916"/>
    <w:rsid w:val="00020BCB"/>
    <w:rsid w:val="00020BEB"/>
    <w:rsid w:val="00020C87"/>
    <w:rsid w:val="00020CEB"/>
    <w:rsid w:val="00020F5B"/>
    <w:rsid w:val="00020FA0"/>
    <w:rsid w:val="000210B4"/>
    <w:rsid w:val="000210D5"/>
    <w:rsid w:val="00021409"/>
    <w:rsid w:val="0002142E"/>
    <w:rsid w:val="000214BC"/>
    <w:rsid w:val="0002190A"/>
    <w:rsid w:val="000219B9"/>
    <w:rsid w:val="00021A79"/>
    <w:rsid w:val="00021C12"/>
    <w:rsid w:val="00021C94"/>
    <w:rsid w:val="00021DDB"/>
    <w:rsid w:val="0002208C"/>
    <w:rsid w:val="0002216B"/>
    <w:rsid w:val="0002267E"/>
    <w:rsid w:val="00022EF1"/>
    <w:rsid w:val="00022FDD"/>
    <w:rsid w:val="000232E4"/>
    <w:rsid w:val="00023A3B"/>
    <w:rsid w:val="00023B3B"/>
    <w:rsid w:val="00024310"/>
    <w:rsid w:val="000244BF"/>
    <w:rsid w:val="0002470F"/>
    <w:rsid w:val="0002472B"/>
    <w:rsid w:val="00024824"/>
    <w:rsid w:val="00024916"/>
    <w:rsid w:val="00024BD6"/>
    <w:rsid w:val="00024C15"/>
    <w:rsid w:val="00024FDF"/>
    <w:rsid w:val="000252BF"/>
    <w:rsid w:val="00025619"/>
    <w:rsid w:val="0002583C"/>
    <w:rsid w:val="000259C0"/>
    <w:rsid w:val="00025BEB"/>
    <w:rsid w:val="00025CA7"/>
    <w:rsid w:val="00025CE4"/>
    <w:rsid w:val="00025F5D"/>
    <w:rsid w:val="00025F9F"/>
    <w:rsid w:val="00026326"/>
    <w:rsid w:val="00026507"/>
    <w:rsid w:val="0002651F"/>
    <w:rsid w:val="000265B8"/>
    <w:rsid w:val="00026C1F"/>
    <w:rsid w:val="00026CE5"/>
    <w:rsid w:val="00026EA3"/>
    <w:rsid w:val="00027041"/>
    <w:rsid w:val="00027217"/>
    <w:rsid w:val="0002729F"/>
    <w:rsid w:val="00027B66"/>
    <w:rsid w:val="00027B8E"/>
    <w:rsid w:val="00027BAB"/>
    <w:rsid w:val="00027DC6"/>
    <w:rsid w:val="00027F5D"/>
    <w:rsid w:val="00027FEB"/>
    <w:rsid w:val="0003008B"/>
    <w:rsid w:val="000303FC"/>
    <w:rsid w:val="000304FD"/>
    <w:rsid w:val="00030534"/>
    <w:rsid w:val="0003055B"/>
    <w:rsid w:val="000307C4"/>
    <w:rsid w:val="00030892"/>
    <w:rsid w:val="00030D6E"/>
    <w:rsid w:val="00030F1F"/>
    <w:rsid w:val="00030F28"/>
    <w:rsid w:val="000310C3"/>
    <w:rsid w:val="00031553"/>
    <w:rsid w:val="00031C5A"/>
    <w:rsid w:val="00031E80"/>
    <w:rsid w:val="00031F3A"/>
    <w:rsid w:val="00032325"/>
    <w:rsid w:val="000323FB"/>
    <w:rsid w:val="0003299A"/>
    <w:rsid w:val="00032D62"/>
    <w:rsid w:val="00032EFD"/>
    <w:rsid w:val="000331AF"/>
    <w:rsid w:val="000333B0"/>
    <w:rsid w:val="00033902"/>
    <w:rsid w:val="00033AAE"/>
    <w:rsid w:val="00033D59"/>
    <w:rsid w:val="00033EE5"/>
    <w:rsid w:val="00034044"/>
    <w:rsid w:val="00034161"/>
    <w:rsid w:val="00034495"/>
    <w:rsid w:val="00034520"/>
    <w:rsid w:val="00034935"/>
    <w:rsid w:val="00034A53"/>
    <w:rsid w:val="00034A71"/>
    <w:rsid w:val="00034D64"/>
    <w:rsid w:val="00034F54"/>
    <w:rsid w:val="00035587"/>
    <w:rsid w:val="0003573E"/>
    <w:rsid w:val="00035813"/>
    <w:rsid w:val="00035E5D"/>
    <w:rsid w:val="00035F1F"/>
    <w:rsid w:val="00035F5F"/>
    <w:rsid w:val="0003604F"/>
    <w:rsid w:val="000361D4"/>
    <w:rsid w:val="000363DC"/>
    <w:rsid w:val="00036553"/>
    <w:rsid w:val="00036AA9"/>
    <w:rsid w:val="00036BB9"/>
    <w:rsid w:val="00036C39"/>
    <w:rsid w:val="00037204"/>
    <w:rsid w:val="00037475"/>
    <w:rsid w:val="000375D9"/>
    <w:rsid w:val="0003790D"/>
    <w:rsid w:val="00037A11"/>
    <w:rsid w:val="00037B6C"/>
    <w:rsid w:val="00037CCD"/>
    <w:rsid w:val="000401D1"/>
    <w:rsid w:val="00040BEE"/>
    <w:rsid w:val="00040C8E"/>
    <w:rsid w:val="00040FDA"/>
    <w:rsid w:val="0004100D"/>
    <w:rsid w:val="0004140C"/>
    <w:rsid w:val="00041512"/>
    <w:rsid w:val="000415C9"/>
    <w:rsid w:val="00041729"/>
    <w:rsid w:val="000418EA"/>
    <w:rsid w:val="000419E9"/>
    <w:rsid w:val="00041B75"/>
    <w:rsid w:val="00041C24"/>
    <w:rsid w:val="00041EB2"/>
    <w:rsid w:val="00042096"/>
    <w:rsid w:val="0004237F"/>
    <w:rsid w:val="0004249A"/>
    <w:rsid w:val="00042733"/>
    <w:rsid w:val="000428C3"/>
    <w:rsid w:val="00042AEE"/>
    <w:rsid w:val="00042C42"/>
    <w:rsid w:val="00042D4C"/>
    <w:rsid w:val="00042E6B"/>
    <w:rsid w:val="00042EAE"/>
    <w:rsid w:val="00042FCD"/>
    <w:rsid w:val="00043565"/>
    <w:rsid w:val="000435DF"/>
    <w:rsid w:val="0004360C"/>
    <w:rsid w:val="00043A61"/>
    <w:rsid w:val="00043AA2"/>
    <w:rsid w:val="00043ADC"/>
    <w:rsid w:val="00043B54"/>
    <w:rsid w:val="00043F34"/>
    <w:rsid w:val="00044363"/>
    <w:rsid w:val="00044402"/>
    <w:rsid w:val="000445C3"/>
    <w:rsid w:val="00044A42"/>
    <w:rsid w:val="00044A50"/>
    <w:rsid w:val="00044B9E"/>
    <w:rsid w:val="00044BA3"/>
    <w:rsid w:val="00044F34"/>
    <w:rsid w:val="00045048"/>
    <w:rsid w:val="00045277"/>
    <w:rsid w:val="00045397"/>
    <w:rsid w:val="0004540A"/>
    <w:rsid w:val="000455CA"/>
    <w:rsid w:val="00045629"/>
    <w:rsid w:val="00045722"/>
    <w:rsid w:val="00045752"/>
    <w:rsid w:val="00045A90"/>
    <w:rsid w:val="00045BDD"/>
    <w:rsid w:val="00045D6D"/>
    <w:rsid w:val="00046162"/>
    <w:rsid w:val="00046319"/>
    <w:rsid w:val="000467DA"/>
    <w:rsid w:val="00046C05"/>
    <w:rsid w:val="00046DDB"/>
    <w:rsid w:val="00047223"/>
    <w:rsid w:val="0004726D"/>
    <w:rsid w:val="00047278"/>
    <w:rsid w:val="000473C9"/>
    <w:rsid w:val="00047507"/>
    <w:rsid w:val="00047556"/>
    <w:rsid w:val="000476BD"/>
    <w:rsid w:val="00047739"/>
    <w:rsid w:val="000479B3"/>
    <w:rsid w:val="00047D29"/>
    <w:rsid w:val="0005003E"/>
    <w:rsid w:val="00050251"/>
    <w:rsid w:val="00050262"/>
    <w:rsid w:val="00050307"/>
    <w:rsid w:val="000507EE"/>
    <w:rsid w:val="00050CA2"/>
    <w:rsid w:val="00050CF7"/>
    <w:rsid w:val="00050DC0"/>
    <w:rsid w:val="00050F50"/>
    <w:rsid w:val="00051100"/>
    <w:rsid w:val="00051225"/>
    <w:rsid w:val="00051779"/>
    <w:rsid w:val="00051B82"/>
    <w:rsid w:val="00051F97"/>
    <w:rsid w:val="000523FC"/>
    <w:rsid w:val="00052776"/>
    <w:rsid w:val="000528A7"/>
    <w:rsid w:val="00052980"/>
    <w:rsid w:val="00052AF3"/>
    <w:rsid w:val="00052F4D"/>
    <w:rsid w:val="00052F98"/>
    <w:rsid w:val="000530AE"/>
    <w:rsid w:val="00053145"/>
    <w:rsid w:val="00053177"/>
    <w:rsid w:val="000533B7"/>
    <w:rsid w:val="00053709"/>
    <w:rsid w:val="00053796"/>
    <w:rsid w:val="000540BB"/>
    <w:rsid w:val="0005413E"/>
    <w:rsid w:val="0005425A"/>
    <w:rsid w:val="0005438E"/>
    <w:rsid w:val="00054682"/>
    <w:rsid w:val="00054A99"/>
    <w:rsid w:val="00055284"/>
    <w:rsid w:val="0005545D"/>
    <w:rsid w:val="00055503"/>
    <w:rsid w:val="000555AD"/>
    <w:rsid w:val="000556BD"/>
    <w:rsid w:val="000557E0"/>
    <w:rsid w:val="00055A57"/>
    <w:rsid w:val="00055BFA"/>
    <w:rsid w:val="00055D70"/>
    <w:rsid w:val="00055E06"/>
    <w:rsid w:val="00055E3C"/>
    <w:rsid w:val="000560AD"/>
    <w:rsid w:val="00056112"/>
    <w:rsid w:val="00056162"/>
    <w:rsid w:val="000563BC"/>
    <w:rsid w:val="00056538"/>
    <w:rsid w:val="000565FB"/>
    <w:rsid w:val="00056716"/>
    <w:rsid w:val="000569F6"/>
    <w:rsid w:val="00056B0E"/>
    <w:rsid w:val="00056C84"/>
    <w:rsid w:val="00056D87"/>
    <w:rsid w:val="00056FCA"/>
    <w:rsid w:val="000579B9"/>
    <w:rsid w:val="00057AAC"/>
    <w:rsid w:val="00057B11"/>
    <w:rsid w:val="00057B70"/>
    <w:rsid w:val="00057CD2"/>
    <w:rsid w:val="00057D43"/>
    <w:rsid w:val="00057ED2"/>
    <w:rsid w:val="00060224"/>
    <w:rsid w:val="000602DE"/>
    <w:rsid w:val="000604EB"/>
    <w:rsid w:val="00060CA2"/>
    <w:rsid w:val="00060E97"/>
    <w:rsid w:val="00061036"/>
    <w:rsid w:val="00061182"/>
    <w:rsid w:val="000611A7"/>
    <w:rsid w:val="00061539"/>
    <w:rsid w:val="0006164A"/>
    <w:rsid w:val="000617C5"/>
    <w:rsid w:val="00061914"/>
    <w:rsid w:val="00061A8A"/>
    <w:rsid w:val="00061BBD"/>
    <w:rsid w:val="00061BD0"/>
    <w:rsid w:val="00061FBC"/>
    <w:rsid w:val="00062556"/>
    <w:rsid w:val="00062870"/>
    <w:rsid w:val="000629B5"/>
    <w:rsid w:val="00062DD5"/>
    <w:rsid w:val="00063337"/>
    <w:rsid w:val="0006347C"/>
    <w:rsid w:val="000634E5"/>
    <w:rsid w:val="00063824"/>
    <w:rsid w:val="000638A9"/>
    <w:rsid w:val="000639B2"/>
    <w:rsid w:val="00063A04"/>
    <w:rsid w:val="00063B12"/>
    <w:rsid w:val="000640AD"/>
    <w:rsid w:val="0006434A"/>
    <w:rsid w:val="000643AD"/>
    <w:rsid w:val="0006451E"/>
    <w:rsid w:val="00064678"/>
    <w:rsid w:val="00064A10"/>
    <w:rsid w:val="00064B7B"/>
    <w:rsid w:val="00064BF9"/>
    <w:rsid w:val="00064D40"/>
    <w:rsid w:val="00064F82"/>
    <w:rsid w:val="0006563B"/>
    <w:rsid w:val="000657D5"/>
    <w:rsid w:val="0006589B"/>
    <w:rsid w:val="00065C9B"/>
    <w:rsid w:val="00065DCA"/>
    <w:rsid w:val="00065E93"/>
    <w:rsid w:val="00065EA1"/>
    <w:rsid w:val="00065ED4"/>
    <w:rsid w:val="000660D4"/>
    <w:rsid w:val="00066124"/>
    <w:rsid w:val="00066305"/>
    <w:rsid w:val="00066394"/>
    <w:rsid w:val="000663DD"/>
    <w:rsid w:val="000664CF"/>
    <w:rsid w:val="00066811"/>
    <w:rsid w:val="00066F02"/>
    <w:rsid w:val="00067073"/>
    <w:rsid w:val="000670B4"/>
    <w:rsid w:val="0006741D"/>
    <w:rsid w:val="00067543"/>
    <w:rsid w:val="00067AB2"/>
    <w:rsid w:val="00067AFD"/>
    <w:rsid w:val="00070143"/>
    <w:rsid w:val="00070377"/>
    <w:rsid w:val="00070415"/>
    <w:rsid w:val="00070A23"/>
    <w:rsid w:val="00070EE1"/>
    <w:rsid w:val="000712EB"/>
    <w:rsid w:val="00071446"/>
    <w:rsid w:val="0007179C"/>
    <w:rsid w:val="000718D6"/>
    <w:rsid w:val="00071902"/>
    <w:rsid w:val="00071B16"/>
    <w:rsid w:val="00071D4D"/>
    <w:rsid w:val="00071EB7"/>
    <w:rsid w:val="00072143"/>
    <w:rsid w:val="00072781"/>
    <w:rsid w:val="000727DB"/>
    <w:rsid w:val="000728A0"/>
    <w:rsid w:val="00072D3C"/>
    <w:rsid w:val="00072E0F"/>
    <w:rsid w:val="00072EF3"/>
    <w:rsid w:val="000734A8"/>
    <w:rsid w:val="000734FF"/>
    <w:rsid w:val="00073848"/>
    <w:rsid w:val="00073A37"/>
    <w:rsid w:val="00073A92"/>
    <w:rsid w:val="00073C8D"/>
    <w:rsid w:val="00073DBB"/>
    <w:rsid w:val="00073DFC"/>
    <w:rsid w:val="00073F7A"/>
    <w:rsid w:val="000744A1"/>
    <w:rsid w:val="0007456B"/>
    <w:rsid w:val="00074B0F"/>
    <w:rsid w:val="00075496"/>
    <w:rsid w:val="000755C3"/>
    <w:rsid w:val="0007576D"/>
    <w:rsid w:val="000757D0"/>
    <w:rsid w:val="00075D5D"/>
    <w:rsid w:val="00075F23"/>
    <w:rsid w:val="0007616D"/>
    <w:rsid w:val="00076255"/>
    <w:rsid w:val="00076289"/>
    <w:rsid w:val="00076646"/>
    <w:rsid w:val="00076683"/>
    <w:rsid w:val="0007767E"/>
    <w:rsid w:val="000778BE"/>
    <w:rsid w:val="00077A37"/>
    <w:rsid w:val="00077F93"/>
    <w:rsid w:val="000801DB"/>
    <w:rsid w:val="000801E5"/>
    <w:rsid w:val="000802D4"/>
    <w:rsid w:val="000809BC"/>
    <w:rsid w:val="00080AC3"/>
    <w:rsid w:val="00080BE7"/>
    <w:rsid w:val="00080ECF"/>
    <w:rsid w:val="00080F53"/>
    <w:rsid w:val="00081146"/>
    <w:rsid w:val="000813BA"/>
    <w:rsid w:val="000814A3"/>
    <w:rsid w:val="000814C6"/>
    <w:rsid w:val="000817C5"/>
    <w:rsid w:val="000818B2"/>
    <w:rsid w:val="0008299F"/>
    <w:rsid w:val="00082B00"/>
    <w:rsid w:val="00082E46"/>
    <w:rsid w:val="00083067"/>
    <w:rsid w:val="00083129"/>
    <w:rsid w:val="0008341D"/>
    <w:rsid w:val="0008354C"/>
    <w:rsid w:val="00083920"/>
    <w:rsid w:val="00083BBE"/>
    <w:rsid w:val="00083DFE"/>
    <w:rsid w:val="000844CC"/>
    <w:rsid w:val="00084C2B"/>
    <w:rsid w:val="00084E63"/>
    <w:rsid w:val="00084F61"/>
    <w:rsid w:val="00084F69"/>
    <w:rsid w:val="00084F6C"/>
    <w:rsid w:val="00085201"/>
    <w:rsid w:val="00085464"/>
    <w:rsid w:val="000855B8"/>
    <w:rsid w:val="000857BA"/>
    <w:rsid w:val="000857C4"/>
    <w:rsid w:val="000858CF"/>
    <w:rsid w:val="00085A69"/>
    <w:rsid w:val="00085BE6"/>
    <w:rsid w:val="00085D23"/>
    <w:rsid w:val="00085D4F"/>
    <w:rsid w:val="00085DA6"/>
    <w:rsid w:val="00085DE0"/>
    <w:rsid w:val="00085FD3"/>
    <w:rsid w:val="0008601C"/>
    <w:rsid w:val="000860EB"/>
    <w:rsid w:val="00086559"/>
    <w:rsid w:val="000869BA"/>
    <w:rsid w:val="00086A7B"/>
    <w:rsid w:val="00086B0E"/>
    <w:rsid w:val="00086BA0"/>
    <w:rsid w:val="0008709F"/>
    <w:rsid w:val="0008748A"/>
    <w:rsid w:val="00087526"/>
    <w:rsid w:val="00087692"/>
    <w:rsid w:val="00087897"/>
    <w:rsid w:val="00087B4C"/>
    <w:rsid w:val="00087F29"/>
    <w:rsid w:val="00090310"/>
    <w:rsid w:val="000905CD"/>
    <w:rsid w:val="00090728"/>
    <w:rsid w:val="000909D6"/>
    <w:rsid w:val="00090CD3"/>
    <w:rsid w:val="0009116D"/>
    <w:rsid w:val="000912A8"/>
    <w:rsid w:val="00091831"/>
    <w:rsid w:val="00091A06"/>
    <w:rsid w:val="00091AD4"/>
    <w:rsid w:val="00091C4F"/>
    <w:rsid w:val="00092070"/>
    <w:rsid w:val="00092292"/>
    <w:rsid w:val="000922A7"/>
    <w:rsid w:val="00092309"/>
    <w:rsid w:val="00092567"/>
    <w:rsid w:val="000926D0"/>
    <w:rsid w:val="000929AD"/>
    <w:rsid w:val="00092C11"/>
    <w:rsid w:val="0009338E"/>
    <w:rsid w:val="00093613"/>
    <w:rsid w:val="00093A5B"/>
    <w:rsid w:val="00093F72"/>
    <w:rsid w:val="00094087"/>
    <w:rsid w:val="0009420E"/>
    <w:rsid w:val="0009423B"/>
    <w:rsid w:val="0009425B"/>
    <w:rsid w:val="000944C1"/>
    <w:rsid w:val="00094A2E"/>
    <w:rsid w:val="00094F0C"/>
    <w:rsid w:val="000958B9"/>
    <w:rsid w:val="0009593E"/>
    <w:rsid w:val="00095AB5"/>
    <w:rsid w:val="00095BA4"/>
    <w:rsid w:val="00095D08"/>
    <w:rsid w:val="00095DAC"/>
    <w:rsid w:val="000962FA"/>
    <w:rsid w:val="0009632A"/>
    <w:rsid w:val="00096356"/>
    <w:rsid w:val="0009663B"/>
    <w:rsid w:val="000967DF"/>
    <w:rsid w:val="0009684F"/>
    <w:rsid w:val="00096B87"/>
    <w:rsid w:val="00096FB9"/>
    <w:rsid w:val="0009735C"/>
    <w:rsid w:val="0009746B"/>
    <w:rsid w:val="0009773F"/>
    <w:rsid w:val="0009775B"/>
    <w:rsid w:val="00097921"/>
    <w:rsid w:val="00097AD9"/>
    <w:rsid w:val="00097B33"/>
    <w:rsid w:val="000A0087"/>
    <w:rsid w:val="000A00D7"/>
    <w:rsid w:val="000A0198"/>
    <w:rsid w:val="000A027B"/>
    <w:rsid w:val="000A0382"/>
    <w:rsid w:val="000A0499"/>
    <w:rsid w:val="000A0799"/>
    <w:rsid w:val="000A0922"/>
    <w:rsid w:val="000A09EE"/>
    <w:rsid w:val="000A0A03"/>
    <w:rsid w:val="000A0AF2"/>
    <w:rsid w:val="000A0BB3"/>
    <w:rsid w:val="000A0BC9"/>
    <w:rsid w:val="000A12CF"/>
    <w:rsid w:val="000A1C1B"/>
    <w:rsid w:val="000A2350"/>
    <w:rsid w:val="000A2758"/>
    <w:rsid w:val="000A28C1"/>
    <w:rsid w:val="000A28E2"/>
    <w:rsid w:val="000A2A02"/>
    <w:rsid w:val="000A2A32"/>
    <w:rsid w:val="000A2B13"/>
    <w:rsid w:val="000A2C70"/>
    <w:rsid w:val="000A2E90"/>
    <w:rsid w:val="000A2FDD"/>
    <w:rsid w:val="000A31B0"/>
    <w:rsid w:val="000A325A"/>
    <w:rsid w:val="000A35AE"/>
    <w:rsid w:val="000A364D"/>
    <w:rsid w:val="000A3B6D"/>
    <w:rsid w:val="000A3CC8"/>
    <w:rsid w:val="000A3DC6"/>
    <w:rsid w:val="000A3F45"/>
    <w:rsid w:val="000A3F69"/>
    <w:rsid w:val="000A41D6"/>
    <w:rsid w:val="000A470A"/>
    <w:rsid w:val="000A4728"/>
    <w:rsid w:val="000A4A7B"/>
    <w:rsid w:val="000A4BA8"/>
    <w:rsid w:val="000A53D6"/>
    <w:rsid w:val="000A543C"/>
    <w:rsid w:val="000A54E7"/>
    <w:rsid w:val="000A55BB"/>
    <w:rsid w:val="000A55D3"/>
    <w:rsid w:val="000A5658"/>
    <w:rsid w:val="000A5AB3"/>
    <w:rsid w:val="000A5C50"/>
    <w:rsid w:val="000A5D2C"/>
    <w:rsid w:val="000A5DF4"/>
    <w:rsid w:val="000A5F75"/>
    <w:rsid w:val="000A65C0"/>
    <w:rsid w:val="000A665A"/>
    <w:rsid w:val="000A67CD"/>
    <w:rsid w:val="000A6EB9"/>
    <w:rsid w:val="000A7163"/>
    <w:rsid w:val="000A7372"/>
    <w:rsid w:val="000A7659"/>
    <w:rsid w:val="000A78BD"/>
    <w:rsid w:val="000A7CC9"/>
    <w:rsid w:val="000A7D86"/>
    <w:rsid w:val="000A7E2D"/>
    <w:rsid w:val="000A7EF4"/>
    <w:rsid w:val="000A7F9E"/>
    <w:rsid w:val="000A7FE7"/>
    <w:rsid w:val="000B0103"/>
    <w:rsid w:val="000B01C9"/>
    <w:rsid w:val="000B037C"/>
    <w:rsid w:val="000B0460"/>
    <w:rsid w:val="000B05D8"/>
    <w:rsid w:val="000B0680"/>
    <w:rsid w:val="000B072F"/>
    <w:rsid w:val="000B088E"/>
    <w:rsid w:val="000B0BCE"/>
    <w:rsid w:val="000B0CBB"/>
    <w:rsid w:val="000B0DF3"/>
    <w:rsid w:val="000B1131"/>
    <w:rsid w:val="000B136D"/>
    <w:rsid w:val="000B1395"/>
    <w:rsid w:val="000B1631"/>
    <w:rsid w:val="000B1A99"/>
    <w:rsid w:val="000B1B1D"/>
    <w:rsid w:val="000B1B28"/>
    <w:rsid w:val="000B1D09"/>
    <w:rsid w:val="000B1DDF"/>
    <w:rsid w:val="000B1EDD"/>
    <w:rsid w:val="000B1F6C"/>
    <w:rsid w:val="000B2079"/>
    <w:rsid w:val="000B20C7"/>
    <w:rsid w:val="000B2476"/>
    <w:rsid w:val="000B24A4"/>
    <w:rsid w:val="000B28A1"/>
    <w:rsid w:val="000B2942"/>
    <w:rsid w:val="000B2CD6"/>
    <w:rsid w:val="000B2DDD"/>
    <w:rsid w:val="000B3152"/>
    <w:rsid w:val="000B3306"/>
    <w:rsid w:val="000B3394"/>
    <w:rsid w:val="000B33B2"/>
    <w:rsid w:val="000B3483"/>
    <w:rsid w:val="000B352C"/>
    <w:rsid w:val="000B3823"/>
    <w:rsid w:val="000B3B82"/>
    <w:rsid w:val="000B3D66"/>
    <w:rsid w:val="000B3E1D"/>
    <w:rsid w:val="000B4032"/>
    <w:rsid w:val="000B4610"/>
    <w:rsid w:val="000B49B0"/>
    <w:rsid w:val="000B4FFB"/>
    <w:rsid w:val="000B513E"/>
    <w:rsid w:val="000B51EF"/>
    <w:rsid w:val="000B54E9"/>
    <w:rsid w:val="000B552D"/>
    <w:rsid w:val="000B55A8"/>
    <w:rsid w:val="000B56F0"/>
    <w:rsid w:val="000B59B4"/>
    <w:rsid w:val="000B5CF2"/>
    <w:rsid w:val="000B5D72"/>
    <w:rsid w:val="000B6414"/>
    <w:rsid w:val="000B6506"/>
    <w:rsid w:val="000B653B"/>
    <w:rsid w:val="000B6632"/>
    <w:rsid w:val="000B69D9"/>
    <w:rsid w:val="000B6BB9"/>
    <w:rsid w:val="000B6CBB"/>
    <w:rsid w:val="000B6DB3"/>
    <w:rsid w:val="000B6E4B"/>
    <w:rsid w:val="000B7292"/>
    <w:rsid w:val="000B75CD"/>
    <w:rsid w:val="000B76B1"/>
    <w:rsid w:val="000B7A48"/>
    <w:rsid w:val="000B7B28"/>
    <w:rsid w:val="000C0152"/>
    <w:rsid w:val="000C022C"/>
    <w:rsid w:val="000C0329"/>
    <w:rsid w:val="000C065F"/>
    <w:rsid w:val="000C06CB"/>
    <w:rsid w:val="000C09C2"/>
    <w:rsid w:val="000C0F6D"/>
    <w:rsid w:val="000C138D"/>
    <w:rsid w:val="000C1582"/>
    <w:rsid w:val="000C1645"/>
    <w:rsid w:val="000C17F5"/>
    <w:rsid w:val="000C197B"/>
    <w:rsid w:val="000C19C1"/>
    <w:rsid w:val="000C1BB0"/>
    <w:rsid w:val="000C1D81"/>
    <w:rsid w:val="000C23BF"/>
    <w:rsid w:val="000C26A9"/>
    <w:rsid w:val="000C26B6"/>
    <w:rsid w:val="000C2960"/>
    <w:rsid w:val="000C2AEB"/>
    <w:rsid w:val="000C2AEE"/>
    <w:rsid w:val="000C2C8E"/>
    <w:rsid w:val="000C2D85"/>
    <w:rsid w:val="000C2EC5"/>
    <w:rsid w:val="000C30B4"/>
    <w:rsid w:val="000C3135"/>
    <w:rsid w:val="000C3249"/>
    <w:rsid w:val="000C3C37"/>
    <w:rsid w:val="000C4082"/>
    <w:rsid w:val="000C410B"/>
    <w:rsid w:val="000C4294"/>
    <w:rsid w:val="000C4878"/>
    <w:rsid w:val="000C4A85"/>
    <w:rsid w:val="000C4B84"/>
    <w:rsid w:val="000C4B97"/>
    <w:rsid w:val="000C4C58"/>
    <w:rsid w:val="000C4C71"/>
    <w:rsid w:val="000C4E04"/>
    <w:rsid w:val="000C4E43"/>
    <w:rsid w:val="000C511F"/>
    <w:rsid w:val="000C51E8"/>
    <w:rsid w:val="000C5ABA"/>
    <w:rsid w:val="000C5C1A"/>
    <w:rsid w:val="000C5C47"/>
    <w:rsid w:val="000C5FFB"/>
    <w:rsid w:val="000C60D6"/>
    <w:rsid w:val="000C60D8"/>
    <w:rsid w:val="000C6339"/>
    <w:rsid w:val="000C63ED"/>
    <w:rsid w:val="000C675D"/>
    <w:rsid w:val="000C67FB"/>
    <w:rsid w:val="000C68EB"/>
    <w:rsid w:val="000C6909"/>
    <w:rsid w:val="000C6CC6"/>
    <w:rsid w:val="000C6D9B"/>
    <w:rsid w:val="000C7201"/>
    <w:rsid w:val="000C7410"/>
    <w:rsid w:val="000C748B"/>
    <w:rsid w:val="000C7825"/>
    <w:rsid w:val="000C7906"/>
    <w:rsid w:val="000C7CA5"/>
    <w:rsid w:val="000D0044"/>
    <w:rsid w:val="000D05C5"/>
    <w:rsid w:val="000D0715"/>
    <w:rsid w:val="000D0856"/>
    <w:rsid w:val="000D08A5"/>
    <w:rsid w:val="000D08AC"/>
    <w:rsid w:val="000D093F"/>
    <w:rsid w:val="000D0A39"/>
    <w:rsid w:val="000D0AAC"/>
    <w:rsid w:val="000D0B54"/>
    <w:rsid w:val="000D0B88"/>
    <w:rsid w:val="000D0C79"/>
    <w:rsid w:val="000D0CE3"/>
    <w:rsid w:val="000D0F7B"/>
    <w:rsid w:val="000D1029"/>
    <w:rsid w:val="000D164D"/>
    <w:rsid w:val="000D18AC"/>
    <w:rsid w:val="000D18DF"/>
    <w:rsid w:val="000D1CAA"/>
    <w:rsid w:val="000D1F6A"/>
    <w:rsid w:val="000D202D"/>
    <w:rsid w:val="000D2096"/>
    <w:rsid w:val="000D22FA"/>
    <w:rsid w:val="000D240F"/>
    <w:rsid w:val="000D2709"/>
    <w:rsid w:val="000D27C6"/>
    <w:rsid w:val="000D2832"/>
    <w:rsid w:val="000D2B15"/>
    <w:rsid w:val="000D2D60"/>
    <w:rsid w:val="000D3476"/>
    <w:rsid w:val="000D384B"/>
    <w:rsid w:val="000D3A8E"/>
    <w:rsid w:val="000D3B86"/>
    <w:rsid w:val="000D3CF9"/>
    <w:rsid w:val="000D3F49"/>
    <w:rsid w:val="000D4170"/>
    <w:rsid w:val="000D41F2"/>
    <w:rsid w:val="000D4262"/>
    <w:rsid w:val="000D448E"/>
    <w:rsid w:val="000D48B4"/>
    <w:rsid w:val="000D493C"/>
    <w:rsid w:val="000D519C"/>
    <w:rsid w:val="000D5299"/>
    <w:rsid w:val="000D5304"/>
    <w:rsid w:val="000D5353"/>
    <w:rsid w:val="000D5408"/>
    <w:rsid w:val="000D5484"/>
    <w:rsid w:val="000D592D"/>
    <w:rsid w:val="000D5C0F"/>
    <w:rsid w:val="000D5DD9"/>
    <w:rsid w:val="000D5E9A"/>
    <w:rsid w:val="000D5EDE"/>
    <w:rsid w:val="000D5FEF"/>
    <w:rsid w:val="000D60F2"/>
    <w:rsid w:val="000D628B"/>
    <w:rsid w:val="000D661B"/>
    <w:rsid w:val="000D6791"/>
    <w:rsid w:val="000D69D9"/>
    <w:rsid w:val="000D6A9B"/>
    <w:rsid w:val="000D6BE9"/>
    <w:rsid w:val="000D6BFA"/>
    <w:rsid w:val="000D6C9D"/>
    <w:rsid w:val="000D6E89"/>
    <w:rsid w:val="000D70D0"/>
    <w:rsid w:val="000D711A"/>
    <w:rsid w:val="000D71BF"/>
    <w:rsid w:val="000D71D0"/>
    <w:rsid w:val="000D7295"/>
    <w:rsid w:val="000D72EC"/>
    <w:rsid w:val="000D730C"/>
    <w:rsid w:val="000D7482"/>
    <w:rsid w:val="000D7603"/>
    <w:rsid w:val="000D7660"/>
    <w:rsid w:val="000D77DB"/>
    <w:rsid w:val="000D7851"/>
    <w:rsid w:val="000D7C31"/>
    <w:rsid w:val="000D7CEF"/>
    <w:rsid w:val="000D7F5B"/>
    <w:rsid w:val="000E02B9"/>
    <w:rsid w:val="000E0773"/>
    <w:rsid w:val="000E0905"/>
    <w:rsid w:val="000E0907"/>
    <w:rsid w:val="000E0951"/>
    <w:rsid w:val="000E0C08"/>
    <w:rsid w:val="000E14DE"/>
    <w:rsid w:val="000E1EB8"/>
    <w:rsid w:val="000E1F46"/>
    <w:rsid w:val="000E1FFB"/>
    <w:rsid w:val="000E2116"/>
    <w:rsid w:val="000E2186"/>
    <w:rsid w:val="000E2335"/>
    <w:rsid w:val="000E24B5"/>
    <w:rsid w:val="000E2623"/>
    <w:rsid w:val="000E2D47"/>
    <w:rsid w:val="000E2EC3"/>
    <w:rsid w:val="000E3176"/>
    <w:rsid w:val="000E33F9"/>
    <w:rsid w:val="000E3451"/>
    <w:rsid w:val="000E3811"/>
    <w:rsid w:val="000E3BC0"/>
    <w:rsid w:val="000E3E94"/>
    <w:rsid w:val="000E4127"/>
    <w:rsid w:val="000E4217"/>
    <w:rsid w:val="000E4877"/>
    <w:rsid w:val="000E51EA"/>
    <w:rsid w:val="000E531E"/>
    <w:rsid w:val="000E53DA"/>
    <w:rsid w:val="000E54E1"/>
    <w:rsid w:val="000E55D2"/>
    <w:rsid w:val="000E57D3"/>
    <w:rsid w:val="000E5B02"/>
    <w:rsid w:val="000E5BC4"/>
    <w:rsid w:val="000E5D5C"/>
    <w:rsid w:val="000E5E10"/>
    <w:rsid w:val="000E5F00"/>
    <w:rsid w:val="000E5F5D"/>
    <w:rsid w:val="000E61C3"/>
    <w:rsid w:val="000E6259"/>
    <w:rsid w:val="000E6301"/>
    <w:rsid w:val="000E649A"/>
    <w:rsid w:val="000E660F"/>
    <w:rsid w:val="000E6757"/>
    <w:rsid w:val="000E6EA5"/>
    <w:rsid w:val="000E70DF"/>
    <w:rsid w:val="000E7176"/>
    <w:rsid w:val="000E717C"/>
    <w:rsid w:val="000E7232"/>
    <w:rsid w:val="000E73C9"/>
    <w:rsid w:val="000E76AC"/>
    <w:rsid w:val="000E7C8D"/>
    <w:rsid w:val="000E7CE1"/>
    <w:rsid w:val="000E7D6B"/>
    <w:rsid w:val="000E7E48"/>
    <w:rsid w:val="000E7E84"/>
    <w:rsid w:val="000E7F3C"/>
    <w:rsid w:val="000F0956"/>
    <w:rsid w:val="000F0A49"/>
    <w:rsid w:val="000F0BBB"/>
    <w:rsid w:val="000F0E11"/>
    <w:rsid w:val="000F0E8D"/>
    <w:rsid w:val="000F10D9"/>
    <w:rsid w:val="000F1243"/>
    <w:rsid w:val="000F149F"/>
    <w:rsid w:val="000F1614"/>
    <w:rsid w:val="000F16CB"/>
    <w:rsid w:val="000F19D1"/>
    <w:rsid w:val="000F1C40"/>
    <w:rsid w:val="000F1F78"/>
    <w:rsid w:val="000F1FB3"/>
    <w:rsid w:val="000F20FD"/>
    <w:rsid w:val="000F242F"/>
    <w:rsid w:val="000F2639"/>
    <w:rsid w:val="000F2A9A"/>
    <w:rsid w:val="000F2CE1"/>
    <w:rsid w:val="000F2F59"/>
    <w:rsid w:val="000F3074"/>
    <w:rsid w:val="000F3514"/>
    <w:rsid w:val="000F3B63"/>
    <w:rsid w:val="000F3D8E"/>
    <w:rsid w:val="000F3EFE"/>
    <w:rsid w:val="000F4377"/>
    <w:rsid w:val="000F482F"/>
    <w:rsid w:val="000F4859"/>
    <w:rsid w:val="000F53ED"/>
    <w:rsid w:val="000F5702"/>
    <w:rsid w:val="000F5A8E"/>
    <w:rsid w:val="000F62BB"/>
    <w:rsid w:val="000F63EF"/>
    <w:rsid w:val="000F667F"/>
    <w:rsid w:val="000F6D13"/>
    <w:rsid w:val="000F6DF2"/>
    <w:rsid w:val="000F75F6"/>
    <w:rsid w:val="000F768B"/>
    <w:rsid w:val="000F798D"/>
    <w:rsid w:val="000F7D57"/>
    <w:rsid w:val="00100347"/>
    <w:rsid w:val="0010059F"/>
    <w:rsid w:val="001005B5"/>
    <w:rsid w:val="0010077E"/>
    <w:rsid w:val="001008A0"/>
    <w:rsid w:val="00100F86"/>
    <w:rsid w:val="00100FF1"/>
    <w:rsid w:val="0010101C"/>
    <w:rsid w:val="00101067"/>
    <w:rsid w:val="001011A0"/>
    <w:rsid w:val="001015EC"/>
    <w:rsid w:val="001016AE"/>
    <w:rsid w:val="001016DC"/>
    <w:rsid w:val="00101901"/>
    <w:rsid w:val="00101978"/>
    <w:rsid w:val="00101B74"/>
    <w:rsid w:val="00101BD2"/>
    <w:rsid w:val="00101F50"/>
    <w:rsid w:val="001020AB"/>
    <w:rsid w:val="001022ED"/>
    <w:rsid w:val="0010278C"/>
    <w:rsid w:val="001027A7"/>
    <w:rsid w:val="00102A44"/>
    <w:rsid w:val="00102D34"/>
    <w:rsid w:val="00103023"/>
    <w:rsid w:val="001034ED"/>
    <w:rsid w:val="00103808"/>
    <w:rsid w:val="00103973"/>
    <w:rsid w:val="00103ADB"/>
    <w:rsid w:val="00103C4B"/>
    <w:rsid w:val="00103DD9"/>
    <w:rsid w:val="00104453"/>
    <w:rsid w:val="001046AB"/>
    <w:rsid w:val="00104C15"/>
    <w:rsid w:val="00104D13"/>
    <w:rsid w:val="00104ED3"/>
    <w:rsid w:val="00105101"/>
    <w:rsid w:val="00105738"/>
    <w:rsid w:val="00105A5E"/>
    <w:rsid w:val="00105D04"/>
    <w:rsid w:val="00105D78"/>
    <w:rsid w:val="00105E25"/>
    <w:rsid w:val="00105E66"/>
    <w:rsid w:val="00105F4F"/>
    <w:rsid w:val="00105FFD"/>
    <w:rsid w:val="00106111"/>
    <w:rsid w:val="00106321"/>
    <w:rsid w:val="00106392"/>
    <w:rsid w:val="00106408"/>
    <w:rsid w:val="00106A41"/>
    <w:rsid w:val="00106A9B"/>
    <w:rsid w:val="00106AAC"/>
    <w:rsid w:val="00106C48"/>
    <w:rsid w:val="00106CBB"/>
    <w:rsid w:val="00106DCF"/>
    <w:rsid w:val="00106E62"/>
    <w:rsid w:val="001072C1"/>
    <w:rsid w:val="00107446"/>
    <w:rsid w:val="001074D8"/>
    <w:rsid w:val="001076DD"/>
    <w:rsid w:val="001076E3"/>
    <w:rsid w:val="00107928"/>
    <w:rsid w:val="00107AD5"/>
    <w:rsid w:val="00107C47"/>
    <w:rsid w:val="00107C97"/>
    <w:rsid w:val="00110019"/>
    <w:rsid w:val="00110CB3"/>
    <w:rsid w:val="00110DD2"/>
    <w:rsid w:val="001116A5"/>
    <w:rsid w:val="001125B0"/>
    <w:rsid w:val="00112971"/>
    <w:rsid w:val="00112D05"/>
    <w:rsid w:val="00112ED7"/>
    <w:rsid w:val="00113158"/>
    <w:rsid w:val="001132B4"/>
    <w:rsid w:val="00113653"/>
    <w:rsid w:val="001139B0"/>
    <w:rsid w:val="001139EB"/>
    <w:rsid w:val="001139FF"/>
    <w:rsid w:val="00113AB4"/>
    <w:rsid w:val="00113C95"/>
    <w:rsid w:val="00113D5F"/>
    <w:rsid w:val="00113F24"/>
    <w:rsid w:val="001141F6"/>
    <w:rsid w:val="001142C3"/>
    <w:rsid w:val="001143E4"/>
    <w:rsid w:val="00114648"/>
    <w:rsid w:val="0011469B"/>
    <w:rsid w:val="001146D9"/>
    <w:rsid w:val="00114760"/>
    <w:rsid w:val="0011476C"/>
    <w:rsid w:val="0011478E"/>
    <w:rsid w:val="00114792"/>
    <w:rsid w:val="00114847"/>
    <w:rsid w:val="001148D7"/>
    <w:rsid w:val="001149A3"/>
    <w:rsid w:val="00114A57"/>
    <w:rsid w:val="00114D25"/>
    <w:rsid w:val="00114DD8"/>
    <w:rsid w:val="00115214"/>
    <w:rsid w:val="001152D8"/>
    <w:rsid w:val="00115419"/>
    <w:rsid w:val="0011588E"/>
    <w:rsid w:val="001158A9"/>
    <w:rsid w:val="00115C59"/>
    <w:rsid w:val="00115CB8"/>
    <w:rsid w:val="00116314"/>
    <w:rsid w:val="001163DA"/>
    <w:rsid w:val="001165ED"/>
    <w:rsid w:val="0011680B"/>
    <w:rsid w:val="00116CCB"/>
    <w:rsid w:val="00116ECD"/>
    <w:rsid w:val="00116EDC"/>
    <w:rsid w:val="00116FC1"/>
    <w:rsid w:val="0011704E"/>
    <w:rsid w:val="00117060"/>
    <w:rsid w:val="00117076"/>
    <w:rsid w:val="00117642"/>
    <w:rsid w:val="001179C5"/>
    <w:rsid w:val="00117CDD"/>
    <w:rsid w:val="00117FE9"/>
    <w:rsid w:val="001201F9"/>
    <w:rsid w:val="00120253"/>
    <w:rsid w:val="0012031B"/>
    <w:rsid w:val="001204ED"/>
    <w:rsid w:val="0012081E"/>
    <w:rsid w:val="00120A38"/>
    <w:rsid w:val="00120B63"/>
    <w:rsid w:val="00120C21"/>
    <w:rsid w:val="00120C41"/>
    <w:rsid w:val="00120E49"/>
    <w:rsid w:val="001212BE"/>
    <w:rsid w:val="001216B4"/>
    <w:rsid w:val="001217C9"/>
    <w:rsid w:val="0012182E"/>
    <w:rsid w:val="00121C11"/>
    <w:rsid w:val="00121C77"/>
    <w:rsid w:val="00121D57"/>
    <w:rsid w:val="00122127"/>
    <w:rsid w:val="0012229E"/>
    <w:rsid w:val="0012241D"/>
    <w:rsid w:val="00122632"/>
    <w:rsid w:val="00122682"/>
    <w:rsid w:val="00122886"/>
    <w:rsid w:val="00122C2A"/>
    <w:rsid w:val="0012302E"/>
    <w:rsid w:val="001230EB"/>
    <w:rsid w:val="0012387C"/>
    <w:rsid w:val="00123AD6"/>
    <w:rsid w:val="00123F01"/>
    <w:rsid w:val="0012423D"/>
    <w:rsid w:val="001247E7"/>
    <w:rsid w:val="00124B54"/>
    <w:rsid w:val="00124E2D"/>
    <w:rsid w:val="00124EB8"/>
    <w:rsid w:val="0012553F"/>
    <w:rsid w:val="001255A8"/>
    <w:rsid w:val="001257A8"/>
    <w:rsid w:val="001257FA"/>
    <w:rsid w:val="001258EC"/>
    <w:rsid w:val="00125E4A"/>
    <w:rsid w:val="00126640"/>
    <w:rsid w:val="001267F8"/>
    <w:rsid w:val="00126AA1"/>
    <w:rsid w:val="00126EC9"/>
    <w:rsid w:val="00127161"/>
    <w:rsid w:val="001271BE"/>
    <w:rsid w:val="0012735B"/>
    <w:rsid w:val="0012758B"/>
    <w:rsid w:val="0012774D"/>
    <w:rsid w:val="00127A86"/>
    <w:rsid w:val="00127ED5"/>
    <w:rsid w:val="00127F47"/>
    <w:rsid w:val="00127FBC"/>
    <w:rsid w:val="00130268"/>
    <w:rsid w:val="00130639"/>
    <w:rsid w:val="0013099F"/>
    <w:rsid w:val="001309DD"/>
    <w:rsid w:val="00130E17"/>
    <w:rsid w:val="00130E7E"/>
    <w:rsid w:val="00130F74"/>
    <w:rsid w:val="00131040"/>
    <w:rsid w:val="00131135"/>
    <w:rsid w:val="001312C9"/>
    <w:rsid w:val="001312E5"/>
    <w:rsid w:val="001313CA"/>
    <w:rsid w:val="00131873"/>
    <w:rsid w:val="001318D6"/>
    <w:rsid w:val="001319A0"/>
    <w:rsid w:val="00131AAF"/>
    <w:rsid w:val="00131F55"/>
    <w:rsid w:val="001327BB"/>
    <w:rsid w:val="00132B15"/>
    <w:rsid w:val="00132F9A"/>
    <w:rsid w:val="001332CB"/>
    <w:rsid w:val="001333CD"/>
    <w:rsid w:val="001337F5"/>
    <w:rsid w:val="001341F2"/>
    <w:rsid w:val="0013438A"/>
    <w:rsid w:val="0013449E"/>
    <w:rsid w:val="00134745"/>
    <w:rsid w:val="0013481D"/>
    <w:rsid w:val="00134C46"/>
    <w:rsid w:val="00134E1E"/>
    <w:rsid w:val="00134E9F"/>
    <w:rsid w:val="001356A3"/>
    <w:rsid w:val="001357B0"/>
    <w:rsid w:val="00135A8F"/>
    <w:rsid w:val="00135B88"/>
    <w:rsid w:val="00135E22"/>
    <w:rsid w:val="001362FD"/>
    <w:rsid w:val="0013630A"/>
    <w:rsid w:val="00136454"/>
    <w:rsid w:val="0013652C"/>
    <w:rsid w:val="001366AB"/>
    <w:rsid w:val="00136853"/>
    <w:rsid w:val="0013696E"/>
    <w:rsid w:val="00136BE5"/>
    <w:rsid w:val="001374E1"/>
    <w:rsid w:val="00137A29"/>
    <w:rsid w:val="00137C0B"/>
    <w:rsid w:val="00140073"/>
    <w:rsid w:val="001404FC"/>
    <w:rsid w:val="00140621"/>
    <w:rsid w:val="001408CF"/>
    <w:rsid w:val="0014094B"/>
    <w:rsid w:val="00140ABA"/>
    <w:rsid w:val="00141213"/>
    <w:rsid w:val="0014136A"/>
    <w:rsid w:val="0014154A"/>
    <w:rsid w:val="0014162B"/>
    <w:rsid w:val="001419FF"/>
    <w:rsid w:val="00141F5D"/>
    <w:rsid w:val="0014238A"/>
    <w:rsid w:val="00142B1E"/>
    <w:rsid w:val="001431BA"/>
    <w:rsid w:val="0014322E"/>
    <w:rsid w:val="00143732"/>
    <w:rsid w:val="0014377C"/>
    <w:rsid w:val="001437D1"/>
    <w:rsid w:val="001439B5"/>
    <w:rsid w:val="00143C41"/>
    <w:rsid w:val="00143C46"/>
    <w:rsid w:val="00143C76"/>
    <w:rsid w:val="00143CAA"/>
    <w:rsid w:val="0014442D"/>
    <w:rsid w:val="00144467"/>
    <w:rsid w:val="0014453B"/>
    <w:rsid w:val="00144587"/>
    <w:rsid w:val="00144789"/>
    <w:rsid w:val="001449E8"/>
    <w:rsid w:val="00144A1D"/>
    <w:rsid w:val="00144A25"/>
    <w:rsid w:val="00144C8B"/>
    <w:rsid w:val="00144CDE"/>
    <w:rsid w:val="00144F7F"/>
    <w:rsid w:val="00144FB3"/>
    <w:rsid w:val="001451AA"/>
    <w:rsid w:val="00145389"/>
    <w:rsid w:val="00145424"/>
    <w:rsid w:val="00145440"/>
    <w:rsid w:val="00145683"/>
    <w:rsid w:val="00145BA8"/>
    <w:rsid w:val="00145BEE"/>
    <w:rsid w:val="00145BF2"/>
    <w:rsid w:val="00145D56"/>
    <w:rsid w:val="00145FF9"/>
    <w:rsid w:val="00146678"/>
    <w:rsid w:val="00146A9B"/>
    <w:rsid w:val="00146B66"/>
    <w:rsid w:val="00146C24"/>
    <w:rsid w:val="00146F7E"/>
    <w:rsid w:val="00146FF1"/>
    <w:rsid w:val="00147011"/>
    <w:rsid w:val="0014711F"/>
    <w:rsid w:val="00147414"/>
    <w:rsid w:val="00147836"/>
    <w:rsid w:val="00147A11"/>
    <w:rsid w:val="00147B66"/>
    <w:rsid w:val="00147CA4"/>
    <w:rsid w:val="00150740"/>
    <w:rsid w:val="001509B0"/>
    <w:rsid w:val="001509F1"/>
    <w:rsid w:val="00150B23"/>
    <w:rsid w:val="00150C9C"/>
    <w:rsid w:val="00150E05"/>
    <w:rsid w:val="00150FAD"/>
    <w:rsid w:val="001512E9"/>
    <w:rsid w:val="001512EA"/>
    <w:rsid w:val="00151365"/>
    <w:rsid w:val="00151785"/>
    <w:rsid w:val="00151F18"/>
    <w:rsid w:val="0015243E"/>
    <w:rsid w:val="001524A4"/>
    <w:rsid w:val="001524D0"/>
    <w:rsid w:val="001525C0"/>
    <w:rsid w:val="001526BA"/>
    <w:rsid w:val="001527D6"/>
    <w:rsid w:val="001527EF"/>
    <w:rsid w:val="001528EC"/>
    <w:rsid w:val="001530E7"/>
    <w:rsid w:val="00153283"/>
    <w:rsid w:val="0015385C"/>
    <w:rsid w:val="0015393F"/>
    <w:rsid w:val="00153A1A"/>
    <w:rsid w:val="00153C01"/>
    <w:rsid w:val="00153E8D"/>
    <w:rsid w:val="0015416B"/>
    <w:rsid w:val="00154216"/>
    <w:rsid w:val="00154238"/>
    <w:rsid w:val="001543A0"/>
    <w:rsid w:val="00154625"/>
    <w:rsid w:val="00154B30"/>
    <w:rsid w:val="00155056"/>
    <w:rsid w:val="001550C9"/>
    <w:rsid w:val="001551D2"/>
    <w:rsid w:val="00155494"/>
    <w:rsid w:val="001555A3"/>
    <w:rsid w:val="00155A31"/>
    <w:rsid w:val="00155AFE"/>
    <w:rsid w:val="00155C8B"/>
    <w:rsid w:val="00155DA3"/>
    <w:rsid w:val="00155E89"/>
    <w:rsid w:val="00155EFC"/>
    <w:rsid w:val="00156097"/>
    <w:rsid w:val="00156314"/>
    <w:rsid w:val="0015695F"/>
    <w:rsid w:val="00156990"/>
    <w:rsid w:val="001569B3"/>
    <w:rsid w:val="00156B34"/>
    <w:rsid w:val="00157160"/>
    <w:rsid w:val="00157315"/>
    <w:rsid w:val="0015734D"/>
    <w:rsid w:val="001574B9"/>
    <w:rsid w:val="00157642"/>
    <w:rsid w:val="0015777B"/>
    <w:rsid w:val="0015787C"/>
    <w:rsid w:val="00157ABE"/>
    <w:rsid w:val="00157CC2"/>
    <w:rsid w:val="00157D71"/>
    <w:rsid w:val="00157E4A"/>
    <w:rsid w:val="00160075"/>
    <w:rsid w:val="0016029D"/>
    <w:rsid w:val="00160688"/>
    <w:rsid w:val="001607E8"/>
    <w:rsid w:val="0016095B"/>
    <w:rsid w:val="00160A54"/>
    <w:rsid w:val="00160B8C"/>
    <w:rsid w:val="00160C87"/>
    <w:rsid w:val="00160D1F"/>
    <w:rsid w:val="00160EF7"/>
    <w:rsid w:val="0016106C"/>
    <w:rsid w:val="001611D6"/>
    <w:rsid w:val="0016171B"/>
    <w:rsid w:val="00161CEE"/>
    <w:rsid w:val="00161D09"/>
    <w:rsid w:val="00161EE0"/>
    <w:rsid w:val="00161FD7"/>
    <w:rsid w:val="0016289C"/>
    <w:rsid w:val="00162B0A"/>
    <w:rsid w:val="00162B0B"/>
    <w:rsid w:val="00162B31"/>
    <w:rsid w:val="00162BFE"/>
    <w:rsid w:val="00162CF0"/>
    <w:rsid w:val="00162CF6"/>
    <w:rsid w:val="00162E09"/>
    <w:rsid w:val="001631A5"/>
    <w:rsid w:val="001631E6"/>
    <w:rsid w:val="001635AC"/>
    <w:rsid w:val="00163A43"/>
    <w:rsid w:val="00163C43"/>
    <w:rsid w:val="0016418A"/>
    <w:rsid w:val="00164627"/>
    <w:rsid w:val="0016463B"/>
    <w:rsid w:val="0016465E"/>
    <w:rsid w:val="00164815"/>
    <w:rsid w:val="00164BA5"/>
    <w:rsid w:val="00164E0C"/>
    <w:rsid w:val="00165003"/>
    <w:rsid w:val="001653B0"/>
    <w:rsid w:val="00165407"/>
    <w:rsid w:val="0016543C"/>
    <w:rsid w:val="00165450"/>
    <w:rsid w:val="001655C0"/>
    <w:rsid w:val="001655C2"/>
    <w:rsid w:val="00165827"/>
    <w:rsid w:val="00165903"/>
    <w:rsid w:val="00165A61"/>
    <w:rsid w:val="00165AF4"/>
    <w:rsid w:val="00165D5C"/>
    <w:rsid w:val="00165ED4"/>
    <w:rsid w:val="00165FF8"/>
    <w:rsid w:val="001661E4"/>
    <w:rsid w:val="00166486"/>
    <w:rsid w:val="0016655F"/>
    <w:rsid w:val="0016687E"/>
    <w:rsid w:val="00166EF3"/>
    <w:rsid w:val="00167286"/>
    <w:rsid w:val="0016737B"/>
    <w:rsid w:val="00167650"/>
    <w:rsid w:val="001676F0"/>
    <w:rsid w:val="001678E1"/>
    <w:rsid w:val="00167B46"/>
    <w:rsid w:val="0017007D"/>
    <w:rsid w:val="0017008A"/>
    <w:rsid w:val="00170351"/>
    <w:rsid w:val="001703A0"/>
    <w:rsid w:val="00170623"/>
    <w:rsid w:val="001707AC"/>
    <w:rsid w:val="00170AF0"/>
    <w:rsid w:val="00171049"/>
    <w:rsid w:val="00171264"/>
    <w:rsid w:val="001713EE"/>
    <w:rsid w:val="00171414"/>
    <w:rsid w:val="001714E8"/>
    <w:rsid w:val="00171A13"/>
    <w:rsid w:val="00171F7E"/>
    <w:rsid w:val="0017223A"/>
    <w:rsid w:val="00172290"/>
    <w:rsid w:val="001727F7"/>
    <w:rsid w:val="00172A02"/>
    <w:rsid w:val="00173026"/>
    <w:rsid w:val="001730DE"/>
    <w:rsid w:val="001733EF"/>
    <w:rsid w:val="00173905"/>
    <w:rsid w:val="00173BF2"/>
    <w:rsid w:val="00173C2E"/>
    <w:rsid w:val="00173C84"/>
    <w:rsid w:val="00173D5A"/>
    <w:rsid w:val="00173EE3"/>
    <w:rsid w:val="00174265"/>
    <w:rsid w:val="001742AF"/>
    <w:rsid w:val="00174328"/>
    <w:rsid w:val="00174600"/>
    <w:rsid w:val="001748AB"/>
    <w:rsid w:val="00174A83"/>
    <w:rsid w:val="00174F9A"/>
    <w:rsid w:val="0017520B"/>
    <w:rsid w:val="00175397"/>
    <w:rsid w:val="00175993"/>
    <w:rsid w:val="00175D77"/>
    <w:rsid w:val="00176340"/>
    <w:rsid w:val="0017638B"/>
    <w:rsid w:val="001764AE"/>
    <w:rsid w:val="001766CA"/>
    <w:rsid w:val="0017688F"/>
    <w:rsid w:val="00176C2F"/>
    <w:rsid w:val="00177065"/>
    <w:rsid w:val="00177360"/>
    <w:rsid w:val="00177477"/>
    <w:rsid w:val="0017754D"/>
    <w:rsid w:val="00177695"/>
    <w:rsid w:val="00177CFF"/>
    <w:rsid w:val="00177D88"/>
    <w:rsid w:val="00177F44"/>
    <w:rsid w:val="001803BB"/>
    <w:rsid w:val="00180949"/>
    <w:rsid w:val="0018096D"/>
    <w:rsid w:val="00180A29"/>
    <w:rsid w:val="00180C70"/>
    <w:rsid w:val="00180DF9"/>
    <w:rsid w:val="001812D5"/>
    <w:rsid w:val="00181440"/>
    <w:rsid w:val="00181457"/>
    <w:rsid w:val="00181642"/>
    <w:rsid w:val="00181662"/>
    <w:rsid w:val="00181846"/>
    <w:rsid w:val="00181904"/>
    <w:rsid w:val="001819F9"/>
    <w:rsid w:val="00181AE2"/>
    <w:rsid w:val="00181B43"/>
    <w:rsid w:val="00181E53"/>
    <w:rsid w:val="00181F46"/>
    <w:rsid w:val="001821E2"/>
    <w:rsid w:val="0018230E"/>
    <w:rsid w:val="00182395"/>
    <w:rsid w:val="0018269B"/>
    <w:rsid w:val="00182973"/>
    <w:rsid w:val="00182A3E"/>
    <w:rsid w:val="00182B95"/>
    <w:rsid w:val="00182BFB"/>
    <w:rsid w:val="00182C41"/>
    <w:rsid w:val="00182DC6"/>
    <w:rsid w:val="0018336E"/>
    <w:rsid w:val="001835C2"/>
    <w:rsid w:val="00183760"/>
    <w:rsid w:val="001839E2"/>
    <w:rsid w:val="00183B22"/>
    <w:rsid w:val="00183C1F"/>
    <w:rsid w:val="00184026"/>
    <w:rsid w:val="0018402E"/>
    <w:rsid w:val="001842C5"/>
    <w:rsid w:val="00184A21"/>
    <w:rsid w:val="00184B2F"/>
    <w:rsid w:val="00184C69"/>
    <w:rsid w:val="00184C6A"/>
    <w:rsid w:val="00184D3D"/>
    <w:rsid w:val="00184F39"/>
    <w:rsid w:val="0018527E"/>
    <w:rsid w:val="00185973"/>
    <w:rsid w:val="00185D13"/>
    <w:rsid w:val="00185E13"/>
    <w:rsid w:val="001861F9"/>
    <w:rsid w:val="00186445"/>
    <w:rsid w:val="001867C1"/>
    <w:rsid w:val="00186985"/>
    <w:rsid w:val="00186DD6"/>
    <w:rsid w:val="00186EA6"/>
    <w:rsid w:val="00187508"/>
    <w:rsid w:val="00187734"/>
    <w:rsid w:val="00187D86"/>
    <w:rsid w:val="001901E0"/>
    <w:rsid w:val="00190448"/>
    <w:rsid w:val="00190635"/>
    <w:rsid w:val="00190EE8"/>
    <w:rsid w:val="00190F8B"/>
    <w:rsid w:val="00191009"/>
    <w:rsid w:val="0019111D"/>
    <w:rsid w:val="00191791"/>
    <w:rsid w:val="001917F4"/>
    <w:rsid w:val="00192080"/>
    <w:rsid w:val="00192181"/>
    <w:rsid w:val="00192189"/>
    <w:rsid w:val="0019226A"/>
    <w:rsid w:val="00192420"/>
    <w:rsid w:val="001927E4"/>
    <w:rsid w:val="0019281F"/>
    <w:rsid w:val="00192ABE"/>
    <w:rsid w:val="00192D63"/>
    <w:rsid w:val="00192E5E"/>
    <w:rsid w:val="00192E8C"/>
    <w:rsid w:val="001931E9"/>
    <w:rsid w:val="0019336A"/>
    <w:rsid w:val="00193450"/>
    <w:rsid w:val="001937F2"/>
    <w:rsid w:val="0019389B"/>
    <w:rsid w:val="001939EF"/>
    <w:rsid w:val="00193B04"/>
    <w:rsid w:val="00193B2C"/>
    <w:rsid w:val="00193B6C"/>
    <w:rsid w:val="00193DDE"/>
    <w:rsid w:val="00193E09"/>
    <w:rsid w:val="00194451"/>
    <w:rsid w:val="00194501"/>
    <w:rsid w:val="00194629"/>
    <w:rsid w:val="00194670"/>
    <w:rsid w:val="00194677"/>
    <w:rsid w:val="00194807"/>
    <w:rsid w:val="00194810"/>
    <w:rsid w:val="00194D73"/>
    <w:rsid w:val="00194DE3"/>
    <w:rsid w:val="00195216"/>
    <w:rsid w:val="0019541F"/>
    <w:rsid w:val="0019545D"/>
    <w:rsid w:val="00195731"/>
    <w:rsid w:val="001957E9"/>
    <w:rsid w:val="00195A17"/>
    <w:rsid w:val="00195C22"/>
    <w:rsid w:val="00196176"/>
    <w:rsid w:val="001962FE"/>
    <w:rsid w:val="0019638B"/>
    <w:rsid w:val="0019638F"/>
    <w:rsid w:val="001963A8"/>
    <w:rsid w:val="00196492"/>
    <w:rsid w:val="00196534"/>
    <w:rsid w:val="001969A7"/>
    <w:rsid w:val="00196ACA"/>
    <w:rsid w:val="00196D1B"/>
    <w:rsid w:val="00196E8B"/>
    <w:rsid w:val="00197152"/>
    <w:rsid w:val="001973EC"/>
    <w:rsid w:val="00197492"/>
    <w:rsid w:val="001978BA"/>
    <w:rsid w:val="00197919"/>
    <w:rsid w:val="0019795D"/>
    <w:rsid w:val="00197B00"/>
    <w:rsid w:val="00197B95"/>
    <w:rsid w:val="00197DBC"/>
    <w:rsid w:val="001A00D2"/>
    <w:rsid w:val="001A017E"/>
    <w:rsid w:val="001A0350"/>
    <w:rsid w:val="001A0600"/>
    <w:rsid w:val="001A0907"/>
    <w:rsid w:val="001A0A18"/>
    <w:rsid w:val="001A0A3D"/>
    <w:rsid w:val="001A0C56"/>
    <w:rsid w:val="001A1328"/>
    <w:rsid w:val="001A13DD"/>
    <w:rsid w:val="001A149B"/>
    <w:rsid w:val="001A1926"/>
    <w:rsid w:val="001A1E9B"/>
    <w:rsid w:val="001A2025"/>
    <w:rsid w:val="001A203F"/>
    <w:rsid w:val="001A21A3"/>
    <w:rsid w:val="001A26D8"/>
    <w:rsid w:val="001A2B0D"/>
    <w:rsid w:val="001A2BCC"/>
    <w:rsid w:val="001A2DA8"/>
    <w:rsid w:val="001A322D"/>
    <w:rsid w:val="001A3963"/>
    <w:rsid w:val="001A3A4A"/>
    <w:rsid w:val="001A3ABD"/>
    <w:rsid w:val="001A3C43"/>
    <w:rsid w:val="001A3EBE"/>
    <w:rsid w:val="001A40DA"/>
    <w:rsid w:val="001A434B"/>
    <w:rsid w:val="001A460B"/>
    <w:rsid w:val="001A461E"/>
    <w:rsid w:val="001A474A"/>
    <w:rsid w:val="001A49D8"/>
    <w:rsid w:val="001A49E4"/>
    <w:rsid w:val="001A4FA3"/>
    <w:rsid w:val="001A5272"/>
    <w:rsid w:val="001A5C09"/>
    <w:rsid w:val="001A5DFD"/>
    <w:rsid w:val="001A5EA0"/>
    <w:rsid w:val="001A5F1D"/>
    <w:rsid w:val="001A603A"/>
    <w:rsid w:val="001A6222"/>
    <w:rsid w:val="001A68EB"/>
    <w:rsid w:val="001A69BB"/>
    <w:rsid w:val="001A6CDD"/>
    <w:rsid w:val="001A6D48"/>
    <w:rsid w:val="001A6DF6"/>
    <w:rsid w:val="001A6F47"/>
    <w:rsid w:val="001A6FA4"/>
    <w:rsid w:val="001A7052"/>
    <w:rsid w:val="001A72FD"/>
    <w:rsid w:val="001A7443"/>
    <w:rsid w:val="001A7558"/>
    <w:rsid w:val="001A756D"/>
    <w:rsid w:val="001A770D"/>
    <w:rsid w:val="001A7714"/>
    <w:rsid w:val="001A7994"/>
    <w:rsid w:val="001A7E2A"/>
    <w:rsid w:val="001A7F31"/>
    <w:rsid w:val="001B0684"/>
    <w:rsid w:val="001B0A9E"/>
    <w:rsid w:val="001B0BCF"/>
    <w:rsid w:val="001B126F"/>
    <w:rsid w:val="001B1B16"/>
    <w:rsid w:val="001B1BB9"/>
    <w:rsid w:val="001B1D46"/>
    <w:rsid w:val="001B21D5"/>
    <w:rsid w:val="001B27E0"/>
    <w:rsid w:val="001B297A"/>
    <w:rsid w:val="001B2B07"/>
    <w:rsid w:val="001B2D00"/>
    <w:rsid w:val="001B2D57"/>
    <w:rsid w:val="001B33E1"/>
    <w:rsid w:val="001B362F"/>
    <w:rsid w:val="001B36EC"/>
    <w:rsid w:val="001B38C4"/>
    <w:rsid w:val="001B3C34"/>
    <w:rsid w:val="001B3C4E"/>
    <w:rsid w:val="001B3F8A"/>
    <w:rsid w:val="001B3FD7"/>
    <w:rsid w:val="001B447F"/>
    <w:rsid w:val="001B448D"/>
    <w:rsid w:val="001B48C7"/>
    <w:rsid w:val="001B4927"/>
    <w:rsid w:val="001B4A4E"/>
    <w:rsid w:val="001B4B94"/>
    <w:rsid w:val="001B4EAB"/>
    <w:rsid w:val="001B4F5C"/>
    <w:rsid w:val="001B5780"/>
    <w:rsid w:val="001B57F4"/>
    <w:rsid w:val="001B5822"/>
    <w:rsid w:val="001B5C85"/>
    <w:rsid w:val="001B5D4F"/>
    <w:rsid w:val="001B5FD9"/>
    <w:rsid w:val="001B618A"/>
    <w:rsid w:val="001B633E"/>
    <w:rsid w:val="001B6404"/>
    <w:rsid w:val="001B6BF8"/>
    <w:rsid w:val="001B6D79"/>
    <w:rsid w:val="001B6D8F"/>
    <w:rsid w:val="001B6EED"/>
    <w:rsid w:val="001B725F"/>
    <w:rsid w:val="001B7284"/>
    <w:rsid w:val="001B734B"/>
    <w:rsid w:val="001B74D9"/>
    <w:rsid w:val="001B76C6"/>
    <w:rsid w:val="001B7B06"/>
    <w:rsid w:val="001B7CAF"/>
    <w:rsid w:val="001B7DC8"/>
    <w:rsid w:val="001C00D7"/>
    <w:rsid w:val="001C0275"/>
    <w:rsid w:val="001C02DE"/>
    <w:rsid w:val="001C0583"/>
    <w:rsid w:val="001C0600"/>
    <w:rsid w:val="001C07C6"/>
    <w:rsid w:val="001C0B22"/>
    <w:rsid w:val="001C0B84"/>
    <w:rsid w:val="001C0C8E"/>
    <w:rsid w:val="001C0E79"/>
    <w:rsid w:val="001C109A"/>
    <w:rsid w:val="001C1227"/>
    <w:rsid w:val="001C1D9D"/>
    <w:rsid w:val="001C1DAA"/>
    <w:rsid w:val="001C2190"/>
    <w:rsid w:val="001C2959"/>
    <w:rsid w:val="001C2D39"/>
    <w:rsid w:val="001C2DE0"/>
    <w:rsid w:val="001C3014"/>
    <w:rsid w:val="001C37CA"/>
    <w:rsid w:val="001C39C9"/>
    <w:rsid w:val="001C3AFE"/>
    <w:rsid w:val="001C3BBD"/>
    <w:rsid w:val="001C3DAF"/>
    <w:rsid w:val="001C40EA"/>
    <w:rsid w:val="001C4510"/>
    <w:rsid w:val="001C4AF9"/>
    <w:rsid w:val="001C4D48"/>
    <w:rsid w:val="001C55BE"/>
    <w:rsid w:val="001C5C4D"/>
    <w:rsid w:val="001C5D92"/>
    <w:rsid w:val="001C5F11"/>
    <w:rsid w:val="001C631F"/>
    <w:rsid w:val="001C6375"/>
    <w:rsid w:val="001C664C"/>
    <w:rsid w:val="001C67CB"/>
    <w:rsid w:val="001C681B"/>
    <w:rsid w:val="001C695D"/>
    <w:rsid w:val="001C6A10"/>
    <w:rsid w:val="001C6CCC"/>
    <w:rsid w:val="001C70BF"/>
    <w:rsid w:val="001C75DD"/>
    <w:rsid w:val="001C76A3"/>
    <w:rsid w:val="001C7980"/>
    <w:rsid w:val="001C7B93"/>
    <w:rsid w:val="001C7C2A"/>
    <w:rsid w:val="001C7C87"/>
    <w:rsid w:val="001C7F42"/>
    <w:rsid w:val="001D00B1"/>
    <w:rsid w:val="001D0218"/>
    <w:rsid w:val="001D0666"/>
    <w:rsid w:val="001D0722"/>
    <w:rsid w:val="001D0926"/>
    <w:rsid w:val="001D0943"/>
    <w:rsid w:val="001D0A52"/>
    <w:rsid w:val="001D0AC5"/>
    <w:rsid w:val="001D0B3D"/>
    <w:rsid w:val="001D0B74"/>
    <w:rsid w:val="001D0D6F"/>
    <w:rsid w:val="001D0E7E"/>
    <w:rsid w:val="001D1324"/>
    <w:rsid w:val="001D13CA"/>
    <w:rsid w:val="001D172A"/>
    <w:rsid w:val="001D1773"/>
    <w:rsid w:val="001D1AFA"/>
    <w:rsid w:val="001D1DA9"/>
    <w:rsid w:val="001D266E"/>
    <w:rsid w:val="001D2855"/>
    <w:rsid w:val="001D2870"/>
    <w:rsid w:val="001D2A5A"/>
    <w:rsid w:val="001D2BA1"/>
    <w:rsid w:val="001D2BA4"/>
    <w:rsid w:val="001D2BCF"/>
    <w:rsid w:val="001D2C76"/>
    <w:rsid w:val="001D2CB5"/>
    <w:rsid w:val="001D2ED4"/>
    <w:rsid w:val="001D32FF"/>
    <w:rsid w:val="001D3535"/>
    <w:rsid w:val="001D35F9"/>
    <w:rsid w:val="001D361A"/>
    <w:rsid w:val="001D38E4"/>
    <w:rsid w:val="001D397C"/>
    <w:rsid w:val="001D39D6"/>
    <w:rsid w:val="001D3A6C"/>
    <w:rsid w:val="001D3A96"/>
    <w:rsid w:val="001D3ADC"/>
    <w:rsid w:val="001D3B84"/>
    <w:rsid w:val="001D40E1"/>
    <w:rsid w:val="001D436D"/>
    <w:rsid w:val="001D4D40"/>
    <w:rsid w:val="001D4F4D"/>
    <w:rsid w:val="001D50EF"/>
    <w:rsid w:val="001D513D"/>
    <w:rsid w:val="001D550C"/>
    <w:rsid w:val="001D5D0B"/>
    <w:rsid w:val="001D606A"/>
    <w:rsid w:val="001D60AD"/>
    <w:rsid w:val="001D61E2"/>
    <w:rsid w:val="001D62F7"/>
    <w:rsid w:val="001D66B8"/>
    <w:rsid w:val="001D6EA4"/>
    <w:rsid w:val="001D6FA9"/>
    <w:rsid w:val="001D705E"/>
    <w:rsid w:val="001D70BB"/>
    <w:rsid w:val="001D70FD"/>
    <w:rsid w:val="001D711A"/>
    <w:rsid w:val="001D7377"/>
    <w:rsid w:val="001D766C"/>
    <w:rsid w:val="001D785A"/>
    <w:rsid w:val="001D7BDD"/>
    <w:rsid w:val="001D7C2D"/>
    <w:rsid w:val="001D7CC2"/>
    <w:rsid w:val="001D7EFB"/>
    <w:rsid w:val="001E002C"/>
    <w:rsid w:val="001E06AE"/>
    <w:rsid w:val="001E086D"/>
    <w:rsid w:val="001E08CA"/>
    <w:rsid w:val="001E0AE9"/>
    <w:rsid w:val="001E0EC6"/>
    <w:rsid w:val="001E0EFA"/>
    <w:rsid w:val="001E0F53"/>
    <w:rsid w:val="001E0FF1"/>
    <w:rsid w:val="001E1352"/>
    <w:rsid w:val="001E17DF"/>
    <w:rsid w:val="001E1879"/>
    <w:rsid w:val="001E1AE1"/>
    <w:rsid w:val="001E1D30"/>
    <w:rsid w:val="001E2133"/>
    <w:rsid w:val="001E2B1E"/>
    <w:rsid w:val="001E319B"/>
    <w:rsid w:val="001E32C6"/>
    <w:rsid w:val="001E339C"/>
    <w:rsid w:val="001E346C"/>
    <w:rsid w:val="001E365F"/>
    <w:rsid w:val="001E3794"/>
    <w:rsid w:val="001E37FA"/>
    <w:rsid w:val="001E381B"/>
    <w:rsid w:val="001E3CF8"/>
    <w:rsid w:val="001E3DDC"/>
    <w:rsid w:val="001E3E8E"/>
    <w:rsid w:val="001E408A"/>
    <w:rsid w:val="001E40CC"/>
    <w:rsid w:val="001E43F9"/>
    <w:rsid w:val="001E45F1"/>
    <w:rsid w:val="001E481D"/>
    <w:rsid w:val="001E4B48"/>
    <w:rsid w:val="001E4BB4"/>
    <w:rsid w:val="001E4CE8"/>
    <w:rsid w:val="001E4EE4"/>
    <w:rsid w:val="001E552A"/>
    <w:rsid w:val="001E5843"/>
    <w:rsid w:val="001E5860"/>
    <w:rsid w:val="001E5A41"/>
    <w:rsid w:val="001E5E66"/>
    <w:rsid w:val="001E62EE"/>
    <w:rsid w:val="001E64A7"/>
    <w:rsid w:val="001E6708"/>
    <w:rsid w:val="001E67C3"/>
    <w:rsid w:val="001E67F3"/>
    <w:rsid w:val="001E6A0C"/>
    <w:rsid w:val="001E6B60"/>
    <w:rsid w:val="001E6B6D"/>
    <w:rsid w:val="001E6C88"/>
    <w:rsid w:val="001E6E78"/>
    <w:rsid w:val="001E72B3"/>
    <w:rsid w:val="001E7312"/>
    <w:rsid w:val="001E744F"/>
    <w:rsid w:val="001E7586"/>
    <w:rsid w:val="001E762E"/>
    <w:rsid w:val="001E7724"/>
    <w:rsid w:val="001E7AC9"/>
    <w:rsid w:val="001E7AF4"/>
    <w:rsid w:val="001F0372"/>
    <w:rsid w:val="001F0448"/>
    <w:rsid w:val="001F0535"/>
    <w:rsid w:val="001F0548"/>
    <w:rsid w:val="001F0C8B"/>
    <w:rsid w:val="001F0F8A"/>
    <w:rsid w:val="001F10CC"/>
    <w:rsid w:val="001F119C"/>
    <w:rsid w:val="001F1215"/>
    <w:rsid w:val="001F1750"/>
    <w:rsid w:val="001F17B3"/>
    <w:rsid w:val="001F18EE"/>
    <w:rsid w:val="001F1C7C"/>
    <w:rsid w:val="001F200D"/>
    <w:rsid w:val="001F2188"/>
    <w:rsid w:val="001F218D"/>
    <w:rsid w:val="001F2699"/>
    <w:rsid w:val="001F26E9"/>
    <w:rsid w:val="001F2B92"/>
    <w:rsid w:val="001F2BD0"/>
    <w:rsid w:val="001F2C2E"/>
    <w:rsid w:val="001F2D0B"/>
    <w:rsid w:val="001F2E65"/>
    <w:rsid w:val="001F313A"/>
    <w:rsid w:val="001F31AB"/>
    <w:rsid w:val="001F3283"/>
    <w:rsid w:val="001F3849"/>
    <w:rsid w:val="001F38A2"/>
    <w:rsid w:val="001F38C9"/>
    <w:rsid w:val="001F3BEB"/>
    <w:rsid w:val="001F3C37"/>
    <w:rsid w:val="001F3DC1"/>
    <w:rsid w:val="001F3E03"/>
    <w:rsid w:val="001F3F95"/>
    <w:rsid w:val="001F401A"/>
    <w:rsid w:val="001F44C6"/>
    <w:rsid w:val="001F4706"/>
    <w:rsid w:val="001F4733"/>
    <w:rsid w:val="001F4BBB"/>
    <w:rsid w:val="001F4F3E"/>
    <w:rsid w:val="001F4F42"/>
    <w:rsid w:val="001F4F4B"/>
    <w:rsid w:val="001F5243"/>
    <w:rsid w:val="001F5254"/>
    <w:rsid w:val="001F52D2"/>
    <w:rsid w:val="001F55D2"/>
    <w:rsid w:val="001F5895"/>
    <w:rsid w:val="001F6146"/>
    <w:rsid w:val="001F625F"/>
    <w:rsid w:val="001F64A7"/>
    <w:rsid w:val="001F64B2"/>
    <w:rsid w:val="001F6544"/>
    <w:rsid w:val="001F6806"/>
    <w:rsid w:val="001F68AC"/>
    <w:rsid w:val="001F6E71"/>
    <w:rsid w:val="001F70E4"/>
    <w:rsid w:val="001F735C"/>
    <w:rsid w:val="001F7549"/>
    <w:rsid w:val="001F7559"/>
    <w:rsid w:val="001F7848"/>
    <w:rsid w:val="001F7909"/>
    <w:rsid w:val="001F79BF"/>
    <w:rsid w:val="002001F3"/>
    <w:rsid w:val="002002E5"/>
    <w:rsid w:val="00200400"/>
    <w:rsid w:val="0020045A"/>
    <w:rsid w:val="002008A4"/>
    <w:rsid w:val="00200970"/>
    <w:rsid w:val="00200D5F"/>
    <w:rsid w:val="00201688"/>
    <w:rsid w:val="00201E9F"/>
    <w:rsid w:val="002020B9"/>
    <w:rsid w:val="00202120"/>
    <w:rsid w:val="002023A0"/>
    <w:rsid w:val="00202402"/>
    <w:rsid w:val="00202405"/>
    <w:rsid w:val="00202573"/>
    <w:rsid w:val="00202639"/>
    <w:rsid w:val="00202BF8"/>
    <w:rsid w:val="00202DAA"/>
    <w:rsid w:val="00202EDB"/>
    <w:rsid w:val="00202F2C"/>
    <w:rsid w:val="002030AB"/>
    <w:rsid w:val="002031BD"/>
    <w:rsid w:val="0020320A"/>
    <w:rsid w:val="002033B6"/>
    <w:rsid w:val="00203531"/>
    <w:rsid w:val="002039BB"/>
    <w:rsid w:val="00203BF3"/>
    <w:rsid w:val="00203DF9"/>
    <w:rsid w:val="00203EEF"/>
    <w:rsid w:val="00203FF7"/>
    <w:rsid w:val="002040C1"/>
    <w:rsid w:val="0020436F"/>
    <w:rsid w:val="002043EA"/>
    <w:rsid w:val="002047B5"/>
    <w:rsid w:val="00204829"/>
    <w:rsid w:val="00204942"/>
    <w:rsid w:val="00204A38"/>
    <w:rsid w:val="00204CFE"/>
    <w:rsid w:val="00204DAA"/>
    <w:rsid w:val="0020504F"/>
    <w:rsid w:val="002050D2"/>
    <w:rsid w:val="002052A6"/>
    <w:rsid w:val="002055A2"/>
    <w:rsid w:val="002055AD"/>
    <w:rsid w:val="0020565E"/>
    <w:rsid w:val="00205841"/>
    <w:rsid w:val="00205BC4"/>
    <w:rsid w:val="00205D92"/>
    <w:rsid w:val="00205E5D"/>
    <w:rsid w:val="002062F2"/>
    <w:rsid w:val="0020644A"/>
    <w:rsid w:val="00206470"/>
    <w:rsid w:val="0020649C"/>
    <w:rsid w:val="0020650B"/>
    <w:rsid w:val="002069A8"/>
    <w:rsid w:val="00206A5F"/>
    <w:rsid w:val="00206CF7"/>
    <w:rsid w:val="00206DDF"/>
    <w:rsid w:val="00206F6F"/>
    <w:rsid w:val="0020711D"/>
    <w:rsid w:val="0020717C"/>
    <w:rsid w:val="0020755C"/>
    <w:rsid w:val="002075F3"/>
    <w:rsid w:val="00207710"/>
    <w:rsid w:val="0020773E"/>
    <w:rsid w:val="002077B5"/>
    <w:rsid w:val="002077F9"/>
    <w:rsid w:val="00207840"/>
    <w:rsid w:val="00207ABD"/>
    <w:rsid w:val="00207FF0"/>
    <w:rsid w:val="0021006F"/>
    <w:rsid w:val="002101B2"/>
    <w:rsid w:val="002101E7"/>
    <w:rsid w:val="002102E6"/>
    <w:rsid w:val="00210E1F"/>
    <w:rsid w:val="00211234"/>
    <w:rsid w:val="0021127E"/>
    <w:rsid w:val="00211564"/>
    <w:rsid w:val="002116E6"/>
    <w:rsid w:val="002118E1"/>
    <w:rsid w:val="0021190A"/>
    <w:rsid w:val="00211A6B"/>
    <w:rsid w:val="00211A8E"/>
    <w:rsid w:val="00211B9A"/>
    <w:rsid w:val="00211BF2"/>
    <w:rsid w:val="002123D7"/>
    <w:rsid w:val="0021251B"/>
    <w:rsid w:val="002127DD"/>
    <w:rsid w:val="0021287A"/>
    <w:rsid w:val="00212B79"/>
    <w:rsid w:val="00212C76"/>
    <w:rsid w:val="00212D1A"/>
    <w:rsid w:val="0021325C"/>
    <w:rsid w:val="00213B37"/>
    <w:rsid w:val="00213B7C"/>
    <w:rsid w:val="00214045"/>
    <w:rsid w:val="00214489"/>
    <w:rsid w:val="00214593"/>
    <w:rsid w:val="0021459F"/>
    <w:rsid w:val="00214638"/>
    <w:rsid w:val="00214873"/>
    <w:rsid w:val="00214C6E"/>
    <w:rsid w:val="00214E30"/>
    <w:rsid w:val="00214F22"/>
    <w:rsid w:val="002156C3"/>
    <w:rsid w:val="002158CB"/>
    <w:rsid w:val="0021593C"/>
    <w:rsid w:val="002159C7"/>
    <w:rsid w:val="00215A1E"/>
    <w:rsid w:val="00215A34"/>
    <w:rsid w:val="00215C42"/>
    <w:rsid w:val="00215F3D"/>
    <w:rsid w:val="00215F6C"/>
    <w:rsid w:val="00216026"/>
    <w:rsid w:val="002160AA"/>
    <w:rsid w:val="00216152"/>
    <w:rsid w:val="002162A6"/>
    <w:rsid w:val="002164C4"/>
    <w:rsid w:val="002165D6"/>
    <w:rsid w:val="00216635"/>
    <w:rsid w:val="00216A37"/>
    <w:rsid w:val="00216B27"/>
    <w:rsid w:val="00216D90"/>
    <w:rsid w:val="00217380"/>
    <w:rsid w:val="002177AB"/>
    <w:rsid w:val="002178B0"/>
    <w:rsid w:val="00217F6C"/>
    <w:rsid w:val="00217FD2"/>
    <w:rsid w:val="00220131"/>
    <w:rsid w:val="002201BB"/>
    <w:rsid w:val="002201DD"/>
    <w:rsid w:val="002204A7"/>
    <w:rsid w:val="002204C7"/>
    <w:rsid w:val="002206AB"/>
    <w:rsid w:val="00220732"/>
    <w:rsid w:val="00220B57"/>
    <w:rsid w:val="00220B62"/>
    <w:rsid w:val="00220F80"/>
    <w:rsid w:val="00221016"/>
    <w:rsid w:val="0022123E"/>
    <w:rsid w:val="002213AF"/>
    <w:rsid w:val="00221912"/>
    <w:rsid w:val="00221FBC"/>
    <w:rsid w:val="00222013"/>
    <w:rsid w:val="002222D1"/>
    <w:rsid w:val="00222494"/>
    <w:rsid w:val="002224AF"/>
    <w:rsid w:val="002224EB"/>
    <w:rsid w:val="00222B85"/>
    <w:rsid w:val="00222C32"/>
    <w:rsid w:val="00222CDE"/>
    <w:rsid w:val="00222D7D"/>
    <w:rsid w:val="00223688"/>
    <w:rsid w:val="00224189"/>
    <w:rsid w:val="00224234"/>
    <w:rsid w:val="002245EC"/>
    <w:rsid w:val="002245FB"/>
    <w:rsid w:val="00224937"/>
    <w:rsid w:val="00224A47"/>
    <w:rsid w:val="00224D33"/>
    <w:rsid w:val="00224EDF"/>
    <w:rsid w:val="00225003"/>
    <w:rsid w:val="002250B5"/>
    <w:rsid w:val="00225639"/>
    <w:rsid w:val="00225670"/>
    <w:rsid w:val="00225D32"/>
    <w:rsid w:val="002261AC"/>
    <w:rsid w:val="00226538"/>
    <w:rsid w:val="0022661C"/>
    <w:rsid w:val="002268D5"/>
    <w:rsid w:val="00226B7A"/>
    <w:rsid w:val="00226C08"/>
    <w:rsid w:val="00226CCB"/>
    <w:rsid w:val="00226D23"/>
    <w:rsid w:val="00226E63"/>
    <w:rsid w:val="00226E82"/>
    <w:rsid w:val="002271C3"/>
    <w:rsid w:val="0022722E"/>
    <w:rsid w:val="002272B2"/>
    <w:rsid w:val="00227545"/>
    <w:rsid w:val="00227564"/>
    <w:rsid w:val="00227695"/>
    <w:rsid w:val="00227766"/>
    <w:rsid w:val="00227802"/>
    <w:rsid w:val="00227D0F"/>
    <w:rsid w:val="00227F50"/>
    <w:rsid w:val="00230039"/>
    <w:rsid w:val="00230147"/>
    <w:rsid w:val="002303FD"/>
    <w:rsid w:val="002304F9"/>
    <w:rsid w:val="00230783"/>
    <w:rsid w:val="00230C92"/>
    <w:rsid w:val="00230CC0"/>
    <w:rsid w:val="00231511"/>
    <w:rsid w:val="00231751"/>
    <w:rsid w:val="002317F3"/>
    <w:rsid w:val="002322C8"/>
    <w:rsid w:val="00232587"/>
    <w:rsid w:val="00232959"/>
    <w:rsid w:val="0023295D"/>
    <w:rsid w:val="00232A11"/>
    <w:rsid w:val="00232A5E"/>
    <w:rsid w:val="00232FB6"/>
    <w:rsid w:val="00233029"/>
    <w:rsid w:val="002330F5"/>
    <w:rsid w:val="002333F3"/>
    <w:rsid w:val="0023363E"/>
    <w:rsid w:val="002338AF"/>
    <w:rsid w:val="0023393B"/>
    <w:rsid w:val="00233983"/>
    <w:rsid w:val="00233A32"/>
    <w:rsid w:val="00233B5B"/>
    <w:rsid w:val="00233DB4"/>
    <w:rsid w:val="00233FA2"/>
    <w:rsid w:val="00234719"/>
    <w:rsid w:val="002349CD"/>
    <w:rsid w:val="00234B62"/>
    <w:rsid w:val="00234D20"/>
    <w:rsid w:val="00234FF9"/>
    <w:rsid w:val="00235037"/>
    <w:rsid w:val="0023504B"/>
    <w:rsid w:val="002351CB"/>
    <w:rsid w:val="00235202"/>
    <w:rsid w:val="002352AE"/>
    <w:rsid w:val="002353BC"/>
    <w:rsid w:val="00235516"/>
    <w:rsid w:val="002359E6"/>
    <w:rsid w:val="00235F58"/>
    <w:rsid w:val="00236188"/>
    <w:rsid w:val="00236374"/>
    <w:rsid w:val="002365EE"/>
    <w:rsid w:val="002369A7"/>
    <w:rsid w:val="00236E80"/>
    <w:rsid w:val="00237157"/>
    <w:rsid w:val="002371FD"/>
    <w:rsid w:val="002377BB"/>
    <w:rsid w:val="002377C8"/>
    <w:rsid w:val="0023787B"/>
    <w:rsid w:val="002378BB"/>
    <w:rsid w:val="00237DFA"/>
    <w:rsid w:val="00237E27"/>
    <w:rsid w:val="00237F34"/>
    <w:rsid w:val="0024017E"/>
    <w:rsid w:val="0024080D"/>
    <w:rsid w:val="0024086F"/>
    <w:rsid w:val="00240B23"/>
    <w:rsid w:val="00241161"/>
    <w:rsid w:val="002411D6"/>
    <w:rsid w:val="0024121C"/>
    <w:rsid w:val="002412C5"/>
    <w:rsid w:val="00241383"/>
    <w:rsid w:val="002418C4"/>
    <w:rsid w:val="00241B4A"/>
    <w:rsid w:val="00241C82"/>
    <w:rsid w:val="00242094"/>
    <w:rsid w:val="00242972"/>
    <w:rsid w:val="002429E7"/>
    <w:rsid w:val="00242BD5"/>
    <w:rsid w:val="00242C5D"/>
    <w:rsid w:val="00242EA4"/>
    <w:rsid w:val="00242EC5"/>
    <w:rsid w:val="00242F53"/>
    <w:rsid w:val="00243131"/>
    <w:rsid w:val="00243155"/>
    <w:rsid w:val="0024322A"/>
    <w:rsid w:val="002432F3"/>
    <w:rsid w:val="00243476"/>
    <w:rsid w:val="002436E1"/>
    <w:rsid w:val="00243A6B"/>
    <w:rsid w:val="00243D3C"/>
    <w:rsid w:val="00243E24"/>
    <w:rsid w:val="00243EDE"/>
    <w:rsid w:val="00244024"/>
    <w:rsid w:val="002444D6"/>
    <w:rsid w:val="0024464A"/>
    <w:rsid w:val="00244721"/>
    <w:rsid w:val="002447C8"/>
    <w:rsid w:val="002448F5"/>
    <w:rsid w:val="00244927"/>
    <w:rsid w:val="00244EB7"/>
    <w:rsid w:val="002450B2"/>
    <w:rsid w:val="002453D3"/>
    <w:rsid w:val="00245697"/>
    <w:rsid w:val="002457DB"/>
    <w:rsid w:val="002457F6"/>
    <w:rsid w:val="00245999"/>
    <w:rsid w:val="00245D7C"/>
    <w:rsid w:val="00245EC6"/>
    <w:rsid w:val="00245EE1"/>
    <w:rsid w:val="00245F15"/>
    <w:rsid w:val="00245F2F"/>
    <w:rsid w:val="00246184"/>
    <w:rsid w:val="00246228"/>
    <w:rsid w:val="00246718"/>
    <w:rsid w:val="00246AC5"/>
    <w:rsid w:val="00246C3B"/>
    <w:rsid w:val="00246C86"/>
    <w:rsid w:val="00246D64"/>
    <w:rsid w:val="00246DD1"/>
    <w:rsid w:val="00246F5E"/>
    <w:rsid w:val="00247290"/>
    <w:rsid w:val="002477E2"/>
    <w:rsid w:val="0024780F"/>
    <w:rsid w:val="002479FD"/>
    <w:rsid w:val="00247B42"/>
    <w:rsid w:val="0025041E"/>
    <w:rsid w:val="00250644"/>
    <w:rsid w:val="0025073A"/>
    <w:rsid w:val="0025077E"/>
    <w:rsid w:val="00250C83"/>
    <w:rsid w:val="00250F42"/>
    <w:rsid w:val="00250FBE"/>
    <w:rsid w:val="002510E9"/>
    <w:rsid w:val="00251143"/>
    <w:rsid w:val="002513D2"/>
    <w:rsid w:val="002515D7"/>
    <w:rsid w:val="00251697"/>
    <w:rsid w:val="00251737"/>
    <w:rsid w:val="002517C0"/>
    <w:rsid w:val="0025196B"/>
    <w:rsid w:val="00251EFD"/>
    <w:rsid w:val="00252001"/>
    <w:rsid w:val="00252083"/>
    <w:rsid w:val="0025243D"/>
    <w:rsid w:val="002524B3"/>
    <w:rsid w:val="00252620"/>
    <w:rsid w:val="0025273F"/>
    <w:rsid w:val="0025279C"/>
    <w:rsid w:val="00252869"/>
    <w:rsid w:val="002528E6"/>
    <w:rsid w:val="00252AC8"/>
    <w:rsid w:val="00252B64"/>
    <w:rsid w:val="00252BFB"/>
    <w:rsid w:val="0025313D"/>
    <w:rsid w:val="00253713"/>
    <w:rsid w:val="00253C17"/>
    <w:rsid w:val="00253EA0"/>
    <w:rsid w:val="002540DA"/>
    <w:rsid w:val="00254118"/>
    <w:rsid w:val="00254424"/>
    <w:rsid w:val="0025458D"/>
    <w:rsid w:val="00254723"/>
    <w:rsid w:val="00254A2A"/>
    <w:rsid w:val="00254BF3"/>
    <w:rsid w:val="0025532B"/>
    <w:rsid w:val="00255432"/>
    <w:rsid w:val="002555FC"/>
    <w:rsid w:val="00255763"/>
    <w:rsid w:val="002557A5"/>
    <w:rsid w:val="002558CF"/>
    <w:rsid w:val="00255933"/>
    <w:rsid w:val="00255C96"/>
    <w:rsid w:val="00255FCA"/>
    <w:rsid w:val="00256120"/>
    <w:rsid w:val="002561BD"/>
    <w:rsid w:val="002561EB"/>
    <w:rsid w:val="00256379"/>
    <w:rsid w:val="002565FA"/>
    <w:rsid w:val="00256626"/>
    <w:rsid w:val="0025673F"/>
    <w:rsid w:val="002568CB"/>
    <w:rsid w:val="00256AFB"/>
    <w:rsid w:val="00256B2C"/>
    <w:rsid w:val="00256C0E"/>
    <w:rsid w:val="00256DA1"/>
    <w:rsid w:val="00256F57"/>
    <w:rsid w:val="0025702F"/>
    <w:rsid w:val="00257461"/>
    <w:rsid w:val="00257840"/>
    <w:rsid w:val="00257A32"/>
    <w:rsid w:val="00257B20"/>
    <w:rsid w:val="00257C6E"/>
    <w:rsid w:val="00257EF6"/>
    <w:rsid w:val="00257F6A"/>
    <w:rsid w:val="00260152"/>
    <w:rsid w:val="002606AC"/>
    <w:rsid w:val="00260741"/>
    <w:rsid w:val="00260772"/>
    <w:rsid w:val="00260B16"/>
    <w:rsid w:val="00260C53"/>
    <w:rsid w:val="00260D02"/>
    <w:rsid w:val="00260DC7"/>
    <w:rsid w:val="00260E9F"/>
    <w:rsid w:val="00260F15"/>
    <w:rsid w:val="0026111F"/>
    <w:rsid w:val="0026148F"/>
    <w:rsid w:val="00261BFC"/>
    <w:rsid w:val="00261C1E"/>
    <w:rsid w:val="00261E63"/>
    <w:rsid w:val="0026251A"/>
    <w:rsid w:val="00262750"/>
    <w:rsid w:val="00262821"/>
    <w:rsid w:val="00262B60"/>
    <w:rsid w:val="00262D10"/>
    <w:rsid w:val="00262DBF"/>
    <w:rsid w:val="002631A2"/>
    <w:rsid w:val="00263383"/>
    <w:rsid w:val="002633AC"/>
    <w:rsid w:val="002633F3"/>
    <w:rsid w:val="002634F4"/>
    <w:rsid w:val="002636AA"/>
    <w:rsid w:val="00263A84"/>
    <w:rsid w:val="002640D2"/>
    <w:rsid w:val="00264102"/>
    <w:rsid w:val="0026420D"/>
    <w:rsid w:val="0026433C"/>
    <w:rsid w:val="002645F0"/>
    <w:rsid w:val="0026464E"/>
    <w:rsid w:val="00264EE0"/>
    <w:rsid w:val="00265067"/>
    <w:rsid w:val="0026542B"/>
    <w:rsid w:val="00265469"/>
    <w:rsid w:val="0026551C"/>
    <w:rsid w:val="002657C9"/>
    <w:rsid w:val="002658C6"/>
    <w:rsid w:val="002659FF"/>
    <w:rsid w:val="00265A1F"/>
    <w:rsid w:val="00265B2A"/>
    <w:rsid w:val="00265B3E"/>
    <w:rsid w:val="00265DA6"/>
    <w:rsid w:val="00265F7E"/>
    <w:rsid w:val="00265FD5"/>
    <w:rsid w:val="00266101"/>
    <w:rsid w:val="0026617D"/>
    <w:rsid w:val="002662B2"/>
    <w:rsid w:val="002663CF"/>
    <w:rsid w:val="0026641D"/>
    <w:rsid w:val="00266755"/>
    <w:rsid w:val="00266825"/>
    <w:rsid w:val="00266A03"/>
    <w:rsid w:val="00266A67"/>
    <w:rsid w:val="00266C27"/>
    <w:rsid w:val="00266EB1"/>
    <w:rsid w:val="00266EF7"/>
    <w:rsid w:val="002671AA"/>
    <w:rsid w:val="00267267"/>
    <w:rsid w:val="0026759B"/>
    <w:rsid w:val="00267E24"/>
    <w:rsid w:val="00267E34"/>
    <w:rsid w:val="00267F0D"/>
    <w:rsid w:val="00267F25"/>
    <w:rsid w:val="002708A5"/>
    <w:rsid w:val="00270A9D"/>
    <w:rsid w:val="00270D84"/>
    <w:rsid w:val="00270DA4"/>
    <w:rsid w:val="00271662"/>
    <w:rsid w:val="00271788"/>
    <w:rsid w:val="0027179F"/>
    <w:rsid w:val="002720E2"/>
    <w:rsid w:val="002721B7"/>
    <w:rsid w:val="00272205"/>
    <w:rsid w:val="00272293"/>
    <w:rsid w:val="00272591"/>
    <w:rsid w:val="00272624"/>
    <w:rsid w:val="0027262A"/>
    <w:rsid w:val="002727C5"/>
    <w:rsid w:val="00272942"/>
    <w:rsid w:val="002730F0"/>
    <w:rsid w:val="002732E0"/>
    <w:rsid w:val="00273584"/>
    <w:rsid w:val="00273734"/>
    <w:rsid w:val="002737B4"/>
    <w:rsid w:val="00273A87"/>
    <w:rsid w:val="00273B88"/>
    <w:rsid w:val="00273ECC"/>
    <w:rsid w:val="00273F37"/>
    <w:rsid w:val="00274068"/>
    <w:rsid w:val="002744BB"/>
    <w:rsid w:val="00274557"/>
    <w:rsid w:val="0027493C"/>
    <w:rsid w:val="00274AA3"/>
    <w:rsid w:val="00274C26"/>
    <w:rsid w:val="00274EB8"/>
    <w:rsid w:val="00274F0A"/>
    <w:rsid w:val="00275182"/>
    <w:rsid w:val="00275353"/>
    <w:rsid w:val="00275441"/>
    <w:rsid w:val="00275B76"/>
    <w:rsid w:val="00275B91"/>
    <w:rsid w:val="00275C7E"/>
    <w:rsid w:val="00275DAE"/>
    <w:rsid w:val="0027650F"/>
    <w:rsid w:val="00276601"/>
    <w:rsid w:val="00276863"/>
    <w:rsid w:val="0027692D"/>
    <w:rsid w:val="00276936"/>
    <w:rsid w:val="002769E8"/>
    <w:rsid w:val="00276C8B"/>
    <w:rsid w:val="00276D71"/>
    <w:rsid w:val="00276FD3"/>
    <w:rsid w:val="00277920"/>
    <w:rsid w:val="00277A3C"/>
    <w:rsid w:val="00277A87"/>
    <w:rsid w:val="00277CD0"/>
    <w:rsid w:val="00277F88"/>
    <w:rsid w:val="002800D6"/>
    <w:rsid w:val="00280207"/>
    <w:rsid w:val="0028035B"/>
    <w:rsid w:val="00280388"/>
    <w:rsid w:val="002808FA"/>
    <w:rsid w:val="00280C33"/>
    <w:rsid w:val="002810A9"/>
    <w:rsid w:val="002810CA"/>
    <w:rsid w:val="002812C4"/>
    <w:rsid w:val="0028139F"/>
    <w:rsid w:val="00281577"/>
    <w:rsid w:val="00281600"/>
    <w:rsid w:val="0028185F"/>
    <w:rsid w:val="002818BA"/>
    <w:rsid w:val="002818C5"/>
    <w:rsid w:val="00281BCA"/>
    <w:rsid w:val="00281C54"/>
    <w:rsid w:val="0028210B"/>
    <w:rsid w:val="002821A3"/>
    <w:rsid w:val="002821ED"/>
    <w:rsid w:val="00282405"/>
    <w:rsid w:val="00282613"/>
    <w:rsid w:val="002826F2"/>
    <w:rsid w:val="0028280D"/>
    <w:rsid w:val="002829E0"/>
    <w:rsid w:val="00282D31"/>
    <w:rsid w:val="00282F94"/>
    <w:rsid w:val="002830C1"/>
    <w:rsid w:val="00283176"/>
    <w:rsid w:val="00283437"/>
    <w:rsid w:val="00283631"/>
    <w:rsid w:val="00283CAF"/>
    <w:rsid w:val="00284333"/>
    <w:rsid w:val="00284382"/>
    <w:rsid w:val="002845AF"/>
    <w:rsid w:val="00284626"/>
    <w:rsid w:val="002849EF"/>
    <w:rsid w:val="00284A6D"/>
    <w:rsid w:val="00284F31"/>
    <w:rsid w:val="00285191"/>
    <w:rsid w:val="00285331"/>
    <w:rsid w:val="002853F7"/>
    <w:rsid w:val="002855E5"/>
    <w:rsid w:val="002857C6"/>
    <w:rsid w:val="002857DA"/>
    <w:rsid w:val="00285AA2"/>
    <w:rsid w:val="00285E22"/>
    <w:rsid w:val="00286480"/>
    <w:rsid w:val="00286B4F"/>
    <w:rsid w:val="00286DB5"/>
    <w:rsid w:val="00286F85"/>
    <w:rsid w:val="0028755A"/>
    <w:rsid w:val="00287D47"/>
    <w:rsid w:val="00287FEA"/>
    <w:rsid w:val="002902DF"/>
    <w:rsid w:val="002904B5"/>
    <w:rsid w:val="002905D2"/>
    <w:rsid w:val="002908E3"/>
    <w:rsid w:val="00290C36"/>
    <w:rsid w:val="00290D90"/>
    <w:rsid w:val="00290E62"/>
    <w:rsid w:val="002914C9"/>
    <w:rsid w:val="002916C5"/>
    <w:rsid w:val="0029175C"/>
    <w:rsid w:val="00291CB3"/>
    <w:rsid w:val="00291D77"/>
    <w:rsid w:val="00291D9A"/>
    <w:rsid w:val="00291DA9"/>
    <w:rsid w:val="00291E47"/>
    <w:rsid w:val="00292082"/>
    <w:rsid w:val="002921E3"/>
    <w:rsid w:val="00292400"/>
    <w:rsid w:val="0029251B"/>
    <w:rsid w:val="002925ED"/>
    <w:rsid w:val="0029284B"/>
    <w:rsid w:val="00292E08"/>
    <w:rsid w:val="00293119"/>
    <w:rsid w:val="002933B7"/>
    <w:rsid w:val="002934B2"/>
    <w:rsid w:val="0029358E"/>
    <w:rsid w:val="00293663"/>
    <w:rsid w:val="00293A4D"/>
    <w:rsid w:val="00293CC8"/>
    <w:rsid w:val="00293E92"/>
    <w:rsid w:val="00293EC8"/>
    <w:rsid w:val="0029433B"/>
    <w:rsid w:val="00294771"/>
    <w:rsid w:val="002949A9"/>
    <w:rsid w:val="00294B0D"/>
    <w:rsid w:val="00294C6B"/>
    <w:rsid w:val="00294E1B"/>
    <w:rsid w:val="00295016"/>
    <w:rsid w:val="002952F9"/>
    <w:rsid w:val="00295617"/>
    <w:rsid w:val="00295A02"/>
    <w:rsid w:val="00295B2B"/>
    <w:rsid w:val="002961C0"/>
    <w:rsid w:val="00296598"/>
    <w:rsid w:val="00296775"/>
    <w:rsid w:val="002967D0"/>
    <w:rsid w:val="00296821"/>
    <w:rsid w:val="00296840"/>
    <w:rsid w:val="00296DCA"/>
    <w:rsid w:val="00296EBF"/>
    <w:rsid w:val="00297007"/>
    <w:rsid w:val="0029754C"/>
    <w:rsid w:val="0029762C"/>
    <w:rsid w:val="0029779C"/>
    <w:rsid w:val="00297974"/>
    <w:rsid w:val="00297BD6"/>
    <w:rsid w:val="00297C19"/>
    <w:rsid w:val="00297E6B"/>
    <w:rsid w:val="00297ECC"/>
    <w:rsid w:val="002A0127"/>
    <w:rsid w:val="002A027A"/>
    <w:rsid w:val="002A039B"/>
    <w:rsid w:val="002A064E"/>
    <w:rsid w:val="002A0B2D"/>
    <w:rsid w:val="002A0B7E"/>
    <w:rsid w:val="002A14C6"/>
    <w:rsid w:val="002A160D"/>
    <w:rsid w:val="002A1CB5"/>
    <w:rsid w:val="002A1CF2"/>
    <w:rsid w:val="002A20F4"/>
    <w:rsid w:val="002A2291"/>
    <w:rsid w:val="002A22DD"/>
    <w:rsid w:val="002A26BB"/>
    <w:rsid w:val="002A28DA"/>
    <w:rsid w:val="002A2AE6"/>
    <w:rsid w:val="002A2C40"/>
    <w:rsid w:val="002A2E92"/>
    <w:rsid w:val="002A2F87"/>
    <w:rsid w:val="002A2FC1"/>
    <w:rsid w:val="002A3209"/>
    <w:rsid w:val="002A3393"/>
    <w:rsid w:val="002A3500"/>
    <w:rsid w:val="002A36F8"/>
    <w:rsid w:val="002A3933"/>
    <w:rsid w:val="002A3D39"/>
    <w:rsid w:val="002A40F2"/>
    <w:rsid w:val="002A41A3"/>
    <w:rsid w:val="002A44B7"/>
    <w:rsid w:val="002A48BA"/>
    <w:rsid w:val="002A5535"/>
    <w:rsid w:val="002A560C"/>
    <w:rsid w:val="002A5683"/>
    <w:rsid w:val="002A56B0"/>
    <w:rsid w:val="002A5903"/>
    <w:rsid w:val="002A5A1F"/>
    <w:rsid w:val="002A63F4"/>
    <w:rsid w:val="002A68B6"/>
    <w:rsid w:val="002A6BFE"/>
    <w:rsid w:val="002A6C4B"/>
    <w:rsid w:val="002A6CC1"/>
    <w:rsid w:val="002A719A"/>
    <w:rsid w:val="002A7715"/>
    <w:rsid w:val="002A7747"/>
    <w:rsid w:val="002A77E3"/>
    <w:rsid w:val="002A7C92"/>
    <w:rsid w:val="002B013A"/>
    <w:rsid w:val="002B0329"/>
    <w:rsid w:val="002B03DF"/>
    <w:rsid w:val="002B03F8"/>
    <w:rsid w:val="002B05C9"/>
    <w:rsid w:val="002B07C0"/>
    <w:rsid w:val="002B0CF6"/>
    <w:rsid w:val="002B0F62"/>
    <w:rsid w:val="002B0F99"/>
    <w:rsid w:val="002B12D5"/>
    <w:rsid w:val="002B1357"/>
    <w:rsid w:val="002B1659"/>
    <w:rsid w:val="002B169A"/>
    <w:rsid w:val="002B18EB"/>
    <w:rsid w:val="002B1AAD"/>
    <w:rsid w:val="002B1B78"/>
    <w:rsid w:val="002B1E32"/>
    <w:rsid w:val="002B1FAD"/>
    <w:rsid w:val="002B1FEB"/>
    <w:rsid w:val="002B20F1"/>
    <w:rsid w:val="002B2371"/>
    <w:rsid w:val="002B25D5"/>
    <w:rsid w:val="002B25E1"/>
    <w:rsid w:val="002B25F8"/>
    <w:rsid w:val="002B272E"/>
    <w:rsid w:val="002B2918"/>
    <w:rsid w:val="002B2A09"/>
    <w:rsid w:val="002B2EB0"/>
    <w:rsid w:val="002B2F13"/>
    <w:rsid w:val="002B2F28"/>
    <w:rsid w:val="002B313A"/>
    <w:rsid w:val="002B31F9"/>
    <w:rsid w:val="002B32D5"/>
    <w:rsid w:val="002B32D8"/>
    <w:rsid w:val="002B36E5"/>
    <w:rsid w:val="002B3757"/>
    <w:rsid w:val="002B42DB"/>
    <w:rsid w:val="002B4320"/>
    <w:rsid w:val="002B43EB"/>
    <w:rsid w:val="002B4780"/>
    <w:rsid w:val="002B4814"/>
    <w:rsid w:val="002B48D8"/>
    <w:rsid w:val="002B4BDB"/>
    <w:rsid w:val="002B4DCC"/>
    <w:rsid w:val="002B4EF8"/>
    <w:rsid w:val="002B50A9"/>
    <w:rsid w:val="002B5428"/>
    <w:rsid w:val="002B59E2"/>
    <w:rsid w:val="002B5C83"/>
    <w:rsid w:val="002B5EBB"/>
    <w:rsid w:val="002B5EC1"/>
    <w:rsid w:val="002B69D4"/>
    <w:rsid w:val="002B6FBA"/>
    <w:rsid w:val="002B6FCF"/>
    <w:rsid w:val="002B7B99"/>
    <w:rsid w:val="002B7BBC"/>
    <w:rsid w:val="002C02DA"/>
    <w:rsid w:val="002C07C2"/>
    <w:rsid w:val="002C097C"/>
    <w:rsid w:val="002C0C28"/>
    <w:rsid w:val="002C0CD8"/>
    <w:rsid w:val="002C12A9"/>
    <w:rsid w:val="002C13F8"/>
    <w:rsid w:val="002C16B7"/>
    <w:rsid w:val="002C1917"/>
    <w:rsid w:val="002C1AB7"/>
    <w:rsid w:val="002C1D49"/>
    <w:rsid w:val="002C1EDA"/>
    <w:rsid w:val="002C1F15"/>
    <w:rsid w:val="002C2055"/>
    <w:rsid w:val="002C2115"/>
    <w:rsid w:val="002C215F"/>
    <w:rsid w:val="002C2173"/>
    <w:rsid w:val="002C22DF"/>
    <w:rsid w:val="002C2A80"/>
    <w:rsid w:val="002C2C98"/>
    <w:rsid w:val="002C3046"/>
    <w:rsid w:val="002C314E"/>
    <w:rsid w:val="002C3155"/>
    <w:rsid w:val="002C331D"/>
    <w:rsid w:val="002C3632"/>
    <w:rsid w:val="002C36B5"/>
    <w:rsid w:val="002C3B6A"/>
    <w:rsid w:val="002C3E60"/>
    <w:rsid w:val="002C3ED9"/>
    <w:rsid w:val="002C3FFA"/>
    <w:rsid w:val="002C464E"/>
    <w:rsid w:val="002C486C"/>
    <w:rsid w:val="002C495A"/>
    <w:rsid w:val="002C497B"/>
    <w:rsid w:val="002C4E0B"/>
    <w:rsid w:val="002C50AE"/>
    <w:rsid w:val="002C5345"/>
    <w:rsid w:val="002C55E8"/>
    <w:rsid w:val="002C56B0"/>
    <w:rsid w:val="002C581E"/>
    <w:rsid w:val="002C59EB"/>
    <w:rsid w:val="002C5AE4"/>
    <w:rsid w:val="002C5C10"/>
    <w:rsid w:val="002C5DCE"/>
    <w:rsid w:val="002C5F3D"/>
    <w:rsid w:val="002C632A"/>
    <w:rsid w:val="002C6331"/>
    <w:rsid w:val="002C6610"/>
    <w:rsid w:val="002C6724"/>
    <w:rsid w:val="002C6782"/>
    <w:rsid w:val="002C69B9"/>
    <w:rsid w:val="002C6A07"/>
    <w:rsid w:val="002C6BC8"/>
    <w:rsid w:val="002C6C34"/>
    <w:rsid w:val="002C6D09"/>
    <w:rsid w:val="002C6EE6"/>
    <w:rsid w:val="002C6FE2"/>
    <w:rsid w:val="002C7344"/>
    <w:rsid w:val="002C7489"/>
    <w:rsid w:val="002C758C"/>
    <w:rsid w:val="002C75AE"/>
    <w:rsid w:val="002C78C4"/>
    <w:rsid w:val="002C7957"/>
    <w:rsid w:val="002C7A6C"/>
    <w:rsid w:val="002C7B7D"/>
    <w:rsid w:val="002C7C8A"/>
    <w:rsid w:val="002C7CE1"/>
    <w:rsid w:val="002D03AA"/>
    <w:rsid w:val="002D03BE"/>
    <w:rsid w:val="002D08CE"/>
    <w:rsid w:val="002D0BF3"/>
    <w:rsid w:val="002D0C3E"/>
    <w:rsid w:val="002D0DF2"/>
    <w:rsid w:val="002D0EB3"/>
    <w:rsid w:val="002D115C"/>
    <w:rsid w:val="002D14F8"/>
    <w:rsid w:val="002D1B7D"/>
    <w:rsid w:val="002D1CAD"/>
    <w:rsid w:val="002D1D2C"/>
    <w:rsid w:val="002D1F20"/>
    <w:rsid w:val="002D1FAE"/>
    <w:rsid w:val="002D1FC1"/>
    <w:rsid w:val="002D2212"/>
    <w:rsid w:val="002D26D8"/>
    <w:rsid w:val="002D276C"/>
    <w:rsid w:val="002D27A4"/>
    <w:rsid w:val="002D2993"/>
    <w:rsid w:val="002D2B25"/>
    <w:rsid w:val="002D2B51"/>
    <w:rsid w:val="002D2BE1"/>
    <w:rsid w:val="002D3096"/>
    <w:rsid w:val="002D32FC"/>
    <w:rsid w:val="002D360C"/>
    <w:rsid w:val="002D3760"/>
    <w:rsid w:val="002D3815"/>
    <w:rsid w:val="002D38BB"/>
    <w:rsid w:val="002D3E3D"/>
    <w:rsid w:val="002D420D"/>
    <w:rsid w:val="002D4424"/>
    <w:rsid w:val="002D49B6"/>
    <w:rsid w:val="002D4D6E"/>
    <w:rsid w:val="002D4E3B"/>
    <w:rsid w:val="002D5023"/>
    <w:rsid w:val="002D5907"/>
    <w:rsid w:val="002D5A45"/>
    <w:rsid w:val="002D5AF9"/>
    <w:rsid w:val="002D5B58"/>
    <w:rsid w:val="002D5C09"/>
    <w:rsid w:val="002D65B1"/>
    <w:rsid w:val="002D65C1"/>
    <w:rsid w:val="002D6726"/>
    <w:rsid w:val="002D6758"/>
    <w:rsid w:val="002D6C64"/>
    <w:rsid w:val="002D6E39"/>
    <w:rsid w:val="002D6FB8"/>
    <w:rsid w:val="002D7222"/>
    <w:rsid w:val="002D7281"/>
    <w:rsid w:val="002D79DA"/>
    <w:rsid w:val="002D7A1B"/>
    <w:rsid w:val="002D7A5D"/>
    <w:rsid w:val="002D7B68"/>
    <w:rsid w:val="002D7ECA"/>
    <w:rsid w:val="002E0337"/>
    <w:rsid w:val="002E03C1"/>
    <w:rsid w:val="002E04DD"/>
    <w:rsid w:val="002E070C"/>
    <w:rsid w:val="002E0F5B"/>
    <w:rsid w:val="002E1068"/>
    <w:rsid w:val="002E10A2"/>
    <w:rsid w:val="002E10DA"/>
    <w:rsid w:val="002E153D"/>
    <w:rsid w:val="002E15F3"/>
    <w:rsid w:val="002E170F"/>
    <w:rsid w:val="002E1B47"/>
    <w:rsid w:val="002E1D21"/>
    <w:rsid w:val="002E1E00"/>
    <w:rsid w:val="002E1E09"/>
    <w:rsid w:val="002E1FD1"/>
    <w:rsid w:val="002E2382"/>
    <w:rsid w:val="002E2383"/>
    <w:rsid w:val="002E25F6"/>
    <w:rsid w:val="002E2756"/>
    <w:rsid w:val="002E28DC"/>
    <w:rsid w:val="002E2D0C"/>
    <w:rsid w:val="002E30B7"/>
    <w:rsid w:val="002E3252"/>
    <w:rsid w:val="002E3625"/>
    <w:rsid w:val="002E3ED0"/>
    <w:rsid w:val="002E41FD"/>
    <w:rsid w:val="002E4339"/>
    <w:rsid w:val="002E43D9"/>
    <w:rsid w:val="002E43F5"/>
    <w:rsid w:val="002E48BC"/>
    <w:rsid w:val="002E48BE"/>
    <w:rsid w:val="002E494C"/>
    <w:rsid w:val="002E5037"/>
    <w:rsid w:val="002E5160"/>
    <w:rsid w:val="002E543C"/>
    <w:rsid w:val="002E5756"/>
    <w:rsid w:val="002E59DA"/>
    <w:rsid w:val="002E5D1A"/>
    <w:rsid w:val="002E5E5C"/>
    <w:rsid w:val="002E5FE1"/>
    <w:rsid w:val="002E62FA"/>
    <w:rsid w:val="002E6571"/>
    <w:rsid w:val="002E6B53"/>
    <w:rsid w:val="002E6DB4"/>
    <w:rsid w:val="002E7169"/>
    <w:rsid w:val="002E7301"/>
    <w:rsid w:val="002E74C7"/>
    <w:rsid w:val="002E75B3"/>
    <w:rsid w:val="002E776A"/>
    <w:rsid w:val="002E776B"/>
    <w:rsid w:val="002F0508"/>
    <w:rsid w:val="002F0782"/>
    <w:rsid w:val="002F0AEE"/>
    <w:rsid w:val="002F0CED"/>
    <w:rsid w:val="002F0D82"/>
    <w:rsid w:val="002F0F40"/>
    <w:rsid w:val="002F0FB2"/>
    <w:rsid w:val="002F1197"/>
    <w:rsid w:val="002F12C4"/>
    <w:rsid w:val="002F161A"/>
    <w:rsid w:val="002F1AEA"/>
    <w:rsid w:val="002F291B"/>
    <w:rsid w:val="002F2AF0"/>
    <w:rsid w:val="002F2CE2"/>
    <w:rsid w:val="002F2D63"/>
    <w:rsid w:val="002F2E58"/>
    <w:rsid w:val="002F2F49"/>
    <w:rsid w:val="002F323D"/>
    <w:rsid w:val="002F3294"/>
    <w:rsid w:val="002F32E5"/>
    <w:rsid w:val="002F366B"/>
    <w:rsid w:val="002F37B3"/>
    <w:rsid w:val="002F38C5"/>
    <w:rsid w:val="002F3C82"/>
    <w:rsid w:val="002F3F16"/>
    <w:rsid w:val="002F3F8C"/>
    <w:rsid w:val="002F40F0"/>
    <w:rsid w:val="002F411C"/>
    <w:rsid w:val="002F44D1"/>
    <w:rsid w:val="002F4550"/>
    <w:rsid w:val="002F48CB"/>
    <w:rsid w:val="002F4DEB"/>
    <w:rsid w:val="002F4F1F"/>
    <w:rsid w:val="002F505F"/>
    <w:rsid w:val="002F531B"/>
    <w:rsid w:val="002F579C"/>
    <w:rsid w:val="002F5A62"/>
    <w:rsid w:val="002F5C30"/>
    <w:rsid w:val="002F5FC6"/>
    <w:rsid w:val="002F6061"/>
    <w:rsid w:val="002F607C"/>
    <w:rsid w:val="002F64F2"/>
    <w:rsid w:val="002F677C"/>
    <w:rsid w:val="002F6790"/>
    <w:rsid w:val="002F6BDA"/>
    <w:rsid w:val="002F6D39"/>
    <w:rsid w:val="002F7076"/>
    <w:rsid w:val="002F71F2"/>
    <w:rsid w:val="002F758E"/>
    <w:rsid w:val="002F7597"/>
    <w:rsid w:val="002F75B2"/>
    <w:rsid w:val="002F7669"/>
    <w:rsid w:val="002F79A5"/>
    <w:rsid w:val="002F7B13"/>
    <w:rsid w:val="002F7BDB"/>
    <w:rsid w:val="00300404"/>
    <w:rsid w:val="003008E7"/>
    <w:rsid w:val="00300A6E"/>
    <w:rsid w:val="00300E48"/>
    <w:rsid w:val="0030104F"/>
    <w:rsid w:val="003011D6"/>
    <w:rsid w:val="00301392"/>
    <w:rsid w:val="0030177A"/>
    <w:rsid w:val="00301BCF"/>
    <w:rsid w:val="00301D59"/>
    <w:rsid w:val="00301E8F"/>
    <w:rsid w:val="00301FE6"/>
    <w:rsid w:val="0030233B"/>
    <w:rsid w:val="0030237C"/>
    <w:rsid w:val="003023A5"/>
    <w:rsid w:val="003024B0"/>
    <w:rsid w:val="003024CA"/>
    <w:rsid w:val="00302500"/>
    <w:rsid w:val="003025D6"/>
    <w:rsid w:val="003028AC"/>
    <w:rsid w:val="003029B8"/>
    <w:rsid w:val="00302A55"/>
    <w:rsid w:val="003030FD"/>
    <w:rsid w:val="0030317D"/>
    <w:rsid w:val="003037E4"/>
    <w:rsid w:val="00303869"/>
    <w:rsid w:val="00303B08"/>
    <w:rsid w:val="00303D79"/>
    <w:rsid w:val="00303DD6"/>
    <w:rsid w:val="00303EE9"/>
    <w:rsid w:val="00304351"/>
    <w:rsid w:val="00304C11"/>
    <w:rsid w:val="00304D1C"/>
    <w:rsid w:val="00304DBA"/>
    <w:rsid w:val="0030527C"/>
    <w:rsid w:val="003052A6"/>
    <w:rsid w:val="003053E5"/>
    <w:rsid w:val="00305896"/>
    <w:rsid w:val="00306194"/>
    <w:rsid w:val="00306310"/>
    <w:rsid w:val="003063F4"/>
    <w:rsid w:val="003068D3"/>
    <w:rsid w:val="00306ED9"/>
    <w:rsid w:val="0030714F"/>
    <w:rsid w:val="003077D4"/>
    <w:rsid w:val="00307900"/>
    <w:rsid w:val="003079BD"/>
    <w:rsid w:val="00307A2A"/>
    <w:rsid w:val="00307CC5"/>
    <w:rsid w:val="003101E8"/>
    <w:rsid w:val="00310229"/>
    <w:rsid w:val="0031051A"/>
    <w:rsid w:val="003106F6"/>
    <w:rsid w:val="00310B91"/>
    <w:rsid w:val="00311024"/>
    <w:rsid w:val="00311411"/>
    <w:rsid w:val="003119C6"/>
    <w:rsid w:val="00311A02"/>
    <w:rsid w:val="00311C49"/>
    <w:rsid w:val="00311D0A"/>
    <w:rsid w:val="00311E00"/>
    <w:rsid w:val="00311E03"/>
    <w:rsid w:val="00311F54"/>
    <w:rsid w:val="00312041"/>
    <w:rsid w:val="003124A1"/>
    <w:rsid w:val="00312636"/>
    <w:rsid w:val="003129EB"/>
    <w:rsid w:val="00312F19"/>
    <w:rsid w:val="00312F66"/>
    <w:rsid w:val="0031326E"/>
    <w:rsid w:val="003133C7"/>
    <w:rsid w:val="00313499"/>
    <w:rsid w:val="00313C1D"/>
    <w:rsid w:val="00313CB7"/>
    <w:rsid w:val="00313E3A"/>
    <w:rsid w:val="00314100"/>
    <w:rsid w:val="00314228"/>
    <w:rsid w:val="00314396"/>
    <w:rsid w:val="003143B4"/>
    <w:rsid w:val="003143FE"/>
    <w:rsid w:val="0031477C"/>
    <w:rsid w:val="00314B09"/>
    <w:rsid w:val="00314E99"/>
    <w:rsid w:val="00315379"/>
    <w:rsid w:val="0031553C"/>
    <w:rsid w:val="003155F1"/>
    <w:rsid w:val="00315610"/>
    <w:rsid w:val="003156E1"/>
    <w:rsid w:val="00315DDE"/>
    <w:rsid w:val="00315E02"/>
    <w:rsid w:val="00316108"/>
    <w:rsid w:val="00316193"/>
    <w:rsid w:val="00316256"/>
    <w:rsid w:val="003164B4"/>
    <w:rsid w:val="0031657F"/>
    <w:rsid w:val="00316A0A"/>
    <w:rsid w:val="00316BFE"/>
    <w:rsid w:val="00316C50"/>
    <w:rsid w:val="0031701C"/>
    <w:rsid w:val="00317220"/>
    <w:rsid w:val="003174AA"/>
    <w:rsid w:val="003174BA"/>
    <w:rsid w:val="003175AE"/>
    <w:rsid w:val="00317771"/>
    <w:rsid w:val="00317917"/>
    <w:rsid w:val="00320184"/>
    <w:rsid w:val="0032019B"/>
    <w:rsid w:val="003201CB"/>
    <w:rsid w:val="003202EB"/>
    <w:rsid w:val="003204CA"/>
    <w:rsid w:val="0032090E"/>
    <w:rsid w:val="00320F2F"/>
    <w:rsid w:val="00320F64"/>
    <w:rsid w:val="00321398"/>
    <w:rsid w:val="00321731"/>
    <w:rsid w:val="0032192D"/>
    <w:rsid w:val="00321B4D"/>
    <w:rsid w:val="00321D83"/>
    <w:rsid w:val="003224C3"/>
    <w:rsid w:val="00322666"/>
    <w:rsid w:val="00322AA5"/>
    <w:rsid w:val="00322AEE"/>
    <w:rsid w:val="00322C8A"/>
    <w:rsid w:val="00322F29"/>
    <w:rsid w:val="00322F33"/>
    <w:rsid w:val="00322FE9"/>
    <w:rsid w:val="0032309F"/>
    <w:rsid w:val="003230A3"/>
    <w:rsid w:val="003230CB"/>
    <w:rsid w:val="00323723"/>
    <w:rsid w:val="00323756"/>
    <w:rsid w:val="00323873"/>
    <w:rsid w:val="00323A03"/>
    <w:rsid w:val="00323B6D"/>
    <w:rsid w:val="00323E82"/>
    <w:rsid w:val="00323F49"/>
    <w:rsid w:val="00323FE0"/>
    <w:rsid w:val="003242F9"/>
    <w:rsid w:val="0032440E"/>
    <w:rsid w:val="00324642"/>
    <w:rsid w:val="00324752"/>
    <w:rsid w:val="00324807"/>
    <w:rsid w:val="003248EC"/>
    <w:rsid w:val="00324C88"/>
    <w:rsid w:val="00325147"/>
    <w:rsid w:val="003251B2"/>
    <w:rsid w:val="0032594F"/>
    <w:rsid w:val="00325AA2"/>
    <w:rsid w:val="00325AE8"/>
    <w:rsid w:val="00325D90"/>
    <w:rsid w:val="00325D99"/>
    <w:rsid w:val="00325DD1"/>
    <w:rsid w:val="00325E70"/>
    <w:rsid w:val="00325EF5"/>
    <w:rsid w:val="00325F0C"/>
    <w:rsid w:val="00325F7C"/>
    <w:rsid w:val="003260A8"/>
    <w:rsid w:val="00326A42"/>
    <w:rsid w:val="00326FAC"/>
    <w:rsid w:val="00327186"/>
    <w:rsid w:val="00327345"/>
    <w:rsid w:val="00327404"/>
    <w:rsid w:val="00327736"/>
    <w:rsid w:val="00327B4B"/>
    <w:rsid w:val="00327C7D"/>
    <w:rsid w:val="00327E23"/>
    <w:rsid w:val="00327EBB"/>
    <w:rsid w:val="00327F93"/>
    <w:rsid w:val="003303BC"/>
    <w:rsid w:val="00330829"/>
    <w:rsid w:val="00330867"/>
    <w:rsid w:val="00330A9E"/>
    <w:rsid w:val="00330C42"/>
    <w:rsid w:val="00330C86"/>
    <w:rsid w:val="00330DA3"/>
    <w:rsid w:val="00330E0E"/>
    <w:rsid w:val="0033130C"/>
    <w:rsid w:val="003316B3"/>
    <w:rsid w:val="00331A74"/>
    <w:rsid w:val="00331A81"/>
    <w:rsid w:val="00331D73"/>
    <w:rsid w:val="00331E42"/>
    <w:rsid w:val="00331EE8"/>
    <w:rsid w:val="003321BA"/>
    <w:rsid w:val="0033242F"/>
    <w:rsid w:val="003326B7"/>
    <w:rsid w:val="0033283B"/>
    <w:rsid w:val="00332856"/>
    <w:rsid w:val="00332E00"/>
    <w:rsid w:val="00332F09"/>
    <w:rsid w:val="003331EF"/>
    <w:rsid w:val="00333874"/>
    <w:rsid w:val="0033399B"/>
    <w:rsid w:val="00333B75"/>
    <w:rsid w:val="00333DB9"/>
    <w:rsid w:val="00333DBC"/>
    <w:rsid w:val="00333ED7"/>
    <w:rsid w:val="00333F88"/>
    <w:rsid w:val="00333FA0"/>
    <w:rsid w:val="0033407F"/>
    <w:rsid w:val="00334110"/>
    <w:rsid w:val="003345A7"/>
    <w:rsid w:val="003345DB"/>
    <w:rsid w:val="003345EC"/>
    <w:rsid w:val="00334C21"/>
    <w:rsid w:val="00334E98"/>
    <w:rsid w:val="003353BD"/>
    <w:rsid w:val="00335B2A"/>
    <w:rsid w:val="00335D11"/>
    <w:rsid w:val="00335F7C"/>
    <w:rsid w:val="00335F8F"/>
    <w:rsid w:val="00335FF7"/>
    <w:rsid w:val="003364A7"/>
    <w:rsid w:val="00336BF4"/>
    <w:rsid w:val="00336C15"/>
    <w:rsid w:val="00336CC9"/>
    <w:rsid w:val="00336D0D"/>
    <w:rsid w:val="00337361"/>
    <w:rsid w:val="0033748D"/>
    <w:rsid w:val="0033768D"/>
    <w:rsid w:val="00337D4B"/>
    <w:rsid w:val="00337D5F"/>
    <w:rsid w:val="003400E5"/>
    <w:rsid w:val="003401E5"/>
    <w:rsid w:val="00340228"/>
    <w:rsid w:val="00340311"/>
    <w:rsid w:val="00340410"/>
    <w:rsid w:val="003408DB"/>
    <w:rsid w:val="00340D60"/>
    <w:rsid w:val="00340D6C"/>
    <w:rsid w:val="0034162E"/>
    <w:rsid w:val="003417C6"/>
    <w:rsid w:val="00341B1C"/>
    <w:rsid w:val="00341BC3"/>
    <w:rsid w:val="00341DAC"/>
    <w:rsid w:val="00342079"/>
    <w:rsid w:val="00342103"/>
    <w:rsid w:val="00342460"/>
    <w:rsid w:val="003424A1"/>
    <w:rsid w:val="003426F8"/>
    <w:rsid w:val="00342876"/>
    <w:rsid w:val="00342B69"/>
    <w:rsid w:val="003430B7"/>
    <w:rsid w:val="0034320F"/>
    <w:rsid w:val="00343439"/>
    <w:rsid w:val="00343491"/>
    <w:rsid w:val="00343517"/>
    <w:rsid w:val="00343592"/>
    <w:rsid w:val="0034394A"/>
    <w:rsid w:val="00343A52"/>
    <w:rsid w:val="00343A66"/>
    <w:rsid w:val="00343ADF"/>
    <w:rsid w:val="00343C2F"/>
    <w:rsid w:val="003441CB"/>
    <w:rsid w:val="003443B7"/>
    <w:rsid w:val="00344509"/>
    <w:rsid w:val="00344B99"/>
    <w:rsid w:val="003450C2"/>
    <w:rsid w:val="00345174"/>
    <w:rsid w:val="003455EB"/>
    <w:rsid w:val="0034572D"/>
    <w:rsid w:val="0034588F"/>
    <w:rsid w:val="00345E8E"/>
    <w:rsid w:val="00346071"/>
    <w:rsid w:val="0034610C"/>
    <w:rsid w:val="00346154"/>
    <w:rsid w:val="003463B3"/>
    <w:rsid w:val="00346494"/>
    <w:rsid w:val="00346829"/>
    <w:rsid w:val="00346E3C"/>
    <w:rsid w:val="00347639"/>
    <w:rsid w:val="003476AE"/>
    <w:rsid w:val="003479B0"/>
    <w:rsid w:val="00347BD4"/>
    <w:rsid w:val="00350009"/>
    <w:rsid w:val="003500C9"/>
    <w:rsid w:val="003501D4"/>
    <w:rsid w:val="0035030C"/>
    <w:rsid w:val="00350323"/>
    <w:rsid w:val="00350464"/>
    <w:rsid w:val="003504CC"/>
    <w:rsid w:val="00350894"/>
    <w:rsid w:val="00350AC9"/>
    <w:rsid w:val="00350B94"/>
    <w:rsid w:val="00350BB2"/>
    <w:rsid w:val="00350BC0"/>
    <w:rsid w:val="00350BD7"/>
    <w:rsid w:val="00350D25"/>
    <w:rsid w:val="00350E78"/>
    <w:rsid w:val="00350E90"/>
    <w:rsid w:val="00351044"/>
    <w:rsid w:val="0035129F"/>
    <w:rsid w:val="00351348"/>
    <w:rsid w:val="0035159C"/>
    <w:rsid w:val="00351670"/>
    <w:rsid w:val="0035173D"/>
    <w:rsid w:val="00351A0D"/>
    <w:rsid w:val="00351A59"/>
    <w:rsid w:val="00351FAB"/>
    <w:rsid w:val="003522D0"/>
    <w:rsid w:val="00352524"/>
    <w:rsid w:val="00352974"/>
    <w:rsid w:val="00352B4B"/>
    <w:rsid w:val="00352D19"/>
    <w:rsid w:val="00352ECF"/>
    <w:rsid w:val="00352ED0"/>
    <w:rsid w:val="003530F3"/>
    <w:rsid w:val="003532AE"/>
    <w:rsid w:val="0035369F"/>
    <w:rsid w:val="003536F0"/>
    <w:rsid w:val="00353705"/>
    <w:rsid w:val="003538B2"/>
    <w:rsid w:val="00353A6B"/>
    <w:rsid w:val="00353F98"/>
    <w:rsid w:val="0035402A"/>
    <w:rsid w:val="0035407D"/>
    <w:rsid w:val="00354303"/>
    <w:rsid w:val="0035444E"/>
    <w:rsid w:val="003547B2"/>
    <w:rsid w:val="00354BB4"/>
    <w:rsid w:val="00354C65"/>
    <w:rsid w:val="00354D8D"/>
    <w:rsid w:val="00355006"/>
    <w:rsid w:val="003552C6"/>
    <w:rsid w:val="003553BF"/>
    <w:rsid w:val="00355482"/>
    <w:rsid w:val="0035568A"/>
    <w:rsid w:val="003556B1"/>
    <w:rsid w:val="003559C8"/>
    <w:rsid w:val="00355B6E"/>
    <w:rsid w:val="00355BCB"/>
    <w:rsid w:val="00355CB9"/>
    <w:rsid w:val="00355D3A"/>
    <w:rsid w:val="00355E19"/>
    <w:rsid w:val="00356597"/>
    <w:rsid w:val="00356AC8"/>
    <w:rsid w:val="00356E31"/>
    <w:rsid w:val="00357009"/>
    <w:rsid w:val="00357153"/>
    <w:rsid w:val="00357193"/>
    <w:rsid w:val="0035728D"/>
    <w:rsid w:val="00357373"/>
    <w:rsid w:val="003574C5"/>
    <w:rsid w:val="00357640"/>
    <w:rsid w:val="00357660"/>
    <w:rsid w:val="00357DA7"/>
    <w:rsid w:val="0036008E"/>
    <w:rsid w:val="003601FB"/>
    <w:rsid w:val="00360422"/>
    <w:rsid w:val="0036055E"/>
    <w:rsid w:val="003607FE"/>
    <w:rsid w:val="003608F6"/>
    <w:rsid w:val="00360B24"/>
    <w:rsid w:val="00360B7C"/>
    <w:rsid w:val="00360D2B"/>
    <w:rsid w:val="0036112D"/>
    <w:rsid w:val="003617EF"/>
    <w:rsid w:val="00361AF6"/>
    <w:rsid w:val="00361BEE"/>
    <w:rsid w:val="00361D2F"/>
    <w:rsid w:val="00361F0D"/>
    <w:rsid w:val="00362030"/>
    <w:rsid w:val="003621C5"/>
    <w:rsid w:val="0036254E"/>
    <w:rsid w:val="0036275B"/>
    <w:rsid w:val="003627A8"/>
    <w:rsid w:val="003629E6"/>
    <w:rsid w:val="00362A7B"/>
    <w:rsid w:val="00362A9F"/>
    <w:rsid w:val="00362D17"/>
    <w:rsid w:val="003634EE"/>
    <w:rsid w:val="003636A8"/>
    <w:rsid w:val="00363CDE"/>
    <w:rsid w:val="00363D8B"/>
    <w:rsid w:val="00363DF8"/>
    <w:rsid w:val="00364054"/>
    <w:rsid w:val="0036466B"/>
    <w:rsid w:val="00364842"/>
    <w:rsid w:val="00364A47"/>
    <w:rsid w:val="00365004"/>
    <w:rsid w:val="00365431"/>
    <w:rsid w:val="00365564"/>
    <w:rsid w:val="003656D0"/>
    <w:rsid w:val="00365914"/>
    <w:rsid w:val="00365B4D"/>
    <w:rsid w:val="00365BC1"/>
    <w:rsid w:val="00365D84"/>
    <w:rsid w:val="00365E42"/>
    <w:rsid w:val="003661E3"/>
    <w:rsid w:val="003662FA"/>
    <w:rsid w:val="003663E9"/>
    <w:rsid w:val="003663FF"/>
    <w:rsid w:val="0036651F"/>
    <w:rsid w:val="00366A50"/>
    <w:rsid w:val="00366D17"/>
    <w:rsid w:val="00366DA1"/>
    <w:rsid w:val="00367857"/>
    <w:rsid w:val="00367A08"/>
    <w:rsid w:val="00367D2D"/>
    <w:rsid w:val="003700DF"/>
    <w:rsid w:val="003701A8"/>
    <w:rsid w:val="00370450"/>
    <w:rsid w:val="00370865"/>
    <w:rsid w:val="0037091C"/>
    <w:rsid w:val="00370CC3"/>
    <w:rsid w:val="003711E0"/>
    <w:rsid w:val="00371242"/>
    <w:rsid w:val="003713EA"/>
    <w:rsid w:val="003713F5"/>
    <w:rsid w:val="003716F4"/>
    <w:rsid w:val="00371770"/>
    <w:rsid w:val="003718F3"/>
    <w:rsid w:val="00371984"/>
    <w:rsid w:val="00371FAB"/>
    <w:rsid w:val="00371FF4"/>
    <w:rsid w:val="003721A3"/>
    <w:rsid w:val="00372374"/>
    <w:rsid w:val="0037248E"/>
    <w:rsid w:val="003725D0"/>
    <w:rsid w:val="0037281D"/>
    <w:rsid w:val="00372895"/>
    <w:rsid w:val="00372A2D"/>
    <w:rsid w:val="00372B6C"/>
    <w:rsid w:val="00372B6E"/>
    <w:rsid w:val="00372B99"/>
    <w:rsid w:val="00373088"/>
    <w:rsid w:val="00373155"/>
    <w:rsid w:val="003739E6"/>
    <w:rsid w:val="00373B9A"/>
    <w:rsid w:val="00373BDD"/>
    <w:rsid w:val="00373C61"/>
    <w:rsid w:val="00373CB0"/>
    <w:rsid w:val="00373F4D"/>
    <w:rsid w:val="003740D2"/>
    <w:rsid w:val="00374382"/>
    <w:rsid w:val="00374526"/>
    <w:rsid w:val="0037452C"/>
    <w:rsid w:val="00374ABD"/>
    <w:rsid w:val="00374C37"/>
    <w:rsid w:val="00374C7F"/>
    <w:rsid w:val="003751B6"/>
    <w:rsid w:val="0037541A"/>
    <w:rsid w:val="0037559A"/>
    <w:rsid w:val="00375A0C"/>
    <w:rsid w:val="00375D79"/>
    <w:rsid w:val="00375D7E"/>
    <w:rsid w:val="0037609F"/>
    <w:rsid w:val="003761EB"/>
    <w:rsid w:val="0037627D"/>
    <w:rsid w:val="003763A2"/>
    <w:rsid w:val="00376448"/>
    <w:rsid w:val="003765C6"/>
    <w:rsid w:val="00376683"/>
    <w:rsid w:val="00376C77"/>
    <w:rsid w:val="00376E0C"/>
    <w:rsid w:val="0037713A"/>
    <w:rsid w:val="00377286"/>
    <w:rsid w:val="00377423"/>
    <w:rsid w:val="0037743A"/>
    <w:rsid w:val="0037748A"/>
    <w:rsid w:val="003776E4"/>
    <w:rsid w:val="003776F3"/>
    <w:rsid w:val="003777C5"/>
    <w:rsid w:val="00377E26"/>
    <w:rsid w:val="00377E76"/>
    <w:rsid w:val="00380A70"/>
    <w:rsid w:val="00380AFD"/>
    <w:rsid w:val="00380B7C"/>
    <w:rsid w:val="00380D5A"/>
    <w:rsid w:val="0038106F"/>
    <w:rsid w:val="0038141C"/>
    <w:rsid w:val="0038142C"/>
    <w:rsid w:val="00381592"/>
    <w:rsid w:val="003816EB"/>
    <w:rsid w:val="0038177F"/>
    <w:rsid w:val="003817FA"/>
    <w:rsid w:val="003819F6"/>
    <w:rsid w:val="00381CD4"/>
    <w:rsid w:val="00381F0F"/>
    <w:rsid w:val="00382427"/>
    <w:rsid w:val="003824DA"/>
    <w:rsid w:val="0038250C"/>
    <w:rsid w:val="00382788"/>
    <w:rsid w:val="003828BE"/>
    <w:rsid w:val="00382918"/>
    <w:rsid w:val="003831C6"/>
    <w:rsid w:val="003831E6"/>
    <w:rsid w:val="003833E3"/>
    <w:rsid w:val="003837AF"/>
    <w:rsid w:val="003838FC"/>
    <w:rsid w:val="00383A00"/>
    <w:rsid w:val="00384018"/>
    <w:rsid w:val="00384096"/>
    <w:rsid w:val="00384196"/>
    <w:rsid w:val="003846C6"/>
    <w:rsid w:val="003848C9"/>
    <w:rsid w:val="003848E3"/>
    <w:rsid w:val="00385212"/>
    <w:rsid w:val="00385448"/>
    <w:rsid w:val="00385B64"/>
    <w:rsid w:val="00385DB9"/>
    <w:rsid w:val="00385EEE"/>
    <w:rsid w:val="00385F9A"/>
    <w:rsid w:val="003860A5"/>
    <w:rsid w:val="003861C2"/>
    <w:rsid w:val="003861D5"/>
    <w:rsid w:val="00386514"/>
    <w:rsid w:val="003868F7"/>
    <w:rsid w:val="00386EAF"/>
    <w:rsid w:val="00386F1F"/>
    <w:rsid w:val="00387312"/>
    <w:rsid w:val="003873B6"/>
    <w:rsid w:val="00387646"/>
    <w:rsid w:val="00387BF9"/>
    <w:rsid w:val="00387D2B"/>
    <w:rsid w:val="00387E27"/>
    <w:rsid w:val="00387F8B"/>
    <w:rsid w:val="00387FFE"/>
    <w:rsid w:val="00390360"/>
    <w:rsid w:val="00390493"/>
    <w:rsid w:val="003904DE"/>
    <w:rsid w:val="003907B4"/>
    <w:rsid w:val="0039097D"/>
    <w:rsid w:val="00390A6F"/>
    <w:rsid w:val="00390B00"/>
    <w:rsid w:val="00390F02"/>
    <w:rsid w:val="00390FAD"/>
    <w:rsid w:val="00391365"/>
    <w:rsid w:val="0039141F"/>
    <w:rsid w:val="0039147D"/>
    <w:rsid w:val="00391508"/>
    <w:rsid w:val="0039153C"/>
    <w:rsid w:val="00391705"/>
    <w:rsid w:val="0039186F"/>
    <w:rsid w:val="003919FC"/>
    <w:rsid w:val="00391AED"/>
    <w:rsid w:val="00391E6E"/>
    <w:rsid w:val="00391F82"/>
    <w:rsid w:val="003920BD"/>
    <w:rsid w:val="0039248F"/>
    <w:rsid w:val="00392662"/>
    <w:rsid w:val="0039267C"/>
    <w:rsid w:val="00392BCC"/>
    <w:rsid w:val="0039316B"/>
    <w:rsid w:val="0039338E"/>
    <w:rsid w:val="003934E3"/>
    <w:rsid w:val="00393555"/>
    <w:rsid w:val="003936FA"/>
    <w:rsid w:val="003938DB"/>
    <w:rsid w:val="003938E2"/>
    <w:rsid w:val="00393F27"/>
    <w:rsid w:val="00393F98"/>
    <w:rsid w:val="003941D8"/>
    <w:rsid w:val="00394338"/>
    <w:rsid w:val="0039449D"/>
    <w:rsid w:val="003945D7"/>
    <w:rsid w:val="00394674"/>
    <w:rsid w:val="003946C6"/>
    <w:rsid w:val="00394717"/>
    <w:rsid w:val="00394A59"/>
    <w:rsid w:val="00394A7E"/>
    <w:rsid w:val="00394B33"/>
    <w:rsid w:val="00394D1C"/>
    <w:rsid w:val="003951C9"/>
    <w:rsid w:val="0039564A"/>
    <w:rsid w:val="0039579F"/>
    <w:rsid w:val="003957A6"/>
    <w:rsid w:val="00395A0F"/>
    <w:rsid w:val="00395BB1"/>
    <w:rsid w:val="00396307"/>
    <w:rsid w:val="00396431"/>
    <w:rsid w:val="003967BC"/>
    <w:rsid w:val="003968B0"/>
    <w:rsid w:val="00396A68"/>
    <w:rsid w:val="00396BF4"/>
    <w:rsid w:val="00396EC9"/>
    <w:rsid w:val="00396FF3"/>
    <w:rsid w:val="003971EF"/>
    <w:rsid w:val="00397302"/>
    <w:rsid w:val="003973DF"/>
    <w:rsid w:val="0039755E"/>
    <w:rsid w:val="003977A8"/>
    <w:rsid w:val="00397829"/>
    <w:rsid w:val="003979FF"/>
    <w:rsid w:val="003A02E9"/>
    <w:rsid w:val="003A03DB"/>
    <w:rsid w:val="003A04D8"/>
    <w:rsid w:val="003A08A3"/>
    <w:rsid w:val="003A0CD6"/>
    <w:rsid w:val="003A0D31"/>
    <w:rsid w:val="003A0EB2"/>
    <w:rsid w:val="003A167B"/>
    <w:rsid w:val="003A1854"/>
    <w:rsid w:val="003A1CD6"/>
    <w:rsid w:val="003A1D3D"/>
    <w:rsid w:val="003A1E87"/>
    <w:rsid w:val="003A1EA4"/>
    <w:rsid w:val="003A1ECB"/>
    <w:rsid w:val="003A1EFB"/>
    <w:rsid w:val="003A2007"/>
    <w:rsid w:val="003A23B5"/>
    <w:rsid w:val="003A286B"/>
    <w:rsid w:val="003A2AB2"/>
    <w:rsid w:val="003A2AC8"/>
    <w:rsid w:val="003A2EFA"/>
    <w:rsid w:val="003A2F79"/>
    <w:rsid w:val="003A2FA0"/>
    <w:rsid w:val="003A3146"/>
    <w:rsid w:val="003A3224"/>
    <w:rsid w:val="003A3596"/>
    <w:rsid w:val="003A36FF"/>
    <w:rsid w:val="003A373A"/>
    <w:rsid w:val="003A38A7"/>
    <w:rsid w:val="003A3CB8"/>
    <w:rsid w:val="003A3E5F"/>
    <w:rsid w:val="003A3E64"/>
    <w:rsid w:val="003A3EE3"/>
    <w:rsid w:val="003A4055"/>
    <w:rsid w:val="003A4142"/>
    <w:rsid w:val="003A471C"/>
    <w:rsid w:val="003A4806"/>
    <w:rsid w:val="003A4A74"/>
    <w:rsid w:val="003A4D8B"/>
    <w:rsid w:val="003A4EA9"/>
    <w:rsid w:val="003A52ED"/>
    <w:rsid w:val="003A5707"/>
    <w:rsid w:val="003A57B6"/>
    <w:rsid w:val="003A5975"/>
    <w:rsid w:val="003A5ABD"/>
    <w:rsid w:val="003A5BEF"/>
    <w:rsid w:val="003A5EBF"/>
    <w:rsid w:val="003A6134"/>
    <w:rsid w:val="003A633E"/>
    <w:rsid w:val="003A646A"/>
    <w:rsid w:val="003A65A9"/>
    <w:rsid w:val="003A675A"/>
    <w:rsid w:val="003A677D"/>
    <w:rsid w:val="003A6CAB"/>
    <w:rsid w:val="003A6E38"/>
    <w:rsid w:val="003A6EF5"/>
    <w:rsid w:val="003A720A"/>
    <w:rsid w:val="003A734A"/>
    <w:rsid w:val="003A73D2"/>
    <w:rsid w:val="003A74B3"/>
    <w:rsid w:val="003A75FC"/>
    <w:rsid w:val="003A7713"/>
    <w:rsid w:val="003A7BF2"/>
    <w:rsid w:val="003B0008"/>
    <w:rsid w:val="003B030D"/>
    <w:rsid w:val="003B0D93"/>
    <w:rsid w:val="003B0DD5"/>
    <w:rsid w:val="003B120F"/>
    <w:rsid w:val="003B131F"/>
    <w:rsid w:val="003B15BC"/>
    <w:rsid w:val="003B179B"/>
    <w:rsid w:val="003B17E4"/>
    <w:rsid w:val="003B194E"/>
    <w:rsid w:val="003B1974"/>
    <w:rsid w:val="003B1C1C"/>
    <w:rsid w:val="003B1D07"/>
    <w:rsid w:val="003B1EF3"/>
    <w:rsid w:val="003B27C6"/>
    <w:rsid w:val="003B291D"/>
    <w:rsid w:val="003B2EE4"/>
    <w:rsid w:val="003B2EEB"/>
    <w:rsid w:val="003B2F35"/>
    <w:rsid w:val="003B3225"/>
    <w:rsid w:val="003B3327"/>
    <w:rsid w:val="003B3600"/>
    <w:rsid w:val="003B379E"/>
    <w:rsid w:val="003B38BB"/>
    <w:rsid w:val="003B3A05"/>
    <w:rsid w:val="003B40BC"/>
    <w:rsid w:val="003B4170"/>
    <w:rsid w:val="003B4194"/>
    <w:rsid w:val="003B41EC"/>
    <w:rsid w:val="003B42D1"/>
    <w:rsid w:val="003B469A"/>
    <w:rsid w:val="003B4743"/>
    <w:rsid w:val="003B4A0F"/>
    <w:rsid w:val="003B4A3D"/>
    <w:rsid w:val="003B4D84"/>
    <w:rsid w:val="003B52FD"/>
    <w:rsid w:val="003B548E"/>
    <w:rsid w:val="003B575A"/>
    <w:rsid w:val="003B597E"/>
    <w:rsid w:val="003B5C4A"/>
    <w:rsid w:val="003B5EBB"/>
    <w:rsid w:val="003B6507"/>
    <w:rsid w:val="003B6B50"/>
    <w:rsid w:val="003B6D95"/>
    <w:rsid w:val="003B6DD1"/>
    <w:rsid w:val="003B6E7B"/>
    <w:rsid w:val="003B6EA7"/>
    <w:rsid w:val="003B6F9A"/>
    <w:rsid w:val="003B733C"/>
    <w:rsid w:val="003B73D2"/>
    <w:rsid w:val="003B73D8"/>
    <w:rsid w:val="003B7480"/>
    <w:rsid w:val="003B75C2"/>
    <w:rsid w:val="003B774C"/>
    <w:rsid w:val="003B7857"/>
    <w:rsid w:val="003B7992"/>
    <w:rsid w:val="003B7C90"/>
    <w:rsid w:val="003B7F9B"/>
    <w:rsid w:val="003C001A"/>
    <w:rsid w:val="003C0231"/>
    <w:rsid w:val="003C02B6"/>
    <w:rsid w:val="003C05AF"/>
    <w:rsid w:val="003C07CF"/>
    <w:rsid w:val="003C09A4"/>
    <w:rsid w:val="003C09C8"/>
    <w:rsid w:val="003C0C86"/>
    <w:rsid w:val="003C0DB9"/>
    <w:rsid w:val="003C143C"/>
    <w:rsid w:val="003C19F7"/>
    <w:rsid w:val="003C1A84"/>
    <w:rsid w:val="003C1C0F"/>
    <w:rsid w:val="003C2272"/>
    <w:rsid w:val="003C22B6"/>
    <w:rsid w:val="003C28D4"/>
    <w:rsid w:val="003C2A60"/>
    <w:rsid w:val="003C2ACC"/>
    <w:rsid w:val="003C2B47"/>
    <w:rsid w:val="003C2B9E"/>
    <w:rsid w:val="003C30C1"/>
    <w:rsid w:val="003C3183"/>
    <w:rsid w:val="003C3324"/>
    <w:rsid w:val="003C337F"/>
    <w:rsid w:val="003C3643"/>
    <w:rsid w:val="003C38AF"/>
    <w:rsid w:val="003C3A6C"/>
    <w:rsid w:val="003C3A92"/>
    <w:rsid w:val="003C3D45"/>
    <w:rsid w:val="003C3F66"/>
    <w:rsid w:val="003C4160"/>
    <w:rsid w:val="003C4180"/>
    <w:rsid w:val="003C450C"/>
    <w:rsid w:val="003C4B57"/>
    <w:rsid w:val="003C4BA1"/>
    <w:rsid w:val="003C4CF5"/>
    <w:rsid w:val="003C4D17"/>
    <w:rsid w:val="003C4FD1"/>
    <w:rsid w:val="003C5552"/>
    <w:rsid w:val="003C575D"/>
    <w:rsid w:val="003C60E2"/>
    <w:rsid w:val="003C618E"/>
    <w:rsid w:val="003C6248"/>
    <w:rsid w:val="003C62B6"/>
    <w:rsid w:val="003C6410"/>
    <w:rsid w:val="003C65EC"/>
    <w:rsid w:val="003C678C"/>
    <w:rsid w:val="003C6BBF"/>
    <w:rsid w:val="003C6C1B"/>
    <w:rsid w:val="003C6F40"/>
    <w:rsid w:val="003C70A1"/>
    <w:rsid w:val="003C71A6"/>
    <w:rsid w:val="003C7228"/>
    <w:rsid w:val="003C7230"/>
    <w:rsid w:val="003C7245"/>
    <w:rsid w:val="003C7291"/>
    <w:rsid w:val="003C72A3"/>
    <w:rsid w:val="003C732A"/>
    <w:rsid w:val="003C734D"/>
    <w:rsid w:val="003C748C"/>
    <w:rsid w:val="003C78FD"/>
    <w:rsid w:val="003C790A"/>
    <w:rsid w:val="003C7BC9"/>
    <w:rsid w:val="003C7DCF"/>
    <w:rsid w:val="003D04D0"/>
    <w:rsid w:val="003D077B"/>
    <w:rsid w:val="003D0BF5"/>
    <w:rsid w:val="003D0E4A"/>
    <w:rsid w:val="003D110B"/>
    <w:rsid w:val="003D13A6"/>
    <w:rsid w:val="003D14C2"/>
    <w:rsid w:val="003D17F6"/>
    <w:rsid w:val="003D1D58"/>
    <w:rsid w:val="003D1DE2"/>
    <w:rsid w:val="003D1E96"/>
    <w:rsid w:val="003D23D2"/>
    <w:rsid w:val="003D242A"/>
    <w:rsid w:val="003D2462"/>
    <w:rsid w:val="003D25BB"/>
    <w:rsid w:val="003D266F"/>
    <w:rsid w:val="003D2733"/>
    <w:rsid w:val="003D2772"/>
    <w:rsid w:val="003D2940"/>
    <w:rsid w:val="003D2951"/>
    <w:rsid w:val="003D299F"/>
    <w:rsid w:val="003D2CBF"/>
    <w:rsid w:val="003D2FA4"/>
    <w:rsid w:val="003D3040"/>
    <w:rsid w:val="003D3245"/>
    <w:rsid w:val="003D35B6"/>
    <w:rsid w:val="003D36D6"/>
    <w:rsid w:val="003D377A"/>
    <w:rsid w:val="003D3A74"/>
    <w:rsid w:val="003D3BB3"/>
    <w:rsid w:val="003D3C99"/>
    <w:rsid w:val="003D3D7A"/>
    <w:rsid w:val="003D3F80"/>
    <w:rsid w:val="003D41CB"/>
    <w:rsid w:val="003D4256"/>
    <w:rsid w:val="003D48A8"/>
    <w:rsid w:val="003D5B1A"/>
    <w:rsid w:val="003D5B32"/>
    <w:rsid w:val="003D5C1A"/>
    <w:rsid w:val="003D5DBA"/>
    <w:rsid w:val="003D5F15"/>
    <w:rsid w:val="003D6015"/>
    <w:rsid w:val="003D618D"/>
    <w:rsid w:val="003D65CC"/>
    <w:rsid w:val="003D66AF"/>
    <w:rsid w:val="003D66F0"/>
    <w:rsid w:val="003D6A4F"/>
    <w:rsid w:val="003D6B91"/>
    <w:rsid w:val="003D6D34"/>
    <w:rsid w:val="003D6EC0"/>
    <w:rsid w:val="003D70B3"/>
    <w:rsid w:val="003D7844"/>
    <w:rsid w:val="003D7CF9"/>
    <w:rsid w:val="003D7D0E"/>
    <w:rsid w:val="003D7D1D"/>
    <w:rsid w:val="003D7D5B"/>
    <w:rsid w:val="003E002B"/>
    <w:rsid w:val="003E00A1"/>
    <w:rsid w:val="003E01DC"/>
    <w:rsid w:val="003E03AD"/>
    <w:rsid w:val="003E03E9"/>
    <w:rsid w:val="003E0482"/>
    <w:rsid w:val="003E0618"/>
    <w:rsid w:val="003E0819"/>
    <w:rsid w:val="003E0C21"/>
    <w:rsid w:val="003E0C4F"/>
    <w:rsid w:val="003E124F"/>
    <w:rsid w:val="003E129F"/>
    <w:rsid w:val="003E1354"/>
    <w:rsid w:val="003E1551"/>
    <w:rsid w:val="003E1594"/>
    <w:rsid w:val="003E18DB"/>
    <w:rsid w:val="003E1900"/>
    <w:rsid w:val="003E1BDE"/>
    <w:rsid w:val="003E1CDA"/>
    <w:rsid w:val="003E1E85"/>
    <w:rsid w:val="003E1EE7"/>
    <w:rsid w:val="003E1F6C"/>
    <w:rsid w:val="003E21B7"/>
    <w:rsid w:val="003E21E1"/>
    <w:rsid w:val="003E22BF"/>
    <w:rsid w:val="003E22D2"/>
    <w:rsid w:val="003E2365"/>
    <w:rsid w:val="003E243B"/>
    <w:rsid w:val="003E2690"/>
    <w:rsid w:val="003E27C5"/>
    <w:rsid w:val="003E27FD"/>
    <w:rsid w:val="003E3062"/>
    <w:rsid w:val="003E3115"/>
    <w:rsid w:val="003E3263"/>
    <w:rsid w:val="003E3363"/>
    <w:rsid w:val="003E35C1"/>
    <w:rsid w:val="003E3690"/>
    <w:rsid w:val="003E3AD7"/>
    <w:rsid w:val="003E3BA1"/>
    <w:rsid w:val="003E3DBA"/>
    <w:rsid w:val="003E40F0"/>
    <w:rsid w:val="003E411F"/>
    <w:rsid w:val="003E4273"/>
    <w:rsid w:val="003E4538"/>
    <w:rsid w:val="003E45A2"/>
    <w:rsid w:val="003E4B01"/>
    <w:rsid w:val="003E4F07"/>
    <w:rsid w:val="003E5043"/>
    <w:rsid w:val="003E533C"/>
    <w:rsid w:val="003E5A45"/>
    <w:rsid w:val="003E5BE2"/>
    <w:rsid w:val="003E5D93"/>
    <w:rsid w:val="003E5DE3"/>
    <w:rsid w:val="003E5F33"/>
    <w:rsid w:val="003E6137"/>
    <w:rsid w:val="003E64DC"/>
    <w:rsid w:val="003E65E2"/>
    <w:rsid w:val="003E6E69"/>
    <w:rsid w:val="003E7132"/>
    <w:rsid w:val="003E7530"/>
    <w:rsid w:val="003E7B4B"/>
    <w:rsid w:val="003E7B84"/>
    <w:rsid w:val="003E7BC6"/>
    <w:rsid w:val="003E7DA9"/>
    <w:rsid w:val="003F0001"/>
    <w:rsid w:val="003F02FB"/>
    <w:rsid w:val="003F0315"/>
    <w:rsid w:val="003F0598"/>
    <w:rsid w:val="003F0724"/>
    <w:rsid w:val="003F0742"/>
    <w:rsid w:val="003F0F54"/>
    <w:rsid w:val="003F134D"/>
    <w:rsid w:val="003F161E"/>
    <w:rsid w:val="003F172C"/>
    <w:rsid w:val="003F178B"/>
    <w:rsid w:val="003F1945"/>
    <w:rsid w:val="003F1AD6"/>
    <w:rsid w:val="003F1ADA"/>
    <w:rsid w:val="003F1D96"/>
    <w:rsid w:val="003F23E9"/>
    <w:rsid w:val="003F272D"/>
    <w:rsid w:val="003F2896"/>
    <w:rsid w:val="003F2B9E"/>
    <w:rsid w:val="003F2D73"/>
    <w:rsid w:val="003F2DE8"/>
    <w:rsid w:val="003F3660"/>
    <w:rsid w:val="003F3C7E"/>
    <w:rsid w:val="003F3ED9"/>
    <w:rsid w:val="003F4470"/>
    <w:rsid w:val="003F46E5"/>
    <w:rsid w:val="003F47CD"/>
    <w:rsid w:val="003F47D1"/>
    <w:rsid w:val="003F48D9"/>
    <w:rsid w:val="003F4A40"/>
    <w:rsid w:val="003F505A"/>
    <w:rsid w:val="003F5088"/>
    <w:rsid w:val="003F50A2"/>
    <w:rsid w:val="003F55F3"/>
    <w:rsid w:val="003F56E7"/>
    <w:rsid w:val="003F5A09"/>
    <w:rsid w:val="003F5B74"/>
    <w:rsid w:val="003F5D35"/>
    <w:rsid w:val="003F5EA4"/>
    <w:rsid w:val="003F5FF4"/>
    <w:rsid w:val="003F6155"/>
    <w:rsid w:val="003F68A8"/>
    <w:rsid w:val="003F690C"/>
    <w:rsid w:val="003F691A"/>
    <w:rsid w:val="003F6BD9"/>
    <w:rsid w:val="003F6C2C"/>
    <w:rsid w:val="003F6EFA"/>
    <w:rsid w:val="003F6F21"/>
    <w:rsid w:val="003F7137"/>
    <w:rsid w:val="003F7206"/>
    <w:rsid w:val="003F73BC"/>
    <w:rsid w:val="003F76FC"/>
    <w:rsid w:val="003F7822"/>
    <w:rsid w:val="003F7874"/>
    <w:rsid w:val="003F7882"/>
    <w:rsid w:val="003F79D2"/>
    <w:rsid w:val="00400029"/>
    <w:rsid w:val="004001A1"/>
    <w:rsid w:val="00400254"/>
    <w:rsid w:val="00400297"/>
    <w:rsid w:val="0040033A"/>
    <w:rsid w:val="004005CB"/>
    <w:rsid w:val="00400690"/>
    <w:rsid w:val="0040071A"/>
    <w:rsid w:val="00401109"/>
    <w:rsid w:val="00401247"/>
    <w:rsid w:val="00401254"/>
    <w:rsid w:val="0040154F"/>
    <w:rsid w:val="00401565"/>
    <w:rsid w:val="004017DB"/>
    <w:rsid w:val="004019AB"/>
    <w:rsid w:val="00401AED"/>
    <w:rsid w:val="00401C19"/>
    <w:rsid w:val="00401C55"/>
    <w:rsid w:val="00401D79"/>
    <w:rsid w:val="00402061"/>
    <w:rsid w:val="0040209E"/>
    <w:rsid w:val="004021FA"/>
    <w:rsid w:val="00402EEC"/>
    <w:rsid w:val="004030F1"/>
    <w:rsid w:val="0040333E"/>
    <w:rsid w:val="0040340B"/>
    <w:rsid w:val="0040389D"/>
    <w:rsid w:val="00403A59"/>
    <w:rsid w:val="00403B38"/>
    <w:rsid w:val="00403D9F"/>
    <w:rsid w:val="00404204"/>
    <w:rsid w:val="00404475"/>
    <w:rsid w:val="00404553"/>
    <w:rsid w:val="004046AB"/>
    <w:rsid w:val="004047B3"/>
    <w:rsid w:val="00404E6D"/>
    <w:rsid w:val="00404ECB"/>
    <w:rsid w:val="00405000"/>
    <w:rsid w:val="004051DB"/>
    <w:rsid w:val="004052F1"/>
    <w:rsid w:val="004055E3"/>
    <w:rsid w:val="00405F01"/>
    <w:rsid w:val="00405F60"/>
    <w:rsid w:val="00406082"/>
    <w:rsid w:val="0040624F"/>
    <w:rsid w:val="004062F8"/>
    <w:rsid w:val="004063DF"/>
    <w:rsid w:val="004067AB"/>
    <w:rsid w:val="00406D34"/>
    <w:rsid w:val="00406DF5"/>
    <w:rsid w:val="00406EAE"/>
    <w:rsid w:val="0040714C"/>
    <w:rsid w:val="0040733B"/>
    <w:rsid w:val="004073BB"/>
    <w:rsid w:val="0040743C"/>
    <w:rsid w:val="0040749C"/>
    <w:rsid w:val="004076D9"/>
    <w:rsid w:val="00407875"/>
    <w:rsid w:val="00407A27"/>
    <w:rsid w:val="00407BA1"/>
    <w:rsid w:val="0041018F"/>
    <w:rsid w:val="0041019F"/>
    <w:rsid w:val="00410235"/>
    <w:rsid w:val="0041072E"/>
    <w:rsid w:val="00410864"/>
    <w:rsid w:val="00410C7D"/>
    <w:rsid w:val="00410E0B"/>
    <w:rsid w:val="00411168"/>
    <w:rsid w:val="00411467"/>
    <w:rsid w:val="00411D07"/>
    <w:rsid w:val="00411D5F"/>
    <w:rsid w:val="00411D90"/>
    <w:rsid w:val="004127D6"/>
    <w:rsid w:val="004129E2"/>
    <w:rsid w:val="00412BED"/>
    <w:rsid w:val="00412DB6"/>
    <w:rsid w:val="00412F80"/>
    <w:rsid w:val="0041305F"/>
    <w:rsid w:val="00413A2F"/>
    <w:rsid w:val="00413A72"/>
    <w:rsid w:val="00413C56"/>
    <w:rsid w:val="00413CAE"/>
    <w:rsid w:val="0041428F"/>
    <w:rsid w:val="004143F2"/>
    <w:rsid w:val="004144F3"/>
    <w:rsid w:val="00414504"/>
    <w:rsid w:val="00414544"/>
    <w:rsid w:val="00414606"/>
    <w:rsid w:val="00414995"/>
    <w:rsid w:val="00414E87"/>
    <w:rsid w:val="00415376"/>
    <w:rsid w:val="004153CE"/>
    <w:rsid w:val="00415928"/>
    <w:rsid w:val="00415B89"/>
    <w:rsid w:val="00415FB3"/>
    <w:rsid w:val="0041617A"/>
    <w:rsid w:val="004161C7"/>
    <w:rsid w:val="00416428"/>
    <w:rsid w:val="0041645D"/>
    <w:rsid w:val="00416508"/>
    <w:rsid w:val="00416644"/>
    <w:rsid w:val="00416EBE"/>
    <w:rsid w:val="00417550"/>
    <w:rsid w:val="00417690"/>
    <w:rsid w:val="004178F5"/>
    <w:rsid w:val="0041793B"/>
    <w:rsid w:val="004179B1"/>
    <w:rsid w:val="00417A74"/>
    <w:rsid w:val="00417AA3"/>
    <w:rsid w:val="00417F0A"/>
    <w:rsid w:val="00417F81"/>
    <w:rsid w:val="004202D0"/>
    <w:rsid w:val="004204FC"/>
    <w:rsid w:val="00420519"/>
    <w:rsid w:val="00420CB5"/>
    <w:rsid w:val="00420D9E"/>
    <w:rsid w:val="00420E85"/>
    <w:rsid w:val="0042120B"/>
    <w:rsid w:val="004213E8"/>
    <w:rsid w:val="00421B8F"/>
    <w:rsid w:val="00421DE8"/>
    <w:rsid w:val="00421E86"/>
    <w:rsid w:val="00422946"/>
    <w:rsid w:val="00422C25"/>
    <w:rsid w:val="00422DB0"/>
    <w:rsid w:val="00423178"/>
    <w:rsid w:val="0042384E"/>
    <w:rsid w:val="00423919"/>
    <w:rsid w:val="00423AB6"/>
    <w:rsid w:val="00423B61"/>
    <w:rsid w:val="00423C14"/>
    <w:rsid w:val="00423C3A"/>
    <w:rsid w:val="00423F4E"/>
    <w:rsid w:val="004240BE"/>
    <w:rsid w:val="004240E0"/>
    <w:rsid w:val="004244C9"/>
    <w:rsid w:val="00424887"/>
    <w:rsid w:val="00424967"/>
    <w:rsid w:val="00424B1C"/>
    <w:rsid w:val="00424E04"/>
    <w:rsid w:val="00424E17"/>
    <w:rsid w:val="0042524B"/>
    <w:rsid w:val="004253CA"/>
    <w:rsid w:val="004257D8"/>
    <w:rsid w:val="004259E8"/>
    <w:rsid w:val="00425E11"/>
    <w:rsid w:val="00425FF8"/>
    <w:rsid w:val="004260AD"/>
    <w:rsid w:val="00426218"/>
    <w:rsid w:val="0042626D"/>
    <w:rsid w:val="004263C7"/>
    <w:rsid w:val="00426486"/>
    <w:rsid w:val="00426873"/>
    <w:rsid w:val="004268E3"/>
    <w:rsid w:val="00426D21"/>
    <w:rsid w:val="00426EBD"/>
    <w:rsid w:val="004270D0"/>
    <w:rsid w:val="00427327"/>
    <w:rsid w:val="00427615"/>
    <w:rsid w:val="0042765E"/>
    <w:rsid w:val="004278AC"/>
    <w:rsid w:val="00427948"/>
    <w:rsid w:val="00427AC6"/>
    <w:rsid w:val="00430086"/>
    <w:rsid w:val="00430147"/>
    <w:rsid w:val="004305E2"/>
    <w:rsid w:val="00430BA2"/>
    <w:rsid w:val="00430DFD"/>
    <w:rsid w:val="0043136E"/>
    <w:rsid w:val="004313AE"/>
    <w:rsid w:val="004313E8"/>
    <w:rsid w:val="00431645"/>
    <w:rsid w:val="00431B1A"/>
    <w:rsid w:val="00431D63"/>
    <w:rsid w:val="00431DFA"/>
    <w:rsid w:val="0043230D"/>
    <w:rsid w:val="0043246F"/>
    <w:rsid w:val="0043270E"/>
    <w:rsid w:val="00432AC4"/>
    <w:rsid w:val="00432B6B"/>
    <w:rsid w:val="00432E97"/>
    <w:rsid w:val="00433084"/>
    <w:rsid w:val="004330AA"/>
    <w:rsid w:val="00433146"/>
    <w:rsid w:val="00433290"/>
    <w:rsid w:val="004332CE"/>
    <w:rsid w:val="00433326"/>
    <w:rsid w:val="0043387E"/>
    <w:rsid w:val="004338A5"/>
    <w:rsid w:val="004339E9"/>
    <w:rsid w:val="00433A40"/>
    <w:rsid w:val="00433B83"/>
    <w:rsid w:val="00433CE1"/>
    <w:rsid w:val="00433D73"/>
    <w:rsid w:val="004340BF"/>
    <w:rsid w:val="0043426C"/>
    <w:rsid w:val="00434440"/>
    <w:rsid w:val="00434485"/>
    <w:rsid w:val="00434637"/>
    <w:rsid w:val="00434767"/>
    <w:rsid w:val="004347B0"/>
    <w:rsid w:val="00434E78"/>
    <w:rsid w:val="00434EA8"/>
    <w:rsid w:val="00435034"/>
    <w:rsid w:val="0043512A"/>
    <w:rsid w:val="004351FD"/>
    <w:rsid w:val="00435321"/>
    <w:rsid w:val="004353C4"/>
    <w:rsid w:val="0043574F"/>
    <w:rsid w:val="004359D3"/>
    <w:rsid w:val="00435BAB"/>
    <w:rsid w:val="00435C04"/>
    <w:rsid w:val="00435C38"/>
    <w:rsid w:val="00435D80"/>
    <w:rsid w:val="00435F3F"/>
    <w:rsid w:val="00435FA5"/>
    <w:rsid w:val="0043637C"/>
    <w:rsid w:val="00436693"/>
    <w:rsid w:val="00436CBC"/>
    <w:rsid w:val="0043762A"/>
    <w:rsid w:val="0043764A"/>
    <w:rsid w:val="004377E7"/>
    <w:rsid w:val="00437B94"/>
    <w:rsid w:val="00437DA9"/>
    <w:rsid w:val="00440324"/>
    <w:rsid w:val="0044060D"/>
    <w:rsid w:val="00440A81"/>
    <w:rsid w:val="00440C29"/>
    <w:rsid w:val="00440FAA"/>
    <w:rsid w:val="004410AF"/>
    <w:rsid w:val="004411FE"/>
    <w:rsid w:val="00441224"/>
    <w:rsid w:val="00441271"/>
    <w:rsid w:val="00441843"/>
    <w:rsid w:val="00441887"/>
    <w:rsid w:val="004418A8"/>
    <w:rsid w:val="00441AF7"/>
    <w:rsid w:val="00441D2D"/>
    <w:rsid w:val="004421F9"/>
    <w:rsid w:val="0044231A"/>
    <w:rsid w:val="0044255C"/>
    <w:rsid w:val="00442709"/>
    <w:rsid w:val="004429CE"/>
    <w:rsid w:val="00442EF4"/>
    <w:rsid w:val="00443099"/>
    <w:rsid w:val="004433ED"/>
    <w:rsid w:val="00443444"/>
    <w:rsid w:val="00443522"/>
    <w:rsid w:val="00443944"/>
    <w:rsid w:val="00443AD2"/>
    <w:rsid w:val="00443B02"/>
    <w:rsid w:val="00443E56"/>
    <w:rsid w:val="00443ED0"/>
    <w:rsid w:val="00443F8B"/>
    <w:rsid w:val="00444241"/>
    <w:rsid w:val="0044443A"/>
    <w:rsid w:val="00444631"/>
    <w:rsid w:val="004447A2"/>
    <w:rsid w:val="00444840"/>
    <w:rsid w:val="00444887"/>
    <w:rsid w:val="004448FB"/>
    <w:rsid w:val="00444B42"/>
    <w:rsid w:val="00445149"/>
    <w:rsid w:val="00445221"/>
    <w:rsid w:val="0044533C"/>
    <w:rsid w:val="0044535F"/>
    <w:rsid w:val="004453AC"/>
    <w:rsid w:val="004453B0"/>
    <w:rsid w:val="004455C9"/>
    <w:rsid w:val="00445AFE"/>
    <w:rsid w:val="00445D2B"/>
    <w:rsid w:val="00445E6D"/>
    <w:rsid w:val="00445F88"/>
    <w:rsid w:val="00446101"/>
    <w:rsid w:val="004464F5"/>
    <w:rsid w:val="00446504"/>
    <w:rsid w:val="0044657D"/>
    <w:rsid w:val="00446806"/>
    <w:rsid w:val="00446B9E"/>
    <w:rsid w:val="00446DD0"/>
    <w:rsid w:val="00447132"/>
    <w:rsid w:val="00447970"/>
    <w:rsid w:val="00450076"/>
    <w:rsid w:val="0045022E"/>
    <w:rsid w:val="00450397"/>
    <w:rsid w:val="00450A29"/>
    <w:rsid w:val="00450A57"/>
    <w:rsid w:val="00450B5D"/>
    <w:rsid w:val="00450D75"/>
    <w:rsid w:val="00451006"/>
    <w:rsid w:val="004511F2"/>
    <w:rsid w:val="00451406"/>
    <w:rsid w:val="004515D0"/>
    <w:rsid w:val="004518A4"/>
    <w:rsid w:val="004519EF"/>
    <w:rsid w:val="00451C2C"/>
    <w:rsid w:val="00451E17"/>
    <w:rsid w:val="00451E6C"/>
    <w:rsid w:val="0045215D"/>
    <w:rsid w:val="0045231E"/>
    <w:rsid w:val="00452375"/>
    <w:rsid w:val="004524D3"/>
    <w:rsid w:val="004526D2"/>
    <w:rsid w:val="00452A3A"/>
    <w:rsid w:val="00452B9C"/>
    <w:rsid w:val="00452D98"/>
    <w:rsid w:val="00452E24"/>
    <w:rsid w:val="00452EB7"/>
    <w:rsid w:val="00453159"/>
    <w:rsid w:val="00453245"/>
    <w:rsid w:val="0045338F"/>
    <w:rsid w:val="00453798"/>
    <w:rsid w:val="00453891"/>
    <w:rsid w:val="00453C8E"/>
    <w:rsid w:val="004544D5"/>
    <w:rsid w:val="0045464B"/>
    <w:rsid w:val="004546A6"/>
    <w:rsid w:val="00454852"/>
    <w:rsid w:val="00454EC6"/>
    <w:rsid w:val="00454ED3"/>
    <w:rsid w:val="00455150"/>
    <w:rsid w:val="0045522B"/>
    <w:rsid w:val="00455231"/>
    <w:rsid w:val="00455291"/>
    <w:rsid w:val="00455293"/>
    <w:rsid w:val="00455A18"/>
    <w:rsid w:val="00455ACD"/>
    <w:rsid w:val="00455AE8"/>
    <w:rsid w:val="00455D95"/>
    <w:rsid w:val="00455EB1"/>
    <w:rsid w:val="00455F38"/>
    <w:rsid w:val="0045641C"/>
    <w:rsid w:val="00456566"/>
    <w:rsid w:val="004565FF"/>
    <w:rsid w:val="00456734"/>
    <w:rsid w:val="00456A21"/>
    <w:rsid w:val="00456AAB"/>
    <w:rsid w:val="00456B14"/>
    <w:rsid w:val="00456C57"/>
    <w:rsid w:val="00456CDA"/>
    <w:rsid w:val="00456EC4"/>
    <w:rsid w:val="004571A1"/>
    <w:rsid w:val="00457607"/>
    <w:rsid w:val="004577B1"/>
    <w:rsid w:val="0045780C"/>
    <w:rsid w:val="00457A55"/>
    <w:rsid w:val="00457AD2"/>
    <w:rsid w:val="00457E43"/>
    <w:rsid w:val="00457E5D"/>
    <w:rsid w:val="00457FAC"/>
    <w:rsid w:val="00460206"/>
    <w:rsid w:val="00460212"/>
    <w:rsid w:val="00460239"/>
    <w:rsid w:val="004604A0"/>
    <w:rsid w:val="004607BA"/>
    <w:rsid w:val="00460838"/>
    <w:rsid w:val="00460C78"/>
    <w:rsid w:val="00460F7F"/>
    <w:rsid w:val="004611CD"/>
    <w:rsid w:val="0046174F"/>
    <w:rsid w:val="00461B8C"/>
    <w:rsid w:val="00461DEE"/>
    <w:rsid w:val="00461FBE"/>
    <w:rsid w:val="0046250C"/>
    <w:rsid w:val="00462593"/>
    <w:rsid w:val="00462782"/>
    <w:rsid w:val="00462884"/>
    <w:rsid w:val="00462A06"/>
    <w:rsid w:val="0046313F"/>
    <w:rsid w:val="00463316"/>
    <w:rsid w:val="0046331F"/>
    <w:rsid w:val="00463410"/>
    <w:rsid w:val="00463618"/>
    <w:rsid w:val="00463626"/>
    <w:rsid w:val="004636E8"/>
    <w:rsid w:val="0046371F"/>
    <w:rsid w:val="0046382F"/>
    <w:rsid w:val="00463849"/>
    <w:rsid w:val="00463A2C"/>
    <w:rsid w:val="00463ED4"/>
    <w:rsid w:val="004642B5"/>
    <w:rsid w:val="004644ED"/>
    <w:rsid w:val="00464537"/>
    <w:rsid w:val="004645C8"/>
    <w:rsid w:val="004649CC"/>
    <w:rsid w:val="00464B01"/>
    <w:rsid w:val="00464B3A"/>
    <w:rsid w:val="00464C19"/>
    <w:rsid w:val="00464D20"/>
    <w:rsid w:val="00464E27"/>
    <w:rsid w:val="0046515E"/>
    <w:rsid w:val="004654B5"/>
    <w:rsid w:val="00465662"/>
    <w:rsid w:val="00465AC8"/>
    <w:rsid w:val="00465BFE"/>
    <w:rsid w:val="00465C7D"/>
    <w:rsid w:val="00465D0C"/>
    <w:rsid w:val="004663F5"/>
    <w:rsid w:val="004664E2"/>
    <w:rsid w:val="004665D2"/>
    <w:rsid w:val="0046684B"/>
    <w:rsid w:val="004669AA"/>
    <w:rsid w:val="00466BD5"/>
    <w:rsid w:val="00466E00"/>
    <w:rsid w:val="0046706E"/>
    <w:rsid w:val="0046707B"/>
    <w:rsid w:val="004670C1"/>
    <w:rsid w:val="004672B7"/>
    <w:rsid w:val="004674E8"/>
    <w:rsid w:val="0046750C"/>
    <w:rsid w:val="00467590"/>
    <w:rsid w:val="004677FC"/>
    <w:rsid w:val="00467913"/>
    <w:rsid w:val="00467A19"/>
    <w:rsid w:val="00467AC3"/>
    <w:rsid w:val="00467BA8"/>
    <w:rsid w:val="00467D33"/>
    <w:rsid w:val="00467D35"/>
    <w:rsid w:val="00467F11"/>
    <w:rsid w:val="004702D8"/>
    <w:rsid w:val="004702ED"/>
    <w:rsid w:val="004704CE"/>
    <w:rsid w:val="00470751"/>
    <w:rsid w:val="00470AD3"/>
    <w:rsid w:val="00470B69"/>
    <w:rsid w:val="00470C49"/>
    <w:rsid w:val="00470E15"/>
    <w:rsid w:val="00470E5F"/>
    <w:rsid w:val="00470EA6"/>
    <w:rsid w:val="00470EE5"/>
    <w:rsid w:val="00471117"/>
    <w:rsid w:val="004713EA"/>
    <w:rsid w:val="004714B5"/>
    <w:rsid w:val="004716C4"/>
    <w:rsid w:val="004716EA"/>
    <w:rsid w:val="0047198F"/>
    <w:rsid w:val="00471D98"/>
    <w:rsid w:val="00472353"/>
    <w:rsid w:val="00472390"/>
    <w:rsid w:val="00472AB3"/>
    <w:rsid w:val="00472C3D"/>
    <w:rsid w:val="00472D0D"/>
    <w:rsid w:val="00472FD7"/>
    <w:rsid w:val="00472FDB"/>
    <w:rsid w:val="00473054"/>
    <w:rsid w:val="004732B9"/>
    <w:rsid w:val="0047366F"/>
    <w:rsid w:val="00473819"/>
    <w:rsid w:val="00473858"/>
    <w:rsid w:val="004739F8"/>
    <w:rsid w:val="00473BBB"/>
    <w:rsid w:val="00473D58"/>
    <w:rsid w:val="00473F47"/>
    <w:rsid w:val="00473FAA"/>
    <w:rsid w:val="00473FF4"/>
    <w:rsid w:val="0047409D"/>
    <w:rsid w:val="004741E7"/>
    <w:rsid w:val="00474333"/>
    <w:rsid w:val="00474386"/>
    <w:rsid w:val="004743B4"/>
    <w:rsid w:val="004744FB"/>
    <w:rsid w:val="004748D6"/>
    <w:rsid w:val="00474B5F"/>
    <w:rsid w:val="00474DC4"/>
    <w:rsid w:val="00475004"/>
    <w:rsid w:val="004750BC"/>
    <w:rsid w:val="0047512B"/>
    <w:rsid w:val="004752AE"/>
    <w:rsid w:val="004752E9"/>
    <w:rsid w:val="0047532A"/>
    <w:rsid w:val="004754E4"/>
    <w:rsid w:val="00475827"/>
    <w:rsid w:val="00475A30"/>
    <w:rsid w:val="00475B16"/>
    <w:rsid w:val="00475B73"/>
    <w:rsid w:val="00475C89"/>
    <w:rsid w:val="00475CE7"/>
    <w:rsid w:val="004762B1"/>
    <w:rsid w:val="0047667A"/>
    <w:rsid w:val="00476859"/>
    <w:rsid w:val="004768FB"/>
    <w:rsid w:val="004769FD"/>
    <w:rsid w:val="00476BA1"/>
    <w:rsid w:val="00476C3C"/>
    <w:rsid w:val="00476C49"/>
    <w:rsid w:val="00476DEF"/>
    <w:rsid w:val="00477132"/>
    <w:rsid w:val="004771C2"/>
    <w:rsid w:val="004771E7"/>
    <w:rsid w:val="00477268"/>
    <w:rsid w:val="004772CD"/>
    <w:rsid w:val="0047733F"/>
    <w:rsid w:val="004778FC"/>
    <w:rsid w:val="00477AFC"/>
    <w:rsid w:val="00477D3C"/>
    <w:rsid w:val="00477D6D"/>
    <w:rsid w:val="004805F7"/>
    <w:rsid w:val="0048073E"/>
    <w:rsid w:val="00480B86"/>
    <w:rsid w:val="00480C1F"/>
    <w:rsid w:val="004810A7"/>
    <w:rsid w:val="00481691"/>
    <w:rsid w:val="0048187D"/>
    <w:rsid w:val="00481A47"/>
    <w:rsid w:val="00481D9F"/>
    <w:rsid w:val="00481DF6"/>
    <w:rsid w:val="00481ED1"/>
    <w:rsid w:val="004821DE"/>
    <w:rsid w:val="004822F6"/>
    <w:rsid w:val="00482367"/>
    <w:rsid w:val="00482524"/>
    <w:rsid w:val="00482737"/>
    <w:rsid w:val="00482969"/>
    <w:rsid w:val="00482C2C"/>
    <w:rsid w:val="004831B5"/>
    <w:rsid w:val="0048347E"/>
    <w:rsid w:val="004837E0"/>
    <w:rsid w:val="00483B4D"/>
    <w:rsid w:val="00483CE1"/>
    <w:rsid w:val="00483D03"/>
    <w:rsid w:val="0048409C"/>
    <w:rsid w:val="004845C3"/>
    <w:rsid w:val="00484F78"/>
    <w:rsid w:val="004853DD"/>
    <w:rsid w:val="004855FC"/>
    <w:rsid w:val="004857A4"/>
    <w:rsid w:val="00485BD3"/>
    <w:rsid w:val="00485C26"/>
    <w:rsid w:val="00485C89"/>
    <w:rsid w:val="00485D0D"/>
    <w:rsid w:val="00485E81"/>
    <w:rsid w:val="00485ECD"/>
    <w:rsid w:val="004860DF"/>
    <w:rsid w:val="0048612F"/>
    <w:rsid w:val="004862C2"/>
    <w:rsid w:val="004864CC"/>
    <w:rsid w:val="004865EF"/>
    <w:rsid w:val="00486774"/>
    <w:rsid w:val="00486EE8"/>
    <w:rsid w:val="004870AD"/>
    <w:rsid w:val="00487286"/>
    <w:rsid w:val="00487BB6"/>
    <w:rsid w:val="00487CEF"/>
    <w:rsid w:val="00490424"/>
    <w:rsid w:val="0049050A"/>
    <w:rsid w:val="0049062A"/>
    <w:rsid w:val="0049062B"/>
    <w:rsid w:val="00490C12"/>
    <w:rsid w:val="00491105"/>
    <w:rsid w:val="004913F4"/>
    <w:rsid w:val="0049146D"/>
    <w:rsid w:val="00491550"/>
    <w:rsid w:val="0049155D"/>
    <w:rsid w:val="0049183D"/>
    <w:rsid w:val="00491CD0"/>
    <w:rsid w:val="004922D3"/>
    <w:rsid w:val="004924F4"/>
    <w:rsid w:val="0049252F"/>
    <w:rsid w:val="00492557"/>
    <w:rsid w:val="0049293B"/>
    <w:rsid w:val="00492BC4"/>
    <w:rsid w:val="00492C70"/>
    <w:rsid w:val="00492D35"/>
    <w:rsid w:val="00493238"/>
    <w:rsid w:val="004932E3"/>
    <w:rsid w:val="00493313"/>
    <w:rsid w:val="00493459"/>
    <w:rsid w:val="0049349C"/>
    <w:rsid w:val="00493505"/>
    <w:rsid w:val="004936D1"/>
    <w:rsid w:val="004937B4"/>
    <w:rsid w:val="0049382D"/>
    <w:rsid w:val="00493BFD"/>
    <w:rsid w:val="00493C3D"/>
    <w:rsid w:val="00493F9B"/>
    <w:rsid w:val="00494102"/>
    <w:rsid w:val="0049414A"/>
    <w:rsid w:val="0049424D"/>
    <w:rsid w:val="00494457"/>
    <w:rsid w:val="00494868"/>
    <w:rsid w:val="00494B75"/>
    <w:rsid w:val="00494B97"/>
    <w:rsid w:val="00494E42"/>
    <w:rsid w:val="00495053"/>
    <w:rsid w:val="0049505B"/>
    <w:rsid w:val="004953CD"/>
    <w:rsid w:val="0049559B"/>
    <w:rsid w:val="00495748"/>
    <w:rsid w:val="004958F6"/>
    <w:rsid w:val="00495A00"/>
    <w:rsid w:val="00495F47"/>
    <w:rsid w:val="0049618D"/>
    <w:rsid w:val="00496E1E"/>
    <w:rsid w:val="00497537"/>
    <w:rsid w:val="004975F2"/>
    <w:rsid w:val="00497602"/>
    <w:rsid w:val="00497D6A"/>
    <w:rsid w:val="004A0106"/>
    <w:rsid w:val="004A02BE"/>
    <w:rsid w:val="004A02CD"/>
    <w:rsid w:val="004A0338"/>
    <w:rsid w:val="004A043A"/>
    <w:rsid w:val="004A0500"/>
    <w:rsid w:val="004A07AF"/>
    <w:rsid w:val="004A09D3"/>
    <w:rsid w:val="004A0B2E"/>
    <w:rsid w:val="004A0CD9"/>
    <w:rsid w:val="004A0EA6"/>
    <w:rsid w:val="004A11DD"/>
    <w:rsid w:val="004A1239"/>
    <w:rsid w:val="004A1600"/>
    <w:rsid w:val="004A1616"/>
    <w:rsid w:val="004A17C5"/>
    <w:rsid w:val="004A1A09"/>
    <w:rsid w:val="004A1AF6"/>
    <w:rsid w:val="004A1C26"/>
    <w:rsid w:val="004A1C59"/>
    <w:rsid w:val="004A1F6D"/>
    <w:rsid w:val="004A2264"/>
    <w:rsid w:val="004A25A1"/>
    <w:rsid w:val="004A25F8"/>
    <w:rsid w:val="004A288C"/>
    <w:rsid w:val="004A289F"/>
    <w:rsid w:val="004A28BA"/>
    <w:rsid w:val="004A2E64"/>
    <w:rsid w:val="004A2F5E"/>
    <w:rsid w:val="004A34FF"/>
    <w:rsid w:val="004A3B45"/>
    <w:rsid w:val="004A3EB5"/>
    <w:rsid w:val="004A4418"/>
    <w:rsid w:val="004A4432"/>
    <w:rsid w:val="004A465B"/>
    <w:rsid w:val="004A4886"/>
    <w:rsid w:val="004A49A4"/>
    <w:rsid w:val="004A4A24"/>
    <w:rsid w:val="004A4A89"/>
    <w:rsid w:val="004A4F09"/>
    <w:rsid w:val="004A5110"/>
    <w:rsid w:val="004A51A4"/>
    <w:rsid w:val="004A51B5"/>
    <w:rsid w:val="004A53CE"/>
    <w:rsid w:val="004A5492"/>
    <w:rsid w:val="004A5751"/>
    <w:rsid w:val="004A578D"/>
    <w:rsid w:val="004A59CB"/>
    <w:rsid w:val="004A5A79"/>
    <w:rsid w:val="004A5C89"/>
    <w:rsid w:val="004A5F3F"/>
    <w:rsid w:val="004A65B9"/>
    <w:rsid w:val="004A67E7"/>
    <w:rsid w:val="004A699B"/>
    <w:rsid w:val="004A6DE5"/>
    <w:rsid w:val="004A6F8A"/>
    <w:rsid w:val="004A747B"/>
    <w:rsid w:val="004A7627"/>
    <w:rsid w:val="004A7706"/>
    <w:rsid w:val="004A7B31"/>
    <w:rsid w:val="004A7CF3"/>
    <w:rsid w:val="004B0440"/>
    <w:rsid w:val="004B049D"/>
    <w:rsid w:val="004B051D"/>
    <w:rsid w:val="004B06BE"/>
    <w:rsid w:val="004B0843"/>
    <w:rsid w:val="004B0A69"/>
    <w:rsid w:val="004B0D95"/>
    <w:rsid w:val="004B0EC8"/>
    <w:rsid w:val="004B10ED"/>
    <w:rsid w:val="004B135B"/>
    <w:rsid w:val="004B137B"/>
    <w:rsid w:val="004B16C5"/>
    <w:rsid w:val="004B18A2"/>
    <w:rsid w:val="004B1CC4"/>
    <w:rsid w:val="004B1EA3"/>
    <w:rsid w:val="004B2075"/>
    <w:rsid w:val="004B20FC"/>
    <w:rsid w:val="004B212C"/>
    <w:rsid w:val="004B221A"/>
    <w:rsid w:val="004B222F"/>
    <w:rsid w:val="004B2452"/>
    <w:rsid w:val="004B24DD"/>
    <w:rsid w:val="004B2635"/>
    <w:rsid w:val="004B268E"/>
    <w:rsid w:val="004B28E9"/>
    <w:rsid w:val="004B2A36"/>
    <w:rsid w:val="004B2C3A"/>
    <w:rsid w:val="004B2CDA"/>
    <w:rsid w:val="004B3093"/>
    <w:rsid w:val="004B3249"/>
    <w:rsid w:val="004B327B"/>
    <w:rsid w:val="004B337D"/>
    <w:rsid w:val="004B3590"/>
    <w:rsid w:val="004B35C8"/>
    <w:rsid w:val="004B376B"/>
    <w:rsid w:val="004B3B27"/>
    <w:rsid w:val="004B3BC1"/>
    <w:rsid w:val="004B3EA7"/>
    <w:rsid w:val="004B3FBF"/>
    <w:rsid w:val="004B475F"/>
    <w:rsid w:val="004B47B6"/>
    <w:rsid w:val="004B4877"/>
    <w:rsid w:val="004B49BC"/>
    <w:rsid w:val="004B4CA0"/>
    <w:rsid w:val="004B5DCE"/>
    <w:rsid w:val="004B60BE"/>
    <w:rsid w:val="004B6930"/>
    <w:rsid w:val="004B6A02"/>
    <w:rsid w:val="004B6A06"/>
    <w:rsid w:val="004B6A30"/>
    <w:rsid w:val="004B6AC4"/>
    <w:rsid w:val="004B6C3D"/>
    <w:rsid w:val="004B6C68"/>
    <w:rsid w:val="004B6CE7"/>
    <w:rsid w:val="004B6D78"/>
    <w:rsid w:val="004B6F57"/>
    <w:rsid w:val="004B702E"/>
    <w:rsid w:val="004B72B1"/>
    <w:rsid w:val="004B745D"/>
    <w:rsid w:val="004B74CD"/>
    <w:rsid w:val="004B778E"/>
    <w:rsid w:val="004B7A34"/>
    <w:rsid w:val="004B7A8D"/>
    <w:rsid w:val="004B7C8E"/>
    <w:rsid w:val="004C00A3"/>
    <w:rsid w:val="004C0168"/>
    <w:rsid w:val="004C0223"/>
    <w:rsid w:val="004C02A5"/>
    <w:rsid w:val="004C058E"/>
    <w:rsid w:val="004C059E"/>
    <w:rsid w:val="004C070B"/>
    <w:rsid w:val="004C080E"/>
    <w:rsid w:val="004C0AFA"/>
    <w:rsid w:val="004C0D22"/>
    <w:rsid w:val="004C1058"/>
    <w:rsid w:val="004C129F"/>
    <w:rsid w:val="004C1347"/>
    <w:rsid w:val="004C138C"/>
    <w:rsid w:val="004C13AA"/>
    <w:rsid w:val="004C14C7"/>
    <w:rsid w:val="004C14E1"/>
    <w:rsid w:val="004C1986"/>
    <w:rsid w:val="004C1C8B"/>
    <w:rsid w:val="004C1DE1"/>
    <w:rsid w:val="004C1F3D"/>
    <w:rsid w:val="004C231F"/>
    <w:rsid w:val="004C24EA"/>
    <w:rsid w:val="004C2543"/>
    <w:rsid w:val="004C2583"/>
    <w:rsid w:val="004C2826"/>
    <w:rsid w:val="004C2906"/>
    <w:rsid w:val="004C2947"/>
    <w:rsid w:val="004C2B3A"/>
    <w:rsid w:val="004C30B9"/>
    <w:rsid w:val="004C342B"/>
    <w:rsid w:val="004C3623"/>
    <w:rsid w:val="004C3834"/>
    <w:rsid w:val="004C39FA"/>
    <w:rsid w:val="004C3ADD"/>
    <w:rsid w:val="004C403D"/>
    <w:rsid w:val="004C4248"/>
    <w:rsid w:val="004C437E"/>
    <w:rsid w:val="004C469F"/>
    <w:rsid w:val="004C480B"/>
    <w:rsid w:val="004C4B9B"/>
    <w:rsid w:val="004C4BB2"/>
    <w:rsid w:val="004C4EB7"/>
    <w:rsid w:val="004C5188"/>
    <w:rsid w:val="004C531E"/>
    <w:rsid w:val="004C54CD"/>
    <w:rsid w:val="004C5569"/>
    <w:rsid w:val="004C579D"/>
    <w:rsid w:val="004C597F"/>
    <w:rsid w:val="004C5A3E"/>
    <w:rsid w:val="004C5AB2"/>
    <w:rsid w:val="004C5E5A"/>
    <w:rsid w:val="004C6138"/>
    <w:rsid w:val="004C62CD"/>
    <w:rsid w:val="004C63F6"/>
    <w:rsid w:val="004C667E"/>
    <w:rsid w:val="004C67A7"/>
    <w:rsid w:val="004C69B1"/>
    <w:rsid w:val="004C6B30"/>
    <w:rsid w:val="004C6FEE"/>
    <w:rsid w:val="004C7192"/>
    <w:rsid w:val="004C7317"/>
    <w:rsid w:val="004C75EF"/>
    <w:rsid w:val="004C7621"/>
    <w:rsid w:val="004C7785"/>
    <w:rsid w:val="004C7810"/>
    <w:rsid w:val="004C7823"/>
    <w:rsid w:val="004C793C"/>
    <w:rsid w:val="004C7C08"/>
    <w:rsid w:val="004C7C95"/>
    <w:rsid w:val="004D0114"/>
    <w:rsid w:val="004D051B"/>
    <w:rsid w:val="004D0961"/>
    <w:rsid w:val="004D09A4"/>
    <w:rsid w:val="004D0B93"/>
    <w:rsid w:val="004D0BBD"/>
    <w:rsid w:val="004D0BFB"/>
    <w:rsid w:val="004D0C5D"/>
    <w:rsid w:val="004D0DAD"/>
    <w:rsid w:val="004D0DB7"/>
    <w:rsid w:val="004D0E34"/>
    <w:rsid w:val="004D0E55"/>
    <w:rsid w:val="004D0E80"/>
    <w:rsid w:val="004D17F7"/>
    <w:rsid w:val="004D18D6"/>
    <w:rsid w:val="004D196F"/>
    <w:rsid w:val="004D1B1D"/>
    <w:rsid w:val="004D1E29"/>
    <w:rsid w:val="004D1FD1"/>
    <w:rsid w:val="004D21AF"/>
    <w:rsid w:val="004D2464"/>
    <w:rsid w:val="004D2959"/>
    <w:rsid w:val="004D2B92"/>
    <w:rsid w:val="004D2BF5"/>
    <w:rsid w:val="004D2C14"/>
    <w:rsid w:val="004D2CC9"/>
    <w:rsid w:val="004D2EF0"/>
    <w:rsid w:val="004D307D"/>
    <w:rsid w:val="004D3900"/>
    <w:rsid w:val="004D3955"/>
    <w:rsid w:val="004D39CB"/>
    <w:rsid w:val="004D3A0B"/>
    <w:rsid w:val="004D3C6D"/>
    <w:rsid w:val="004D3D6A"/>
    <w:rsid w:val="004D3E8C"/>
    <w:rsid w:val="004D48DA"/>
    <w:rsid w:val="004D4A06"/>
    <w:rsid w:val="004D4E18"/>
    <w:rsid w:val="004D525B"/>
    <w:rsid w:val="004D52B3"/>
    <w:rsid w:val="004D535B"/>
    <w:rsid w:val="004D5567"/>
    <w:rsid w:val="004D5938"/>
    <w:rsid w:val="004D5B22"/>
    <w:rsid w:val="004D5B59"/>
    <w:rsid w:val="004D5C55"/>
    <w:rsid w:val="004D5D87"/>
    <w:rsid w:val="004D5DCD"/>
    <w:rsid w:val="004D5E37"/>
    <w:rsid w:val="004D5EC0"/>
    <w:rsid w:val="004D5FD6"/>
    <w:rsid w:val="004D5FE4"/>
    <w:rsid w:val="004D624B"/>
    <w:rsid w:val="004D65FC"/>
    <w:rsid w:val="004D660A"/>
    <w:rsid w:val="004D664F"/>
    <w:rsid w:val="004D6937"/>
    <w:rsid w:val="004D69CD"/>
    <w:rsid w:val="004D6D3D"/>
    <w:rsid w:val="004D6E50"/>
    <w:rsid w:val="004D70A3"/>
    <w:rsid w:val="004D7198"/>
    <w:rsid w:val="004D71C7"/>
    <w:rsid w:val="004D75FE"/>
    <w:rsid w:val="004D79E1"/>
    <w:rsid w:val="004D7C0C"/>
    <w:rsid w:val="004D7E61"/>
    <w:rsid w:val="004E040D"/>
    <w:rsid w:val="004E04BC"/>
    <w:rsid w:val="004E09E1"/>
    <w:rsid w:val="004E0BE4"/>
    <w:rsid w:val="004E0EBC"/>
    <w:rsid w:val="004E14C3"/>
    <w:rsid w:val="004E1617"/>
    <w:rsid w:val="004E1634"/>
    <w:rsid w:val="004E1812"/>
    <w:rsid w:val="004E1B53"/>
    <w:rsid w:val="004E1BA9"/>
    <w:rsid w:val="004E1D5F"/>
    <w:rsid w:val="004E1E80"/>
    <w:rsid w:val="004E2047"/>
    <w:rsid w:val="004E2175"/>
    <w:rsid w:val="004E2325"/>
    <w:rsid w:val="004E25F6"/>
    <w:rsid w:val="004E293D"/>
    <w:rsid w:val="004E2A2B"/>
    <w:rsid w:val="004E2E28"/>
    <w:rsid w:val="004E31E7"/>
    <w:rsid w:val="004E3340"/>
    <w:rsid w:val="004E38C0"/>
    <w:rsid w:val="004E3B5D"/>
    <w:rsid w:val="004E3D77"/>
    <w:rsid w:val="004E3D83"/>
    <w:rsid w:val="004E40A3"/>
    <w:rsid w:val="004E410B"/>
    <w:rsid w:val="004E4113"/>
    <w:rsid w:val="004E4291"/>
    <w:rsid w:val="004E44D9"/>
    <w:rsid w:val="004E4983"/>
    <w:rsid w:val="004E4AFB"/>
    <w:rsid w:val="004E4CF3"/>
    <w:rsid w:val="004E4FE0"/>
    <w:rsid w:val="004E5183"/>
    <w:rsid w:val="004E53C6"/>
    <w:rsid w:val="004E5650"/>
    <w:rsid w:val="004E5735"/>
    <w:rsid w:val="004E5BDA"/>
    <w:rsid w:val="004E5DA6"/>
    <w:rsid w:val="004E5DD3"/>
    <w:rsid w:val="004E5F16"/>
    <w:rsid w:val="004E649B"/>
    <w:rsid w:val="004E657C"/>
    <w:rsid w:val="004E712A"/>
    <w:rsid w:val="004E7184"/>
    <w:rsid w:val="004E7344"/>
    <w:rsid w:val="004E74CF"/>
    <w:rsid w:val="004E7AC9"/>
    <w:rsid w:val="004E7B7A"/>
    <w:rsid w:val="004E7E39"/>
    <w:rsid w:val="004F0771"/>
    <w:rsid w:val="004F0788"/>
    <w:rsid w:val="004F0FB1"/>
    <w:rsid w:val="004F10E8"/>
    <w:rsid w:val="004F132C"/>
    <w:rsid w:val="004F13BD"/>
    <w:rsid w:val="004F1711"/>
    <w:rsid w:val="004F1B3D"/>
    <w:rsid w:val="004F1C14"/>
    <w:rsid w:val="004F1F6F"/>
    <w:rsid w:val="004F2108"/>
    <w:rsid w:val="004F21F0"/>
    <w:rsid w:val="004F2219"/>
    <w:rsid w:val="004F2381"/>
    <w:rsid w:val="004F253E"/>
    <w:rsid w:val="004F2666"/>
    <w:rsid w:val="004F2676"/>
    <w:rsid w:val="004F26FF"/>
    <w:rsid w:val="004F2809"/>
    <w:rsid w:val="004F28C7"/>
    <w:rsid w:val="004F291E"/>
    <w:rsid w:val="004F2AD2"/>
    <w:rsid w:val="004F2B92"/>
    <w:rsid w:val="004F2BA9"/>
    <w:rsid w:val="004F2C78"/>
    <w:rsid w:val="004F2CDC"/>
    <w:rsid w:val="004F2D46"/>
    <w:rsid w:val="004F2D7A"/>
    <w:rsid w:val="004F2F13"/>
    <w:rsid w:val="004F3277"/>
    <w:rsid w:val="004F34A0"/>
    <w:rsid w:val="004F37E7"/>
    <w:rsid w:val="004F38D5"/>
    <w:rsid w:val="004F392F"/>
    <w:rsid w:val="004F3D12"/>
    <w:rsid w:val="004F3D7B"/>
    <w:rsid w:val="004F3DB4"/>
    <w:rsid w:val="004F3E49"/>
    <w:rsid w:val="004F4078"/>
    <w:rsid w:val="004F42D1"/>
    <w:rsid w:val="004F4337"/>
    <w:rsid w:val="004F4453"/>
    <w:rsid w:val="004F4495"/>
    <w:rsid w:val="004F476A"/>
    <w:rsid w:val="004F48D9"/>
    <w:rsid w:val="004F4B8F"/>
    <w:rsid w:val="004F4DAD"/>
    <w:rsid w:val="004F4E5F"/>
    <w:rsid w:val="004F4ECE"/>
    <w:rsid w:val="004F505E"/>
    <w:rsid w:val="004F5069"/>
    <w:rsid w:val="004F52D1"/>
    <w:rsid w:val="004F52E6"/>
    <w:rsid w:val="004F53E2"/>
    <w:rsid w:val="004F5441"/>
    <w:rsid w:val="004F54BA"/>
    <w:rsid w:val="004F5708"/>
    <w:rsid w:val="004F5E3A"/>
    <w:rsid w:val="004F5EE5"/>
    <w:rsid w:val="004F65F1"/>
    <w:rsid w:val="004F6889"/>
    <w:rsid w:val="004F6A7F"/>
    <w:rsid w:val="004F6AB4"/>
    <w:rsid w:val="004F6B11"/>
    <w:rsid w:val="004F6C7C"/>
    <w:rsid w:val="004F6F7E"/>
    <w:rsid w:val="004F6FC9"/>
    <w:rsid w:val="004F76C7"/>
    <w:rsid w:val="004F7883"/>
    <w:rsid w:val="004F790E"/>
    <w:rsid w:val="004F7B83"/>
    <w:rsid w:val="004F7CD5"/>
    <w:rsid w:val="0050041C"/>
    <w:rsid w:val="0050043F"/>
    <w:rsid w:val="005005F2"/>
    <w:rsid w:val="0050078F"/>
    <w:rsid w:val="005007FA"/>
    <w:rsid w:val="00500DAA"/>
    <w:rsid w:val="00500E2C"/>
    <w:rsid w:val="0050117C"/>
    <w:rsid w:val="005012C7"/>
    <w:rsid w:val="005016AC"/>
    <w:rsid w:val="005016D0"/>
    <w:rsid w:val="005018DE"/>
    <w:rsid w:val="00501A3C"/>
    <w:rsid w:val="00501E0F"/>
    <w:rsid w:val="00501E47"/>
    <w:rsid w:val="00501F84"/>
    <w:rsid w:val="005024C7"/>
    <w:rsid w:val="00502687"/>
    <w:rsid w:val="005028BC"/>
    <w:rsid w:val="00502DAC"/>
    <w:rsid w:val="00502F4A"/>
    <w:rsid w:val="005030F3"/>
    <w:rsid w:val="00503257"/>
    <w:rsid w:val="0050380B"/>
    <w:rsid w:val="00503AAD"/>
    <w:rsid w:val="00503D08"/>
    <w:rsid w:val="00503F94"/>
    <w:rsid w:val="00503FEF"/>
    <w:rsid w:val="00504172"/>
    <w:rsid w:val="00504682"/>
    <w:rsid w:val="00504789"/>
    <w:rsid w:val="005049CE"/>
    <w:rsid w:val="00504C31"/>
    <w:rsid w:val="00504CCD"/>
    <w:rsid w:val="00504CD7"/>
    <w:rsid w:val="00504EAB"/>
    <w:rsid w:val="00505088"/>
    <w:rsid w:val="00505476"/>
    <w:rsid w:val="005057A1"/>
    <w:rsid w:val="005057EC"/>
    <w:rsid w:val="00505821"/>
    <w:rsid w:val="0050593C"/>
    <w:rsid w:val="00505CA2"/>
    <w:rsid w:val="00505EC0"/>
    <w:rsid w:val="00505F5B"/>
    <w:rsid w:val="005062E9"/>
    <w:rsid w:val="005062EF"/>
    <w:rsid w:val="0050635B"/>
    <w:rsid w:val="005064FB"/>
    <w:rsid w:val="005069B7"/>
    <w:rsid w:val="00506C3F"/>
    <w:rsid w:val="00506E36"/>
    <w:rsid w:val="00507192"/>
    <w:rsid w:val="00507437"/>
    <w:rsid w:val="005075A2"/>
    <w:rsid w:val="00507901"/>
    <w:rsid w:val="00507A84"/>
    <w:rsid w:val="00507B2E"/>
    <w:rsid w:val="00507CA9"/>
    <w:rsid w:val="00507D4D"/>
    <w:rsid w:val="00507E55"/>
    <w:rsid w:val="0051038F"/>
    <w:rsid w:val="00510556"/>
    <w:rsid w:val="00510815"/>
    <w:rsid w:val="0051082D"/>
    <w:rsid w:val="00510A86"/>
    <w:rsid w:val="005110CE"/>
    <w:rsid w:val="005110DB"/>
    <w:rsid w:val="0051148D"/>
    <w:rsid w:val="005114A0"/>
    <w:rsid w:val="005114CA"/>
    <w:rsid w:val="0051152B"/>
    <w:rsid w:val="00511913"/>
    <w:rsid w:val="00511939"/>
    <w:rsid w:val="00511A2F"/>
    <w:rsid w:val="00511AEC"/>
    <w:rsid w:val="00511B5B"/>
    <w:rsid w:val="00511FF4"/>
    <w:rsid w:val="0051237A"/>
    <w:rsid w:val="0051239F"/>
    <w:rsid w:val="0051243D"/>
    <w:rsid w:val="005129B7"/>
    <w:rsid w:val="00512AA8"/>
    <w:rsid w:val="00512B3A"/>
    <w:rsid w:val="005132B9"/>
    <w:rsid w:val="00513702"/>
    <w:rsid w:val="005139BD"/>
    <w:rsid w:val="005139F3"/>
    <w:rsid w:val="00513BE3"/>
    <w:rsid w:val="00514239"/>
    <w:rsid w:val="00514444"/>
    <w:rsid w:val="0051449D"/>
    <w:rsid w:val="00514753"/>
    <w:rsid w:val="005148F2"/>
    <w:rsid w:val="005149E6"/>
    <w:rsid w:val="00514E11"/>
    <w:rsid w:val="005150AA"/>
    <w:rsid w:val="005151E1"/>
    <w:rsid w:val="0051536C"/>
    <w:rsid w:val="00515494"/>
    <w:rsid w:val="00515507"/>
    <w:rsid w:val="005158FF"/>
    <w:rsid w:val="00515A79"/>
    <w:rsid w:val="00515D84"/>
    <w:rsid w:val="0051614E"/>
    <w:rsid w:val="00516250"/>
    <w:rsid w:val="00516265"/>
    <w:rsid w:val="00516305"/>
    <w:rsid w:val="00516A3F"/>
    <w:rsid w:val="00516B8D"/>
    <w:rsid w:val="00516C42"/>
    <w:rsid w:val="00517305"/>
    <w:rsid w:val="00517418"/>
    <w:rsid w:val="005175D8"/>
    <w:rsid w:val="0051776A"/>
    <w:rsid w:val="005178DA"/>
    <w:rsid w:val="005179D3"/>
    <w:rsid w:val="005203F1"/>
    <w:rsid w:val="00520813"/>
    <w:rsid w:val="005208CA"/>
    <w:rsid w:val="005208F8"/>
    <w:rsid w:val="005209A1"/>
    <w:rsid w:val="00520A0D"/>
    <w:rsid w:val="00520C06"/>
    <w:rsid w:val="00520CAD"/>
    <w:rsid w:val="00520D7A"/>
    <w:rsid w:val="005215B3"/>
    <w:rsid w:val="00521743"/>
    <w:rsid w:val="00521B21"/>
    <w:rsid w:val="00521E1A"/>
    <w:rsid w:val="00521F2B"/>
    <w:rsid w:val="00521F4D"/>
    <w:rsid w:val="0052220E"/>
    <w:rsid w:val="005222E5"/>
    <w:rsid w:val="005222F6"/>
    <w:rsid w:val="0052232F"/>
    <w:rsid w:val="0052241B"/>
    <w:rsid w:val="00522665"/>
    <w:rsid w:val="00522797"/>
    <w:rsid w:val="00522910"/>
    <w:rsid w:val="00522C88"/>
    <w:rsid w:val="00522DF6"/>
    <w:rsid w:val="00522EBA"/>
    <w:rsid w:val="00522F52"/>
    <w:rsid w:val="00522FDA"/>
    <w:rsid w:val="00523518"/>
    <w:rsid w:val="00523B7F"/>
    <w:rsid w:val="00523FD3"/>
    <w:rsid w:val="00524895"/>
    <w:rsid w:val="00524A5A"/>
    <w:rsid w:val="00524D99"/>
    <w:rsid w:val="00524F70"/>
    <w:rsid w:val="00524FD4"/>
    <w:rsid w:val="00525172"/>
    <w:rsid w:val="0052557E"/>
    <w:rsid w:val="005255A4"/>
    <w:rsid w:val="0052583B"/>
    <w:rsid w:val="005258A2"/>
    <w:rsid w:val="00525A06"/>
    <w:rsid w:val="00525A8B"/>
    <w:rsid w:val="00525C50"/>
    <w:rsid w:val="00525CE6"/>
    <w:rsid w:val="00525D25"/>
    <w:rsid w:val="00525D3E"/>
    <w:rsid w:val="00525D78"/>
    <w:rsid w:val="00525F40"/>
    <w:rsid w:val="0052621C"/>
    <w:rsid w:val="005262D8"/>
    <w:rsid w:val="00526540"/>
    <w:rsid w:val="005267F6"/>
    <w:rsid w:val="00526AD6"/>
    <w:rsid w:val="00526B30"/>
    <w:rsid w:val="00526FF2"/>
    <w:rsid w:val="00527036"/>
    <w:rsid w:val="005271BB"/>
    <w:rsid w:val="005272FC"/>
    <w:rsid w:val="00527380"/>
    <w:rsid w:val="0052774B"/>
    <w:rsid w:val="005277AB"/>
    <w:rsid w:val="0052787E"/>
    <w:rsid w:val="00527B8E"/>
    <w:rsid w:val="00527D4A"/>
    <w:rsid w:val="00527DD0"/>
    <w:rsid w:val="00527E74"/>
    <w:rsid w:val="00530217"/>
    <w:rsid w:val="0053066A"/>
    <w:rsid w:val="00530AED"/>
    <w:rsid w:val="00530C04"/>
    <w:rsid w:val="00530DD7"/>
    <w:rsid w:val="005312C1"/>
    <w:rsid w:val="005317D7"/>
    <w:rsid w:val="0053224B"/>
    <w:rsid w:val="0053245A"/>
    <w:rsid w:val="0053247E"/>
    <w:rsid w:val="005326EF"/>
    <w:rsid w:val="00532D4A"/>
    <w:rsid w:val="00532E20"/>
    <w:rsid w:val="005330D7"/>
    <w:rsid w:val="005331D7"/>
    <w:rsid w:val="00533425"/>
    <w:rsid w:val="00533B77"/>
    <w:rsid w:val="00533D8E"/>
    <w:rsid w:val="00533DC5"/>
    <w:rsid w:val="00533DFA"/>
    <w:rsid w:val="00533DFC"/>
    <w:rsid w:val="00534F3A"/>
    <w:rsid w:val="00535322"/>
    <w:rsid w:val="005363AE"/>
    <w:rsid w:val="005365A8"/>
    <w:rsid w:val="005368A9"/>
    <w:rsid w:val="005369A8"/>
    <w:rsid w:val="00536E80"/>
    <w:rsid w:val="00536F43"/>
    <w:rsid w:val="005371E9"/>
    <w:rsid w:val="00537402"/>
    <w:rsid w:val="005374C0"/>
    <w:rsid w:val="005378DB"/>
    <w:rsid w:val="005378F3"/>
    <w:rsid w:val="005378FE"/>
    <w:rsid w:val="00537C5B"/>
    <w:rsid w:val="005400D2"/>
    <w:rsid w:val="0054010C"/>
    <w:rsid w:val="00540611"/>
    <w:rsid w:val="005406A9"/>
    <w:rsid w:val="005407C3"/>
    <w:rsid w:val="0054080A"/>
    <w:rsid w:val="00540857"/>
    <w:rsid w:val="005409E6"/>
    <w:rsid w:val="00540BCA"/>
    <w:rsid w:val="00540C8E"/>
    <w:rsid w:val="00540CB0"/>
    <w:rsid w:val="00540CBF"/>
    <w:rsid w:val="00541515"/>
    <w:rsid w:val="005415A8"/>
    <w:rsid w:val="00541836"/>
    <w:rsid w:val="005419E6"/>
    <w:rsid w:val="00541B6F"/>
    <w:rsid w:val="005420D9"/>
    <w:rsid w:val="005422F1"/>
    <w:rsid w:val="0054260F"/>
    <w:rsid w:val="00542649"/>
    <w:rsid w:val="0054279C"/>
    <w:rsid w:val="005431B5"/>
    <w:rsid w:val="0054331D"/>
    <w:rsid w:val="00543409"/>
    <w:rsid w:val="00543480"/>
    <w:rsid w:val="005435DD"/>
    <w:rsid w:val="00543BC8"/>
    <w:rsid w:val="00543CA4"/>
    <w:rsid w:val="00543D00"/>
    <w:rsid w:val="00543D57"/>
    <w:rsid w:val="00543ECD"/>
    <w:rsid w:val="0054407D"/>
    <w:rsid w:val="0054414F"/>
    <w:rsid w:val="0054464B"/>
    <w:rsid w:val="0054466D"/>
    <w:rsid w:val="005446C7"/>
    <w:rsid w:val="00544877"/>
    <w:rsid w:val="005448BA"/>
    <w:rsid w:val="00544DEE"/>
    <w:rsid w:val="00545011"/>
    <w:rsid w:val="005451AF"/>
    <w:rsid w:val="005451ED"/>
    <w:rsid w:val="0054527D"/>
    <w:rsid w:val="00545328"/>
    <w:rsid w:val="00545379"/>
    <w:rsid w:val="00545915"/>
    <w:rsid w:val="00545B90"/>
    <w:rsid w:val="00545BA2"/>
    <w:rsid w:val="00545EC1"/>
    <w:rsid w:val="0054600C"/>
    <w:rsid w:val="0054611C"/>
    <w:rsid w:val="00546125"/>
    <w:rsid w:val="005462E6"/>
    <w:rsid w:val="00546AD8"/>
    <w:rsid w:val="00546BE4"/>
    <w:rsid w:val="00546D1D"/>
    <w:rsid w:val="00546D3D"/>
    <w:rsid w:val="00546F97"/>
    <w:rsid w:val="0054724E"/>
    <w:rsid w:val="00547484"/>
    <w:rsid w:val="00547489"/>
    <w:rsid w:val="00547811"/>
    <w:rsid w:val="005478EB"/>
    <w:rsid w:val="00547951"/>
    <w:rsid w:val="005479A6"/>
    <w:rsid w:val="00547B68"/>
    <w:rsid w:val="00547BA6"/>
    <w:rsid w:val="00547C6D"/>
    <w:rsid w:val="00547D3E"/>
    <w:rsid w:val="00547E22"/>
    <w:rsid w:val="00547E99"/>
    <w:rsid w:val="00547F68"/>
    <w:rsid w:val="005500CD"/>
    <w:rsid w:val="005502E0"/>
    <w:rsid w:val="00550371"/>
    <w:rsid w:val="00550585"/>
    <w:rsid w:val="005507AE"/>
    <w:rsid w:val="005508ED"/>
    <w:rsid w:val="00550DBC"/>
    <w:rsid w:val="0055101B"/>
    <w:rsid w:val="00551516"/>
    <w:rsid w:val="005516A4"/>
    <w:rsid w:val="00551790"/>
    <w:rsid w:val="00551DEB"/>
    <w:rsid w:val="00551FA3"/>
    <w:rsid w:val="005520BF"/>
    <w:rsid w:val="00552424"/>
    <w:rsid w:val="005525B0"/>
    <w:rsid w:val="00552751"/>
    <w:rsid w:val="005527E5"/>
    <w:rsid w:val="00552821"/>
    <w:rsid w:val="00552897"/>
    <w:rsid w:val="0055297E"/>
    <w:rsid w:val="00552AAD"/>
    <w:rsid w:val="00552BC4"/>
    <w:rsid w:val="005531F5"/>
    <w:rsid w:val="005532A1"/>
    <w:rsid w:val="0055354F"/>
    <w:rsid w:val="005535EF"/>
    <w:rsid w:val="0055369C"/>
    <w:rsid w:val="005538A2"/>
    <w:rsid w:val="00553A56"/>
    <w:rsid w:val="00553B68"/>
    <w:rsid w:val="00553C9E"/>
    <w:rsid w:val="00553F05"/>
    <w:rsid w:val="005541FB"/>
    <w:rsid w:val="00554345"/>
    <w:rsid w:val="005547F0"/>
    <w:rsid w:val="00554937"/>
    <w:rsid w:val="00554E6C"/>
    <w:rsid w:val="0055544D"/>
    <w:rsid w:val="0055544E"/>
    <w:rsid w:val="00555C0B"/>
    <w:rsid w:val="00555EE8"/>
    <w:rsid w:val="005561E5"/>
    <w:rsid w:val="005563E4"/>
    <w:rsid w:val="005563FA"/>
    <w:rsid w:val="00556632"/>
    <w:rsid w:val="0055667B"/>
    <w:rsid w:val="00556BC0"/>
    <w:rsid w:val="00556D7B"/>
    <w:rsid w:val="0055708C"/>
    <w:rsid w:val="005575D0"/>
    <w:rsid w:val="0055777A"/>
    <w:rsid w:val="005579CA"/>
    <w:rsid w:val="00557AC4"/>
    <w:rsid w:val="00557ADA"/>
    <w:rsid w:val="0056067F"/>
    <w:rsid w:val="00560B2C"/>
    <w:rsid w:val="00560DE2"/>
    <w:rsid w:val="00560FB7"/>
    <w:rsid w:val="00560FEF"/>
    <w:rsid w:val="00561791"/>
    <w:rsid w:val="005617F1"/>
    <w:rsid w:val="00561E55"/>
    <w:rsid w:val="00562054"/>
    <w:rsid w:val="00562674"/>
    <w:rsid w:val="00562869"/>
    <w:rsid w:val="00562923"/>
    <w:rsid w:val="00562AC1"/>
    <w:rsid w:val="00562B97"/>
    <w:rsid w:val="00562BE7"/>
    <w:rsid w:val="00562D19"/>
    <w:rsid w:val="005630C8"/>
    <w:rsid w:val="005631AC"/>
    <w:rsid w:val="00563335"/>
    <w:rsid w:val="00563356"/>
    <w:rsid w:val="00563569"/>
    <w:rsid w:val="0056392B"/>
    <w:rsid w:val="00563ABB"/>
    <w:rsid w:val="005643C9"/>
    <w:rsid w:val="00564A24"/>
    <w:rsid w:val="00564EE9"/>
    <w:rsid w:val="005651B3"/>
    <w:rsid w:val="00565200"/>
    <w:rsid w:val="005652F1"/>
    <w:rsid w:val="00565406"/>
    <w:rsid w:val="005655AE"/>
    <w:rsid w:val="00565CE2"/>
    <w:rsid w:val="00565D3F"/>
    <w:rsid w:val="00565E79"/>
    <w:rsid w:val="0056619C"/>
    <w:rsid w:val="0056621E"/>
    <w:rsid w:val="005665D1"/>
    <w:rsid w:val="005665E6"/>
    <w:rsid w:val="005665F9"/>
    <w:rsid w:val="00566696"/>
    <w:rsid w:val="00566935"/>
    <w:rsid w:val="005669ED"/>
    <w:rsid w:val="00566CCE"/>
    <w:rsid w:val="00566CF8"/>
    <w:rsid w:val="00566E42"/>
    <w:rsid w:val="00566E82"/>
    <w:rsid w:val="005674F0"/>
    <w:rsid w:val="00567C35"/>
    <w:rsid w:val="005700FF"/>
    <w:rsid w:val="005701EF"/>
    <w:rsid w:val="00570311"/>
    <w:rsid w:val="005705AE"/>
    <w:rsid w:val="005705DB"/>
    <w:rsid w:val="00570734"/>
    <w:rsid w:val="005707DD"/>
    <w:rsid w:val="0057094E"/>
    <w:rsid w:val="005709E2"/>
    <w:rsid w:val="00570AF0"/>
    <w:rsid w:val="00570F52"/>
    <w:rsid w:val="00570FB1"/>
    <w:rsid w:val="00571230"/>
    <w:rsid w:val="005713AE"/>
    <w:rsid w:val="0057150D"/>
    <w:rsid w:val="00571569"/>
    <w:rsid w:val="0057161F"/>
    <w:rsid w:val="00571785"/>
    <w:rsid w:val="005718B0"/>
    <w:rsid w:val="00571A54"/>
    <w:rsid w:val="00571CC5"/>
    <w:rsid w:val="00571F26"/>
    <w:rsid w:val="00571FD7"/>
    <w:rsid w:val="005720AF"/>
    <w:rsid w:val="00572456"/>
    <w:rsid w:val="0057245F"/>
    <w:rsid w:val="00572465"/>
    <w:rsid w:val="005726BF"/>
    <w:rsid w:val="005728E8"/>
    <w:rsid w:val="00572B03"/>
    <w:rsid w:val="00572B5E"/>
    <w:rsid w:val="00572C5C"/>
    <w:rsid w:val="00572D0E"/>
    <w:rsid w:val="005733D5"/>
    <w:rsid w:val="0057345A"/>
    <w:rsid w:val="00573914"/>
    <w:rsid w:val="0057396F"/>
    <w:rsid w:val="00573C54"/>
    <w:rsid w:val="00573EC5"/>
    <w:rsid w:val="00573F72"/>
    <w:rsid w:val="00574187"/>
    <w:rsid w:val="0057424F"/>
    <w:rsid w:val="00574443"/>
    <w:rsid w:val="0057475B"/>
    <w:rsid w:val="00574C2A"/>
    <w:rsid w:val="00574CCE"/>
    <w:rsid w:val="00574D58"/>
    <w:rsid w:val="00574F3D"/>
    <w:rsid w:val="00575325"/>
    <w:rsid w:val="0057543B"/>
    <w:rsid w:val="005758E0"/>
    <w:rsid w:val="005759FB"/>
    <w:rsid w:val="00575BE9"/>
    <w:rsid w:val="00575BEF"/>
    <w:rsid w:val="00575C9C"/>
    <w:rsid w:val="00575D53"/>
    <w:rsid w:val="00575EC1"/>
    <w:rsid w:val="005760C4"/>
    <w:rsid w:val="00576293"/>
    <w:rsid w:val="005762D5"/>
    <w:rsid w:val="0057649F"/>
    <w:rsid w:val="00576AC7"/>
    <w:rsid w:val="005776DE"/>
    <w:rsid w:val="00577723"/>
    <w:rsid w:val="005779E0"/>
    <w:rsid w:val="00577CA9"/>
    <w:rsid w:val="00577D59"/>
    <w:rsid w:val="00577EAA"/>
    <w:rsid w:val="00577EB6"/>
    <w:rsid w:val="00577F9F"/>
    <w:rsid w:val="00580005"/>
    <w:rsid w:val="0058012A"/>
    <w:rsid w:val="005804E1"/>
    <w:rsid w:val="00580520"/>
    <w:rsid w:val="00580727"/>
    <w:rsid w:val="005808BF"/>
    <w:rsid w:val="00580D4C"/>
    <w:rsid w:val="005811E5"/>
    <w:rsid w:val="0058136D"/>
    <w:rsid w:val="005815C9"/>
    <w:rsid w:val="0058199A"/>
    <w:rsid w:val="00581B2D"/>
    <w:rsid w:val="00581B35"/>
    <w:rsid w:val="00581E5C"/>
    <w:rsid w:val="00581FE6"/>
    <w:rsid w:val="00582139"/>
    <w:rsid w:val="00582167"/>
    <w:rsid w:val="00582284"/>
    <w:rsid w:val="005825F1"/>
    <w:rsid w:val="00582761"/>
    <w:rsid w:val="0058285F"/>
    <w:rsid w:val="00582CE7"/>
    <w:rsid w:val="00582D7D"/>
    <w:rsid w:val="00582D86"/>
    <w:rsid w:val="00582E10"/>
    <w:rsid w:val="00582F44"/>
    <w:rsid w:val="0058310C"/>
    <w:rsid w:val="005831CF"/>
    <w:rsid w:val="005831E2"/>
    <w:rsid w:val="0058326C"/>
    <w:rsid w:val="00583951"/>
    <w:rsid w:val="00583ACF"/>
    <w:rsid w:val="00583BF9"/>
    <w:rsid w:val="00583DC2"/>
    <w:rsid w:val="005841B6"/>
    <w:rsid w:val="005841DF"/>
    <w:rsid w:val="00584244"/>
    <w:rsid w:val="005842E6"/>
    <w:rsid w:val="0058492B"/>
    <w:rsid w:val="00584C45"/>
    <w:rsid w:val="00584DB3"/>
    <w:rsid w:val="00584E57"/>
    <w:rsid w:val="00584F04"/>
    <w:rsid w:val="0058514E"/>
    <w:rsid w:val="005851A7"/>
    <w:rsid w:val="00585448"/>
    <w:rsid w:val="00585516"/>
    <w:rsid w:val="005859F2"/>
    <w:rsid w:val="00585D08"/>
    <w:rsid w:val="00585D35"/>
    <w:rsid w:val="00585DEC"/>
    <w:rsid w:val="00585E0A"/>
    <w:rsid w:val="00586024"/>
    <w:rsid w:val="0058634F"/>
    <w:rsid w:val="00586918"/>
    <w:rsid w:val="00586C5B"/>
    <w:rsid w:val="00586CCE"/>
    <w:rsid w:val="00586E31"/>
    <w:rsid w:val="00586F89"/>
    <w:rsid w:val="00587194"/>
    <w:rsid w:val="0058722E"/>
    <w:rsid w:val="0058749A"/>
    <w:rsid w:val="00587841"/>
    <w:rsid w:val="00587A4B"/>
    <w:rsid w:val="00587A84"/>
    <w:rsid w:val="00587C51"/>
    <w:rsid w:val="00587CEA"/>
    <w:rsid w:val="00587D02"/>
    <w:rsid w:val="00587EEA"/>
    <w:rsid w:val="0059015F"/>
    <w:rsid w:val="0059048A"/>
    <w:rsid w:val="00590E68"/>
    <w:rsid w:val="00590EFE"/>
    <w:rsid w:val="005910C0"/>
    <w:rsid w:val="005911C6"/>
    <w:rsid w:val="0059123E"/>
    <w:rsid w:val="00591299"/>
    <w:rsid w:val="005913F6"/>
    <w:rsid w:val="0059174B"/>
    <w:rsid w:val="00591826"/>
    <w:rsid w:val="0059188B"/>
    <w:rsid w:val="00591C70"/>
    <w:rsid w:val="00591CCD"/>
    <w:rsid w:val="00591DC4"/>
    <w:rsid w:val="00591ED0"/>
    <w:rsid w:val="00592512"/>
    <w:rsid w:val="00592694"/>
    <w:rsid w:val="0059289F"/>
    <w:rsid w:val="005928CF"/>
    <w:rsid w:val="00592955"/>
    <w:rsid w:val="00592A8F"/>
    <w:rsid w:val="00592AC3"/>
    <w:rsid w:val="00592CAE"/>
    <w:rsid w:val="00592E06"/>
    <w:rsid w:val="00592FC3"/>
    <w:rsid w:val="00593558"/>
    <w:rsid w:val="00593576"/>
    <w:rsid w:val="005936C1"/>
    <w:rsid w:val="00593B52"/>
    <w:rsid w:val="00593BF6"/>
    <w:rsid w:val="00593E2F"/>
    <w:rsid w:val="00593F78"/>
    <w:rsid w:val="00594128"/>
    <w:rsid w:val="00594173"/>
    <w:rsid w:val="005941DD"/>
    <w:rsid w:val="0059439F"/>
    <w:rsid w:val="00594597"/>
    <w:rsid w:val="00594779"/>
    <w:rsid w:val="0059481B"/>
    <w:rsid w:val="00594862"/>
    <w:rsid w:val="00594B3D"/>
    <w:rsid w:val="00594B52"/>
    <w:rsid w:val="00594BA2"/>
    <w:rsid w:val="00594D14"/>
    <w:rsid w:val="00594D6B"/>
    <w:rsid w:val="00594E03"/>
    <w:rsid w:val="00594F41"/>
    <w:rsid w:val="005958F1"/>
    <w:rsid w:val="00595AAC"/>
    <w:rsid w:val="00595B55"/>
    <w:rsid w:val="00595BF1"/>
    <w:rsid w:val="00595F26"/>
    <w:rsid w:val="00596078"/>
    <w:rsid w:val="0059608C"/>
    <w:rsid w:val="0059612D"/>
    <w:rsid w:val="00596363"/>
    <w:rsid w:val="00596880"/>
    <w:rsid w:val="00596D3D"/>
    <w:rsid w:val="00596FEF"/>
    <w:rsid w:val="00597348"/>
    <w:rsid w:val="005973F2"/>
    <w:rsid w:val="00597464"/>
    <w:rsid w:val="00597492"/>
    <w:rsid w:val="005974C1"/>
    <w:rsid w:val="005974C7"/>
    <w:rsid w:val="00597570"/>
    <w:rsid w:val="00597782"/>
    <w:rsid w:val="00597788"/>
    <w:rsid w:val="005977A3"/>
    <w:rsid w:val="005977B0"/>
    <w:rsid w:val="005978D4"/>
    <w:rsid w:val="00597ACA"/>
    <w:rsid w:val="00597F2F"/>
    <w:rsid w:val="005A0040"/>
    <w:rsid w:val="005A0201"/>
    <w:rsid w:val="005A056A"/>
    <w:rsid w:val="005A080D"/>
    <w:rsid w:val="005A0D6D"/>
    <w:rsid w:val="005A0F8D"/>
    <w:rsid w:val="005A1259"/>
    <w:rsid w:val="005A1274"/>
    <w:rsid w:val="005A179E"/>
    <w:rsid w:val="005A17C4"/>
    <w:rsid w:val="005A181F"/>
    <w:rsid w:val="005A1AB0"/>
    <w:rsid w:val="005A1BBB"/>
    <w:rsid w:val="005A1C7A"/>
    <w:rsid w:val="005A1DF3"/>
    <w:rsid w:val="005A211C"/>
    <w:rsid w:val="005A22C5"/>
    <w:rsid w:val="005A23C7"/>
    <w:rsid w:val="005A26F5"/>
    <w:rsid w:val="005A27BA"/>
    <w:rsid w:val="005A28D9"/>
    <w:rsid w:val="005A29B7"/>
    <w:rsid w:val="005A2B50"/>
    <w:rsid w:val="005A2CDC"/>
    <w:rsid w:val="005A2CE9"/>
    <w:rsid w:val="005A3039"/>
    <w:rsid w:val="005A313E"/>
    <w:rsid w:val="005A3276"/>
    <w:rsid w:val="005A32B5"/>
    <w:rsid w:val="005A337F"/>
    <w:rsid w:val="005A3BB4"/>
    <w:rsid w:val="005A3D54"/>
    <w:rsid w:val="005A3E45"/>
    <w:rsid w:val="005A3EC9"/>
    <w:rsid w:val="005A4383"/>
    <w:rsid w:val="005A453D"/>
    <w:rsid w:val="005A46C9"/>
    <w:rsid w:val="005A473C"/>
    <w:rsid w:val="005A480E"/>
    <w:rsid w:val="005A482D"/>
    <w:rsid w:val="005A4C16"/>
    <w:rsid w:val="005A4C4B"/>
    <w:rsid w:val="005A4DDD"/>
    <w:rsid w:val="005A5114"/>
    <w:rsid w:val="005A5420"/>
    <w:rsid w:val="005A5569"/>
    <w:rsid w:val="005A55CE"/>
    <w:rsid w:val="005A58D4"/>
    <w:rsid w:val="005A5AB1"/>
    <w:rsid w:val="005A5BA2"/>
    <w:rsid w:val="005A5F17"/>
    <w:rsid w:val="005A5F24"/>
    <w:rsid w:val="005A613A"/>
    <w:rsid w:val="005A629B"/>
    <w:rsid w:val="005A6485"/>
    <w:rsid w:val="005A65CF"/>
    <w:rsid w:val="005A66B5"/>
    <w:rsid w:val="005A67AA"/>
    <w:rsid w:val="005A6886"/>
    <w:rsid w:val="005A68FC"/>
    <w:rsid w:val="005A6B28"/>
    <w:rsid w:val="005A6B6D"/>
    <w:rsid w:val="005A6F4C"/>
    <w:rsid w:val="005A6F64"/>
    <w:rsid w:val="005A70DF"/>
    <w:rsid w:val="005A72CE"/>
    <w:rsid w:val="005A746F"/>
    <w:rsid w:val="005A7564"/>
    <w:rsid w:val="005A76DA"/>
    <w:rsid w:val="005A78FB"/>
    <w:rsid w:val="005A7D6D"/>
    <w:rsid w:val="005B02F1"/>
    <w:rsid w:val="005B03E1"/>
    <w:rsid w:val="005B047D"/>
    <w:rsid w:val="005B0957"/>
    <w:rsid w:val="005B0AA0"/>
    <w:rsid w:val="005B0BD4"/>
    <w:rsid w:val="005B1050"/>
    <w:rsid w:val="005B125D"/>
    <w:rsid w:val="005B14E6"/>
    <w:rsid w:val="005B1878"/>
    <w:rsid w:val="005B1EC6"/>
    <w:rsid w:val="005B2287"/>
    <w:rsid w:val="005B254A"/>
    <w:rsid w:val="005B2643"/>
    <w:rsid w:val="005B2A02"/>
    <w:rsid w:val="005B2A07"/>
    <w:rsid w:val="005B2D4A"/>
    <w:rsid w:val="005B2D99"/>
    <w:rsid w:val="005B2D9D"/>
    <w:rsid w:val="005B3018"/>
    <w:rsid w:val="005B385F"/>
    <w:rsid w:val="005B43C7"/>
    <w:rsid w:val="005B4932"/>
    <w:rsid w:val="005B4A8E"/>
    <w:rsid w:val="005B4BB8"/>
    <w:rsid w:val="005B4F42"/>
    <w:rsid w:val="005B5350"/>
    <w:rsid w:val="005B540D"/>
    <w:rsid w:val="005B57A5"/>
    <w:rsid w:val="005B581B"/>
    <w:rsid w:val="005B587F"/>
    <w:rsid w:val="005B58D0"/>
    <w:rsid w:val="005B5B87"/>
    <w:rsid w:val="005B5BBB"/>
    <w:rsid w:val="005B60FA"/>
    <w:rsid w:val="005B6320"/>
    <w:rsid w:val="005B638F"/>
    <w:rsid w:val="005B652C"/>
    <w:rsid w:val="005B6905"/>
    <w:rsid w:val="005B69B4"/>
    <w:rsid w:val="005B6C16"/>
    <w:rsid w:val="005B6C34"/>
    <w:rsid w:val="005B6C45"/>
    <w:rsid w:val="005B6D78"/>
    <w:rsid w:val="005B72F7"/>
    <w:rsid w:val="005B79D0"/>
    <w:rsid w:val="005C02B8"/>
    <w:rsid w:val="005C0427"/>
    <w:rsid w:val="005C06FF"/>
    <w:rsid w:val="005C0BA3"/>
    <w:rsid w:val="005C0BBB"/>
    <w:rsid w:val="005C0BD8"/>
    <w:rsid w:val="005C114F"/>
    <w:rsid w:val="005C12AE"/>
    <w:rsid w:val="005C18A6"/>
    <w:rsid w:val="005C194F"/>
    <w:rsid w:val="005C1EE4"/>
    <w:rsid w:val="005C2082"/>
    <w:rsid w:val="005C21C7"/>
    <w:rsid w:val="005C23BB"/>
    <w:rsid w:val="005C2C10"/>
    <w:rsid w:val="005C2E20"/>
    <w:rsid w:val="005C32F2"/>
    <w:rsid w:val="005C335B"/>
    <w:rsid w:val="005C3D47"/>
    <w:rsid w:val="005C40EE"/>
    <w:rsid w:val="005C439B"/>
    <w:rsid w:val="005C4557"/>
    <w:rsid w:val="005C47F3"/>
    <w:rsid w:val="005C48B3"/>
    <w:rsid w:val="005C4A48"/>
    <w:rsid w:val="005C4CD1"/>
    <w:rsid w:val="005C5021"/>
    <w:rsid w:val="005C529E"/>
    <w:rsid w:val="005C53B3"/>
    <w:rsid w:val="005C5A8B"/>
    <w:rsid w:val="005C5B4E"/>
    <w:rsid w:val="005C5BDC"/>
    <w:rsid w:val="005C5E17"/>
    <w:rsid w:val="005C5E63"/>
    <w:rsid w:val="005C5FED"/>
    <w:rsid w:val="005C603A"/>
    <w:rsid w:val="005C60B1"/>
    <w:rsid w:val="005C6504"/>
    <w:rsid w:val="005C6813"/>
    <w:rsid w:val="005C6B74"/>
    <w:rsid w:val="005C6D6B"/>
    <w:rsid w:val="005C7525"/>
    <w:rsid w:val="005C758C"/>
    <w:rsid w:val="005C786F"/>
    <w:rsid w:val="005C7E6D"/>
    <w:rsid w:val="005C7F7A"/>
    <w:rsid w:val="005D0080"/>
    <w:rsid w:val="005D036D"/>
    <w:rsid w:val="005D0375"/>
    <w:rsid w:val="005D06FE"/>
    <w:rsid w:val="005D0797"/>
    <w:rsid w:val="005D0EF9"/>
    <w:rsid w:val="005D103E"/>
    <w:rsid w:val="005D10F3"/>
    <w:rsid w:val="005D1110"/>
    <w:rsid w:val="005D125C"/>
    <w:rsid w:val="005D1260"/>
    <w:rsid w:val="005D187B"/>
    <w:rsid w:val="005D1CFE"/>
    <w:rsid w:val="005D1EC3"/>
    <w:rsid w:val="005D1F1C"/>
    <w:rsid w:val="005D21AC"/>
    <w:rsid w:val="005D2233"/>
    <w:rsid w:val="005D24AE"/>
    <w:rsid w:val="005D2606"/>
    <w:rsid w:val="005D2773"/>
    <w:rsid w:val="005D28FE"/>
    <w:rsid w:val="005D29CC"/>
    <w:rsid w:val="005D2D09"/>
    <w:rsid w:val="005D3032"/>
    <w:rsid w:val="005D315B"/>
    <w:rsid w:val="005D3255"/>
    <w:rsid w:val="005D32BF"/>
    <w:rsid w:val="005D3804"/>
    <w:rsid w:val="005D3912"/>
    <w:rsid w:val="005D39B0"/>
    <w:rsid w:val="005D3A8B"/>
    <w:rsid w:val="005D3D00"/>
    <w:rsid w:val="005D40A9"/>
    <w:rsid w:val="005D416A"/>
    <w:rsid w:val="005D4310"/>
    <w:rsid w:val="005D4787"/>
    <w:rsid w:val="005D4903"/>
    <w:rsid w:val="005D497E"/>
    <w:rsid w:val="005D498A"/>
    <w:rsid w:val="005D4A01"/>
    <w:rsid w:val="005D4AE5"/>
    <w:rsid w:val="005D4E73"/>
    <w:rsid w:val="005D5F28"/>
    <w:rsid w:val="005D64F9"/>
    <w:rsid w:val="005D70ED"/>
    <w:rsid w:val="005D72EB"/>
    <w:rsid w:val="005D7E96"/>
    <w:rsid w:val="005E0181"/>
    <w:rsid w:val="005E01CA"/>
    <w:rsid w:val="005E02D7"/>
    <w:rsid w:val="005E03AA"/>
    <w:rsid w:val="005E045A"/>
    <w:rsid w:val="005E04B9"/>
    <w:rsid w:val="005E0774"/>
    <w:rsid w:val="005E0D20"/>
    <w:rsid w:val="005E0D6D"/>
    <w:rsid w:val="005E0E1B"/>
    <w:rsid w:val="005E10E6"/>
    <w:rsid w:val="005E12DC"/>
    <w:rsid w:val="005E1382"/>
    <w:rsid w:val="005E14CC"/>
    <w:rsid w:val="005E17DE"/>
    <w:rsid w:val="005E19DB"/>
    <w:rsid w:val="005E1B79"/>
    <w:rsid w:val="005E20DC"/>
    <w:rsid w:val="005E2126"/>
    <w:rsid w:val="005E237E"/>
    <w:rsid w:val="005E2395"/>
    <w:rsid w:val="005E2408"/>
    <w:rsid w:val="005E2456"/>
    <w:rsid w:val="005E24AE"/>
    <w:rsid w:val="005E2597"/>
    <w:rsid w:val="005E2621"/>
    <w:rsid w:val="005E2838"/>
    <w:rsid w:val="005E295A"/>
    <w:rsid w:val="005E2960"/>
    <w:rsid w:val="005E2BBF"/>
    <w:rsid w:val="005E3206"/>
    <w:rsid w:val="005E3524"/>
    <w:rsid w:val="005E3A4B"/>
    <w:rsid w:val="005E3A8A"/>
    <w:rsid w:val="005E3E65"/>
    <w:rsid w:val="005E4131"/>
    <w:rsid w:val="005E42A4"/>
    <w:rsid w:val="005E44AA"/>
    <w:rsid w:val="005E46A9"/>
    <w:rsid w:val="005E490F"/>
    <w:rsid w:val="005E4B77"/>
    <w:rsid w:val="005E4C63"/>
    <w:rsid w:val="005E4F12"/>
    <w:rsid w:val="005E4F68"/>
    <w:rsid w:val="005E4F92"/>
    <w:rsid w:val="005E5053"/>
    <w:rsid w:val="005E51D8"/>
    <w:rsid w:val="005E551E"/>
    <w:rsid w:val="005E55F3"/>
    <w:rsid w:val="005E5661"/>
    <w:rsid w:val="005E5842"/>
    <w:rsid w:val="005E585C"/>
    <w:rsid w:val="005E58F9"/>
    <w:rsid w:val="005E596F"/>
    <w:rsid w:val="005E5BA1"/>
    <w:rsid w:val="005E6092"/>
    <w:rsid w:val="005E6186"/>
    <w:rsid w:val="005E6348"/>
    <w:rsid w:val="005E6ADD"/>
    <w:rsid w:val="005E6E6D"/>
    <w:rsid w:val="005E6ED1"/>
    <w:rsid w:val="005E7468"/>
    <w:rsid w:val="005E764D"/>
    <w:rsid w:val="005E77BB"/>
    <w:rsid w:val="005E7AFE"/>
    <w:rsid w:val="005E7CBB"/>
    <w:rsid w:val="005E7F3E"/>
    <w:rsid w:val="005E7FED"/>
    <w:rsid w:val="005F0396"/>
    <w:rsid w:val="005F03CF"/>
    <w:rsid w:val="005F0555"/>
    <w:rsid w:val="005F05AC"/>
    <w:rsid w:val="005F05D5"/>
    <w:rsid w:val="005F05F8"/>
    <w:rsid w:val="005F0715"/>
    <w:rsid w:val="005F0767"/>
    <w:rsid w:val="005F07A3"/>
    <w:rsid w:val="005F0A28"/>
    <w:rsid w:val="005F0AAD"/>
    <w:rsid w:val="005F0B53"/>
    <w:rsid w:val="005F0BCA"/>
    <w:rsid w:val="005F0CD7"/>
    <w:rsid w:val="005F0D4D"/>
    <w:rsid w:val="005F0E3B"/>
    <w:rsid w:val="005F0F6B"/>
    <w:rsid w:val="005F0FA7"/>
    <w:rsid w:val="005F100C"/>
    <w:rsid w:val="005F113E"/>
    <w:rsid w:val="005F11D2"/>
    <w:rsid w:val="005F1236"/>
    <w:rsid w:val="005F1426"/>
    <w:rsid w:val="005F17A0"/>
    <w:rsid w:val="005F17EF"/>
    <w:rsid w:val="005F18C7"/>
    <w:rsid w:val="005F21E5"/>
    <w:rsid w:val="005F2363"/>
    <w:rsid w:val="005F23DE"/>
    <w:rsid w:val="005F2766"/>
    <w:rsid w:val="005F2A8F"/>
    <w:rsid w:val="005F2C41"/>
    <w:rsid w:val="005F2CAA"/>
    <w:rsid w:val="005F311E"/>
    <w:rsid w:val="005F378B"/>
    <w:rsid w:val="005F3871"/>
    <w:rsid w:val="005F38B6"/>
    <w:rsid w:val="005F392F"/>
    <w:rsid w:val="005F3A6D"/>
    <w:rsid w:val="005F3B29"/>
    <w:rsid w:val="005F3C93"/>
    <w:rsid w:val="005F3CBD"/>
    <w:rsid w:val="005F3D09"/>
    <w:rsid w:val="005F3D22"/>
    <w:rsid w:val="005F453F"/>
    <w:rsid w:val="005F477D"/>
    <w:rsid w:val="005F47D0"/>
    <w:rsid w:val="005F4C57"/>
    <w:rsid w:val="005F4D7D"/>
    <w:rsid w:val="005F5A48"/>
    <w:rsid w:val="005F5C69"/>
    <w:rsid w:val="005F5E4E"/>
    <w:rsid w:val="005F5FDA"/>
    <w:rsid w:val="005F647D"/>
    <w:rsid w:val="005F64E2"/>
    <w:rsid w:val="005F67E4"/>
    <w:rsid w:val="005F6807"/>
    <w:rsid w:val="005F68A5"/>
    <w:rsid w:val="005F6BFA"/>
    <w:rsid w:val="005F6C18"/>
    <w:rsid w:val="005F6C4C"/>
    <w:rsid w:val="005F6C8C"/>
    <w:rsid w:val="005F6D08"/>
    <w:rsid w:val="005F6DD7"/>
    <w:rsid w:val="005F7174"/>
    <w:rsid w:val="005F73F3"/>
    <w:rsid w:val="005F74AE"/>
    <w:rsid w:val="005F7A87"/>
    <w:rsid w:val="005F7C80"/>
    <w:rsid w:val="005F7E69"/>
    <w:rsid w:val="005F7EB8"/>
    <w:rsid w:val="005F7F5B"/>
    <w:rsid w:val="006002C5"/>
    <w:rsid w:val="00600A40"/>
    <w:rsid w:val="00600AFF"/>
    <w:rsid w:val="00600D60"/>
    <w:rsid w:val="00600F10"/>
    <w:rsid w:val="0060104F"/>
    <w:rsid w:val="00601429"/>
    <w:rsid w:val="00601601"/>
    <w:rsid w:val="00601674"/>
    <w:rsid w:val="0060170A"/>
    <w:rsid w:val="00601888"/>
    <w:rsid w:val="00601C4A"/>
    <w:rsid w:val="006020DB"/>
    <w:rsid w:val="00602254"/>
    <w:rsid w:val="00602BC3"/>
    <w:rsid w:val="00602E98"/>
    <w:rsid w:val="00602F21"/>
    <w:rsid w:val="00602F28"/>
    <w:rsid w:val="0060309B"/>
    <w:rsid w:val="00603198"/>
    <w:rsid w:val="00603277"/>
    <w:rsid w:val="00603456"/>
    <w:rsid w:val="00603761"/>
    <w:rsid w:val="00603A85"/>
    <w:rsid w:val="00603FB1"/>
    <w:rsid w:val="00604396"/>
    <w:rsid w:val="00604627"/>
    <w:rsid w:val="0060471A"/>
    <w:rsid w:val="0060482D"/>
    <w:rsid w:val="00604A9B"/>
    <w:rsid w:val="00604C23"/>
    <w:rsid w:val="00604D42"/>
    <w:rsid w:val="00605275"/>
    <w:rsid w:val="006057BC"/>
    <w:rsid w:val="00605BAD"/>
    <w:rsid w:val="00605D3E"/>
    <w:rsid w:val="00605FF7"/>
    <w:rsid w:val="006061D5"/>
    <w:rsid w:val="00606298"/>
    <w:rsid w:val="0060641C"/>
    <w:rsid w:val="00606692"/>
    <w:rsid w:val="006069DA"/>
    <w:rsid w:val="00606C11"/>
    <w:rsid w:val="00606DF9"/>
    <w:rsid w:val="00607155"/>
    <w:rsid w:val="00607291"/>
    <w:rsid w:val="006072A0"/>
    <w:rsid w:val="006079EB"/>
    <w:rsid w:val="00607BEE"/>
    <w:rsid w:val="00607FBB"/>
    <w:rsid w:val="00607FBC"/>
    <w:rsid w:val="006100FC"/>
    <w:rsid w:val="00610483"/>
    <w:rsid w:val="006104EE"/>
    <w:rsid w:val="00610EAE"/>
    <w:rsid w:val="00611564"/>
    <w:rsid w:val="0061170C"/>
    <w:rsid w:val="00611A07"/>
    <w:rsid w:val="00611C7C"/>
    <w:rsid w:val="00611E34"/>
    <w:rsid w:val="00611E93"/>
    <w:rsid w:val="00611F78"/>
    <w:rsid w:val="00612012"/>
    <w:rsid w:val="0061206E"/>
    <w:rsid w:val="00612206"/>
    <w:rsid w:val="0061239C"/>
    <w:rsid w:val="006124A0"/>
    <w:rsid w:val="00612601"/>
    <w:rsid w:val="00612970"/>
    <w:rsid w:val="006129AC"/>
    <w:rsid w:val="00612AA6"/>
    <w:rsid w:val="00612AC7"/>
    <w:rsid w:val="00612C66"/>
    <w:rsid w:val="0061303D"/>
    <w:rsid w:val="006132E0"/>
    <w:rsid w:val="00613329"/>
    <w:rsid w:val="006133A1"/>
    <w:rsid w:val="00613508"/>
    <w:rsid w:val="00613534"/>
    <w:rsid w:val="006135CD"/>
    <w:rsid w:val="00613961"/>
    <w:rsid w:val="00613B96"/>
    <w:rsid w:val="00613E45"/>
    <w:rsid w:val="00613FE3"/>
    <w:rsid w:val="00614539"/>
    <w:rsid w:val="00614619"/>
    <w:rsid w:val="0061468C"/>
    <w:rsid w:val="00614B69"/>
    <w:rsid w:val="00614DBB"/>
    <w:rsid w:val="0061505C"/>
    <w:rsid w:val="0061509B"/>
    <w:rsid w:val="006150E5"/>
    <w:rsid w:val="006152E0"/>
    <w:rsid w:val="006154D5"/>
    <w:rsid w:val="00615944"/>
    <w:rsid w:val="00615997"/>
    <w:rsid w:val="00615AA3"/>
    <w:rsid w:val="00615BE8"/>
    <w:rsid w:val="00615F80"/>
    <w:rsid w:val="006160FA"/>
    <w:rsid w:val="006163D2"/>
    <w:rsid w:val="006166FD"/>
    <w:rsid w:val="006167AC"/>
    <w:rsid w:val="0061690B"/>
    <w:rsid w:val="00616AE4"/>
    <w:rsid w:val="00616E68"/>
    <w:rsid w:val="006170A3"/>
    <w:rsid w:val="006170A6"/>
    <w:rsid w:val="006171B1"/>
    <w:rsid w:val="006171F7"/>
    <w:rsid w:val="00617695"/>
    <w:rsid w:val="00617AF0"/>
    <w:rsid w:val="00617B54"/>
    <w:rsid w:val="006205F2"/>
    <w:rsid w:val="00620855"/>
    <w:rsid w:val="006208F5"/>
    <w:rsid w:val="00620BAA"/>
    <w:rsid w:val="00620C2B"/>
    <w:rsid w:val="00620D26"/>
    <w:rsid w:val="00620D51"/>
    <w:rsid w:val="00620E28"/>
    <w:rsid w:val="00620F1A"/>
    <w:rsid w:val="00621395"/>
    <w:rsid w:val="0062145F"/>
    <w:rsid w:val="006214A0"/>
    <w:rsid w:val="00621779"/>
    <w:rsid w:val="006217B1"/>
    <w:rsid w:val="00621A28"/>
    <w:rsid w:val="00621C93"/>
    <w:rsid w:val="00621E24"/>
    <w:rsid w:val="00621FA5"/>
    <w:rsid w:val="00622191"/>
    <w:rsid w:val="006222BE"/>
    <w:rsid w:val="006224A7"/>
    <w:rsid w:val="00622580"/>
    <w:rsid w:val="0062281B"/>
    <w:rsid w:val="00622BF1"/>
    <w:rsid w:val="00622C25"/>
    <w:rsid w:val="00622E95"/>
    <w:rsid w:val="0062341F"/>
    <w:rsid w:val="006234CA"/>
    <w:rsid w:val="0062367D"/>
    <w:rsid w:val="006238D8"/>
    <w:rsid w:val="00623957"/>
    <w:rsid w:val="00623C0B"/>
    <w:rsid w:val="00623C47"/>
    <w:rsid w:val="00623E99"/>
    <w:rsid w:val="00623F18"/>
    <w:rsid w:val="0062404C"/>
    <w:rsid w:val="00624112"/>
    <w:rsid w:val="0062419F"/>
    <w:rsid w:val="0062489E"/>
    <w:rsid w:val="00624DC3"/>
    <w:rsid w:val="00624F76"/>
    <w:rsid w:val="00625087"/>
    <w:rsid w:val="00625216"/>
    <w:rsid w:val="00625547"/>
    <w:rsid w:val="00625633"/>
    <w:rsid w:val="006256A2"/>
    <w:rsid w:val="0062584D"/>
    <w:rsid w:val="00625A17"/>
    <w:rsid w:val="00625BD4"/>
    <w:rsid w:val="00625C3A"/>
    <w:rsid w:val="00625C68"/>
    <w:rsid w:val="00625EB6"/>
    <w:rsid w:val="00626008"/>
    <w:rsid w:val="0062616D"/>
    <w:rsid w:val="00626274"/>
    <w:rsid w:val="0062658A"/>
    <w:rsid w:val="0062680C"/>
    <w:rsid w:val="0062680E"/>
    <w:rsid w:val="00626CD0"/>
    <w:rsid w:val="00626FED"/>
    <w:rsid w:val="006273BD"/>
    <w:rsid w:val="006273BF"/>
    <w:rsid w:val="006273EF"/>
    <w:rsid w:val="006274BB"/>
    <w:rsid w:val="00627523"/>
    <w:rsid w:val="0062757E"/>
    <w:rsid w:val="006276F1"/>
    <w:rsid w:val="006276F4"/>
    <w:rsid w:val="00627859"/>
    <w:rsid w:val="00627929"/>
    <w:rsid w:val="00627DE4"/>
    <w:rsid w:val="00627F51"/>
    <w:rsid w:val="00627F53"/>
    <w:rsid w:val="0063026A"/>
    <w:rsid w:val="00630838"/>
    <w:rsid w:val="00630FC6"/>
    <w:rsid w:val="0063131E"/>
    <w:rsid w:val="00631473"/>
    <w:rsid w:val="00631BAF"/>
    <w:rsid w:val="00631E79"/>
    <w:rsid w:val="0063213D"/>
    <w:rsid w:val="00632160"/>
    <w:rsid w:val="0063220C"/>
    <w:rsid w:val="006322B1"/>
    <w:rsid w:val="0063246B"/>
    <w:rsid w:val="006328F2"/>
    <w:rsid w:val="00632C66"/>
    <w:rsid w:val="00632DF3"/>
    <w:rsid w:val="00632F91"/>
    <w:rsid w:val="00633C2E"/>
    <w:rsid w:val="00633D31"/>
    <w:rsid w:val="00633E08"/>
    <w:rsid w:val="006342C9"/>
    <w:rsid w:val="0063444B"/>
    <w:rsid w:val="0063497B"/>
    <w:rsid w:val="00634AAE"/>
    <w:rsid w:val="00634CA2"/>
    <w:rsid w:val="00634DFF"/>
    <w:rsid w:val="00634F26"/>
    <w:rsid w:val="00634F88"/>
    <w:rsid w:val="006353C8"/>
    <w:rsid w:val="006354F4"/>
    <w:rsid w:val="00635732"/>
    <w:rsid w:val="00635B9C"/>
    <w:rsid w:val="00635C8A"/>
    <w:rsid w:val="006362AD"/>
    <w:rsid w:val="00636680"/>
    <w:rsid w:val="006366AA"/>
    <w:rsid w:val="006367F7"/>
    <w:rsid w:val="00636879"/>
    <w:rsid w:val="00636950"/>
    <w:rsid w:val="00636C65"/>
    <w:rsid w:val="00636EAE"/>
    <w:rsid w:val="00636F56"/>
    <w:rsid w:val="00637104"/>
    <w:rsid w:val="00637609"/>
    <w:rsid w:val="006376C3"/>
    <w:rsid w:val="00637CAF"/>
    <w:rsid w:val="00637CC2"/>
    <w:rsid w:val="00637CD6"/>
    <w:rsid w:val="00637E21"/>
    <w:rsid w:val="006402F8"/>
    <w:rsid w:val="00640653"/>
    <w:rsid w:val="006406E5"/>
    <w:rsid w:val="00640949"/>
    <w:rsid w:val="0064106A"/>
    <w:rsid w:val="0064119C"/>
    <w:rsid w:val="006411FE"/>
    <w:rsid w:val="006414BC"/>
    <w:rsid w:val="006417E4"/>
    <w:rsid w:val="00641825"/>
    <w:rsid w:val="00641E54"/>
    <w:rsid w:val="00641E59"/>
    <w:rsid w:val="00641FC4"/>
    <w:rsid w:val="00642096"/>
    <w:rsid w:val="006420F4"/>
    <w:rsid w:val="0064262E"/>
    <w:rsid w:val="006429CE"/>
    <w:rsid w:val="00642FCA"/>
    <w:rsid w:val="0064315C"/>
    <w:rsid w:val="00643329"/>
    <w:rsid w:val="006434F1"/>
    <w:rsid w:val="00643A87"/>
    <w:rsid w:val="00643B3D"/>
    <w:rsid w:val="00643DA7"/>
    <w:rsid w:val="00643E1A"/>
    <w:rsid w:val="00644524"/>
    <w:rsid w:val="00644802"/>
    <w:rsid w:val="0064480A"/>
    <w:rsid w:val="00644ADD"/>
    <w:rsid w:val="00644B3B"/>
    <w:rsid w:val="00644B40"/>
    <w:rsid w:val="00644C77"/>
    <w:rsid w:val="00644CF0"/>
    <w:rsid w:val="00644E8F"/>
    <w:rsid w:val="00645C9B"/>
    <w:rsid w:val="00645E06"/>
    <w:rsid w:val="00645EA3"/>
    <w:rsid w:val="00645FB5"/>
    <w:rsid w:val="00646246"/>
    <w:rsid w:val="0064642B"/>
    <w:rsid w:val="0064646A"/>
    <w:rsid w:val="006464C4"/>
    <w:rsid w:val="00646728"/>
    <w:rsid w:val="00646890"/>
    <w:rsid w:val="00646A5B"/>
    <w:rsid w:val="00646B28"/>
    <w:rsid w:val="00646C7D"/>
    <w:rsid w:val="00646E08"/>
    <w:rsid w:val="006470CE"/>
    <w:rsid w:val="0064710D"/>
    <w:rsid w:val="0064757A"/>
    <w:rsid w:val="0064777C"/>
    <w:rsid w:val="006479D0"/>
    <w:rsid w:val="00647AF3"/>
    <w:rsid w:val="00647C01"/>
    <w:rsid w:val="00650154"/>
    <w:rsid w:val="0065020A"/>
    <w:rsid w:val="0065027A"/>
    <w:rsid w:val="006505A8"/>
    <w:rsid w:val="00650BAA"/>
    <w:rsid w:val="00651135"/>
    <w:rsid w:val="0065146C"/>
    <w:rsid w:val="006517F5"/>
    <w:rsid w:val="006518E0"/>
    <w:rsid w:val="00652206"/>
    <w:rsid w:val="006522B5"/>
    <w:rsid w:val="0065236D"/>
    <w:rsid w:val="00652446"/>
    <w:rsid w:val="006524F0"/>
    <w:rsid w:val="00652628"/>
    <w:rsid w:val="0065278D"/>
    <w:rsid w:val="00652871"/>
    <w:rsid w:val="00652983"/>
    <w:rsid w:val="00652F31"/>
    <w:rsid w:val="006530EF"/>
    <w:rsid w:val="006530F3"/>
    <w:rsid w:val="00653135"/>
    <w:rsid w:val="00653198"/>
    <w:rsid w:val="0065338E"/>
    <w:rsid w:val="00653522"/>
    <w:rsid w:val="006536ED"/>
    <w:rsid w:val="00653934"/>
    <w:rsid w:val="00653958"/>
    <w:rsid w:val="00653AA0"/>
    <w:rsid w:val="00653BC4"/>
    <w:rsid w:val="00653C0E"/>
    <w:rsid w:val="00653F23"/>
    <w:rsid w:val="00653FC4"/>
    <w:rsid w:val="006540F7"/>
    <w:rsid w:val="00654276"/>
    <w:rsid w:val="0065438A"/>
    <w:rsid w:val="00654526"/>
    <w:rsid w:val="00654890"/>
    <w:rsid w:val="006548D9"/>
    <w:rsid w:val="00654A4F"/>
    <w:rsid w:val="00654A77"/>
    <w:rsid w:val="00654B1A"/>
    <w:rsid w:val="00654C45"/>
    <w:rsid w:val="00654C98"/>
    <w:rsid w:val="00654EAB"/>
    <w:rsid w:val="0065534B"/>
    <w:rsid w:val="00655409"/>
    <w:rsid w:val="0065545A"/>
    <w:rsid w:val="006554C4"/>
    <w:rsid w:val="0065555F"/>
    <w:rsid w:val="006556C6"/>
    <w:rsid w:val="00655DEA"/>
    <w:rsid w:val="00655E31"/>
    <w:rsid w:val="00655E86"/>
    <w:rsid w:val="0065625C"/>
    <w:rsid w:val="006563C8"/>
    <w:rsid w:val="00656627"/>
    <w:rsid w:val="00656A7C"/>
    <w:rsid w:val="00656B0A"/>
    <w:rsid w:val="00656E1C"/>
    <w:rsid w:val="006570C2"/>
    <w:rsid w:val="0065747F"/>
    <w:rsid w:val="006579A3"/>
    <w:rsid w:val="00657EA7"/>
    <w:rsid w:val="006604F4"/>
    <w:rsid w:val="006607F5"/>
    <w:rsid w:val="00660811"/>
    <w:rsid w:val="00660890"/>
    <w:rsid w:val="00660917"/>
    <w:rsid w:val="00660963"/>
    <w:rsid w:val="0066098C"/>
    <w:rsid w:val="00660BAA"/>
    <w:rsid w:val="00660DE4"/>
    <w:rsid w:val="00660E4B"/>
    <w:rsid w:val="00660FC0"/>
    <w:rsid w:val="0066107F"/>
    <w:rsid w:val="00661110"/>
    <w:rsid w:val="0066127F"/>
    <w:rsid w:val="006619B0"/>
    <w:rsid w:val="00661E28"/>
    <w:rsid w:val="0066233C"/>
    <w:rsid w:val="00662433"/>
    <w:rsid w:val="006627D3"/>
    <w:rsid w:val="00662850"/>
    <w:rsid w:val="00662935"/>
    <w:rsid w:val="0066295F"/>
    <w:rsid w:val="00662CFA"/>
    <w:rsid w:val="00663162"/>
    <w:rsid w:val="00663246"/>
    <w:rsid w:val="00663621"/>
    <w:rsid w:val="00663795"/>
    <w:rsid w:val="00663B1D"/>
    <w:rsid w:val="00663C52"/>
    <w:rsid w:val="00663D5E"/>
    <w:rsid w:val="00663D66"/>
    <w:rsid w:val="00663FCE"/>
    <w:rsid w:val="006642AE"/>
    <w:rsid w:val="00664C19"/>
    <w:rsid w:val="00664C4E"/>
    <w:rsid w:val="00664D0C"/>
    <w:rsid w:val="00664FD2"/>
    <w:rsid w:val="0066569D"/>
    <w:rsid w:val="00665F43"/>
    <w:rsid w:val="00665FFA"/>
    <w:rsid w:val="006662AD"/>
    <w:rsid w:val="006665FE"/>
    <w:rsid w:val="006666A4"/>
    <w:rsid w:val="0066692A"/>
    <w:rsid w:val="0066692B"/>
    <w:rsid w:val="00666C6C"/>
    <w:rsid w:val="00666E60"/>
    <w:rsid w:val="00666F46"/>
    <w:rsid w:val="0066710A"/>
    <w:rsid w:val="00667519"/>
    <w:rsid w:val="00667984"/>
    <w:rsid w:val="006679A9"/>
    <w:rsid w:val="006679D1"/>
    <w:rsid w:val="00667F7A"/>
    <w:rsid w:val="006702B3"/>
    <w:rsid w:val="00670476"/>
    <w:rsid w:val="006709B1"/>
    <w:rsid w:val="00670ABB"/>
    <w:rsid w:val="00670CB0"/>
    <w:rsid w:val="00670E20"/>
    <w:rsid w:val="00670EF1"/>
    <w:rsid w:val="00670F19"/>
    <w:rsid w:val="00671008"/>
    <w:rsid w:val="006713B1"/>
    <w:rsid w:val="00671448"/>
    <w:rsid w:val="00671879"/>
    <w:rsid w:val="006724A2"/>
    <w:rsid w:val="006726FF"/>
    <w:rsid w:val="0067307A"/>
    <w:rsid w:val="0067334D"/>
    <w:rsid w:val="0067337F"/>
    <w:rsid w:val="00673837"/>
    <w:rsid w:val="006739E3"/>
    <w:rsid w:val="00673A2A"/>
    <w:rsid w:val="00673A93"/>
    <w:rsid w:val="00673B32"/>
    <w:rsid w:val="00673C6C"/>
    <w:rsid w:val="00673C8F"/>
    <w:rsid w:val="00673D12"/>
    <w:rsid w:val="00673D53"/>
    <w:rsid w:val="00673EF2"/>
    <w:rsid w:val="00673FFB"/>
    <w:rsid w:val="00674A68"/>
    <w:rsid w:val="0067500A"/>
    <w:rsid w:val="00675440"/>
    <w:rsid w:val="00675A4F"/>
    <w:rsid w:val="00675AA6"/>
    <w:rsid w:val="00675D2A"/>
    <w:rsid w:val="006760BD"/>
    <w:rsid w:val="006763AC"/>
    <w:rsid w:val="006763F4"/>
    <w:rsid w:val="0067650D"/>
    <w:rsid w:val="00676548"/>
    <w:rsid w:val="0067658A"/>
    <w:rsid w:val="006766B9"/>
    <w:rsid w:val="006768DD"/>
    <w:rsid w:val="00676926"/>
    <w:rsid w:val="00676C51"/>
    <w:rsid w:val="00676C6E"/>
    <w:rsid w:val="00676E28"/>
    <w:rsid w:val="00676E5E"/>
    <w:rsid w:val="00676E95"/>
    <w:rsid w:val="00676F40"/>
    <w:rsid w:val="00677109"/>
    <w:rsid w:val="00677120"/>
    <w:rsid w:val="00677145"/>
    <w:rsid w:val="00677164"/>
    <w:rsid w:val="00677213"/>
    <w:rsid w:val="00677296"/>
    <w:rsid w:val="0067744C"/>
    <w:rsid w:val="00677491"/>
    <w:rsid w:val="006775AB"/>
    <w:rsid w:val="00677CE7"/>
    <w:rsid w:val="00677E31"/>
    <w:rsid w:val="006802E2"/>
    <w:rsid w:val="00680481"/>
    <w:rsid w:val="00680714"/>
    <w:rsid w:val="00680814"/>
    <w:rsid w:val="00680BB5"/>
    <w:rsid w:val="006810C2"/>
    <w:rsid w:val="006810C3"/>
    <w:rsid w:val="00681336"/>
    <w:rsid w:val="00681361"/>
    <w:rsid w:val="006818A7"/>
    <w:rsid w:val="006819AD"/>
    <w:rsid w:val="00681BE3"/>
    <w:rsid w:val="00681C1E"/>
    <w:rsid w:val="00681D70"/>
    <w:rsid w:val="00681F33"/>
    <w:rsid w:val="00682475"/>
    <w:rsid w:val="0068262A"/>
    <w:rsid w:val="00682828"/>
    <w:rsid w:val="006828A0"/>
    <w:rsid w:val="00682904"/>
    <w:rsid w:val="00682994"/>
    <w:rsid w:val="00682C5A"/>
    <w:rsid w:val="00682E97"/>
    <w:rsid w:val="00682EB5"/>
    <w:rsid w:val="00682EF9"/>
    <w:rsid w:val="00683346"/>
    <w:rsid w:val="006833B6"/>
    <w:rsid w:val="006833D7"/>
    <w:rsid w:val="00683465"/>
    <w:rsid w:val="006834A0"/>
    <w:rsid w:val="0068359C"/>
    <w:rsid w:val="0068366E"/>
    <w:rsid w:val="00683698"/>
    <w:rsid w:val="0068379A"/>
    <w:rsid w:val="0068381F"/>
    <w:rsid w:val="00683BB0"/>
    <w:rsid w:val="00683C42"/>
    <w:rsid w:val="00683DF2"/>
    <w:rsid w:val="00683F45"/>
    <w:rsid w:val="006840FB"/>
    <w:rsid w:val="0068438D"/>
    <w:rsid w:val="006844A5"/>
    <w:rsid w:val="006844AB"/>
    <w:rsid w:val="0068455E"/>
    <w:rsid w:val="006845A5"/>
    <w:rsid w:val="006845BE"/>
    <w:rsid w:val="006848D3"/>
    <w:rsid w:val="00684A65"/>
    <w:rsid w:val="00684C0F"/>
    <w:rsid w:val="00685424"/>
    <w:rsid w:val="006855DE"/>
    <w:rsid w:val="0068567F"/>
    <w:rsid w:val="00685749"/>
    <w:rsid w:val="00685820"/>
    <w:rsid w:val="0068597C"/>
    <w:rsid w:val="00685E56"/>
    <w:rsid w:val="00685ECC"/>
    <w:rsid w:val="0068618D"/>
    <w:rsid w:val="00686266"/>
    <w:rsid w:val="00686335"/>
    <w:rsid w:val="006866CD"/>
    <w:rsid w:val="006868D4"/>
    <w:rsid w:val="00686A8B"/>
    <w:rsid w:val="00686C1E"/>
    <w:rsid w:val="00686D24"/>
    <w:rsid w:val="00686EB1"/>
    <w:rsid w:val="00686FAD"/>
    <w:rsid w:val="00686FD2"/>
    <w:rsid w:val="00686FD8"/>
    <w:rsid w:val="00687071"/>
    <w:rsid w:val="006870BE"/>
    <w:rsid w:val="00687243"/>
    <w:rsid w:val="006875A4"/>
    <w:rsid w:val="006877CC"/>
    <w:rsid w:val="006877E0"/>
    <w:rsid w:val="00687805"/>
    <w:rsid w:val="00687A03"/>
    <w:rsid w:val="00687C6F"/>
    <w:rsid w:val="00687D44"/>
    <w:rsid w:val="006901C9"/>
    <w:rsid w:val="00690431"/>
    <w:rsid w:val="00690705"/>
    <w:rsid w:val="00690765"/>
    <w:rsid w:val="0069090F"/>
    <w:rsid w:val="00690A94"/>
    <w:rsid w:val="00690AFD"/>
    <w:rsid w:val="006912A3"/>
    <w:rsid w:val="006912D8"/>
    <w:rsid w:val="00691353"/>
    <w:rsid w:val="006914F0"/>
    <w:rsid w:val="00691748"/>
    <w:rsid w:val="00691809"/>
    <w:rsid w:val="006922C9"/>
    <w:rsid w:val="0069238D"/>
    <w:rsid w:val="006925E6"/>
    <w:rsid w:val="00692755"/>
    <w:rsid w:val="00692BAF"/>
    <w:rsid w:val="00692C1E"/>
    <w:rsid w:val="00692C49"/>
    <w:rsid w:val="00692EE4"/>
    <w:rsid w:val="00693138"/>
    <w:rsid w:val="006931E1"/>
    <w:rsid w:val="0069345D"/>
    <w:rsid w:val="006934DE"/>
    <w:rsid w:val="0069355A"/>
    <w:rsid w:val="006937B8"/>
    <w:rsid w:val="006937DB"/>
    <w:rsid w:val="0069385D"/>
    <w:rsid w:val="00693FAC"/>
    <w:rsid w:val="006942C6"/>
    <w:rsid w:val="0069437D"/>
    <w:rsid w:val="006943EA"/>
    <w:rsid w:val="0069452E"/>
    <w:rsid w:val="00694623"/>
    <w:rsid w:val="0069463A"/>
    <w:rsid w:val="0069464F"/>
    <w:rsid w:val="00694805"/>
    <w:rsid w:val="00694903"/>
    <w:rsid w:val="00694916"/>
    <w:rsid w:val="00694BF6"/>
    <w:rsid w:val="00694E39"/>
    <w:rsid w:val="00695235"/>
    <w:rsid w:val="00695407"/>
    <w:rsid w:val="00695633"/>
    <w:rsid w:val="00695971"/>
    <w:rsid w:val="00695C18"/>
    <w:rsid w:val="00695F8B"/>
    <w:rsid w:val="00696029"/>
    <w:rsid w:val="006961FB"/>
    <w:rsid w:val="0069650C"/>
    <w:rsid w:val="006966E3"/>
    <w:rsid w:val="00696909"/>
    <w:rsid w:val="00696920"/>
    <w:rsid w:val="0069693B"/>
    <w:rsid w:val="00696990"/>
    <w:rsid w:val="00696F58"/>
    <w:rsid w:val="006970CF"/>
    <w:rsid w:val="00697147"/>
    <w:rsid w:val="0069718E"/>
    <w:rsid w:val="006972DB"/>
    <w:rsid w:val="0069744A"/>
    <w:rsid w:val="006977A1"/>
    <w:rsid w:val="00697CD4"/>
    <w:rsid w:val="00697CEE"/>
    <w:rsid w:val="00697FF7"/>
    <w:rsid w:val="006A022D"/>
    <w:rsid w:val="006A035C"/>
    <w:rsid w:val="006A049B"/>
    <w:rsid w:val="006A0612"/>
    <w:rsid w:val="006A0618"/>
    <w:rsid w:val="006A0745"/>
    <w:rsid w:val="006A089B"/>
    <w:rsid w:val="006A0A4D"/>
    <w:rsid w:val="006A0BE9"/>
    <w:rsid w:val="006A0C89"/>
    <w:rsid w:val="006A0DE8"/>
    <w:rsid w:val="006A0F87"/>
    <w:rsid w:val="006A109F"/>
    <w:rsid w:val="006A10FD"/>
    <w:rsid w:val="006A1995"/>
    <w:rsid w:val="006A1F8A"/>
    <w:rsid w:val="006A1FC9"/>
    <w:rsid w:val="006A21C7"/>
    <w:rsid w:val="006A2213"/>
    <w:rsid w:val="006A22CD"/>
    <w:rsid w:val="006A2358"/>
    <w:rsid w:val="006A2542"/>
    <w:rsid w:val="006A26A5"/>
    <w:rsid w:val="006A26C7"/>
    <w:rsid w:val="006A2AF4"/>
    <w:rsid w:val="006A2CFD"/>
    <w:rsid w:val="006A2ECA"/>
    <w:rsid w:val="006A3083"/>
    <w:rsid w:val="006A374C"/>
    <w:rsid w:val="006A3A51"/>
    <w:rsid w:val="006A405E"/>
    <w:rsid w:val="006A428E"/>
    <w:rsid w:val="006A4718"/>
    <w:rsid w:val="006A4DED"/>
    <w:rsid w:val="006A4F03"/>
    <w:rsid w:val="006A4FCC"/>
    <w:rsid w:val="006A502E"/>
    <w:rsid w:val="006A5058"/>
    <w:rsid w:val="006A513A"/>
    <w:rsid w:val="006A524C"/>
    <w:rsid w:val="006A5439"/>
    <w:rsid w:val="006A5491"/>
    <w:rsid w:val="006A575E"/>
    <w:rsid w:val="006A5779"/>
    <w:rsid w:val="006A588E"/>
    <w:rsid w:val="006A59A9"/>
    <w:rsid w:val="006A5D9B"/>
    <w:rsid w:val="006A5DEE"/>
    <w:rsid w:val="006A5E7F"/>
    <w:rsid w:val="006A601E"/>
    <w:rsid w:val="006A662F"/>
    <w:rsid w:val="006A6DC7"/>
    <w:rsid w:val="006A7255"/>
    <w:rsid w:val="006A7379"/>
    <w:rsid w:val="006A74FF"/>
    <w:rsid w:val="006A758B"/>
    <w:rsid w:val="006A75CD"/>
    <w:rsid w:val="006A7CF5"/>
    <w:rsid w:val="006A7EFD"/>
    <w:rsid w:val="006B004F"/>
    <w:rsid w:val="006B00FE"/>
    <w:rsid w:val="006B0724"/>
    <w:rsid w:val="006B09EB"/>
    <w:rsid w:val="006B0A68"/>
    <w:rsid w:val="006B0B4E"/>
    <w:rsid w:val="006B0CDB"/>
    <w:rsid w:val="006B127A"/>
    <w:rsid w:val="006B142B"/>
    <w:rsid w:val="006B166E"/>
    <w:rsid w:val="006B1B0B"/>
    <w:rsid w:val="006B1E2F"/>
    <w:rsid w:val="006B1EB7"/>
    <w:rsid w:val="006B229E"/>
    <w:rsid w:val="006B22B8"/>
    <w:rsid w:val="006B23F8"/>
    <w:rsid w:val="006B2626"/>
    <w:rsid w:val="006B26FF"/>
    <w:rsid w:val="006B281D"/>
    <w:rsid w:val="006B2A88"/>
    <w:rsid w:val="006B2AA2"/>
    <w:rsid w:val="006B2DF1"/>
    <w:rsid w:val="006B309D"/>
    <w:rsid w:val="006B334F"/>
    <w:rsid w:val="006B33DA"/>
    <w:rsid w:val="006B3561"/>
    <w:rsid w:val="006B368B"/>
    <w:rsid w:val="006B3798"/>
    <w:rsid w:val="006B3893"/>
    <w:rsid w:val="006B38AC"/>
    <w:rsid w:val="006B3A65"/>
    <w:rsid w:val="006B4605"/>
    <w:rsid w:val="006B4658"/>
    <w:rsid w:val="006B4B53"/>
    <w:rsid w:val="006B4C28"/>
    <w:rsid w:val="006B4CC6"/>
    <w:rsid w:val="006B4D2C"/>
    <w:rsid w:val="006B52AE"/>
    <w:rsid w:val="006B5625"/>
    <w:rsid w:val="006B56D9"/>
    <w:rsid w:val="006B575A"/>
    <w:rsid w:val="006B5783"/>
    <w:rsid w:val="006B57F2"/>
    <w:rsid w:val="006B5925"/>
    <w:rsid w:val="006B5929"/>
    <w:rsid w:val="006B5981"/>
    <w:rsid w:val="006B5C0E"/>
    <w:rsid w:val="006B6160"/>
    <w:rsid w:val="006B624D"/>
    <w:rsid w:val="006B63D7"/>
    <w:rsid w:val="006B64D6"/>
    <w:rsid w:val="006B658A"/>
    <w:rsid w:val="006B68C5"/>
    <w:rsid w:val="006B695B"/>
    <w:rsid w:val="006B6A34"/>
    <w:rsid w:val="006B6B81"/>
    <w:rsid w:val="006B6C5E"/>
    <w:rsid w:val="006B704E"/>
    <w:rsid w:val="006B720D"/>
    <w:rsid w:val="006B7808"/>
    <w:rsid w:val="006B79A9"/>
    <w:rsid w:val="006B7AD8"/>
    <w:rsid w:val="006B7CE4"/>
    <w:rsid w:val="006B7D95"/>
    <w:rsid w:val="006B7F08"/>
    <w:rsid w:val="006B7F85"/>
    <w:rsid w:val="006C00AA"/>
    <w:rsid w:val="006C03F4"/>
    <w:rsid w:val="006C061A"/>
    <w:rsid w:val="006C068A"/>
    <w:rsid w:val="006C0C3C"/>
    <w:rsid w:val="006C117A"/>
    <w:rsid w:val="006C11EC"/>
    <w:rsid w:val="006C1265"/>
    <w:rsid w:val="006C1328"/>
    <w:rsid w:val="006C13EB"/>
    <w:rsid w:val="006C151B"/>
    <w:rsid w:val="006C173B"/>
    <w:rsid w:val="006C1C4D"/>
    <w:rsid w:val="006C1C70"/>
    <w:rsid w:val="006C1CC1"/>
    <w:rsid w:val="006C1F05"/>
    <w:rsid w:val="006C21DD"/>
    <w:rsid w:val="006C249D"/>
    <w:rsid w:val="006C26E5"/>
    <w:rsid w:val="006C2715"/>
    <w:rsid w:val="006C2818"/>
    <w:rsid w:val="006C2828"/>
    <w:rsid w:val="006C2980"/>
    <w:rsid w:val="006C2E0E"/>
    <w:rsid w:val="006C319A"/>
    <w:rsid w:val="006C31E1"/>
    <w:rsid w:val="006C3201"/>
    <w:rsid w:val="006C32A3"/>
    <w:rsid w:val="006C3310"/>
    <w:rsid w:val="006C352B"/>
    <w:rsid w:val="006C35B8"/>
    <w:rsid w:val="006C3801"/>
    <w:rsid w:val="006C3A39"/>
    <w:rsid w:val="006C3AF5"/>
    <w:rsid w:val="006C3B22"/>
    <w:rsid w:val="006C3F57"/>
    <w:rsid w:val="006C3FAD"/>
    <w:rsid w:val="006C460C"/>
    <w:rsid w:val="006C4918"/>
    <w:rsid w:val="006C4970"/>
    <w:rsid w:val="006C4AF2"/>
    <w:rsid w:val="006C4B9F"/>
    <w:rsid w:val="006C4E05"/>
    <w:rsid w:val="006C4EDA"/>
    <w:rsid w:val="006C5374"/>
    <w:rsid w:val="006C5444"/>
    <w:rsid w:val="006C5645"/>
    <w:rsid w:val="006C57B0"/>
    <w:rsid w:val="006C586B"/>
    <w:rsid w:val="006C58A6"/>
    <w:rsid w:val="006C6029"/>
    <w:rsid w:val="006C6142"/>
    <w:rsid w:val="006C6221"/>
    <w:rsid w:val="006C64EB"/>
    <w:rsid w:val="006C690C"/>
    <w:rsid w:val="006C6B83"/>
    <w:rsid w:val="006C6BF1"/>
    <w:rsid w:val="006C6E30"/>
    <w:rsid w:val="006C6EE0"/>
    <w:rsid w:val="006C71FD"/>
    <w:rsid w:val="006C74CC"/>
    <w:rsid w:val="006C74E6"/>
    <w:rsid w:val="006C7594"/>
    <w:rsid w:val="006C7634"/>
    <w:rsid w:val="006C7776"/>
    <w:rsid w:val="006C79B0"/>
    <w:rsid w:val="006C7CB7"/>
    <w:rsid w:val="006C7D66"/>
    <w:rsid w:val="006D0599"/>
    <w:rsid w:val="006D0653"/>
    <w:rsid w:val="006D09C1"/>
    <w:rsid w:val="006D0B94"/>
    <w:rsid w:val="006D0E66"/>
    <w:rsid w:val="006D10D7"/>
    <w:rsid w:val="006D1841"/>
    <w:rsid w:val="006D1986"/>
    <w:rsid w:val="006D1A51"/>
    <w:rsid w:val="006D1B35"/>
    <w:rsid w:val="006D1BA1"/>
    <w:rsid w:val="006D1C5A"/>
    <w:rsid w:val="006D1D30"/>
    <w:rsid w:val="006D1FD4"/>
    <w:rsid w:val="006D202A"/>
    <w:rsid w:val="006D2369"/>
    <w:rsid w:val="006D2393"/>
    <w:rsid w:val="006D24C8"/>
    <w:rsid w:val="006D2568"/>
    <w:rsid w:val="006D26F5"/>
    <w:rsid w:val="006D282D"/>
    <w:rsid w:val="006D29C5"/>
    <w:rsid w:val="006D2D43"/>
    <w:rsid w:val="006D2DC9"/>
    <w:rsid w:val="006D2E48"/>
    <w:rsid w:val="006D2F35"/>
    <w:rsid w:val="006D3254"/>
    <w:rsid w:val="006D385D"/>
    <w:rsid w:val="006D3A77"/>
    <w:rsid w:val="006D3EA2"/>
    <w:rsid w:val="006D4087"/>
    <w:rsid w:val="006D421F"/>
    <w:rsid w:val="006D48E9"/>
    <w:rsid w:val="006D4D25"/>
    <w:rsid w:val="006D5013"/>
    <w:rsid w:val="006D569A"/>
    <w:rsid w:val="006D5BF1"/>
    <w:rsid w:val="006D5D6A"/>
    <w:rsid w:val="006D5E47"/>
    <w:rsid w:val="006D5F83"/>
    <w:rsid w:val="006D6019"/>
    <w:rsid w:val="006D610E"/>
    <w:rsid w:val="006D611D"/>
    <w:rsid w:val="006D61CD"/>
    <w:rsid w:val="006D62E2"/>
    <w:rsid w:val="006D6773"/>
    <w:rsid w:val="006D67B9"/>
    <w:rsid w:val="006D6817"/>
    <w:rsid w:val="006D6A9D"/>
    <w:rsid w:val="006D6DF5"/>
    <w:rsid w:val="006D6EB8"/>
    <w:rsid w:val="006D72B9"/>
    <w:rsid w:val="006D7813"/>
    <w:rsid w:val="006D7938"/>
    <w:rsid w:val="006D7B7C"/>
    <w:rsid w:val="006D7C15"/>
    <w:rsid w:val="006E0556"/>
    <w:rsid w:val="006E0FBD"/>
    <w:rsid w:val="006E0FC6"/>
    <w:rsid w:val="006E1092"/>
    <w:rsid w:val="006E1215"/>
    <w:rsid w:val="006E1312"/>
    <w:rsid w:val="006E1494"/>
    <w:rsid w:val="006E149F"/>
    <w:rsid w:val="006E154B"/>
    <w:rsid w:val="006E15D1"/>
    <w:rsid w:val="006E1619"/>
    <w:rsid w:val="006E1920"/>
    <w:rsid w:val="006E1AAA"/>
    <w:rsid w:val="006E1B5B"/>
    <w:rsid w:val="006E1CB4"/>
    <w:rsid w:val="006E1D72"/>
    <w:rsid w:val="006E1FB9"/>
    <w:rsid w:val="006E20BC"/>
    <w:rsid w:val="006E2260"/>
    <w:rsid w:val="006E22F7"/>
    <w:rsid w:val="006E25A0"/>
    <w:rsid w:val="006E284F"/>
    <w:rsid w:val="006E29D5"/>
    <w:rsid w:val="006E2AE9"/>
    <w:rsid w:val="006E2B7F"/>
    <w:rsid w:val="006E2C6B"/>
    <w:rsid w:val="006E2DC8"/>
    <w:rsid w:val="006E2F82"/>
    <w:rsid w:val="006E30CA"/>
    <w:rsid w:val="006E3134"/>
    <w:rsid w:val="006E328F"/>
    <w:rsid w:val="006E357B"/>
    <w:rsid w:val="006E36A8"/>
    <w:rsid w:val="006E36F1"/>
    <w:rsid w:val="006E391B"/>
    <w:rsid w:val="006E3A27"/>
    <w:rsid w:val="006E4288"/>
    <w:rsid w:val="006E4338"/>
    <w:rsid w:val="006E4465"/>
    <w:rsid w:val="006E44CD"/>
    <w:rsid w:val="006E479E"/>
    <w:rsid w:val="006E4927"/>
    <w:rsid w:val="006E495A"/>
    <w:rsid w:val="006E4AE4"/>
    <w:rsid w:val="006E4AF7"/>
    <w:rsid w:val="006E4D71"/>
    <w:rsid w:val="006E4DB6"/>
    <w:rsid w:val="006E4F71"/>
    <w:rsid w:val="006E5049"/>
    <w:rsid w:val="006E52D8"/>
    <w:rsid w:val="006E576A"/>
    <w:rsid w:val="006E5A7F"/>
    <w:rsid w:val="006E5B27"/>
    <w:rsid w:val="006E5CA1"/>
    <w:rsid w:val="006E600A"/>
    <w:rsid w:val="006E6384"/>
    <w:rsid w:val="006E64AF"/>
    <w:rsid w:val="006E6712"/>
    <w:rsid w:val="006E68C0"/>
    <w:rsid w:val="006E69D1"/>
    <w:rsid w:val="006E6B4C"/>
    <w:rsid w:val="006E728C"/>
    <w:rsid w:val="006E74AD"/>
    <w:rsid w:val="006E7611"/>
    <w:rsid w:val="006E7889"/>
    <w:rsid w:val="006E7BB7"/>
    <w:rsid w:val="006E7BF3"/>
    <w:rsid w:val="006E7C5A"/>
    <w:rsid w:val="006E7E92"/>
    <w:rsid w:val="006F03C0"/>
    <w:rsid w:val="006F0464"/>
    <w:rsid w:val="006F04B6"/>
    <w:rsid w:val="006F05BA"/>
    <w:rsid w:val="006F08BE"/>
    <w:rsid w:val="006F09F1"/>
    <w:rsid w:val="006F0A72"/>
    <w:rsid w:val="006F0AB7"/>
    <w:rsid w:val="006F0F96"/>
    <w:rsid w:val="006F0FF8"/>
    <w:rsid w:val="006F1039"/>
    <w:rsid w:val="006F13D0"/>
    <w:rsid w:val="006F13E2"/>
    <w:rsid w:val="006F1446"/>
    <w:rsid w:val="006F178B"/>
    <w:rsid w:val="006F1AB8"/>
    <w:rsid w:val="006F1AEB"/>
    <w:rsid w:val="006F1EFE"/>
    <w:rsid w:val="006F214A"/>
    <w:rsid w:val="006F2336"/>
    <w:rsid w:val="006F25AC"/>
    <w:rsid w:val="006F25F4"/>
    <w:rsid w:val="006F2697"/>
    <w:rsid w:val="006F26B3"/>
    <w:rsid w:val="006F2893"/>
    <w:rsid w:val="006F2A9C"/>
    <w:rsid w:val="006F3056"/>
    <w:rsid w:val="006F3166"/>
    <w:rsid w:val="006F33D4"/>
    <w:rsid w:val="006F3D41"/>
    <w:rsid w:val="006F4058"/>
    <w:rsid w:val="006F432C"/>
    <w:rsid w:val="006F48B1"/>
    <w:rsid w:val="006F4941"/>
    <w:rsid w:val="006F4AC2"/>
    <w:rsid w:val="006F4B18"/>
    <w:rsid w:val="006F4C63"/>
    <w:rsid w:val="006F4C75"/>
    <w:rsid w:val="006F4CC8"/>
    <w:rsid w:val="006F4FEA"/>
    <w:rsid w:val="006F50FE"/>
    <w:rsid w:val="006F57F8"/>
    <w:rsid w:val="006F5D32"/>
    <w:rsid w:val="006F5FDD"/>
    <w:rsid w:val="006F6026"/>
    <w:rsid w:val="006F65F2"/>
    <w:rsid w:val="006F6871"/>
    <w:rsid w:val="006F690D"/>
    <w:rsid w:val="006F69A1"/>
    <w:rsid w:val="006F6C49"/>
    <w:rsid w:val="006F7210"/>
    <w:rsid w:val="006F7791"/>
    <w:rsid w:val="006F7991"/>
    <w:rsid w:val="006F7A52"/>
    <w:rsid w:val="006F7A71"/>
    <w:rsid w:val="006F7A7C"/>
    <w:rsid w:val="006F7C1C"/>
    <w:rsid w:val="006F7DE1"/>
    <w:rsid w:val="006F7E44"/>
    <w:rsid w:val="006F7EF0"/>
    <w:rsid w:val="0070039B"/>
    <w:rsid w:val="007003E7"/>
    <w:rsid w:val="007004ED"/>
    <w:rsid w:val="0070068E"/>
    <w:rsid w:val="00700826"/>
    <w:rsid w:val="00700899"/>
    <w:rsid w:val="00700AB8"/>
    <w:rsid w:val="00700B05"/>
    <w:rsid w:val="00700C2F"/>
    <w:rsid w:val="00700E21"/>
    <w:rsid w:val="007014E7"/>
    <w:rsid w:val="007015C9"/>
    <w:rsid w:val="007017E1"/>
    <w:rsid w:val="007022EE"/>
    <w:rsid w:val="007024B4"/>
    <w:rsid w:val="00702737"/>
    <w:rsid w:val="00702872"/>
    <w:rsid w:val="00702925"/>
    <w:rsid w:val="00702AEE"/>
    <w:rsid w:val="00702BCD"/>
    <w:rsid w:val="007031C8"/>
    <w:rsid w:val="007032CA"/>
    <w:rsid w:val="007032D8"/>
    <w:rsid w:val="007034FB"/>
    <w:rsid w:val="0070377A"/>
    <w:rsid w:val="007037CC"/>
    <w:rsid w:val="007038AE"/>
    <w:rsid w:val="00703907"/>
    <w:rsid w:val="00703A28"/>
    <w:rsid w:val="00703A6C"/>
    <w:rsid w:val="00703DAF"/>
    <w:rsid w:val="00703DB4"/>
    <w:rsid w:val="00703E13"/>
    <w:rsid w:val="00703F07"/>
    <w:rsid w:val="00703F85"/>
    <w:rsid w:val="00703FA5"/>
    <w:rsid w:val="00704037"/>
    <w:rsid w:val="00704366"/>
    <w:rsid w:val="007043C1"/>
    <w:rsid w:val="0070480C"/>
    <w:rsid w:val="00704824"/>
    <w:rsid w:val="007049FA"/>
    <w:rsid w:val="00704B3E"/>
    <w:rsid w:val="00704CB3"/>
    <w:rsid w:val="00704CD7"/>
    <w:rsid w:val="00705299"/>
    <w:rsid w:val="0070538B"/>
    <w:rsid w:val="00705797"/>
    <w:rsid w:val="00705836"/>
    <w:rsid w:val="007058FA"/>
    <w:rsid w:val="00705A25"/>
    <w:rsid w:val="00705CCE"/>
    <w:rsid w:val="00705DF6"/>
    <w:rsid w:val="0070600F"/>
    <w:rsid w:val="00706102"/>
    <w:rsid w:val="00706106"/>
    <w:rsid w:val="00706483"/>
    <w:rsid w:val="0070678C"/>
    <w:rsid w:val="00706921"/>
    <w:rsid w:val="00706A28"/>
    <w:rsid w:val="00706F89"/>
    <w:rsid w:val="00706FF1"/>
    <w:rsid w:val="00707113"/>
    <w:rsid w:val="007073AF"/>
    <w:rsid w:val="00707606"/>
    <w:rsid w:val="0070786C"/>
    <w:rsid w:val="007079FB"/>
    <w:rsid w:val="00707C68"/>
    <w:rsid w:val="00707C77"/>
    <w:rsid w:val="00707D1D"/>
    <w:rsid w:val="00707E46"/>
    <w:rsid w:val="00707F16"/>
    <w:rsid w:val="00707F67"/>
    <w:rsid w:val="0071017B"/>
    <w:rsid w:val="00710545"/>
    <w:rsid w:val="00710817"/>
    <w:rsid w:val="00710A04"/>
    <w:rsid w:val="00710A40"/>
    <w:rsid w:val="00710E0E"/>
    <w:rsid w:val="00710E5D"/>
    <w:rsid w:val="00710EBC"/>
    <w:rsid w:val="00710FBF"/>
    <w:rsid w:val="0071153F"/>
    <w:rsid w:val="0071160C"/>
    <w:rsid w:val="00711B70"/>
    <w:rsid w:val="00711C38"/>
    <w:rsid w:val="007121E8"/>
    <w:rsid w:val="0071220F"/>
    <w:rsid w:val="007122CA"/>
    <w:rsid w:val="007122D1"/>
    <w:rsid w:val="0071283D"/>
    <w:rsid w:val="00712C6E"/>
    <w:rsid w:val="00712D34"/>
    <w:rsid w:val="00712E1D"/>
    <w:rsid w:val="00712EAF"/>
    <w:rsid w:val="00713059"/>
    <w:rsid w:val="0071310D"/>
    <w:rsid w:val="00713319"/>
    <w:rsid w:val="00713353"/>
    <w:rsid w:val="007133EF"/>
    <w:rsid w:val="007133F0"/>
    <w:rsid w:val="0071352F"/>
    <w:rsid w:val="0071357E"/>
    <w:rsid w:val="00713B28"/>
    <w:rsid w:val="00713D7C"/>
    <w:rsid w:val="00713DA0"/>
    <w:rsid w:val="00714088"/>
    <w:rsid w:val="007141CD"/>
    <w:rsid w:val="007142E5"/>
    <w:rsid w:val="00714381"/>
    <w:rsid w:val="0071451A"/>
    <w:rsid w:val="00714540"/>
    <w:rsid w:val="0071455E"/>
    <w:rsid w:val="007146BC"/>
    <w:rsid w:val="00714806"/>
    <w:rsid w:val="00714A02"/>
    <w:rsid w:val="00714E23"/>
    <w:rsid w:val="007151D9"/>
    <w:rsid w:val="007152D3"/>
    <w:rsid w:val="007153EC"/>
    <w:rsid w:val="007154F8"/>
    <w:rsid w:val="0071592D"/>
    <w:rsid w:val="00715A56"/>
    <w:rsid w:val="00715B6C"/>
    <w:rsid w:val="00715B77"/>
    <w:rsid w:val="00715BDD"/>
    <w:rsid w:val="007161F7"/>
    <w:rsid w:val="00716458"/>
    <w:rsid w:val="00716467"/>
    <w:rsid w:val="00716475"/>
    <w:rsid w:val="00716542"/>
    <w:rsid w:val="007165DA"/>
    <w:rsid w:val="00716893"/>
    <w:rsid w:val="00716C89"/>
    <w:rsid w:val="00716F7F"/>
    <w:rsid w:val="00716F9D"/>
    <w:rsid w:val="00717049"/>
    <w:rsid w:val="007170B5"/>
    <w:rsid w:val="00717569"/>
    <w:rsid w:val="00717845"/>
    <w:rsid w:val="00717B83"/>
    <w:rsid w:val="00717B84"/>
    <w:rsid w:val="00717CED"/>
    <w:rsid w:val="00717D3D"/>
    <w:rsid w:val="007204C0"/>
    <w:rsid w:val="00720A8E"/>
    <w:rsid w:val="00720ACC"/>
    <w:rsid w:val="00720BCD"/>
    <w:rsid w:val="00720BE1"/>
    <w:rsid w:val="007213D6"/>
    <w:rsid w:val="007218CA"/>
    <w:rsid w:val="00721A72"/>
    <w:rsid w:val="00721C8A"/>
    <w:rsid w:val="00721E40"/>
    <w:rsid w:val="00722101"/>
    <w:rsid w:val="007221C6"/>
    <w:rsid w:val="0072229F"/>
    <w:rsid w:val="007224A4"/>
    <w:rsid w:val="00722552"/>
    <w:rsid w:val="007225B3"/>
    <w:rsid w:val="007225CF"/>
    <w:rsid w:val="007226E6"/>
    <w:rsid w:val="00722CDF"/>
    <w:rsid w:val="00723021"/>
    <w:rsid w:val="007230D1"/>
    <w:rsid w:val="00723533"/>
    <w:rsid w:val="007237B2"/>
    <w:rsid w:val="00723AE0"/>
    <w:rsid w:val="00723BD8"/>
    <w:rsid w:val="00723C50"/>
    <w:rsid w:val="00724072"/>
    <w:rsid w:val="007242EE"/>
    <w:rsid w:val="007243FA"/>
    <w:rsid w:val="0072448E"/>
    <w:rsid w:val="007247D1"/>
    <w:rsid w:val="007248E6"/>
    <w:rsid w:val="0072496D"/>
    <w:rsid w:val="00725436"/>
    <w:rsid w:val="007256AE"/>
    <w:rsid w:val="0072575E"/>
    <w:rsid w:val="007257D5"/>
    <w:rsid w:val="00725CB3"/>
    <w:rsid w:val="00725CFC"/>
    <w:rsid w:val="00725ECE"/>
    <w:rsid w:val="0072630E"/>
    <w:rsid w:val="007263BC"/>
    <w:rsid w:val="00726604"/>
    <w:rsid w:val="00726683"/>
    <w:rsid w:val="007267E0"/>
    <w:rsid w:val="00726916"/>
    <w:rsid w:val="00726AA7"/>
    <w:rsid w:val="00726E50"/>
    <w:rsid w:val="00726F45"/>
    <w:rsid w:val="00727276"/>
    <w:rsid w:val="007272C3"/>
    <w:rsid w:val="007276AA"/>
    <w:rsid w:val="007276F9"/>
    <w:rsid w:val="00727704"/>
    <w:rsid w:val="00727870"/>
    <w:rsid w:val="00727892"/>
    <w:rsid w:val="00727965"/>
    <w:rsid w:val="00727A32"/>
    <w:rsid w:val="00727C0B"/>
    <w:rsid w:val="00727E32"/>
    <w:rsid w:val="00727EB4"/>
    <w:rsid w:val="00730624"/>
    <w:rsid w:val="00730BA6"/>
    <w:rsid w:val="007317FF"/>
    <w:rsid w:val="007318C2"/>
    <w:rsid w:val="007319DA"/>
    <w:rsid w:val="00731A53"/>
    <w:rsid w:val="00731B4D"/>
    <w:rsid w:val="00731B5D"/>
    <w:rsid w:val="00731B99"/>
    <w:rsid w:val="00731DCF"/>
    <w:rsid w:val="0073212E"/>
    <w:rsid w:val="007323A5"/>
    <w:rsid w:val="0073247D"/>
    <w:rsid w:val="007327DB"/>
    <w:rsid w:val="00732838"/>
    <w:rsid w:val="00732855"/>
    <w:rsid w:val="0073327A"/>
    <w:rsid w:val="00733624"/>
    <w:rsid w:val="00733713"/>
    <w:rsid w:val="00733A0F"/>
    <w:rsid w:val="00733CCF"/>
    <w:rsid w:val="00733DD2"/>
    <w:rsid w:val="00733E3B"/>
    <w:rsid w:val="00733F0A"/>
    <w:rsid w:val="00734223"/>
    <w:rsid w:val="00734426"/>
    <w:rsid w:val="00734499"/>
    <w:rsid w:val="0073463D"/>
    <w:rsid w:val="0073467A"/>
    <w:rsid w:val="007346EF"/>
    <w:rsid w:val="00734779"/>
    <w:rsid w:val="00734BD1"/>
    <w:rsid w:val="00734CB2"/>
    <w:rsid w:val="00734FEE"/>
    <w:rsid w:val="0073581C"/>
    <w:rsid w:val="00735983"/>
    <w:rsid w:val="00735AE6"/>
    <w:rsid w:val="00735D0F"/>
    <w:rsid w:val="00735FE8"/>
    <w:rsid w:val="00736463"/>
    <w:rsid w:val="00736483"/>
    <w:rsid w:val="007364A1"/>
    <w:rsid w:val="00736600"/>
    <w:rsid w:val="007367E7"/>
    <w:rsid w:val="00736987"/>
    <w:rsid w:val="00736A09"/>
    <w:rsid w:val="00736BAE"/>
    <w:rsid w:val="00736D73"/>
    <w:rsid w:val="00736DE0"/>
    <w:rsid w:val="00736EF4"/>
    <w:rsid w:val="00737154"/>
    <w:rsid w:val="0073717B"/>
    <w:rsid w:val="00737579"/>
    <w:rsid w:val="0073757F"/>
    <w:rsid w:val="00737858"/>
    <w:rsid w:val="00737CAF"/>
    <w:rsid w:val="00737DB8"/>
    <w:rsid w:val="007404E4"/>
    <w:rsid w:val="00740528"/>
    <w:rsid w:val="00740CB0"/>
    <w:rsid w:val="00740F02"/>
    <w:rsid w:val="00741097"/>
    <w:rsid w:val="0074134E"/>
    <w:rsid w:val="00741408"/>
    <w:rsid w:val="00741585"/>
    <w:rsid w:val="00741645"/>
    <w:rsid w:val="00741904"/>
    <w:rsid w:val="00741A18"/>
    <w:rsid w:val="00741D90"/>
    <w:rsid w:val="00742201"/>
    <w:rsid w:val="0074229B"/>
    <w:rsid w:val="007422E3"/>
    <w:rsid w:val="00742462"/>
    <w:rsid w:val="007424D6"/>
    <w:rsid w:val="007428FE"/>
    <w:rsid w:val="007429FC"/>
    <w:rsid w:val="00742DC1"/>
    <w:rsid w:val="00742FBB"/>
    <w:rsid w:val="00743077"/>
    <w:rsid w:val="007430C4"/>
    <w:rsid w:val="007430CC"/>
    <w:rsid w:val="0074318C"/>
    <w:rsid w:val="007435F2"/>
    <w:rsid w:val="00743783"/>
    <w:rsid w:val="007437E7"/>
    <w:rsid w:val="00743874"/>
    <w:rsid w:val="007440CE"/>
    <w:rsid w:val="00744476"/>
    <w:rsid w:val="00744638"/>
    <w:rsid w:val="0074463A"/>
    <w:rsid w:val="007447EB"/>
    <w:rsid w:val="007449BE"/>
    <w:rsid w:val="00744ACA"/>
    <w:rsid w:val="00744C6E"/>
    <w:rsid w:val="00744C7D"/>
    <w:rsid w:val="00744F1B"/>
    <w:rsid w:val="00744FDF"/>
    <w:rsid w:val="007450CC"/>
    <w:rsid w:val="007451FE"/>
    <w:rsid w:val="00745643"/>
    <w:rsid w:val="007456E9"/>
    <w:rsid w:val="00745D5C"/>
    <w:rsid w:val="00745DF6"/>
    <w:rsid w:val="00745E46"/>
    <w:rsid w:val="00745EF2"/>
    <w:rsid w:val="00745F6C"/>
    <w:rsid w:val="00746010"/>
    <w:rsid w:val="0074603D"/>
    <w:rsid w:val="007461B7"/>
    <w:rsid w:val="0074632E"/>
    <w:rsid w:val="007464D1"/>
    <w:rsid w:val="007465E1"/>
    <w:rsid w:val="007468DC"/>
    <w:rsid w:val="007468E1"/>
    <w:rsid w:val="00746A02"/>
    <w:rsid w:val="00746AB1"/>
    <w:rsid w:val="00746AC7"/>
    <w:rsid w:val="00746C48"/>
    <w:rsid w:val="00746C9F"/>
    <w:rsid w:val="007471DB"/>
    <w:rsid w:val="00747303"/>
    <w:rsid w:val="007474FF"/>
    <w:rsid w:val="007479D3"/>
    <w:rsid w:val="00747A5B"/>
    <w:rsid w:val="00747A7D"/>
    <w:rsid w:val="00747D2D"/>
    <w:rsid w:val="00750408"/>
    <w:rsid w:val="00750483"/>
    <w:rsid w:val="0075066D"/>
    <w:rsid w:val="00750CB6"/>
    <w:rsid w:val="00750D1A"/>
    <w:rsid w:val="00750F72"/>
    <w:rsid w:val="007510B3"/>
    <w:rsid w:val="0075121A"/>
    <w:rsid w:val="007515AF"/>
    <w:rsid w:val="007517B0"/>
    <w:rsid w:val="00751D3B"/>
    <w:rsid w:val="00751EAC"/>
    <w:rsid w:val="00752306"/>
    <w:rsid w:val="0075237B"/>
    <w:rsid w:val="007523EB"/>
    <w:rsid w:val="0075247E"/>
    <w:rsid w:val="007524A3"/>
    <w:rsid w:val="007527E6"/>
    <w:rsid w:val="007529BC"/>
    <w:rsid w:val="00752AF6"/>
    <w:rsid w:val="00752CD1"/>
    <w:rsid w:val="00752D0E"/>
    <w:rsid w:val="00752E8C"/>
    <w:rsid w:val="00752EC4"/>
    <w:rsid w:val="007533D7"/>
    <w:rsid w:val="00753562"/>
    <w:rsid w:val="007535EE"/>
    <w:rsid w:val="00753D36"/>
    <w:rsid w:val="00753D90"/>
    <w:rsid w:val="00753E06"/>
    <w:rsid w:val="0075408F"/>
    <w:rsid w:val="0075429D"/>
    <w:rsid w:val="0075449F"/>
    <w:rsid w:val="00754711"/>
    <w:rsid w:val="007547FA"/>
    <w:rsid w:val="00754885"/>
    <w:rsid w:val="007548C4"/>
    <w:rsid w:val="00754CE7"/>
    <w:rsid w:val="00754F45"/>
    <w:rsid w:val="00755013"/>
    <w:rsid w:val="007551A1"/>
    <w:rsid w:val="007551B7"/>
    <w:rsid w:val="00755609"/>
    <w:rsid w:val="00755910"/>
    <w:rsid w:val="00755963"/>
    <w:rsid w:val="00755DED"/>
    <w:rsid w:val="00755F10"/>
    <w:rsid w:val="00755FAB"/>
    <w:rsid w:val="00756004"/>
    <w:rsid w:val="007562D1"/>
    <w:rsid w:val="00756538"/>
    <w:rsid w:val="0075656E"/>
    <w:rsid w:val="0075664E"/>
    <w:rsid w:val="007566EE"/>
    <w:rsid w:val="00756AF5"/>
    <w:rsid w:val="00756BCC"/>
    <w:rsid w:val="00756BF9"/>
    <w:rsid w:val="00757233"/>
    <w:rsid w:val="0075749C"/>
    <w:rsid w:val="00757634"/>
    <w:rsid w:val="007576A6"/>
    <w:rsid w:val="00757A76"/>
    <w:rsid w:val="00757BC8"/>
    <w:rsid w:val="00757C00"/>
    <w:rsid w:val="00757E39"/>
    <w:rsid w:val="00757EBA"/>
    <w:rsid w:val="00757F44"/>
    <w:rsid w:val="00757F77"/>
    <w:rsid w:val="00757F84"/>
    <w:rsid w:val="00760230"/>
    <w:rsid w:val="0076029F"/>
    <w:rsid w:val="00760387"/>
    <w:rsid w:val="00760D49"/>
    <w:rsid w:val="00760DCB"/>
    <w:rsid w:val="00760EA9"/>
    <w:rsid w:val="00761A88"/>
    <w:rsid w:val="00761B78"/>
    <w:rsid w:val="00761C16"/>
    <w:rsid w:val="00761C56"/>
    <w:rsid w:val="00761DD7"/>
    <w:rsid w:val="007620FF"/>
    <w:rsid w:val="0076238D"/>
    <w:rsid w:val="007625A9"/>
    <w:rsid w:val="00762AFC"/>
    <w:rsid w:val="00762BE4"/>
    <w:rsid w:val="00762F3A"/>
    <w:rsid w:val="00763301"/>
    <w:rsid w:val="007633BE"/>
    <w:rsid w:val="007634DF"/>
    <w:rsid w:val="0076363B"/>
    <w:rsid w:val="00763A42"/>
    <w:rsid w:val="00763B90"/>
    <w:rsid w:val="007640D9"/>
    <w:rsid w:val="0076427C"/>
    <w:rsid w:val="007642A3"/>
    <w:rsid w:val="007642A9"/>
    <w:rsid w:val="00764700"/>
    <w:rsid w:val="00764856"/>
    <w:rsid w:val="00764A75"/>
    <w:rsid w:val="00764B0A"/>
    <w:rsid w:val="00764C5F"/>
    <w:rsid w:val="00764D3A"/>
    <w:rsid w:val="007650CA"/>
    <w:rsid w:val="0076511E"/>
    <w:rsid w:val="0076516B"/>
    <w:rsid w:val="00765810"/>
    <w:rsid w:val="0076582B"/>
    <w:rsid w:val="00765C95"/>
    <w:rsid w:val="00765CBB"/>
    <w:rsid w:val="00765E6D"/>
    <w:rsid w:val="00765E83"/>
    <w:rsid w:val="00765EA2"/>
    <w:rsid w:val="00766023"/>
    <w:rsid w:val="00766115"/>
    <w:rsid w:val="00766150"/>
    <w:rsid w:val="007663A4"/>
    <w:rsid w:val="007663CD"/>
    <w:rsid w:val="007664B1"/>
    <w:rsid w:val="00766620"/>
    <w:rsid w:val="007666C4"/>
    <w:rsid w:val="007666FE"/>
    <w:rsid w:val="007667F9"/>
    <w:rsid w:val="0076695B"/>
    <w:rsid w:val="00766A9A"/>
    <w:rsid w:val="00766A9E"/>
    <w:rsid w:val="00766B33"/>
    <w:rsid w:val="00766E07"/>
    <w:rsid w:val="00766F63"/>
    <w:rsid w:val="00767758"/>
    <w:rsid w:val="00767B89"/>
    <w:rsid w:val="00767F68"/>
    <w:rsid w:val="00767FFE"/>
    <w:rsid w:val="00770255"/>
    <w:rsid w:val="007705D5"/>
    <w:rsid w:val="00770908"/>
    <w:rsid w:val="0077099F"/>
    <w:rsid w:val="00770F56"/>
    <w:rsid w:val="0077116A"/>
    <w:rsid w:val="007711AB"/>
    <w:rsid w:val="007715B8"/>
    <w:rsid w:val="00771657"/>
    <w:rsid w:val="0077176D"/>
    <w:rsid w:val="007717B5"/>
    <w:rsid w:val="00771811"/>
    <w:rsid w:val="00771F32"/>
    <w:rsid w:val="0077210F"/>
    <w:rsid w:val="00772164"/>
    <w:rsid w:val="007723BF"/>
    <w:rsid w:val="007723F7"/>
    <w:rsid w:val="0077246D"/>
    <w:rsid w:val="007726A7"/>
    <w:rsid w:val="0077273D"/>
    <w:rsid w:val="007727C5"/>
    <w:rsid w:val="00772A78"/>
    <w:rsid w:val="0077301B"/>
    <w:rsid w:val="007734D4"/>
    <w:rsid w:val="00773D30"/>
    <w:rsid w:val="00773D3A"/>
    <w:rsid w:val="00773DE0"/>
    <w:rsid w:val="007743A5"/>
    <w:rsid w:val="0077485C"/>
    <w:rsid w:val="00774962"/>
    <w:rsid w:val="00774A9E"/>
    <w:rsid w:val="00774E45"/>
    <w:rsid w:val="00774EE9"/>
    <w:rsid w:val="00774F51"/>
    <w:rsid w:val="00774FB6"/>
    <w:rsid w:val="00774FFF"/>
    <w:rsid w:val="0077510C"/>
    <w:rsid w:val="007752BF"/>
    <w:rsid w:val="00775317"/>
    <w:rsid w:val="00775431"/>
    <w:rsid w:val="00775623"/>
    <w:rsid w:val="0077568D"/>
    <w:rsid w:val="00775AFB"/>
    <w:rsid w:val="00775B2C"/>
    <w:rsid w:val="00775D3C"/>
    <w:rsid w:val="00775F9C"/>
    <w:rsid w:val="007762F0"/>
    <w:rsid w:val="0077689F"/>
    <w:rsid w:val="0077693A"/>
    <w:rsid w:val="0077694F"/>
    <w:rsid w:val="007769AE"/>
    <w:rsid w:val="00776A60"/>
    <w:rsid w:val="00776AF2"/>
    <w:rsid w:val="00776E58"/>
    <w:rsid w:val="00776EF6"/>
    <w:rsid w:val="0077778D"/>
    <w:rsid w:val="007778CA"/>
    <w:rsid w:val="00777B1C"/>
    <w:rsid w:val="00777F1D"/>
    <w:rsid w:val="00780594"/>
    <w:rsid w:val="007805FE"/>
    <w:rsid w:val="00780780"/>
    <w:rsid w:val="007807F2"/>
    <w:rsid w:val="0078107B"/>
    <w:rsid w:val="00781174"/>
    <w:rsid w:val="00781523"/>
    <w:rsid w:val="0078152C"/>
    <w:rsid w:val="007815F2"/>
    <w:rsid w:val="00781D14"/>
    <w:rsid w:val="00781DB6"/>
    <w:rsid w:val="00781DFE"/>
    <w:rsid w:val="0078213B"/>
    <w:rsid w:val="0078224C"/>
    <w:rsid w:val="007822AE"/>
    <w:rsid w:val="0078249D"/>
    <w:rsid w:val="0078255F"/>
    <w:rsid w:val="007827F8"/>
    <w:rsid w:val="00782A5E"/>
    <w:rsid w:val="00782F18"/>
    <w:rsid w:val="00782FDE"/>
    <w:rsid w:val="0078386A"/>
    <w:rsid w:val="00783872"/>
    <w:rsid w:val="00783A27"/>
    <w:rsid w:val="00783A84"/>
    <w:rsid w:val="00783B05"/>
    <w:rsid w:val="00783B6D"/>
    <w:rsid w:val="00783E88"/>
    <w:rsid w:val="00784018"/>
    <w:rsid w:val="0078435F"/>
    <w:rsid w:val="007843CA"/>
    <w:rsid w:val="00784400"/>
    <w:rsid w:val="00784417"/>
    <w:rsid w:val="0078444D"/>
    <w:rsid w:val="00784562"/>
    <w:rsid w:val="0078469C"/>
    <w:rsid w:val="007846CC"/>
    <w:rsid w:val="00784B0D"/>
    <w:rsid w:val="00784D01"/>
    <w:rsid w:val="00784D90"/>
    <w:rsid w:val="00784DA3"/>
    <w:rsid w:val="00784F64"/>
    <w:rsid w:val="00784FF8"/>
    <w:rsid w:val="00785091"/>
    <w:rsid w:val="007859DF"/>
    <w:rsid w:val="00785B8B"/>
    <w:rsid w:val="00785BB0"/>
    <w:rsid w:val="00785BD2"/>
    <w:rsid w:val="00785E42"/>
    <w:rsid w:val="00785F2C"/>
    <w:rsid w:val="007864AC"/>
    <w:rsid w:val="007865BF"/>
    <w:rsid w:val="00786770"/>
    <w:rsid w:val="00786939"/>
    <w:rsid w:val="00786A4C"/>
    <w:rsid w:val="00786D3A"/>
    <w:rsid w:val="00786E65"/>
    <w:rsid w:val="00786F2E"/>
    <w:rsid w:val="00787024"/>
    <w:rsid w:val="00787A9A"/>
    <w:rsid w:val="00787BE6"/>
    <w:rsid w:val="00787C44"/>
    <w:rsid w:val="00787C7A"/>
    <w:rsid w:val="00787CD6"/>
    <w:rsid w:val="00787D8A"/>
    <w:rsid w:val="00787DF5"/>
    <w:rsid w:val="00787FD5"/>
    <w:rsid w:val="007904A0"/>
    <w:rsid w:val="007905E1"/>
    <w:rsid w:val="007906C5"/>
    <w:rsid w:val="00790827"/>
    <w:rsid w:val="00790A5C"/>
    <w:rsid w:val="00790A6F"/>
    <w:rsid w:val="00790BFF"/>
    <w:rsid w:val="00790DA7"/>
    <w:rsid w:val="00790FB9"/>
    <w:rsid w:val="00791100"/>
    <w:rsid w:val="00791261"/>
    <w:rsid w:val="00791CA8"/>
    <w:rsid w:val="00791D75"/>
    <w:rsid w:val="00791DF1"/>
    <w:rsid w:val="0079206C"/>
    <w:rsid w:val="0079223F"/>
    <w:rsid w:val="007923BE"/>
    <w:rsid w:val="007924DE"/>
    <w:rsid w:val="0079268D"/>
    <w:rsid w:val="007926E1"/>
    <w:rsid w:val="007927D0"/>
    <w:rsid w:val="00792F2E"/>
    <w:rsid w:val="0079303D"/>
    <w:rsid w:val="00793101"/>
    <w:rsid w:val="00793143"/>
    <w:rsid w:val="00793153"/>
    <w:rsid w:val="00793225"/>
    <w:rsid w:val="0079324B"/>
    <w:rsid w:val="007932BE"/>
    <w:rsid w:val="0079332F"/>
    <w:rsid w:val="00793804"/>
    <w:rsid w:val="00793C72"/>
    <w:rsid w:val="00793C80"/>
    <w:rsid w:val="00793E50"/>
    <w:rsid w:val="00793F1E"/>
    <w:rsid w:val="0079491E"/>
    <w:rsid w:val="00794FB3"/>
    <w:rsid w:val="0079507B"/>
    <w:rsid w:val="007950D3"/>
    <w:rsid w:val="007951AA"/>
    <w:rsid w:val="007952ED"/>
    <w:rsid w:val="0079531C"/>
    <w:rsid w:val="00795422"/>
    <w:rsid w:val="007954EE"/>
    <w:rsid w:val="00795842"/>
    <w:rsid w:val="007958C3"/>
    <w:rsid w:val="00795D49"/>
    <w:rsid w:val="0079607B"/>
    <w:rsid w:val="00796132"/>
    <w:rsid w:val="007965EE"/>
    <w:rsid w:val="0079674D"/>
    <w:rsid w:val="0079686E"/>
    <w:rsid w:val="007968BB"/>
    <w:rsid w:val="0079697E"/>
    <w:rsid w:val="00796BC3"/>
    <w:rsid w:val="00796FBA"/>
    <w:rsid w:val="0079707A"/>
    <w:rsid w:val="0079725D"/>
    <w:rsid w:val="007976FE"/>
    <w:rsid w:val="00797CC1"/>
    <w:rsid w:val="00797E4A"/>
    <w:rsid w:val="00797EBE"/>
    <w:rsid w:val="00797EF2"/>
    <w:rsid w:val="00797F62"/>
    <w:rsid w:val="00797F8B"/>
    <w:rsid w:val="007A0044"/>
    <w:rsid w:val="007A01B8"/>
    <w:rsid w:val="007A04F2"/>
    <w:rsid w:val="007A056B"/>
    <w:rsid w:val="007A06F0"/>
    <w:rsid w:val="007A08FF"/>
    <w:rsid w:val="007A0ABE"/>
    <w:rsid w:val="007A0E35"/>
    <w:rsid w:val="007A10B2"/>
    <w:rsid w:val="007A1680"/>
    <w:rsid w:val="007A16EB"/>
    <w:rsid w:val="007A1845"/>
    <w:rsid w:val="007A1AC1"/>
    <w:rsid w:val="007A1DA2"/>
    <w:rsid w:val="007A1E8E"/>
    <w:rsid w:val="007A22CE"/>
    <w:rsid w:val="007A22EA"/>
    <w:rsid w:val="007A2EF3"/>
    <w:rsid w:val="007A32D6"/>
    <w:rsid w:val="007A32E6"/>
    <w:rsid w:val="007A3722"/>
    <w:rsid w:val="007A3802"/>
    <w:rsid w:val="007A3965"/>
    <w:rsid w:val="007A3BDD"/>
    <w:rsid w:val="007A3EDA"/>
    <w:rsid w:val="007A44AB"/>
    <w:rsid w:val="007A45D0"/>
    <w:rsid w:val="007A475B"/>
    <w:rsid w:val="007A47AF"/>
    <w:rsid w:val="007A4C74"/>
    <w:rsid w:val="007A4D5C"/>
    <w:rsid w:val="007A4DDE"/>
    <w:rsid w:val="007A5129"/>
    <w:rsid w:val="007A53FB"/>
    <w:rsid w:val="007A562A"/>
    <w:rsid w:val="007A5A5E"/>
    <w:rsid w:val="007A5BE8"/>
    <w:rsid w:val="007A6092"/>
    <w:rsid w:val="007A6180"/>
    <w:rsid w:val="007A641D"/>
    <w:rsid w:val="007A6458"/>
    <w:rsid w:val="007A6725"/>
    <w:rsid w:val="007A686E"/>
    <w:rsid w:val="007A6C3A"/>
    <w:rsid w:val="007A6CA0"/>
    <w:rsid w:val="007A6E4B"/>
    <w:rsid w:val="007A6EE3"/>
    <w:rsid w:val="007A6EFA"/>
    <w:rsid w:val="007A72F6"/>
    <w:rsid w:val="007A7326"/>
    <w:rsid w:val="007A75EF"/>
    <w:rsid w:val="007A75F7"/>
    <w:rsid w:val="007A78EA"/>
    <w:rsid w:val="007A7CD4"/>
    <w:rsid w:val="007A7D5E"/>
    <w:rsid w:val="007A7F50"/>
    <w:rsid w:val="007B006C"/>
    <w:rsid w:val="007B0083"/>
    <w:rsid w:val="007B0410"/>
    <w:rsid w:val="007B0479"/>
    <w:rsid w:val="007B07BD"/>
    <w:rsid w:val="007B0CB3"/>
    <w:rsid w:val="007B0E00"/>
    <w:rsid w:val="007B1014"/>
    <w:rsid w:val="007B1082"/>
    <w:rsid w:val="007B13F2"/>
    <w:rsid w:val="007B16B5"/>
    <w:rsid w:val="007B170B"/>
    <w:rsid w:val="007B1A35"/>
    <w:rsid w:val="007B23F6"/>
    <w:rsid w:val="007B2459"/>
    <w:rsid w:val="007B2482"/>
    <w:rsid w:val="007B2AE9"/>
    <w:rsid w:val="007B2EC8"/>
    <w:rsid w:val="007B32EC"/>
    <w:rsid w:val="007B33B9"/>
    <w:rsid w:val="007B3AC6"/>
    <w:rsid w:val="007B3BBB"/>
    <w:rsid w:val="007B3F26"/>
    <w:rsid w:val="007B3F70"/>
    <w:rsid w:val="007B40C0"/>
    <w:rsid w:val="007B4D93"/>
    <w:rsid w:val="007B4F14"/>
    <w:rsid w:val="007B50FB"/>
    <w:rsid w:val="007B538D"/>
    <w:rsid w:val="007B5563"/>
    <w:rsid w:val="007B562A"/>
    <w:rsid w:val="007B5727"/>
    <w:rsid w:val="007B5A68"/>
    <w:rsid w:val="007B5B9E"/>
    <w:rsid w:val="007B5DC3"/>
    <w:rsid w:val="007B63B7"/>
    <w:rsid w:val="007B6443"/>
    <w:rsid w:val="007B647C"/>
    <w:rsid w:val="007B663D"/>
    <w:rsid w:val="007B6647"/>
    <w:rsid w:val="007B68C8"/>
    <w:rsid w:val="007B6BB7"/>
    <w:rsid w:val="007B6BC6"/>
    <w:rsid w:val="007B7006"/>
    <w:rsid w:val="007B700C"/>
    <w:rsid w:val="007B7511"/>
    <w:rsid w:val="007B7645"/>
    <w:rsid w:val="007B76BA"/>
    <w:rsid w:val="007B7910"/>
    <w:rsid w:val="007B7B45"/>
    <w:rsid w:val="007B7BB4"/>
    <w:rsid w:val="007B7E1A"/>
    <w:rsid w:val="007C0234"/>
    <w:rsid w:val="007C02CE"/>
    <w:rsid w:val="007C0404"/>
    <w:rsid w:val="007C0543"/>
    <w:rsid w:val="007C0630"/>
    <w:rsid w:val="007C074F"/>
    <w:rsid w:val="007C0815"/>
    <w:rsid w:val="007C09B3"/>
    <w:rsid w:val="007C1135"/>
    <w:rsid w:val="007C14D8"/>
    <w:rsid w:val="007C15BC"/>
    <w:rsid w:val="007C17F5"/>
    <w:rsid w:val="007C1B5B"/>
    <w:rsid w:val="007C1CBB"/>
    <w:rsid w:val="007C1E66"/>
    <w:rsid w:val="007C1F84"/>
    <w:rsid w:val="007C20B1"/>
    <w:rsid w:val="007C218E"/>
    <w:rsid w:val="007C24D2"/>
    <w:rsid w:val="007C2656"/>
    <w:rsid w:val="007C2670"/>
    <w:rsid w:val="007C26AC"/>
    <w:rsid w:val="007C2898"/>
    <w:rsid w:val="007C2A1C"/>
    <w:rsid w:val="007C2C2D"/>
    <w:rsid w:val="007C2C37"/>
    <w:rsid w:val="007C2C77"/>
    <w:rsid w:val="007C2D67"/>
    <w:rsid w:val="007C2E76"/>
    <w:rsid w:val="007C3096"/>
    <w:rsid w:val="007C30E0"/>
    <w:rsid w:val="007C31CA"/>
    <w:rsid w:val="007C32B0"/>
    <w:rsid w:val="007C341D"/>
    <w:rsid w:val="007C346A"/>
    <w:rsid w:val="007C36E7"/>
    <w:rsid w:val="007C3A4F"/>
    <w:rsid w:val="007C3C83"/>
    <w:rsid w:val="007C3F13"/>
    <w:rsid w:val="007C423B"/>
    <w:rsid w:val="007C42CE"/>
    <w:rsid w:val="007C4395"/>
    <w:rsid w:val="007C439E"/>
    <w:rsid w:val="007C45BB"/>
    <w:rsid w:val="007C4611"/>
    <w:rsid w:val="007C48FB"/>
    <w:rsid w:val="007C4908"/>
    <w:rsid w:val="007C4CB0"/>
    <w:rsid w:val="007C4CC2"/>
    <w:rsid w:val="007C51BF"/>
    <w:rsid w:val="007C51EA"/>
    <w:rsid w:val="007C5449"/>
    <w:rsid w:val="007C56E5"/>
    <w:rsid w:val="007C5808"/>
    <w:rsid w:val="007C5960"/>
    <w:rsid w:val="007C5A80"/>
    <w:rsid w:val="007C5F7F"/>
    <w:rsid w:val="007C62A1"/>
    <w:rsid w:val="007C64FB"/>
    <w:rsid w:val="007C6D06"/>
    <w:rsid w:val="007C70AA"/>
    <w:rsid w:val="007C70B9"/>
    <w:rsid w:val="007C71EB"/>
    <w:rsid w:val="007C7373"/>
    <w:rsid w:val="007C740C"/>
    <w:rsid w:val="007C764E"/>
    <w:rsid w:val="007C79C2"/>
    <w:rsid w:val="007C79EC"/>
    <w:rsid w:val="007D02B8"/>
    <w:rsid w:val="007D09C5"/>
    <w:rsid w:val="007D0A77"/>
    <w:rsid w:val="007D0A8B"/>
    <w:rsid w:val="007D0CC6"/>
    <w:rsid w:val="007D1248"/>
    <w:rsid w:val="007D12FC"/>
    <w:rsid w:val="007D151D"/>
    <w:rsid w:val="007D1582"/>
    <w:rsid w:val="007D1595"/>
    <w:rsid w:val="007D15B4"/>
    <w:rsid w:val="007D1773"/>
    <w:rsid w:val="007D1B4B"/>
    <w:rsid w:val="007D1F00"/>
    <w:rsid w:val="007D1FB1"/>
    <w:rsid w:val="007D1FB9"/>
    <w:rsid w:val="007D2057"/>
    <w:rsid w:val="007D21B8"/>
    <w:rsid w:val="007D232B"/>
    <w:rsid w:val="007D23AD"/>
    <w:rsid w:val="007D242F"/>
    <w:rsid w:val="007D246C"/>
    <w:rsid w:val="007D2478"/>
    <w:rsid w:val="007D257F"/>
    <w:rsid w:val="007D25EC"/>
    <w:rsid w:val="007D2863"/>
    <w:rsid w:val="007D299E"/>
    <w:rsid w:val="007D2F57"/>
    <w:rsid w:val="007D2F84"/>
    <w:rsid w:val="007D347C"/>
    <w:rsid w:val="007D36E0"/>
    <w:rsid w:val="007D3719"/>
    <w:rsid w:val="007D38A7"/>
    <w:rsid w:val="007D3A08"/>
    <w:rsid w:val="007D3E58"/>
    <w:rsid w:val="007D4097"/>
    <w:rsid w:val="007D42B8"/>
    <w:rsid w:val="007D4326"/>
    <w:rsid w:val="007D460E"/>
    <w:rsid w:val="007D4D82"/>
    <w:rsid w:val="007D4F06"/>
    <w:rsid w:val="007D503D"/>
    <w:rsid w:val="007D50DB"/>
    <w:rsid w:val="007D50FA"/>
    <w:rsid w:val="007D5175"/>
    <w:rsid w:val="007D52FE"/>
    <w:rsid w:val="007D53E6"/>
    <w:rsid w:val="007D58D9"/>
    <w:rsid w:val="007D59EB"/>
    <w:rsid w:val="007D5A14"/>
    <w:rsid w:val="007D5C45"/>
    <w:rsid w:val="007D5C53"/>
    <w:rsid w:val="007D619E"/>
    <w:rsid w:val="007D62B2"/>
    <w:rsid w:val="007D62F2"/>
    <w:rsid w:val="007D65D4"/>
    <w:rsid w:val="007D67BA"/>
    <w:rsid w:val="007D682F"/>
    <w:rsid w:val="007D6852"/>
    <w:rsid w:val="007D6F1C"/>
    <w:rsid w:val="007D6FAB"/>
    <w:rsid w:val="007D70AA"/>
    <w:rsid w:val="007D7507"/>
    <w:rsid w:val="007D752D"/>
    <w:rsid w:val="007D7F6E"/>
    <w:rsid w:val="007D7FD0"/>
    <w:rsid w:val="007D7FD6"/>
    <w:rsid w:val="007E010C"/>
    <w:rsid w:val="007E0378"/>
    <w:rsid w:val="007E048D"/>
    <w:rsid w:val="007E0935"/>
    <w:rsid w:val="007E09DF"/>
    <w:rsid w:val="007E0B38"/>
    <w:rsid w:val="007E0CE6"/>
    <w:rsid w:val="007E1447"/>
    <w:rsid w:val="007E151B"/>
    <w:rsid w:val="007E1B43"/>
    <w:rsid w:val="007E1CC1"/>
    <w:rsid w:val="007E1D60"/>
    <w:rsid w:val="007E1F15"/>
    <w:rsid w:val="007E1F47"/>
    <w:rsid w:val="007E2072"/>
    <w:rsid w:val="007E24CF"/>
    <w:rsid w:val="007E259A"/>
    <w:rsid w:val="007E278F"/>
    <w:rsid w:val="007E2A30"/>
    <w:rsid w:val="007E2CE0"/>
    <w:rsid w:val="007E3725"/>
    <w:rsid w:val="007E37E6"/>
    <w:rsid w:val="007E3B36"/>
    <w:rsid w:val="007E3B74"/>
    <w:rsid w:val="007E4480"/>
    <w:rsid w:val="007E4503"/>
    <w:rsid w:val="007E4899"/>
    <w:rsid w:val="007E4ABF"/>
    <w:rsid w:val="007E4BBC"/>
    <w:rsid w:val="007E4F4C"/>
    <w:rsid w:val="007E4F54"/>
    <w:rsid w:val="007E53E4"/>
    <w:rsid w:val="007E5472"/>
    <w:rsid w:val="007E550B"/>
    <w:rsid w:val="007E5742"/>
    <w:rsid w:val="007E575A"/>
    <w:rsid w:val="007E5BA7"/>
    <w:rsid w:val="007E5BC3"/>
    <w:rsid w:val="007E5CA2"/>
    <w:rsid w:val="007E61D6"/>
    <w:rsid w:val="007E6469"/>
    <w:rsid w:val="007E64DC"/>
    <w:rsid w:val="007E665C"/>
    <w:rsid w:val="007E6684"/>
    <w:rsid w:val="007E68D9"/>
    <w:rsid w:val="007E77E2"/>
    <w:rsid w:val="007E78B9"/>
    <w:rsid w:val="007E7963"/>
    <w:rsid w:val="007E7DEF"/>
    <w:rsid w:val="007E7E83"/>
    <w:rsid w:val="007F0242"/>
    <w:rsid w:val="007F0327"/>
    <w:rsid w:val="007F0690"/>
    <w:rsid w:val="007F0814"/>
    <w:rsid w:val="007F085A"/>
    <w:rsid w:val="007F0A95"/>
    <w:rsid w:val="007F0D38"/>
    <w:rsid w:val="007F0EB4"/>
    <w:rsid w:val="007F141F"/>
    <w:rsid w:val="007F166D"/>
    <w:rsid w:val="007F176D"/>
    <w:rsid w:val="007F1898"/>
    <w:rsid w:val="007F1919"/>
    <w:rsid w:val="007F1922"/>
    <w:rsid w:val="007F1AD8"/>
    <w:rsid w:val="007F1B52"/>
    <w:rsid w:val="007F1D46"/>
    <w:rsid w:val="007F1EA2"/>
    <w:rsid w:val="007F2174"/>
    <w:rsid w:val="007F2350"/>
    <w:rsid w:val="007F24DC"/>
    <w:rsid w:val="007F25C0"/>
    <w:rsid w:val="007F2A3D"/>
    <w:rsid w:val="007F2E05"/>
    <w:rsid w:val="007F2F79"/>
    <w:rsid w:val="007F3034"/>
    <w:rsid w:val="007F31AE"/>
    <w:rsid w:val="007F32E2"/>
    <w:rsid w:val="007F3923"/>
    <w:rsid w:val="007F3DFA"/>
    <w:rsid w:val="007F3F39"/>
    <w:rsid w:val="007F4116"/>
    <w:rsid w:val="007F421E"/>
    <w:rsid w:val="007F4432"/>
    <w:rsid w:val="007F44E9"/>
    <w:rsid w:val="007F4561"/>
    <w:rsid w:val="007F4A1A"/>
    <w:rsid w:val="007F4ADB"/>
    <w:rsid w:val="007F4CB5"/>
    <w:rsid w:val="007F51A5"/>
    <w:rsid w:val="007F52A9"/>
    <w:rsid w:val="007F554D"/>
    <w:rsid w:val="007F56AB"/>
    <w:rsid w:val="007F5A1A"/>
    <w:rsid w:val="007F5AAB"/>
    <w:rsid w:val="007F5C82"/>
    <w:rsid w:val="007F5CDE"/>
    <w:rsid w:val="007F5FA9"/>
    <w:rsid w:val="007F60E7"/>
    <w:rsid w:val="007F63D2"/>
    <w:rsid w:val="007F63E5"/>
    <w:rsid w:val="007F63FA"/>
    <w:rsid w:val="007F6957"/>
    <w:rsid w:val="007F69B1"/>
    <w:rsid w:val="007F6ABE"/>
    <w:rsid w:val="007F6E06"/>
    <w:rsid w:val="007F70A8"/>
    <w:rsid w:val="007F721D"/>
    <w:rsid w:val="007F750F"/>
    <w:rsid w:val="007F7573"/>
    <w:rsid w:val="007F758A"/>
    <w:rsid w:val="007F75C7"/>
    <w:rsid w:val="007F75E8"/>
    <w:rsid w:val="007F7689"/>
    <w:rsid w:val="0080063F"/>
    <w:rsid w:val="00800844"/>
    <w:rsid w:val="00800B0B"/>
    <w:rsid w:val="00800C48"/>
    <w:rsid w:val="00800C70"/>
    <w:rsid w:val="00800E4E"/>
    <w:rsid w:val="008015F4"/>
    <w:rsid w:val="0080164C"/>
    <w:rsid w:val="00801724"/>
    <w:rsid w:val="00801869"/>
    <w:rsid w:val="008019A4"/>
    <w:rsid w:val="00801CC2"/>
    <w:rsid w:val="00801E2A"/>
    <w:rsid w:val="00801FE1"/>
    <w:rsid w:val="00802009"/>
    <w:rsid w:val="00802037"/>
    <w:rsid w:val="00802081"/>
    <w:rsid w:val="0080227A"/>
    <w:rsid w:val="00802380"/>
    <w:rsid w:val="008023E9"/>
    <w:rsid w:val="008025DE"/>
    <w:rsid w:val="008026BF"/>
    <w:rsid w:val="00802774"/>
    <w:rsid w:val="008029EC"/>
    <w:rsid w:val="00802ADC"/>
    <w:rsid w:val="00802DF6"/>
    <w:rsid w:val="00803289"/>
    <w:rsid w:val="0080336F"/>
    <w:rsid w:val="00803608"/>
    <w:rsid w:val="0080364B"/>
    <w:rsid w:val="0080375E"/>
    <w:rsid w:val="00803E86"/>
    <w:rsid w:val="0080402C"/>
    <w:rsid w:val="00804183"/>
    <w:rsid w:val="00804282"/>
    <w:rsid w:val="008043B1"/>
    <w:rsid w:val="0080473E"/>
    <w:rsid w:val="00804DF5"/>
    <w:rsid w:val="00804F2B"/>
    <w:rsid w:val="00804F5C"/>
    <w:rsid w:val="00805126"/>
    <w:rsid w:val="00805226"/>
    <w:rsid w:val="008052EE"/>
    <w:rsid w:val="008059F8"/>
    <w:rsid w:val="00805ACB"/>
    <w:rsid w:val="0080637A"/>
    <w:rsid w:val="0080649C"/>
    <w:rsid w:val="00806620"/>
    <w:rsid w:val="00806697"/>
    <w:rsid w:val="00806956"/>
    <w:rsid w:val="008071A7"/>
    <w:rsid w:val="00807A0C"/>
    <w:rsid w:val="00807BEE"/>
    <w:rsid w:val="0081030D"/>
    <w:rsid w:val="0081038A"/>
    <w:rsid w:val="00810564"/>
    <w:rsid w:val="008105CD"/>
    <w:rsid w:val="0081069D"/>
    <w:rsid w:val="008106A0"/>
    <w:rsid w:val="008107D4"/>
    <w:rsid w:val="00810940"/>
    <w:rsid w:val="00810B8A"/>
    <w:rsid w:val="00810B9C"/>
    <w:rsid w:val="00810C7B"/>
    <w:rsid w:val="00810CE8"/>
    <w:rsid w:val="008114E8"/>
    <w:rsid w:val="008123B6"/>
    <w:rsid w:val="008125DA"/>
    <w:rsid w:val="00812901"/>
    <w:rsid w:val="00812E00"/>
    <w:rsid w:val="00813060"/>
    <w:rsid w:val="00813235"/>
    <w:rsid w:val="00813520"/>
    <w:rsid w:val="00813774"/>
    <w:rsid w:val="00813C9F"/>
    <w:rsid w:val="00813D1F"/>
    <w:rsid w:val="00813E94"/>
    <w:rsid w:val="00813F86"/>
    <w:rsid w:val="00814B2F"/>
    <w:rsid w:val="00814D33"/>
    <w:rsid w:val="0081515D"/>
    <w:rsid w:val="00815252"/>
    <w:rsid w:val="00815679"/>
    <w:rsid w:val="0081592D"/>
    <w:rsid w:val="00815C29"/>
    <w:rsid w:val="00815DF0"/>
    <w:rsid w:val="00816236"/>
    <w:rsid w:val="0081660A"/>
    <w:rsid w:val="0081671C"/>
    <w:rsid w:val="00816A40"/>
    <w:rsid w:val="00816CE1"/>
    <w:rsid w:val="0081732C"/>
    <w:rsid w:val="0081736F"/>
    <w:rsid w:val="0081738C"/>
    <w:rsid w:val="00817527"/>
    <w:rsid w:val="0081775D"/>
    <w:rsid w:val="0081789E"/>
    <w:rsid w:val="00817FE2"/>
    <w:rsid w:val="0082002C"/>
    <w:rsid w:val="0082036A"/>
    <w:rsid w:val="008206A4"/>
    <w:rsid w:val="00820827"/>
    <w:rsid w:val="008208F3"/>
    <w:rsid w:val="00820BF5"/>
    <w:rsid w:val="00820E1C"/>
    <w:rsid w:val="00821355"/>
    <w:rsid w:val="0082140D"/>
    <w:rsid w:val="0082144D"/>
    <w:rsid w:val="00821578"/>
    <w:rsid w:val="008220D2"/>
    <w:rsid w:val="00822120"/>
    <w:rsid w:val="008223B0"/>
    <w:rsid w:val="008225D1"/>
    <w:rsid w:val="008226B9"/>
    <w:rsid w:val="00822776"/>
    <w:rsid w:val="00822841"/>
    <w:rsid w:val="00822865"/>
    <w:rsid w:val="00822B7A"/>
    <w:rsid w:val="00822DDD"/>
    <w:rsid w:val="00822F79"/>
    <w:rsid w:val="008230FF"/>
    <w:rsid w:val="0082311A"/>
    <w:rsid w:val="008233FA"/>
    <w:rsid w:val="00823462"/>
    <w:rsid w:val="008234CA"/>
    <w:rsid w:val="008236BA"/>
    <w:rsid w:val="00823858"/>
    <w:rsid w:val="00823A97"/>
    <w:rsid w:val="00823A9E"/>
    <w:rsid w:val="00823D30"/>
    <w:rsid w:val="00823DAA"/>
    <w:rsid w:val="00823F6F"/>
    <w:rsid w:val="00823F79"/>
    <w:rsid w:val="0082406F"/>
    <w:rsid w:val="00824098"/>
    <w:rsid w:val="00824360"/>
    <w:rsid w:val="008244EC"/>
    <w:rsid w:val="00824521"/>
    <w:rsid w:val="00824687"/>
    <w:rsid w:val="00824A49"/>
    <w:rsid w:val="00824D28"/>
    <w:rsid w:val="00824DF9"/>
    <w:rsid w:val="008255D4"/>
    <w:rsid w:val="008255DA"/>
    <w:rsid w:val="00825615"/>
    <w:rsid w:val="00825946"/>
    <w:rsid w:val="00825A97"/>
    <w:rsid w:val="00825C5C"/>
    <w:rsid w:val="00825C63"/>
    <w:rsid w:val="00825F2E"/>
    <w:rsid w:val="00825F3D"/>
    <w:rsid w:val="0082600C"/>
    <w:rsid w:val="00826020"/>
    <w:rsid w:val="008261C5"/>
    <w:rsid w:val="008263CB"/>
    <w:rsid w:val="008265FC"/>
    <w:rsid w:val="00826699"/>
    <w:rsid w:val="00826C3B"/>
    <w:rsid w:val="00826FEC"/>
    <w:rsid w:val="008273CB"/>
    <w:rsid w:val="00827476"/>
    <w:rsid w:val="0082797D"/>
    <w:rsid w:val="00827C90"/>
    <w:rsid w:val="00827EA8"/>
    <w:rsid w:val="008305A5"/>
    <w:rsid w:val="008306F8"/>
    <w:rsid w:val="0083071E"/>
    <w:rsid w:val="0083076C"/>
    <w:rsid w:val="0083078F"/>
    <w:rsid w:val="008308C6"/>
    <w:rsid w:val="008309D8"/>
    <w:rsid w:val="00830A23"/>
    <w:rsid w:val="008313A0"/>
    <w:rsid w:val="008314B9"/>
    <w:rsid w:val="008315C1"/>
    <w:rsid w:val="00831B8D"/>
    <w:rsid w:val="00831C5E"/>
    <w:rsid w:val="00831D1F"/>
    <w:rsid w:val="00831E05"/>
    <w:rsid w:val="00831E13"/>
    <w:rsid w:val="0083224A"/>
    <w:rsid w:val="00832271"/>
    <w:rsid w:val="008327F5"/>
    <w:rsid w:val="008328D7"/>
    <w:rsid w:val="00832AA0"/>
    <w:rsid w:val="00832D0E"/>
    <w:rsid w:val="00832EE1"/>
    <w:rsid w:val="00833008"/>
    <w:rsid w:val="0083300F"/>
    <w:rsid w:val="00833360"/>
    <w:rsid w:val="00833397"/>
    <w:rsid w:val="008333A6"/>
    <w:rsid w:val="00833A26"/>
    <w:rsid w:val="00833CA2"/>
    <w:rsid w:val="00833DD3"/>
    <w:rsid w:val="00834704"/>
    <w:rsid w:val="00834B73"/>
    <w:rsid w:val="00834CEE"/>
    <w:rsid w:val="00834E12"/>
    <w:rsid w:val="008354FF"/>
    <w:rsid w:val="0083554F"/>
    <w:rsid w:val="0083558A"/>
    <w:rsid w:val="00835648"/>
    <w:rsid w:val="0083569C"/>
    <w:rsid w:val="0083588D"/>
    <w:rsid w:val="008358A9"/>
    <w:rsid w:val="0083595E"/>
    <w:rsid w:val="00835C80"/>
    <w:rsid w:val="00835DC2"/>
    <w:rsid w:val="00835EF5"/>
    <w:rsid w:val="00835F2A"/>
    <w:rsid w:val="00835FDA"/>
    <w:rsid w:val="00836581"/>
    <w:rsid w:val="0083669C"/>
    <w:rsid w:val="00836751"/>
    <w:rsid w:val="00836B1D"/>
    <w:rsid w:val="00836EFE"/>
    <w:rsid w:val="0083723A"/>
    <w:rsid w:val="008372F1"/>
    <w:rsid w:val="0083739E"/>
    <w:rsid w:val="0083768C"/>
    <w:rsid w:val="008376FB"/>
    <w:rsid w:val="008379A0"/>
    <w:rsid w:val="00837A8F"/>
    <w:rsid w:val="00837B26"/>
    <w:rsid w:val="00837F26"/>
    <w:rsid w:val="00840036"/>
    <w:rsid w:val="008407ED"/>
    <w:rsid w:val="0084083E"/>
    <w:rsid w:val="008409C8"/>
    <w:rsid w:val="00840A01"/>
    <w:rsid w:val="00841867"/>
    <w:rsid w:val="00841C9B"/>
    <w:rsid w:val="00841EB8"/>
    <w:rsid w:val="00842007"/>
    <w:rsid w:val="00842344"/>
    <w:rsid w:val="00842856"/>
    <w:rsid w:val="008428D5"/>
    <w:rsid w:val="00842DB7"/>
    <w:rsid w:val="00842E99"/>
    <w:rsid w:val="008430F6"/>
    <w:rsid w:val="0084335F"/>
    <w:rsid w:val="008437E1"/>
    <w:rsid w:val="00843E7F"/>
    <w:rsid w:val="00843F4D"/>
    <w:rsid w:val="008441EB"/>
    <w:rsid w:val="00844223"/>
    <w:rsid w:val="00844648"/>
    <w:rsid w:val="00844690"/>
    <w:rsid w:val="0084485A"/>
    <w:rsid w:val="00844AAC"/>
    <w:rsid w:val="00844ABE"/>
    <w:rsid w:val="00844B7C"/>
    <w:rsid w:val="00844D33"/>
    <w:rsid w:val="00844F85"/>
    <w:rsid w:val="00844FC5"/>
    <w:rsid w:val="008452E1"/>
    <w:rsid w:val="00845313"/>
    <w:rsid w:val="008454BB"/>
    <w:rsid w:val="008455C5"/>
    <w:rsid w:val="00845B4B"/>
    <w:rsid w:val="00845CE5"/>
    <w:rsid w:val="00845DB5"/>
    <w:rsid w:val="00845E4D"/>
    <w:rsid w:val="00845F9C"/>
    <w:rsid w:val="00846214"/>
    <w:rsid w:val="00846552"/>
    <w:rsid w:val="0084665B"/>
    <w:rsid w:val="00846698"/>
    <w:rsid w:val="0084683C"/>
    <w:rsid w:val="0084691E"/>
    <w:rsid w:val="008469E2"/>
    <w:rsid w:val="00846A6A"/>
    <w:rsid w:val="00846E9A"/>
    <w:rsid w:val="00846FE2"/>
    <w:rsid w:val="00847156"/>
    <w:rsid w:val="00847572"/>
    <w:rsid w:val="00847670"/>
    <w:rsid w:val="0084779A"/>
    <w:rsid w:val="0084783D"/>
    <w:rsid w:val="00847AAD"/>
    <w:rsid w:val="00847B32"/>
    <w:rsid w:val="00847C0A"/>
    <w:rsid w:val="0085019D"/>
    <w:rsid w:val="0085036A"/>
    <w:rsid w:val="008503B1"/>
    <w:rsid w:val="008503BF"/>
    <w:rsid w:val="008503F2"/>
    <w:rsid w:val="008505C0"/>
    <w:rsid w:val="00850B13"/>
    <w:rsid w:val="00850C53"/>
    <w:rsid w:val="00850C88"/>
    <w:rsid w:val="00850F45"/>
    <w:rsid w:val="00851005"/>
    <w:rsid w:val="0085106C"/>
    <w:rsid w:val="008510BE"/>
    <w:rsid w:val="0085124B"/>
    <w:rsid w:val="00851426"/>
    <w:rsid w:val="008514A1"/>
    <w:rsid w:val="008516EE"/>
    <w:rsid w:val="00851892"/>
    <w:rsid w:val="00851BEC"/>
    <w:rsid w:val="00851D05"/>
    <w:rsid w:val="00852570"/>
    <w:rsid w:val="008527A2"/>
    <w:rsid w:val="008528FE"/>
    <w:rsid w:val="00852988"/>
    <w:rsid w:val="00852B67"/>
    <w:rsid w:val="00852B91"/>
    <w:rsid w:val="00852D4A"/>
    <w:rsid w:val="0085302E"/>
    <w:rsid w:val="00853094"/>
    <w:rsid w:val="008530E1"/>
    <w:rsid w:val="008530FE"/>
    <w:rsid w:val="00853143"/>
    <w:rsid w:val="0085323C"/>
    <w:rsid w:val="00853687"/>
    <w:rsid w:val="008536DB"/>
    <w:rsid w:val="0085373E"/>
    <w:rsid w:val="00853979"/>
    <w:rsid w:val="00853C1C"/>
    <w:rsid w:val="008541E5"/>
    <w:rsid w:val="0085421F"/>
    <w:rsid w:val="0085445A"/>
    <w:rsid w:val="0085456B"/>
    <w:rsid w:val="008547E0"/>
    <w:rsid w:val="008549F6"/>
    <w:rsid w:val="008550EC"/>
    <w:rsid w:val="008551EE"/>
    <w:rsid w:val="008552D9"/>
    <w:rsid w:val="00855591"/>
    <w:rsid w:val="00855B0F"/>
    <w:rsid w:val="00855B93"/>
    <w:rsid w:val="0085620D"/>
    <w:rsid w:val="0085638C"/>
    <w:rsid w:val="00856679"/>
    <w:rsid w:val="00856AEC"/>
    <w:rsid w:val="00856D8E"/>
    <w:rsid w:val="0085725D"/>
    <w:rsid w:val="00857451"/>
    <w:rsid w:val="008574FB"/>
    <w:rsid w:val="00857512"/>
    <w:rsid w:val="008575F4"/>
    <w:rsid w:val="008576CD"/>
    <w:rsid w:val="008576F0"/>
    <w:rsid w:val="00857C54"/>
    <w:rsid w:val="0086024B"/>
    <w:rsid w:val="0086065F"/>
    <w:rsid w:val="00860741"/>
    <w:rsid w:val="0086075D"/>
    <w:rsid w:val="00860870"/>
    <w:rsid w:val="00860B42"/>
    <w:rsid w:val="00860E3F"/>
    <w:rsid w:val="00861267"/>
    <w:rsid w:val="00861279"/>
    <w:rsid w:val="008613F7"/>
    <w:rsid w:val="008618B2"/>
    <w:rsid w:val="00861AB2"/>
    <w:rsid w:val="00862013"/>
    <w:rsid w:val="008620A6"/>
    <w:rsid w:val="008623EC"/>
    <w:rsid w:val="00862650"/>
    <w:rsid w:val="0086279E"/>
    <w:rsid w:val="00862C2A"/>
    <w:rsid w:val="00862E39"/>
    <w:rsid w:val="00863195"/>
    <w:rsid w:val="008634CF"/>
    <w:rsid w:val="0086388D"/>
    <w:rsid w:val="00863902"/>
    <w:rsid w:val="008639AB"/>
    <w:rsid w:val="00863D73"/>
    <w:rsid w:val="00863EC3"/>
    <w:rsid w:val="00863F31"/>
    <w:rsid w:val="008646F2"/>
    <w:rsid w:val="00864A0E"/>
    <w:rsid w:val="00864AD8"/>
    <w:rsid w:val="00865599"/>
    <w:rsid w:val="008655C2"/>
    <w:rsid w:val="008655D0"/>
    <w:rsid w:val="008656D5"/>
    <w:rsid w:val="0086594F"/>
    <w:rsid w:val="00865A64"/>
    <w:rsid w:val="00865D81"/>
    <w:rsid w:val="00865EBD"/>
    <w:rsid w:val="00865F22"/>
    <w:rsid w:val="00866195"/>
    <w:rsid w:val="00866217"/>
    <w:rsid w:val="008666CE"/>
    <w:rsid w:val="0086691A"/>
    <w:rsid w:val="00866923"/>
    <w:rsid w:val="00866B60"/>
    <w:rsid w:val="00866BE1"/>
    <w:rsid w:val="00866D21"/>
    <w:rsid w:val="00866DFE"/>
    <w:rsid w:val="00866E11"/>
    <w:rsid w:val="00867173"/>
    <w:rsid w:val="0086723E"/>
    <w:rsid w:val="00867299"/>
    <w:rsid w:val="008672F5"/>
    <w:rsid w:val="00867336"/>
    <w:rsid w:val="008674B2"/>
    <w:rsid w:val="00867B32"/>
    <w:rsid w:val="00867CED"/>
    <w:rsid w:val="00867D63"/>
    <w:rsid w:val="00867EED"/>
    <w:rsid w:val="00870CEF"/>
    <w:rsid w:val="00870DB3"/>
    <w:rsid w:val="0087136F"/>
    <w:rsid w:val="008713CC"/>
    <w:rsid w:val="008714E6"/>
    <w:rsid w:val="008717FB"/>
    <w:rsid w:val="00871890"/>
    <w:rsid w:val="0087191B"/>
    <w:rsid w:val="008719A4"/>
    <w:rsid w:val="008719D4"/>
    <w:rsid w:val="00871BB7"/>
    <w:rsid w:val="00871C28"/>
    <w:rsid w:val="00871DAF"/>
    <w:rsid w:val="00871F85"/>
    <w:rsid w:val="00872025"/>
    <w:rsid w:val="008728EB"/>
    <w:rsid w:val="00872F7B"/>
    <w:rsid w:val="00873329"/>
    <w:rsid w:val="0087366F"/>
    <w:rsid w:val="0087374A"/>
    <w:rsid w:val="008738D7"/>
    <w:rsid w:val="0087390C"/>
    <w:rsid w:val="00873A9D"/>
    <w:rsid w:val="00873FD9"/>
    <w:rsid w:val="008741E9"/>
    <w:rsid w:val="008744CF"/>
    <w:rsid w:val="00874B5B"/>
    <w:rsid w:val="00874B60"/>
    <w:rsid w:val="00874D14"/>
    <w:rsid w:val="00874FF4"/>
    <w:rsid w:val="008750D2"/>
    <w:rsid w:val="00875675"/>
    <w:rsid w:val="00875924"/>
    <w:rsid w:val="00875B69"/>
    <w:rsid w:val="008761A1"/>
    <w:rsid w:val="0087620E"/>
    <w:rsid w:val="008763F7"/>
    <w:rsid w:val="008765C0"/>
    <w:rsid w:val="008766C0"/>
    <w:rsid w:val="00876735"/>
    <w:rsid w:val="00876B82"/>
    <w:rsid w:val="00876DCE"/>
    <w:rsid w:val="00876E19"/>
    <w:rsid w:val="0087725D"/>
    <w:rsid w:val="00877262"/>
    <w:rsid w:val="00877277"/>
    <w:rsid w:val="008772AD"/>
    <w:rsid w:val="008772E5"/>
    <w:rsid w:val="008773AC"/>
    <w:rsid w:val="0087779F"/>
    <w:rsid w:val="00877DC5"/>
    <w:rsid w:val="008800D1"/>
    <w:rsid w:val="00880563"/>
    <w:rsid w:val="00880BC5"/>
    <w:rsid w:val="00880D0F"/>
    <w:rsid w:val="00880EAC"/>
    <w:rsid w:val="0088155C"/>
    <w:rsid w:val="00881689"/>
    <w:rsid w:val="008817FA"/>
    <w:rsid w:val="00881875"/>
    <w:rsid w:val="00881968"/>
    <w:rsid w:val="00881C98"/>
    <w:rsid w:val="008820C9"/>
    <w:rsid w:val="00882339"/>
    <w:rsid w:val="00882500"/>
    <w:rsid w:val="00882518"/>
    <w:rsid w:val="008826A9"/>
    <w:rsid w:val="008827ED"/>
    <w:rsid w:val="0088290A"/>
    <w:rsid w:val="00882B0C"/>
    <w:rsid w:val="00882B4D"/>
    <w:rsid w:val="00882E72"/>
    <w:rsid w:val="00882FA3"/>
    <w:rsid w:val="00882FA5"/>
    <w:rsid w:val="008834A6"/>
    <w:rsid w:val="00883623"/>
    <w:rsid w:val="00883646"/>
    <w:rsid w:val="00883A51"/>
    <w:rsid w:val="00883D25"/>
    <w:rsid w:val="00883E6F"/>
    <w:rsid w:val="0088415A"/>
    <w:rsid w:val="00884317"/>
    <w:rsid w:val="0088487D"/>
    <w:rsid w:val="00884953"/>
    <w:rsid w:val="00884AAB"/>
    <w:rsid w:val="00884AFB"/>
    <w:rsid w:val="00884B6A"/>
    <w:rsid w:val="00884B99"/>
    <w:rsid w:val="00884BEB"/>
    <w:rsid w:val="00884C4A"/>
    <w:rsid w:val="00884EEE"/>
    <w:rsid w:val="0088539C"/>
    <w:rsid w:val="008854AA"/>
    <w:rsid w:val="00885B5C"/>
    <w:rsid w:val="00885BBA"/>
    <w:rsid w:val="00885BDB"/>
    <w:rsid w:val="00886278"/>
    <w:rsid w:val="008862B4"/>
    <w:rsid w:val="008864A3"/>
    <w:rsid w:val="00886E4F"/>
    <w:rsid w:val="00886ED9"/>
    <w:rsid w:val="00887018"/>
    <w:rsid w:val="008870FB"/>
    <w:rsid w:val="00887285"/>
    <w:rsid w:val="00887387"/>
    <w:rsid w:val="00887750"/>
    <w:rsid w:val="008879F0"/>
    <w:rsid w:val="00887D89"/>
    <w:rsid w:val="00887DF6"/>
    <w:rsid w:val="00887F44"/>
    <w:rsid w:val="00887FDB"/>
    <w:rsid w:val="0089019E"/>
    <w:rsid w:val="008901EF"/>
    <w:rsid w:val="008905FD"/>
    <w:rsid w:val="0089069D"/>
    <w:rsid w:val="008907A6"/>
    <w:rsid w:val="00890BC6"/>
    <w:rsid w:val="00890C34"/>
    <w:rsid w:val="0089125F"/>
    <w:rsid w:val="00891260"/>
    <w:rsid w:val="008914E3"/>
    <w:rsid w:val="00891937"/>
    <w:rsid w:val="00891AC9"/>
    <w:rsid w:val="00891CB2"/>
    <w:rsid w:val="00891D06"/>
    <w:rsid w:val="00891E28"/>
    <w:rsid w:val="00891E82"/>
    <w:rsid w:val="00892127"/>
    <w:rsid w:val="00892513"/>
    <w:rsid w:val="0089291E"/>
    <w:rsid w:val="00893044"/>
    <w:rsid w:val="008930F2"/>
    <w:rsid w:val="0089322C"/>
    <w:rsid w:val="008934C6"/>
    <w:rsid w:val="008937AE"/>
    <w:rsid w:val="00893F0D"/>
    <w:rsid w:val="00893F45"/>
    <w:rsid w:val="00893FF2"/>
    <w:rsid w:val="0089404B"/>
    <w:rsid w:val="008943D1"/>
    <w:rsid w:val="008944B8"/>
    <w:rsid w:val="008945FC"/>
    <w:rsid w:val="008946DA"/>
    <w:rsid w:val="0089502D"/>
    <w:rsid w:val="008950D5"/>
    <w:rsid w:val="008950F7"/>
    <w:rsid w:val="00895511"/>
    <w:rsid w:val="008959A8"/>
    <w:rsid w:val="008959CB"/>
    <w:rsid w:val="00895D1A"/>
    <w:rsid w:val="00895EAD"/>
    <w:rsid w:val="00896299"/>
    <w:rsid w:val="008965B7"/>
    <w:rsid w:val="0089675E"/>
    <w:rsid w:val="0089677D"/>
    <w:rsid w:val="00896875"/>
    <w:rsid w:val="00896905"/>
    <w:rsid w:val="00896A4E"/>
    <w:rsid w:val="00896AFD"/>
    <w:rsid w:val="00896B9D"/>
    <w:rsid w:val="00896C0F"/>
    <w:rsid w:val="00896C18"/>
    <w:rsid w:val="00896DD3"/>
    <w:rsid w:val="00896F8A"/>
    <w:rsid w:val="00897266"/>
    <w:rsid w:val="008972AA"/>
    <w:rsid w:val="008973F1"/>
    <w:rsid w:val="008A007C"/>
    <w:rsid w:val="008A0372"/>
    <w:rsid w:val="008A0A07"/>
    <w:rsid w:val="008A0DE6"/>
    <w:rsid w:val="008A1198"/>
    <w:rsid w:val="008A1278"/>
    <w:rsid w:val="008A1531"/>
    <w:rsid w:val="008A167A"/>
    <w:rsid w:val="008A1908"/>
    <w:rsid w:val="008A1E19"/>
    <w:rsid w:val="008A20D7"/>
    <w:rsid w:val="008A2105"/>
    <w:rsid w:val="008A219E"/>
    <w:rsid w:val="008A25E6"/>
    <w:rsid w:val="008A2654"/>
    <w:rsid w:val="008A26AE"/>
    <w:rsid w:val="008A270C"/>
    <w:rsid w:val="008A27A6"/>
    <w:rsid w:val="008A2832"/>
    <w:rsid w:val="008A2AD9"/>
    <w:rsid w:val="008A2E8A"/>
    <w:rsid w:val="008A2F4C"/>
    <w:rsid w:val="008A3032"/>
    <w:rsid w:val="008A329C"/>
    <w:rsid w:val="008A33C4"/>
    <w:rsid w:val="008A35B9"/>
    <w:rsid w:val="008A3C18"/>
    <w:rsid w:val="008A3CF1"/>
    <w:rsid w:val="008A3D0B"/>
    <w:rsid w:val="008A3DE9"/>
    <w:rsid w:val="008A3F92"/>
    <w:rsid w:val="008A438F"/>
    <w:rsid w:val="008A4647"/>
    <w:rsid w:val="008A46FF"/>
    <w:rsid w:val="008A4A56"/>
    <w:rsid w:val="008A4AA3"/>
    <w:rsid w:val="008A4AB9"/>
    <w:rsid w:val="008A4C6C"/>
    <w:rsid w:val="008A4F2F"/>
    <w:rsid w:val="008A4F60"/>
    <w:rsid w:val="008A4FB3"/>
    <w:rsid w:val="008A50A6"/>
    <w:rsid w:val="008A5124"/>
    <w:rsid w:val="008A5133"/>
    <w:rsid w:val="008A5695"/>
    <w:rsid w:val="008A56B0"/>
    <w:rsid w:val="008A5796"/>
    <w:rsid w:val="008A5A8F"/>
    <w:rsid w:val="008A5AAD"/>
    <w:rsid w:val="008A6294"/>
    <w:rsid w:val="008A6425"/>
    <w:rsid w:val="008A6BE0"/>
    <w:rsid w:val="008A6BF0"/>
    <w:rsid w:val="008A6CD3"/>
    <w:rsid w:val="008A6CF3"/>
    <w:rsid w:val="008A6E26"/>
    <w:rsid w:val="008A72E5"/>
    <w:rsid w:val="008A77DE"/>
    <w:rsid w:val="008A78B1"/>
    <w:rsid w:val="008A7905"/>
    <w:rsid w:val="008A7B39"/>
    <w:rsid w:val="008A7C9E"/>
    <w:rsid w:val="008A7FE4"/>
    <w:rsid w:val="008B0270"/>
    <w:rsid w:val="008B02E8"/>
    <w:rsid w:val="008B0320"/>
    <w:rsid w:val="008B0593"/>
    <w:rsid w:val="008B07C1"/>
    <w:rsid w:val="008B0946"/>
    <w:rsid w:val="008B0A3B"/>
    <w:rsid w:val="008B0A8E"/>
    <w:rsid w:val="008B0B39"/>
    <w:rsid w:val="008B0FB8"/>
    <w:rsid w:val="008B0FDF"/>
    <w:rsid w:val="008B11D4"/>
    <w:rsid w:val="008B1271"/>
    <w:rsid w:val="008B15D0"/>
    <w:rsid w:val="008B1A8C"/>
    <w:rsid w:val="008B1D86"/>
    <w:rsid w:val="008B201A"/>
    <w:rsid w:val="008B2303"/>
    <w:rsid w:val="008B23E4"/>
    <w:rsid w:val="008B2978"/>
    <w:rsid w:val="008B298A"/>
    <w:rsid w:val="008B2EDE"/>
    <w:rsid w:val="008B32D5"/>
    <w:rsid w:val="008B34E9"/>
    <w:rsid w:val="008B367A"/>
    <w:rsid w:val="008B40EC"/>
    <w:rsid w:val="008B4105"/>
    <w:rsid w:val="008B4144"/>
    <w:rsid w:val="008B4258"/>
    <w:rsid w:val="008B448A"/>
    <w:rsid w:val="008B4884"/>
    <w:rsid w:val="008B48D2"/>
    <w:rsid w:val="008B4D0E"/>
    <w:rsid w:val="008B4D50"/>
    <w:rsid w:val="008B5000"/>
    <w:rsid w:val="008B50E1"/>
    <w:rsid w:val="008B526F"/>
    <w:rsid w:val="008B52FA"/>
    <w:rsid w:val="008B552E"/>
    <w:rsid w:val="008B57CD"/>
    <w:rsid w:val="008B5836"/>
    <w:rsid w:val="008B5B20"/>
    <w:rsid w:val="008B5E0A"/>
    <w:rsid w:val="008B602F"/>
    <w:rsid w:val="008B61E7"/>
    <w:rsid w:val="008B62AF"/>
    <w:rsid w:val="008B65EB"/>
    <w:rsid w:val="008B6A87"/>
    <w:rsid w:val="008B6AD6"/>
    <w:rsid w:val="008B6F38"/>
    <w:rsid w:val="008B70E1"/>
    <w:rsid w:val="008B71E5"/>
    <w:rsid w:val="008B71FF"/>
    <w:rsid w:val="008B72A1"/>
    <w:rsid w:val="008B73FC"/>
    <w:rsid w:val="008B7469"/>
    <w:rsid w:val="008B747D"/>
    <w:rsid w:val="008B766C"/>
    <w:rsid w:val="008B78D2"/>
    <w:rsid w:val="008B7B5F"/>
    <w:rsid w:val="008B7DC8"/>
    <w:rsid w:val="008B7E74"/>
    <w:rsid w:val="008C012D"/>
    <w:rsid w:val="008C01B0"/>
    <w:rsid w:val="008C05DB"/>
    <w:rsid w:val="008C093E"/>
    <w:rsid w:val="008C099B"/>
    <w:rsid w:val="008C0B06"/>
    <w:rsid w:val="008C0CD1"/>
    <w:rsid w:val="008C1166"/>
    <w:rsid w:val="008C14AC"/>
    <w:rsid w:val="008C15A8"/>
    <w:rsid w:val="008C17FD"/>
    <w:rsid w:val="008C1B35"/>
    <w:rsid w:val="008C1BD6"/>
    <w:rsid w:val="008C1D38"/>
    <w:rsid w:val="008C1DDF"/>
    <w:rsid w:val="008C1E81"/>
    <w:rsid w:val="008C1FE8"/>
    <w:rsid w:val="008C247D"/>
    <w:rsid w:val="008C24A3"/>
    <w:rsid w:val="008C251A"/>
    <w:rsid w:val="008C25CF"/>
    <w:rsid w:val="008C2607"/>
    <w:rsid w:val="008C298D"/>
    <w:rsid w:val="008C2C61"/>
    <w:rsid w:val="008C2ECE"/>
    <w:rsid w:val="008C34C8"/>
    <w:rsid w:val="008C3603"/>
    <w:rsid w:val="008C3716"/>
    <w:rsid w:val="008C3D17"/>
    <w:rsid w:val="008C3F83"/>
    <w:rsid w:val="008C4076"/>
    <w:rsid w:val="008C41AD"/>
    <w:rsid w:val="008C4204"/>
    <w:rsid w:val="008C4463"/>
    <w:rsid w:val="008C461D"/>
    <w:rsid w:val="008C4A29"/>
    <w:rsid w:val="008C4B50"/>
    <w:rsid w:val="008C4C46"/>
    <w:rsid w:val="008C505B"/>
    <w:rsid w:val="008C53E7"/>
    <w:rsid w:val="008C542D"/>
    <w:rsid w:val="008C5762"/>
    <w:rsid w:val="008C586E"/>
    <w:rsid w:val="008C5AF0"/>
    <w:rsid w:val="008C5D1F"/>
    <w:rsid w:val="008C5D73"/>
    <w:rsid w:val="008C5EA2"/>
    <w:rsid w:val="008C6103"/>
    <w:rsid w:val="008C612E"/>
    <w:rsid w:val="008C66F9"/>
    <w:rsid w:val="008C687F"/>
    <w:rsid w:val="008C68F7"/>
    <w:rsid w:val="008C6A1B"/>
    <w:rsid w:val="008C6BC0"/>
    <w:rsid w:val="008C6CD6"/>
    <w:rsid w:val="008C6D23"/>
    <w:rsid w:val="008C6EFE"/>
    <w:rsid w:val="008C6FCE"/>
    <w:rsid w:val="008C764D"/>
    <w:rsid w:val="008C76A0"/>
    <w:rsid w:val="008C78EB"/>
    <w:rsid w:val="008C7914"/>
    <w:rsid w:val="008C7A75"/>
    <w:rsid w:val="008C7CEE"/>
    <w:rsid w:val="008C7F63"/>
    <w:rsid w:val="008D0263"/>
    <w:rsid w:val="008D059C"/>
    <w:rsid w:val="008D065C"/>
    <w:rsid w:val="008D082D"/>
    <w:rsid w:val="008D083F"/>
    <w:rsid w:val="008D096C"/>
    <w:rsid w:val="008D0A4D"/>
    <w:rsid w:val="008D0AC7"/>
    <w:rsid w:val="008D0FE3"/>
    <w:rsid w:val="008D11DF"/>
    <w:rsid w:val="008D1384"/>
    <w:rsid w:val="008D1501"/>
    <w:rsid w:val="008D192D"/>
    <w:rsid w:val="008D195C"/>
    <w:rsid w:val="008D1DDB"/>
    <w:rsid w:val="008D2B13"/>
    <w:rsid w:val="008D2E31"/>
    <w:rsid w:val="008D32AA"/>
    <w:rsid w:val="008D3570"/>
    <w:rsid w:val="008D39FE"/>
    <w:rsid w:val="008D3C21"/>
    <w:rsid w:val="008D3C77"/>
    <w:rsid w:val="008D46F5"/>
    <w:rsid w:val="008D4AF5"/>
    <w:rsid w:val="008D4B89"/>
    <w:rsid w:val="008D5292"/>
    <w:rsid w:val="008D52BF"/>
    <w:rsid w:val="008D5463"/>
    <w:rsid w:val="008D55A7"/>
    <w:rsid w:val="008D55D5"/>
    <w:rsid w:val="008D5647"/>
    <w:rsid w:val="008D58A6"/>
    <w:rsid w:val="008D58CB"/>
    <w:rsid w:val="008D59E4"/>
    <w:rsid w:val="008D5B04"/>
    <w:rsid w:val="008D618A"/>
    <w:rsid w:val="008D64DF"/>
    <w:rsid w:val="008D6519"/>
    <w:rsid w:val="008D6629"/>
    <w:rsid w:val="008D6767"/>
    <w:rsid w:val="008D68EF"/>
    <w:rsid w:val="008D6EC7"/>
    <w:rsid w:val="008D7479"/>
    <w:rsid w:val="008D7B8E"/>
    <w:rsid w:val="008D7B95"/>
    <w:rsid w:val="008D7F49"/>
    <w:rsid w:val="008E0218"/>
    <w:rsid w:val="008E021C"/>
    <w:rsid w:val="008E0260"/>
    <w:rsid w:val="008E0855"/>
    <w:rsid w:val="008E0ACF"/>
    <w:rsid w:val="008E0ADD"/>
    <w:rsid w:val="008E0CBC"/>
    <w:rsid w:val="008E1221"/>
    <w:rsid w:val="008E13C7"/>
    <w:rsid w:val="008E177E"/>
    <w:rsid w:val="008E18BF"/>
    <w:rsid w:val="008E1A69"/>
    <w:rsid w:val="008E1A6E"/>
    <w:rsid w:val="008E1E4B"/>
    <w:rsid w:val="008E1E81"/>
    <w:rsid w:val="008E1F38"/>
    <w:rsid w:val="008E1F4A"/>
    <w:rsid w:val="008E1F95"/>
    <w:rsid w:val="008E20C4"/>
    <w:rsid w:val="008E2168"/>
    <w:rsid w:val="008E2184"/>
    <w:rsid w:val="008E293F"/>
    <w:rsid w:val="008E2B87"/>
    <w:rsid w:val="008E2E69"/>
    <w:rsid w:val="008E34F8"/>
    <w:rsid w:val="008E3C86"/>
    <w:rsid w:val="008E3DD2"/>
    <w:rsid w:val="008E40F4"/>
    <w:rsid w:val="008E44EF"/>
    <w:rsid w:val="008E4680"/>
    <w:rsid w:val="008E475C"/>
    <w:rsid w:val="008E47BD"/>
    <w:rsid w:val="008E4CEB"/>
    <w:rsid w:val="008E4E33"/>
    <w:rsid w:val="008E523A"/>
    <w:rsid w:val="008E53BD"/>
    <w:rsid w:val="008E549A"/>
    <w:rsid w:val="008E57EC"/>
    <w:rsid w:val="008E585C"/>
    <w:rsid w:val="008E58A5"/>
    <w:rsid w:val="008E58C7"/>
    <w:rsid w:val="008E5B55"/>
    <w:rsid w:val="008E5F7E"/>
    <w:rsid w:val="008E6112"/>
    <w:rsid w:val="008E615B"/>
    <w:rsid w:val="008E620F"/>
    <w:rsid w:val="008E635F"/>
    <w:rsid w:val="008E652B"/>
    <w:rsid w:val="008E658F"/>
    <w:rsid w:val="008E669D"/>
    <w:rsid w:val="008E6B0B"/>
    <w:rsid w:val="008E6C96"/>
    <w:rsid w:val="008E6D54"/>
    <w:rsid w:val="008E6DBB"/>
    <w:rsid w:val="008E6F2A"/>
    <w:rsid w:val="008E7432"/>
    <w:rsid w:val="008E7516"/>
    <w:rsid w:val="008E757D"/>
    <w:rsid w:val="008E759B"/>
    <w:rsid w:val="008E768D"/>
    <w:rsid w:val="008E76D1"/>
    <w:rsid w:val="008E7A51"/>
    <w:rsid w:val="008E7B7D"/>
    <w:rsid w:val="008E7DB5"/>
    <w:rsid w:val="008E7F74"/>
    <w:rsid w:val="008F00F0"/>
    <w:rsid w:val="008F0233"/>
    <w:rsid w:val="008F0778"/>
    <w:rsid w:val="008F0C51"/>
    <w:rsid w:val="008F0FBC"/>
    <w:rsid w:val="008F1010"/>
    <w:rsid w:val="008F12C5"/>
    <w:rsid w:val="008F12EE"/>
    <w:rsid w:val="008F148B"/>
    <w:rsid w:val="008F14FB"/>
    <w:rsid w:val="008F1739"/>
    <w:rsid w:val="008F189A"/>
    <w:rsid w:val="008F19D1"/>
    <w:rsid w:val="008F1BFF"/>
    <w:rsid w:val="008F1D04"/>
    <w:rsid w:val="008F1D41"/>
    <w:rsid w:val="008F2095"/>
    <w:rsid w:val="008F2425"/>
    <w:rsid w:val="008F2468"/>
    <w:rsid w:val="008F2639"/>
    <w:rsid w:val="008F269F"/>
    <w:rsid w:val="008F26A3"/>
    <w:rsid w:val="008F30B1"/>
    <w:rsid w:val="008F3765"/>
    <w:rsid w:val="008F38B0"/>
    <w:rsid w:val="008F3909"/>
    <w:rsid w:val="008F398C"/>
    <w:rsid w:val="008F3B86"/>
    <w:rsid w:val="008F3BC9"/>
    <w:rsid w:val="008F3D4D"/>
    <w:rsid w:val="008F3E5B"/>
    <w:rsid w:val="008F3EBA"/>
    <w:rsid w:val="008F3F4A"/>
    <w:rsid w:val="008F3FDB"/>
    <w:rsid w:val="008F4132"/>
    <w:rsid w:val="008F4441"/>
    <w:rsid w:val="008F46D2"/>
    <w:rsid w:val="008F485B"/>
    <w:rsid w:val="008F4A34"/>
    <w:rsid w:val="008F4AF3"/>
    <w:rsid w:val="008F4CAE"/>
    <w:rsid w:val="008F5051"/>
    <w:rsid w:val="008F513C"/>
    <w:rsid w:val="008F526B"/>
    <w:rsid w:val="008F5427"/>
    <w:rsid w:val="008F555E"/>
    <w:rsid w:val="008F5595"/>
    <w:rsid w:val="008F58F3"/>
    <w:rsid w:val="008F5974"/>
    <w:rsid w:val="008F5992"/>
    <w:rsid w:val="008F59E4"/>
    <w:rsid w:val="008F5CC4"/>
    <w:rsid w:val="008F5FDB"/>
    <w:rsid w:val="008F6176"/>
    <w:rsid w:val="008F61C9"/>
    <w:rsid w:val="008F6207"/>
    <w:rsid w:val="008F645B"/>
    <w:rsid w:val="008F653C"/>
    <w:rsid w:val="008F6721"/>
    <w:rsid w:val="008F6ABC"/>
    <w:rsid w:val="008F6BE1"/>
    <w:rsid w:val="008F702C"/>
    <w:rsid w:val="008F7091"/>
    <w:rsid w:val="008F7094"/>
    <w:rsid w:val="008F7400"/>
    <w:rsid w:val="008F74C5"/>
    <w:rsid w:val="008F750D"/>
    <w:rsid w:val="008F763F"/>
    <w:rsid w:val="008F79B7"/>
    <w:rsid w:val="008F7C46"/>
    <w:rsid w:val="008F7D72"/>
    <w:rsid w:val="008F7DF5"/>
    <w:rsid w:val="008F7E39"/>
    <w:rsid w:val="009001EC"/>
    <w:rsid w:val="0090050A"/>
    <w:rsid w:val="009008DB"/>
    <w:rsid w:val="009008FB"/>
    <w:rsid w:val="0090097B"/>
    <w:rsid w:val="00900B56"/>
    <w:rsid w:val="00900C63"/>
    <w:rsid w:val="00900EE7"/>
    <w:rsid w:val="00901063"/>
    <w:rsid w:val="00901235"/>
    <w:rsid w:val="0090182F"/>
    <w:rsid w:val="0090186F"/>
    <w:rsid w:val="0090220E"/>
    <w:rsid w:val="009026A3"/>
    <w:rsid w:val="009026EB"/>
    <w:rsid w:val="009029BB"/>
    <w:rsid w:val="00902C0B"/>
    <w:rsid w:val="00902C4C"/>
    <w:rsid w:val="00902DD5"/>
    <w:rsid w:val="0090324B"/>
    <w:rsid w:val="009033BC"/>
    <w:rsid w:val="00903541"/>
    <w:rsid w:val="00903AA7"/>
    <w:rsid w:val="00904134"/>
    <w:rsid w:val="009043A8"/>
    <w:rsid w:val="00904513"/>
    <w:rsid w:val="009045BE"/>
    <w:rsid w:val="00904724"/>
    <w:rsid w:val="00904C92"/>
    <w:rsid w:val="00904CAE"/>
    <w:rsid w:val="00904EF5"/>
    <w:rsid w:val="00904F0A"/>
    <w:rsid w:val="009051FC"/>
    <w:rsid w:val="00905334"/>
    <w:rsid w:val="009057FB"/>
    <w:rsid w:val="00905B5E"/>
    <w:rsid w:val="00905CD6"/>
    <w:rsid w:val="00905E84"/>
    <w:rsid w:val="0090605F"/>
    <w:rsid w:val="0090620F"/>
    <w:rsid w:val="00906248"/>
    <w:rsid w:val="00906371"/>
    <w:rsid w:val="00906746"/>
    <w:rsid w:val="00906A28"/>
    <w:rsid w:val="00906D1B"/>
    <w:rsid w:val="00906E26"/>
    <w:rsid w:val="00906F05"/>
    <w:rsid w:val="0090719F"/>
    <w:rsid w:val="0090741F"/>
    <w:rsid w:val="009074B5"/>
    <w:rsid w:val="00907506"/>
    <w:rsid w:val="00907C68"/>
    <w:rsid w:val="00907CA5"/>
    <w:rsid w:val="00907D1B"/>
    <w:rsid w:val="00907DC6"/>
    <w:rsid w:val="00907EF8"/>
    <w:rsid w:val="00907FF6"/>
    <w:rsid w:val="00910A77"/>
    <w:rsid w:val="00910B19"/>
    <w:rsid w:val="00910B59"/>
    <w:rsid w:val="00910D5A"/>
    <w:rsid w:val="00910DD4"/>
    <w:rsid w:val="00910E7E"/>
    <w:rsid w:val="00911293"/>
    <w:rsid w:val="00911358"/>
    <w:rsid w:val="00911372"/>
    <w:rsid w:val="00911A40"/>
    <w:rsid w:val="00911C4D"/>
    <w:rsid w:val="00911DF2"/>
    <w:rsid w:val="0091211A"/>
    <w:rsid w:val="009122B1"/>
    <w:rsid w:val="0091234D"/>
    <w:rsid w:val="00912991"/>
    <w:rsid w:val="00912B61"/>
    <w:rsid w:val="00912BC0"/>
    <w:rsid w:val="00912CA6"/>
    <w:rsid w:val="00912CB7"/>
    <w:rsid w:val="00912EA7"/>
    <w:rsid w:val="009131B7"/>
    <w:rsid w:val="009132C0"/>
    <w:rsid w:val="009132D9"/>
    <w:rsid w:val="00913593"/>
    <w:rsid w:val="00913780"/>
    <w:rsid w:val="009138DA"/>
    <w:rsid w:val="009139A2"/>
    <w:rsid w:val="00913A34"/>
    <w:rsid w:val="00913C1C"/>
    <w:rsid w:val="00913CBA"/>
    <w:rsid w:val="00913FC2"/>
    <w:rsid w:val="009147BF"/>
    <w:rsid w:val="0091489C"/>
    <w:rsid w:val="009149B9"/>
    <w:rsid w:val="00914C01"/>
    <w:rsid w:val="00914D4A"/>
    <w:rsid w:val="00915360"/>
    <w:rsid w:val="009154B5"/>
    <w:rsid w:val="00915691"/>
    <w:rsid w:val="009157F5"/>
    <w:rsid w:val="009157F6"/>
    <w:rsid w:val="00916003"/>
    <w:rsid w:val="0091614A"/>
    <w:rsid w:val="0091630C"/>
    <w:rsid w:val="00916358"/>
    <w:rsid w:val="00916A2A"/>
    <w:rsid w:val="00916C51"/>
    <w:rsid w:val="00916F1D"/>
    <w:rsid w:val="00916F41"/>
    <w:rsid w:val="00916F9A"/>
    <w:rsid w:val="00917248"/>
    <w:rsid w:val="009172B5"/>
    <w:rsid w:val="0091740E"/>
    <w:rsid w:val="00917699"/>
    <w:rsid w:val="0091773A"/>
    <w:rsid w:val="00917D0F"/>
    <w:rsid w:val="009200C4"/>
    <w:rsid w:val="00920266"/>
    <w:rsid w:val="00920947"/>
    <w:rsid w:val="00920952"/>
    <w:rsid w:val="00920C3A"/>
    <w:rsid w:val="0092108E"/>
    <w:rsid w:val="0092188C"/>
    <w:rsid w:val="00921B52"/>
    <w:rsid w:val="00921DF0"/>
    <w:rsid w:val="00921ECC"/>
    <w:rsid w:val="00921F28"/>
    <w:rsid w:val="0092238F"/>
    <w:rsid w:val="0092260D"/>
    <w:rsid w:val="00922ADE"/>
    <w:rsid w:val="00922BE5"/>
    <w:rsid w:val="00923037"/>
    <w:rsid w:val="009232DE"/>
    <w:rsid w:val="00923B0B"/>
    <w:rsid w:val="009242E4"/>
    <w:rsid w:val="009243D1"/>
    <w:rsid w:val="009244DA"/>
    <w:rsid w:val="009247A5"/>
    <w:rsid w:val="00924C36"/>
    <w:rsid w:val="00924DA7"/>
    <w:rsid w:val="0092514C"/>
    <w:rsid w:val="009256FB"/>
    <w:rsid w:val="0092580B"/>
    <w:rsid w:val="009259A2"/>
    <w:rsid w:val="00925C80"/>
    <w:rsid w:val="0092606D"/>
    <w:rsid w:val="009261E3"/>
    <w:rsid w:val="009261EE"/>
    <w:rsid w:val="0092625D"/>
    <w:rsid w:val="009262F1"/>
    <w:rsid w:val="00926687"/>
    <w:rsid w:val="00926808"/>
    <w:rsid w:val="0092682B"/>
    <w:rsid w:val="009269C9"/>
    <w:rsid w:val="00926D59"/>
    <w:rsid w:val="0092772A"/>
    <w:rsid w:val="00927768"/>
    <w:rsid w:val="0092799A"/>
    <w:rsid w:val="00927C99"/>
    <w:rsid w:val="00927E85"/>
    <w:rsid w:val="00927F93"/>
    <w:rsid w:val="00930171"/>
    <w:rsid w:val="0093055A"/>
    <w:rsid w:val="009306B9"/>
    <w:rsid w:val="0093073C"/>
    <w:rsid w:val="0093084C"/>
    <w:rsid w:val="0093086F"/>
    <w:rsid w:val="0093091D"/>
    <w:rsid w:val="009309DB"/>
    <w:rsid w:val="00930E64"/>
    <w:rsid w:val="009312F1"/>
    <w:rsid w:val="0093151E"/>
    <w:rsid w:val="009319CA"/>
    <w:rsid w:val="00931C25"/>
    <w:rsid w:val="00931FA1"/>
    <w:rsid w:val="0093208B"/>
    <w:rsid w:val="0093229F"/>
    <w:rsid w:val="00932624"/>
    <w:rsid w:val="009327C2"/>
    <w:rsid w:val="00932B26"/>
    <w:rsid w:val="00932DC6"/>
    <w:rsid w:val="00932EC2"/>
    <w:rsid w:val="00932FF1"/>
    <w:rsid w:val="00933382"/>
    <w:rsid w:val="009335F5"/>
    <w:rsid w:val="0093360C"/>
    <w:rsid w:val="00933690"/>
    <w:rsid w:val="00933811"/>
    <w:rsid w:val="00933D3F"/>
    <w:rsid w:val="00933D8A"/>
    <w:rsid w:val="00933FAC"/>
    <w:rsid w:val="00934020"/>
    <w:rsid w:val="009343CB"/>
    <w:rsid w:val="00934545"/>
    <w:rsid w:val="00934917"/>
    <w:rsid w:val="0093491E"/>
    <w:rsid w:val="00934D53"/>
    <w:rsid w:val="00934EF6"/>
    <w:rsid w:val="009350A2"/>
    <w:rsid w:val="0093528C"/>
    <w:rsid w:val="0093536B"/>
    <w:rsid w:val="009356B8"/>
    <w:rsid w:val="00935919"/>
    <w:rsid w:val="0093593B"/>
    <w:rsid w:val="009359D6"/>
    <w:rsid w:val="00935CB4"/>
    <w:rsid w:val="0093606A"/>
    <w:rsid w:val="00936161"/>
    <w:rsid w:val="00936336"/>
    <w:rsid w:val="00936374"/>
    <w:rsid w:val="00936641"/>
    <w:rsid w:val="009366F7"/>
    <w:rsid w:val="00936C3A"/>
    <w:rsid w:val="00936CC1"/>
    <w:rsid w:val="00936F4D"/>
    <w:rsid w:val="009370E5"/>
    <w:rsid w:val="00937178"/>
    <w:rsid w:val="009374F6"/>
    <w:rsid w:val="0093762F"/>
    <w:rsid w:val="00937644"/>
    <w:rsid w:val="00937745"/>
    <w:rsid w:val="0093776F"/>
    <w:rsid w:val="009379E2"/>
    <w:rsid w:val="00940395"/>
    <w:rsid w:val="0094053C"/>
    <w:rsid w:val="009405F6"/>
    <w:rsid w:val="009407C0"/>
    <w:rsid w:val="009408E1"/>
    <w:rsid w:val="00940F7F"/>
    <w:rsid w:val="00941363"/>
    <w:rsid w:val="00941A0E"/>
    <w:rsid w:val="00941B25"/>
    <w:rsid w:val="00941CED"/>
    <w:rsid w:val="00941D5C"/>
    <w:rsid w:val="00941EFA"/>
    <w:rsid w:val="00941FD0"/>
    <w:rsid w:val="0094242A"/>
    <w:rsid w:val="0094242D"/>
    <w:rsid w:val="00942584"/>
    <w:rsid w:val="00942C5B"/>
    <w:rsid w:val="00943114"/>
    <w:rsid w:val="00943154"/>
    <w:rsid w:val="0094343F"/>
    <w:rsid w:val="0094362A"/>
    <w:rsid w:val="0094364A"/>
    <w:rsid w:val="009439E2"/>
    <w:rsid w:val="00943A8C"/>
    <w:rsid w:val="00943B08"/>
    <w:rsid w:val="00943C07"/>
    <w:rsid w:val="00944023"/>
    <w:rsid w:val="009440DD"/>
    <w:rsid w:val="0094418C"/>
    <w:rsid w:val="0094423E"/>
    <w:rsid w:val="0094475A"/>
    <w:rsid w:val="00945096"/>
    <w:rsid w:val="00945127"/>
    <w:rsid w:val="00945483"/>
    <w:rsid w:val="0094548E"/>
    <w:rsid w:val="0094568F"/>
    <w:rsid w:val="0094584A"/>
    <w:rsid w:val="00945863"/>
    <w:rsid w:val="009459EA"/>
    <w:rsid w:val="00945B31"/>
    <w:rsid w:val="009464F9"/>
    <w:rsid w:val="0094672C"/>
    <w:rsid w:val="00946861"/>
    <w:rsid w:val="0094686B"/>
    <w:rsid w:val="00946FD8"/>
    <w:rsid w:val="009470C0"/>
    <w:rsid w:val="0094720D"/>
    <w:rsid w:val="009473B0"/>
    <w:rsid w:val="0094742F"/>
    <w:rsid w:val="009475F5"/>
    <w:rsid w:val="009477A5"/>
    <w:rsid w:val="00947ACF"/>
    <w:rsid w:val="00947C9D"/>
    <w:rsid w:val="00947DE8"/>
    <w:rsid w:val="00950179"/>
    <w:rsid w:val="0095022C"/>
    <w:rsid w:val="0095025F"/>
    <w:rsid w:val="00950795"/>
    <w:rsid w:val="00950B14"/>
    <w:rsid w:val="00950B36"/>
    <w:rsid w:val="00950FD4"/>
    <w:rsid w:val="009511A1"/>
    <w:rsid w:val="00951654"/>
    <w:rsid w:val="00951668"/>
    <w:rsid w:val="0095172F"/>
    <w:rsid w:val="009517CC"/>
    <w:rsid w:val="0095185A"/>
    <w:rsid w:val="00951A85"/>
    <w:rsid w:val="00951D1F"/>
    <w:rsid w:val="00951E28"/>
    <w:rsid w:val="00951EE2"/>
    <w:rsid w:val="00951F10"/>
    <w:rsid w:val="00952072"/>
    <w:rsid w:val="009520A3"/>
    <w:rsid w:val="00952360"/>
    <w:rsid w:val="009524ED"/>
    <w:rsid w:val="009525DB"/>
    <w:rsid w:val="00952982"/>
    <w:rsid w:val="00952C07"/>
    <w:rsid w:val="00952D22"/>
    <w:rsid w:val="0095304E"/>
    <w:rsid w:val="0095358C"/>
    <w:rsid w:val="00953C0A"/>
    <w:rsid w:val="00953DAE"/>
    <w:rsid w:val="0095472E"/>
    <w:rsid w:val="00954D3A"/>
    <w:rsid w:val="00954DBF"/>
    <w:rsid w:val="00954E9F"/>
    <w:rsid w:val="009550DA"/>
    <w:rsid w:val="00955174"/>
    <w:rsid w:val="0095569A"/>
    <w:rsid w:val="00955B10"/>
    <w:rsid w:val="00955B11"/>
    <w:rsid w:val="00955CB2"/>
    <w:rsid w:val="00955D86"/>
    <w:rsid w:val="00955E00"/>
    <w:rsid w:val="00955FBA"/>
    <w:rsid w:val="009566A9"/>
    <w:rsid w:val="009567BE"/>
    <w:rsid w:val="00956C8C"/>
    <w:rsid w:val="00956FA3"/>
    <w:rsid w:val="009571C9"/>
    <w:rsid w:val="00957317"/>
    <w:rsid w:val="009574F9"/>
    <w:rsid w:val="0095762B"/>
    <w:rsid w:val="0095773C"/>
    <w:rsid w:val="009577AE"/>
    <w:rsid w:val="0095787E"/>
    <w:rsid w:val="00957B80"/>
    <w:rsid w:val="00957B90"/>
    <w:rsid w:val="00957EBF"/>
    <w:rsid w:val="00960135"/>
    <w:rsid w:val="00960692"/>
    <w:rsid w:val="00960CB0"/>
    <w:rsid w:val="00960D08"/>
    <w:rsid w:val="00960EEF"/>
    <w:rsid w:val="0096151D"/>
    <w:rsid w:val="009615CF"/>
    <w:rsid w:val="009616C9"/>
    <w:rsid w:val="00961988"/>
    <w:rsid w:val="00961F17"/>
    <w:rsid w:val="00961F75"/>
    <w:rsid w:val="00962319"/>
    <w:rsid w:val="0096234F"/>
    <w:rsid w:val="009625B5"/>
    <w:rsid w:val="00962816"/>
    <w:rsid w:val="00962C54"/>
    <w:rsid w:val="00962C79"/>
    <w:rsid w:val="00962E11"/>
    <w:rsid w:val="00962F8C"/>
    <w:rsid w:val="00963219"/>
    <w:rsid w:val="009632DA"/>
    <w:rsid w:val="009637BB"/>
    <w:rsid w:val="00963F4F"/>
    <w:rsid w:val="00964080"/>
    <w:rsid w:val="009643CF"/>
    <w:rsid w:val="00964498"/>
    <w:rsid w:val="00964597"/>
    <w:rsid w:val="0096484D"/>
    <w:rsid w:val="00964CE7"/>
    <w:rsid w:val="00964DFB"/>
    <w:rsid w:val="00965619"/>
    <w:rsid w:val="0096567D"/>
    <w:rsid w:val="00965758"/>
    <w:rsid w:val="00965795"/>
    <w:rsid w:val="009657D3"/>
    <w:rsid w:val="00965959"/>
    <w:rsid w:val="00965A20"/>
    <w:rsid w:val="00965B90"/>
    <w:rsid w:val="00965ED7"/>
    <w:rsid w:val="00965F50"/>
    <w:rsid w:val="009661FD"/>
    <w:rsid w:val="009662CA"/>
    <w:rsid w:val="009662D0"/>
    <w:rsid w:val="0096636E"/>
    <w:rsid w:val="0096637A"/>
    <w:rsid w:val="009663E1"/>
    <w:rsid w:val="0096691E"/>
    <w:rsid w:val="00966E54"/>
    <w:rsid w:val="00967352"/>
    <w:rsid w:val="00967619"/>
    <w:rsid w:val="009676A1"/>
    <w:rsid w:val="00967881"/>
    <w:rsid w:val="00967AEF"/>
    <w:rsid w:val="00967E54"/>
    <w:rsid w:val="0097014E"/>
    <w:rsid w:val="00970154"/>
    <w:rsid w:val="009701E5"/>
    <w:rsid w:val="0097099E"/>
    <w:rsid w:val="009709F8"/>
    <w:rsid w:val="00970A39"/>
    <w:rsid w:val="00970A42"/>
    <w:rsid w:val="00970C1A"/>
    <w:rsid w:val="00970C66"/>
    <w:rsid w:val="00970DC1"/>
    <w:rsid w:val="00970FDE"/>
    <w:rsid w:val="00970FF0"/>
    <w:rsid w:val="00971230"/>
    <w:rsid w:val="00971466"/>
    <w:rsid w:val="009715D8"/>
    <w:rsid w:val="00971676"/>
    <w:rsid w:val="00971B60"/>
    <w:rsid w:val="00971D77"/>
    <w:rsid w:val="009724E0"/>
    <w:rsid w:val="00972D2C"/>
    <w:rsid w:val="00972DE2"/>
    <w:rsid w:val="00972F99"/>
    <w:rsid w:val="0097379C"/>
    <w:rsid w:val="0097399F"/>
    <w:rsid w:val="0097424F"/>
    <w:rsid w:val="00974424"/>
    <w:rsid w:val="00974EA4"/>
    <w:rsid w:val="00974FAC"/>
    <w:rsid w:val="00974FC3"/>
    <w:rsid w:val="009751F1"/>
    <w:rsid w:val="0097521F"/>
    <w:rsid w:val="0097532F"/>
    <w:rsid w:val="0097563B"/>
    <w:rsid w:val="009758F8"/>
    <w:rsid w:val="00975F62"/>
    <w:rsid w:val="00975FB3"/>
    <w:rsid w:val="009763DB"/>
    <w:rsid w:val="0097658D"/>
    <w:rsid w:val="00976645"/>
    <w:rsid w:val="00976657"/>
    <w:rsid w:val="009769FB"/>
    <w:rsid w:val="00976A21"/>
    <w:rsid w:val="00976AA0"/>
    <w:rsid w:val="00976AA5"/>
    <w:rsid w:val="00976AF7"/>
    <w:rsid w:val="00976C79"/>
    <w:rsid w:val="00976CC5"/>
    <w:rsid w:val="00976E20"/>
    <w:rsid w:val="00976F56"/>
    <w:rsid w:val="0097723E"/>
    <w:rsid w:val="009773D1"/>
    <w:rsid w:val="0097761B"/>
    <w:rsid w:val="00977726"/>
    <w:rsid w:val="00977BB6"/>
    <w:rsid w:val="00977C6A"/>
    <w:rsid w:val="00977CD6"/>
    <w:rsid w:val="0098006E"/>
    <w:rsid w:val="00980242"/>
    <w:rsid w:val="0098036F"/>
    <w:rsid w:val="00980430"/>
    <w:rsid w:val="009804D6"/>
    <w:rsid w:val="00980911"/>
    <w:rsid w:val="00980C19"/>
    <w:rsid w:val="00980CD1"/>
    <w:rsid w:val="00980E71"/>
    <w:rsid w:val="00980FBE"/>
    <w:rsid w:val="00980FD0"/>
    <w:rsid w:val="00980FD4"/>
    <w:rsid w:val="009812C0"/>
    <w:rsid w:val="0098134F"/>
    <w:rsid w:val="009814AE"/>
    <w:rsid w:val="00981B18"/>
    <w:rsid w:val="00981B70"/>
    <w:rsid w:val="00981D42"/>
    <w:rsid w:val="0098231E"/>
    <w:rsid w:val="0098265E"/>
    <w:rsid w:val="00982B3E"/>
    <w:rsid w:val="00982C1B"/>
    <w:rsid w:val="00982C1C"/>
    <w:rsid w:val="00982C9F"/>
    <w:rsid w:val="0098307A"/>
    <w:rsid w:val="0098318E"/>
    <w:rsid w:val="00983223"/>
    <w:rsid w:val="00983290"/>
    <w:rsid w:val="00983377"/>
    <w:rsid w:val="00983541"/>
    <w:rsid w:val="00983764"/>
    <w:rsid w:val="00983886"/>
    <w:rsid w:val="0098407E"/>
    <w:rsid w:val="009842E4"/>
    <w:rsid w:val="00984481"/>
    <w:rsid w:val="009845D2"/>
    <w:rsid w:val="009848D2"/>
    <w:rsid w:val="00984985"/>
    <w:rsid w:val="00984A77"/>
    <w:rsid w:val="00984C7F"/>
    <w:rsid w:val="00984CF2"/>
    <w:rsid w:val="00984DF7"/>
    <w:rsid w:val="00984ED3"/>
    <w:rsid w:val="00984FE5"/>
    <w:rsid w:val="00985194"/>
    <w:rsid w:val="009853E2"/>
    <w:rsid w:val="00985597"/>
    <w:rsid w:val="00985826"/>
    <w:rsid w:val="00985891"/>
    <w:rsid w:val="00985B61"/>
    <w:rsid w:val="00985BEA"/>
    <w:rsid w:val="00985CE2"/>
    <w:rsid w:val="00985EE5"/>
    <w:rsid w:val="00986185"/>
    <w:rsid w:val="0098648D"/>
    <w:rsid w:val="009865F7"/>
    <w:rsid w:val="00986A62"/>
    <w:rsid w:val="00986D5E"/>
    <w:rsid w:val="00986D67"/>
    <w:rsid w:val="00986F8A"/>
    <w:rsid w:val="0098710E"/>
    <w:rsid w:val="0098712A"/>
    <w:rsid w:val="0098742D"/>
    <w:rsid w:val="00987457"/>
    <w:rsid w:val="0098781C"/>
    <w:rsid w:val="00987922"/>
    <w:rsid w:val="00987D5E"/>
    <w:rsid w:val="00987DD7"/>
    <w:rsid w:val="00987E0D"/>
    <w:rsid w:val="00987E2D"/>
    <w:rsid w:val="00987F1A"/>
    <w:rsid w:val="00987F87"/>
    <w:rsid w:val="0099001A"/>
    <w:rsid w:val="00990181"/>
    <w:rsid w:val="009901B4"/>
    <w:rsid w:val="009902B3"/>
    <w:rsid w:val="00990E4E"/>
    <w:rsid w:val="00990E4F"/>
    <w:rsid w:val="00990E55"/>
    <w:rsid w:val="00990EAB"/>
    <w:rsid w:val="00990FA9"/>
    <w:rsid w:val="009911BD"/>
    <w:rsid w:val="009912E6"/>
    <w:rsid w:val="00991AEC"/>
    <w:rsid w:val="00991B05"/>
    <w:rsid w:val="00991B12"/>
    <w:rsid w:val="00991BE0"/>
    <w:rsid w:val="00991CCB"/>
    <w:rsid w:val="00991D12"/>
    <w:rsid w:val="00991DD2"/>
    <w:rsid w:val="00991EED"/>
    <w:rsid w:val="00991F9C"/>
    <w:rsid w:val="00991FE5"/>
    <w:rsid w:val="009920FA"/>
    <w:rsid w:val="00992197"/>
    <w:rsid w:val="0099221B"/>
    <w:rsid w:val="009925E1"/>
    <w:rsid w:val="009927E9"/>
    <w:rsid w:val="00992896"/>
    <w:rsid w:val="009928D0"/>
    <w:rsid w:val="00992E0D"/>
    <w:rsid w:val="00992F4A"/>
    <w:rsid w:val="009930FC"/>
    <w:rsid w:val="009935A8"/>
    <w:rsid w:val="009936DE"/>
    <w:rsid w:val="00993809"/>
    <w:rsid w:val="009939A4"/>
    <w:rsid w:val="00993A83"/>
    <w:rsid w:val="00993C43"/>
    <w:rsid w:val="00993D2D"/>
    <w:rsid w:val="0099406D"/>
    <w:rsid w:val="00994204"/>
    <w:rsid w:val="00994550"/>
    <w:rsid w:val="00994859"/>
    <w:rsid w:val="009949BD"/>
    <w:rsid w:val="00994AF8"/>
    <w:rsid w:val="00994B80"/>
    <w:rsid w:val="00994EAA"/>
    <w:rsid w:val="00994FB8"/>
    <w:rsid w:val="0099511E"/>
    <w:rsid w:val="00995A7B"/>
    <w:rsid w:val="00995BEE"/>
    <w:rsid w:val="00995E89"/>
    <w:rsid w:val="00995EF5"/>
    <w:rsid w:val="00996217"/>
    <w:rsid w:val="0099650C"/>
    <w:rsid w:val="00996860"/>
    <w:rsid w:val="009977BF"/>
    <w:rsid w:val="009977C1"/>
    <w:rsid w:val="00997EA5"/>
    <w:rsid w:val="009A0025"/>
    <w:rsid w:val="009A059C"/>
    <w:rsid w:val="009A061F"/>
    <w:rsid w:val="009A07D9"/>
    <w:rsid w:val="009A08E7"/>
    <w:rsid w:val="009A0AD7"/>
    <w:rsid w:val="009A0C91"/>
    <w:rsid w:val="009A0CC4"/>
    <w:rsid w:val="009A0F5C"/>
    <w:rsid w:val="009A0FD1"/>
    <w:rsid w:val="009A1563"/>
    <w:rsid w:val="009A15C7"/>
    <w:rsid w:val="009A179A"/>
    <w:rsid w:val="009A1E2D"/>
    <w:rsid w:val="009A1EC0"/>
    <w:rsid w:val="009A2006"/>
    <w:rsid w:val="009A2482"/>
    <w:rsid w:val="009A2D74"/>
    <w:rsid w:val="009A2E26"/>
    <w:rsid w:val="009A2F64"/>
    <w:rsid w:val="009A2F7B"/>
    <w:rsid w:val="009A2FA7"/>
    <w:rsid w:val="009A30EC"/>
    <w:rsid w:val="009A3238"/>
    <w:rsid w:val="009A32A2"/>
    <w:rsid w:val="009A3701"/>
    <w:rsid w:val="009A384E"/>
    <w:rsid w:val="009A39F7"/>
    <w:rsid w:val="009A3B7D"/>
    <w:rsid w:val="009A3D81"/>
    <w:rsid w:val="009A3EDB"/>
    <w:rsid w:val="009A41FE"/>
    <w:rsid w:val="009A4A17"/>
    <w:rsid w:val="009A4B8E"/>
    <w:rsid w:val="009A4C3E"/>
    <w:rsid w:val="009A4D07"/>
    <w:rsid w:val="009A5177"/>
    <w:rsid w:val="009A53C2"/>
    <w:rsid w:val="009A55D7"/>
    <w:rsid w:val="009A5925"/>
    <w:rsid w:val="009A5A2A"/>
    <w:rsid w:val="009A5ADF"/>
    <w:rsid w:val="009A5CFD"/>
    <w:rsid w:val="009A5D4D"/>
    <w:rsid w:val="009A5E5B"/>
    <w:rsid w:val="009A64D3"/>
    <w:rsid w:val="009A6C05"/>
    <w:rsid w:val="009A6E01"/>
    <w:rsid w:val="009A7610"/>
    <w:rsid w:val="009A79EA"/>
    <w:rsid w:val="009B02FE"/>
    <w:rsid w:val="009B040E"/>
    <w:rsid w:val="009B081C"/>
    <w:rsid w:val="009B0F86"/>
    <w:rsid w:val="009B126A"/>
    <w:rsid w:val="009B13F9"/>
    <w:rsid w:val="009B14F7"/>
    <w:rsid w:val="009B151F"/>
    <w:rsid w:val="009B1573"/>
    <w:rsid w:val="009B15F6"/>
    <w:rsid w:val="009B18FC"/>
    <w:rsid w:val="009B21C5"/>
    <w:rsid w:val="009B22D7"/>
    <w:rsid w:val="009B22EC"/>
    <w:rsid w:val="009B26EE"/>
    <w:rsid w:val="009B29F5"/>
    <w:rsid w:val="009B2A75"/>
    <w:rsid w:val="009B2D04"/>
    <w:rsid w:val="009B2DC7"/>
    <w:rsid w:val="009B2E53"/>
    <w:rsid w:val="009B2EBB"/>
    <w:rsid w:val="009B35DE"/>
    <w:rsid w:val="009B35E0"/>
    <w:rsid w:val="009B35E2"/>
    <w:rsid w:val="009B36F9"/>
    <w:rsid w:val="009B3DA8"/>
    <w:rsid w:val="009B3DC8"/>
    <w:rsid w:val="009B3E42"/>
    <w:rsid w:val="009B40D7"/>
    <w:rsid w:val="009B42D5"/>
    <w:rsid w:val="009B46D7"/>
    <w:rsid w:val="009B491E"/>
    <w:rsid w:val="009B496B"/>
    <w:rsid w:val="009B49C5"/>
    <w:rsid w:val="009B4EF3"/>
    <w:rsid w:val="009B4F19"/>
    <w:rsid w:val="009B4F85"/>
    <w:rsid w:val="009B50FF"/>
    <w:rsid w:val="009B599B"/>
    <w:rsid w:val="009B59FA"/>
    <w:rsid w:val="009B5A48"/>
    <w:rsid w:val="009B5C2B"/>
    <w:rsid w:val="009B5C4B"/>
    <w:rsid w:val="009B5F25"/>
    <w:rsid w:val="009B60EB"/>
    <w:rsid w:val="009B6378"/>
    <w:rsid w:val="009B65AD"/>
    <w:rsid w:val="009B6765"/>
    <w:rsid w:val="009B6900"/>
    <w:rsid w:val="009B6902"/>
    <w:rsid w:val="009B6991"/>
    <w:rsid w:val="009B6D5E"/>
    <w:rsid w:val="009B6EDB"/>
    <w:rsid w:val="009B6FCA"/>
    <w:rsid w:val="009B711A"/>
    <w:rsid w:val="009B7528"/>
    <w:rsid w:val="009B7868"/>
    <w:rsid w:val="009B7924"/>
    <w:rsid w:val="009B7BC1"/>
    <w:rsid w:val="009B7C68"/>
    <w:rsid w:val="009C0020"/>
    <w:rsid w:val="009C0306"/>
    <w:rsid w:val="009C0427"/>
    <w:rsid w:val="009C0438"/>
    <w:rsid w:val="009C0515"/>
    <w:rsid w:val="009C06FD"/>
    <w:rsid w:val="009C0903"/>
    <w:rsid w:val="009C0C3B"/>
    <w:rsid w:val="009C0E58"/>
    <w:rsid w:val="009C117B"/>
    <w:rsid w:val="009C138B"/>
    <w:rsid w:val="009C141A"/>
    <w:rsid w:val="009C15CF"/>
    <w:rsid w:val="009C1849"/>
    <w:rsid w:val="009C1EA9"/>
    <w:rsid w:val="009C2208"/>
    <w:rsid w:val="009C25D7"/>
    <w:rsid w:val="009C2798"/>
    <w:rsid w:val="009C298F"/>
    <w:rsid w:val="009C2ADB"/>
    <w:rsid w:val="009C2E64"/>
    <w:rsid w:val="009C2FDE"/>
    <w:rsid w:val="009C2FFC"/>
    <w:rsid w:val="009C33FF"/>
    <w:rsid w:val="009C388D"/>
    <w:rsid w:val="009C3B40"/>
    <w:rsid w:val="009C3B63"/>
    <w:rsid w:val="009C3BDA"/>
    <w:rsid w:val="009C3CB1"/>
    <w:rsid w:val="009C41B4"/>
    <w:rsid w:val="009C435F"/>
    <w:rsid w:val="009C43BF"/>
    <w:rsid w:val="009C4596"/>
    <w:rsid w:val="009C4AA8"/>
    <w:rsid w:val="009C4BE3"/>
    <w:rsid w:val="009C4D19"/>
    <w:rsid w:val="009C50CA"/>
    <w:rsid w:val="009C53A7"/>
    <w:rsid w:val="009C5646"/>
    <w:rsid w:val="009C5918"/>
    <w:rsid w:val="009C59C2"/>
    <w:rsid w:val="009C5C2D"/>
    <w:rsid w:val="009C6189"/>
    <w:rsid w:val="009C66CC"/>
    <w:rsid w:val="009C66EF"/>
    <w:rsid w:val="009C67A5"/>
    <w:rsid w:val="009C6830"/>
    <w:rsid w:val="009C683A"/>
    <w:rsid w:val="009C6947"/>
    <w:rsid w:val="009C6C46"/>
    <w:rsid w:val="009C6E88"/>
    <w:rsid w:val="009C72B8"/>
    <w:rsid w:val="009C7312"/>
    <w:rsid w:val="009C758D"/>
    <w:rsid w:val="009C7941"/>
    <w:rsid w:val="009C799D"/>
    <w:rsid w:val="009C7B09"/>
    <w:rsid w:val="009C7CEF"/>
    <w:rsid w:val="009C7D64"/>
    <w:rsid w:val="009C7D84"/>
    <w:rsid w:val="009D0319"/>
    <w:rsid w:val="009D05A3"/>
    <w:rsid w:val="009D05DA"/>
    <w:rsid w:val="009D083B"/>
    <w:rsid w:val="009D0889"/>
    <w:rsid w:val="009D0B36"/>
    <w:rsid w:val="009D0B5A"/>
    <w:rsid w:val="009D0F59"/>
    <w:rsid w:val="009D1068"/>
    <w:rsid w:val="009D108F"/>
    <w:rsid w:val="009D1237"/>
    <w:rsid w:val="009D1A3E"/>
    <w:rsid w:val="009D1B86"/>
    <w:rsid w:val="009D1FB4"/>
    <w:rsid w:val="009D2294"/>
    <w:rsid w:val="009D2622"/>
    <w:rsid w:val="009D2779"/>
    <w:rsid w:val="009D2B2F"/>
    <w:rsid w:val="009D2BD6"/>
    <w:rsid w:val="009D30DE"/>
    <w:rsid w:val="009D369E"/>
    <w:rsid w:val="009D36FE"/>
    <w:rsid w:val="009D371C"/>
    <w:rsid w:val="009D3AF4"/>
    <w:rsid w:val="009D3CA2"/>
    <w:rsid w:val="009D3D9A"/>
    <w:rsid w:val="009D41F7"/>
    <w:rsid w:val="009D43A2"/>
    <w:rsid w:val="009D4456"/>
    <w:rsid w:val="009D4937"/>
    <w:rsid w:val="009D4A5F"/>
    <w:rsid w:val="009D4B61"/>
    <w:rsid w:val="009D4BEA"/>
    <w:rsid w:val="009D4D26"/>
    <w:rsid w:val="009D4D61"/>
    <w:rsid w:val="009D4D85"/>
    <w:rsid w:val="009D5014"/>
    <w:rsid w:val="009D54E3"/>
    <w:rsid w:val="009D56D3"/>
    <w:rsid w:val="009D57E8"/>
    <w:rsid w:val="009D5964"/>
    <w:rsid w:val="009D5B61"/>
    <w:rsid w:val="009D5ED1"/>
    <w:rsid w:val="009D60F7"/>
    <w:rsid w:val="009D62E9"/>
    <w:rsid w:val="009D65B2"/>
    <w:rsid w:val="009D665E"/>
    <w:rsid w:val="009D66D5"/>
    <w:rsid w:val="009D6D8D"/>
    <w:rsid w:val="009D72C5"/>
    <w:rsid w:val="009D78CA"/>
    <w:rsid w:val="009D7B86"/>
    <w:rsid w:val="009D7BBF"/>
    <w:rsid w:val="009D7C81"/>
    <w:rsid w:val="009D7EAB"/>
    <w:rsid w:val="009E0077"/>
    <w:rsid w:val="009E06E9"/>
    <w:rsid w:val="009E0A19"/>
    <w:rsid w:val="009E0A58"/>
    <w:rsid w:val="009E0BD5"/>
    <w:rsid w:val="009E0BFA"/>
    <w:rsid w:val="009E1258"/>
    <w:rsid w:val="009E15FD"/>
    <w:rsid w:val="009E1848"/>
    <w:rsid w:val="009E19FB"/>
    <w:rsid w:val="009E1A54"/>
    <w:rsid w:val="009E1A8C"/>
    <w:rsid w:val="009E284A"/>
    <w:rsid w:val="009E2AF6"/>
    <w:rsid w:val="009E2DFE"/>
    <w:rsid w:val="009E3103"/>
    <w:rsid w:val="009E365A"/>
    <w:rsid w:val="009E375C"/>
    <w:rsid w:val="009E3AD9"/>
    <w:rsid w:val="009E3B07"/>
    <w:rsid w:val="009E40DA"/>
    <w:rsid w:val="009E43DE"/>
    <w:rsid w:val="009E4490"/>
    <w:rsid w:val="009E456A"/>
    <w:rsid w:val="009E45C9"/>
    <w:rsid w:val="009E45CA"/>
    <w:rsid w:val="009E49F3"/>
    <w:rsid w:val="009E4B28"/>
    <w:rsid w:val="009E5305"/>
    <w:rsid w:val="009E5320"/>
    <w:rsid w:val="009E53AE"/>
    <w:rsid w:val="009E559E"/>
    <w:rsid w:val="009E5919"/>
    <w:rsid w:val="009E59B8"/>
    <w:rsid w:val="009E5AE2"/>
    <w:rsid w:val="009E5B4D"/>
    <w:rsid w:val="009E5D6D"/>
    <w:rsid w:val="009E62F8"/>
    <w:rsid w:val="009E63C0"/>
    <w:rsid w:val="009E6559"/>
    <w:rsid w:val="009E6706"/>
    <w:rsid w:val="009E6A46"/>
    <w:rsid w:val="009E6A4B"/>
    <w:rsid w:val="009E6AE0"/>
    <w:rsid w:val="009E6B2C"/>
    <w:rsid w:val="009E6D1C"/>
    <w:rsid w:val="009E6D31"/>
    <w:rsid w:val="009E6E7D"/>
    <w:rsid w:val="009E70E5"/>
    <w:rsid w:val="009E70FA"/>
    <w:rsid w:val="009E74CF"/>
    <w:rsid w:val="009E753B"/>
    <w:rsid w:val="009E754B"/>
    <w:rsid w:val="009E757F"/>
    <w:rsid w:val="009E78F5"/>
    <w:rsid w:val="009E7903"/>
    <w:rsid w:val="009E7E5F"/>
    <w:rsid w:val="009E7F0F"/>
    <w:rsid w:val="009F0875"/>
    <w:rsid w:val="009F0976"/>
    <w:rsid w:val="009F0F82"/>
    <w:rsid w:val="009F14DB"/>
    <w:rsid w:val="009F164C"/>
    <w:rsid w:val="009F1CA5"/>
    <w:rsid w:val="009F1CD3"/>
    <w:rsid w:val="009F20DB"/>
    <w:rsid w:val="009F2760"/>
    <w:rsid w:val="009F2820"/>
    <w:rsid w:val="009F2B68"/>
    <w:rsid w:val="009F2C4C"/>
    <w:rsid w:val="009F2CB8"/>
    <w:rsid w:val="009F2E3E"/>
    <w:rsid w:val="009F36C7"/>
    <w:rsid w:val="009F3B7D"/>
    <w:rsid w:val="009F3C22"/>
    <w:rsid w:val="009F3F9B"/>
    <w:rsid w:val="009F406E"/>
    <w:rsid w:val="009F4313"/>
    <w:rsid w:val="009F4DA9"/>
    <w:rsid w:val="009F51E4"/>
    <w:rsid w:val="009F5939"/>
    <w:rsid w:val="009F5C81"/>
    <w:rsid w:val="009F5C9E"/>
    <w:rsid w:val="009F5CC7"/>
    <w:rsid w:val="009F5DD9"/>
    <w:rsid w:val="009F63D2"/>
    <w:rsid w:val="009F65A6"/>
    <w:rsid w:val="009F65BE"/>
    <w:rsid w:val="009F674D"/>
    <w:rsid w:val="009F6782"/>
    <w:rsid w:val="009F6B95"/>
    <w:rsid w:val="009F6BB9"/>
    <w:rsid w:val="009F6D77"/>
    <w:rsid w:val="009F6E8A"/>
    <w:rsid w:val="009F7131"/>
    <w:rsid w:val="009F7362"/>
    <w:rsid w:val="009F7677"/>
    <w:rsid w:val="009F7869"/>
    <w:rsid w:val="009F79BC"/>
    <w:rsid w:val="009F79EB"/>
    <w:rsid w:val="009F7C48"/>
    <w:rsid w:val="009F7E9A"/>
    <w:rsid w:val="00A0003D"/>
    <w:rsid w:val="00A00287"/>
    <w:rsid w:val="00A006E5"/>
    <w:rsid w:val="00A00CD8"/>
    <w:rsid w:val="00A00DF1"/>
    <w:rsid w:val="00A00E7C"/>
    <w:rsid w:val="00A00FC4"/>
    <w:rsid w:val="00A01194"/>
    <w:rsid w:val="00A01243"/>
    <w:rsid w:val="00A012FC"/>
    <w:rsid w:val="00A0199E"/>
    <w:rsid w:val="00A01C8F"/>
    <w:rsid w:val="00A01DDC"/>
    <w:rsid w:val="00A01E2F"/>
    <w:rsid w:val="00A025CE"/>
    <w:rsid w:val="00A02916"/>
    <w:rsid w:val="00A029AA"/>
    <w:rsid w:val="00A02A13"/>
    <w:rsid w:val="00A02AD1"/>
    <w:rsid w:val="00A02B2D"/>
    <w:rsid w:val="00A02D55"/>
    <w:rsid w:val="00A02DD3"/>
    <w:rsid w:val="00A02F44"/>
    <w:rsid w:val="00A02F67"/>
    <w:rsid w:val="00A0312C"/>
    <w:rsid w:val="00A0334E"/>
    <w:rsid w:val="00A03566"/>
    <w:rsid w:val="00A0380E"/>
    <w:rsid w:val="00A03928"/>
    <w:rsid w:val="00A03B6D"/>
    <w:rsid w:val="00A03BB2"/>
    <w:rsid w:val="00A03E02"/>
    <w:rsid w:val="00A03FF7"/>
    <w:rsid w:val="00A04195"/>
    <w:rsid w:val="00A04227"/>
    <w:rsid w:val="00A042C1"/>
    <w:rsid w:val="00A04415"/>
    <w:rsid w:val="00A044E2"/>
    <w:rsid w:val="00A0456E"/>
    <w:rsid w:val="00A0464B"/>
    <w:rsid w:val="00A04AA1"/>
    <w:rsid w:val="00A05054"/>
    <w:rsid w:val="00A05202"/>
    <w:rsid w:val="00A0551F"/>
    <w:rsid w:val="00A05647"/>
    <w:rsid w:val="00A05701"/>
    <w:rsid w:val="00A05C49"/>
    <w:rsid w:val="00A05E06"/>
    <w:rsid w:val="00A05E11"/>
    <w:rsid w:val="00A05F3D"/>
    <w:rsid w:val="00A06418"/>
    <w:rsid w:val="00A065EA"/>
    <w:rsid w:val="00A068F3"/>
    <w:rsid w:val="00A069C7"/>
    <w:rsid w:val="00A06B93"/>
    <w:rsid w:val="00A06D88"/>
    <w:rsid w:val="00A07037"/>
    <w:rsid w:val="00A073EC"/>
    <w:rsid w:val="00A07581"/>
    <w:rsid w:val="00A077BB"/>
    <w:rsid w:val="00A07A8D"/>
    <w:rsid w:val="00A07CD0"/>
    <w:rsid w:val="00A07D22"/>
    <w:rsid w:val="00A102AC"/>
    <w:rsid w:val="00A1048D"/>
    <w:rsid w:val="00A105B1"/>
    <w:rsid w:val="00A105E9"/>
    <w:rsid w:val="00A105F0"/>
    <w:rsid w:val="00A10749"/>
    <w:rsid w:val="00A10936"/>
    <w:rsid w:val="00A10BB1"/>
    <w:rsid w:val="00A10CEF"/>
    <w:rsid w:val="00A1107D"/>
    <w:rsid w:val="00A11166"/>
    <w:rsid w:val="00A11195"/>
    <w:rsid w:val="00A115F6"/>
    <w:rsid w:val="00A1168E"/>
    <w:rsid w:val="00A11729"/>
    <w:rsid w:val="00A119DD"/>
    <w:rsid w:val="00A11AB5"/>
    <w:rsid w:val="00A11B96"/>
    <w:rsid w:val="00A11C65"/>
    <w:rsid w:val="00A11C70"/>
    <w:rsid w:val="00A11E2C"/>
    <w:rsid w:val="00A11E35"/>
    <w:rsid w:val="00A11EDA"/>
    <w:rsid w:val="00A121E8"/>
    <w:rsid w:val="00A122A1"/>
    <w:rsid w:val="00A12368"/>
    <w:rsid w:val="00A1274B"/>
    <w:rsid w:val="00A12970"/>
    <w:rsid w:val="00A12AE7"/>
    <w:rsid w:val="00A12FAB"/>
    <w:rsid w:val="00A13115"/>
    <w:rsid w:val="00A133F4"/>
    <w:rsid w:val="00A1345E"/>
    <w:rsid w:val="00A13513"/>
    <w:rsid w:val="00A13572"/>
    <w:rsid w:val="00A136E0"/>
    <w:rsid w:val="00A137D2"/>
    <w:rsid w:val="00A1393A"/>
    <w:rsid w:val="00A13A62"/>
    <w:rsid w:val="00A13EC3"/>
    <w:rsid w:val="00A14322"/>
    <w:rsid w:val="00A1454D"/>
    <w:rsid w:val="00A14655"/>
    <w:rsid w:val="00A147D5"/>
    <w:rsid w:val="00A14950"/>
    <w:rsid w:val="00A14E61"/>
    <w:rsid w:val="00A15412"/>
    <w:rsid w:val="00A15854"/>
    <w:rsid w:val="00A15EA0"/>
    <w:rsid w:val="00A15F5D"/>
    <w:rsid w:val="00A160BE"/>
    <w:rsid w:val="00A1630D"/>
    <w:rsid w:val="00A167DF"/>
    <w:rsid w:val="00A168D0"/>
    <w:rsid w:val="00A168FA"/>
    <w:rsid w:val="00A16B0C"/>
    <w:rsid w:val="00A16D5B"/>
    <w:rsid w:val="00A17145"/>
    <w:rsid w:val="00A200F0"/>
    <w:rsid w:val="00A204EC"/>
    <w:rsid w:val="00A20566"/>
    <w:rsid w:val="00A20574"/>
    <w:rsid w:val="00A205DE"/>
    <w:rsid w:val="00A20666"/>
    <w:rsid w:val="00A209A2"/>
    <w:rsid w:val="00A20F14"/>
    <w:rsid w:val="00A21233"/>
    <w:rsid w:val="00A21458"/>
    <w:rsid w:val="00A21577"/>
    <w:rsid w:val="00A21A43"/>
    <w:rsid w:val="00A21B11"/>
    <w:rsid w:val="00A21BA0"/>
    <w:rsid w:val="00A21C8B"/>
    <w:rsid w:val="00A21DCA"/>
    <w:rsid w:val="00A21EC1"/>
    <w:rsid w:val="00A223DE"/>
    <w:rsid w:val="00A226A2"/>
    <w:rsid w:val="00A226E0"/>
    <w:rsid w:val="00A228DE"/>
    <w:rsid w:val="00A2295D"/>
    <w:rsid w:val="00A22FBE"/>
    <w:rsid w:val="00A23510"/>
    <w:rsid w:val="00A2354F"/>
    <w:rsid w:val="00A23755"/>
    <w:rsid w:val="00A239A4"/>
    <w:rsid w:val="00A239B3"/>
    <w:rsid w:val="00A239B8"/>
    <w:rsid w:val="00A239C9"/>
    <w:rsid w:val="00A23A58"/>
    <w:rsid w:val="00A23DC5"/>
    <w:rsid w:val="00A23E9D"/>
    <w:rsid w:val="00A240D1"/>
    <w:rsid w:val="00A24553"/>
    <w:rsid w:val="00A248C5"/>
    <w:rsid w:val="00A24A33"/>
    <w:rsid w:val="00A24CFD"/>
    <w:rsid w:val="00A24D45"/>
    <w:rsid w:val="00A24EB2"/>
    <w:rsid w:val="00A25140"/>
    <w:rsid w:val="00A252D5"/>
    <w:rsid w:val="00A25485"/>
    <w:rsid w:val="00A2594A"/>
    <w:rsid w:val="00A25B44"/>
    <w:rsid w:val="00A25B9E"/>
    <w:rsid w:val="00A25CEE"/>
    <w:rsid w:val="00A25DFB"/>
    <w:rsid w:val="00A263E3"/>
    <w:rsid w:val="00A26480"/>
    <w:rsid w:val="00A26909"/>
    <w:rsid w:val="00A26CD8"/>
    <w:rsid w:val="00A26F82"/>
    <w:rsid w:val="00A2738D"/>
    <w:rsid w:val="00A274AA"/>
    <w:rsid w:val="00A2786B"/>
    <w:rsid w:val="00A27D3E"/>
    <w:rsid w:val="00A27DA1"/>
    <w:rsid w:val="00A27E60"/>
    <w:rsid w:val="00A27FC4"/>
    <w:rsid w:val="00A304F5"/>
    <w:rsid w:val="00A305C5"/>
    <w:rsid w:val="00A3069E"/>
    <w:rsid w:val="00A30723"/>
    <w:rsid w:val="00A30A58"/>
    <w:rsid w:val="00A30B71"/>
    <w:rsid w:val="00A30BE9"/>
    <w:rsid w:val="00A30EDE"/>
    <w:rsid w:val="00A30F52"/>
    <w:rsid w:val="00A30F86"/>
    <w:rsid w:val="00A31001"/>
    <w:rsid w:val="00A31031"/>
    <w:rsid w:val="00A3108A"/>
    <w:rsid w:val="00A314AD"/>
    <w:rsid w:val="00A31583"/>
    <w:rsid w:val="00A318F6"/>
    <w:rsid w:val="00A31A24"/>
    <w:rsid w:val="00A31AC2"/>
    <w:rsid w:val="00A31BCF"/>
    <w:rsid w:val="00A320F1"/>
    <w:rsid w:val="00A32337"/>
    <w:rsid w:val="00A327CE"/>
    <w:rsid w:val="00A32B81"/>
    <w:rsid w:val="00A33335"/>
    <w:rsid w:val="00A334AB"/>
    <w:rsid w:val="00A33528"/>
    <w:rsid w:val="00A335E0"/>
    <w:rsid w:val="00A3360D"/>
    <w:rsid w:val="00A33676"/>
    <w:rsid w:val="00A33A21"/>
    <w:rsid w:val="00A33F78"/>
    <w:rsid w:val="00A33FAF"/>
    <w:rsid w:val="00A3413B"/>
    <w:rsid w:val="00A341C9"/>
    <w:rsid w:val="00A34523"/>
    <w:rsid w:val="00A34683"/>
    <w:rsid w:val="00A34BBD"/>
    <w:rsid w:val="00A34D32"/>
    <w:rsid w:val="00A3510B"/>
    <w:rsid w:val="00A35449"/>
    <w:rsid w:val="00A35500"/>
    <w:rsid w:val="00A355DD"/>
    <w:rsid w:val="00A35630"/>
    <w:rsid w:val="00A3575F"/>
    <w:rsid w:val="00A357A8"/>
    <w:rsid w:val="00A3588D"/>
    <w:rsid w:val="00A35D55"/>
    <w:rsid w:val="00A36271"/>
    <w:rsid w:val="00A3630F"/>
    <w:rsid w:val="00A36354"/>
    <w:rsid w:val="00A36399"/>
    <w:rsid w:val="00A36429"/>
    <w:rsid w:val="00A365ED"/>
    <w:rsid w:val="00A3676C"/>
    <w:rsid w:val="00A3686A"/>
    <w:rsid w:val="00A368BE"/>
    <w:rsid w:val="00A3695D"/>
    <w:rsid w:val="00A369B9"/>
    <w:rsid w:val="00A36F81"/>
    <w:rsid w:val="00A36F91"/>
    <w:rsid w:val="00A370DA"/>
    <w:rsid w:val="00A3724E"/>
    <w:rsid w:val="00A37317"/>
    <w:rsid w:val="00A3752E"/>
    <w:rsid w:val="00A3760D"/>
    <w:rsid w:val="00A37765"/>
    <w:rsid w:val="00A3777F"/>
    <w:rsid w:val="00A37801"/>
    <w:rsid w:val="00A37802"/>
    <w:rsid w:val="00A379A5"/>
    <w:rsid w:val="00A37AE8"/>
    <w:rsid w:val="00A37CF8"/>
    <w:rsid w:val="00A37DD3"/>
    <w:rsid w:val="00A37E9B"/>
    <w:rsid w:val="00A4007C"/>
    <w:rsid w:val="00A40199"/>
    <w:rsid w:val="00A402FC"/>
    <w:rsid w:val="00A40437"/>
    <w:rsid w:val="00A40512"/>
    <w:rsid w:val="00A406C3"/>
    <w:rsid w:val="00A4099C"/>
    <w:rsid w:val="00A40ACF"/>
    <w:rsid w:val="00A40EB5"/>
    <w:rsid w:val="00A41354"/>
    <w:rsid w:val="00A41447"/>
    <w:rsid w:val="00A416A2"/>
    <w:rsid w:val="00A4178D"/>
    <w:rsid w:val="00A4191C"/>
    <w:rsid w:val="00A419A3"/>
    <w:rsid w:val="00A41F68"/>
    <w:rsid w:val="00A421FC"/>
    <w:rsid w:val="00A42410"/>
    <w:rsid w:val="00A42AC7"/>
    <w:rsid w:val="00A43329"/>
    <w:rsid w:val="00A437C8"/>
    <w:rsid w:val="00A43923"/>
    <w:rsid w:val="00A43A1A"/>
    <w:rsid w:val="00A43B04"/>
    <w:rsid w:val="00A4410D"/>
    <w:rsid w:val="00A443E1"/>
    <w:rsid w:val="00A447C9"/>
    <w:rsid w:val="00A44894"/>
    <w:rsid w:val="00A44E26"/>
    <w:rsid w:val="00A45021"/>
    <w:rsid w:val="00A453E5"/>
    <w:rsid w:val="00A45505"/>
    <w:rsid w:val="00A459D4"/>
    <w:rsid w:val="00A45B8B"/>
    <w:rsid w:val="00A460D8"/>
    <w:rsid w:val="00A46498"/>
    <w:rsid w:val="00A4653B"/>
    <w:rsid w:val="00A46779"/>
    <w:rsid w:val="00A47019"/>
    <w:rsid w:val="00A4708D"/>
    <w:rsid w:val="00A470A6"/>
    <w:rsid w:val="00A476DF"/>
    <w:rsid w:val="00A47C1C"/>
    <w:rsid w:val="00A47E16"/>
    <w:rsid w:val="00A5006E"/>
    <w:rsid w:val="00A50213"/>
    <w:rsid w:val="00A506D4"/>
    <w:rsid w:val="00A508CB"/>
    <w:rsid w:val="00A50F04"/>
    <w:rsid w:val="00A51026"/>
    <w:rsid w:val="00A51598"/>
    <w:rsid w:val="00A516FE"/>
    <w:rsid w:val="00A51B41"/>
    <w:rsid w:val="00A51FCE"/>
    <w:rsid w:val="00A5233C"/>
    <w:rsid w:val="00A5240C"/>
    <w:rsid w:val="00A525A6"/>
    <w:rsid w:val="00A528D3"/>
    <w:rsid w:val="00A528E1"/>
    <w:rsid w:val="00A52A8C"/>
    <w:rsid w:val="00A52B86"/>
    <w:rsid w:val="00A52EB1"/>
    <w:rsid w:val="00A5329D"/>
    <w:rsid w:val="00A5334B"/>
    <w:rsid w:val="00A53393"/>
    <w:rsid w:val="00A53855"/>
    <w:rsid w:val="00A53974"/>
    <w:rsid w:val="00A53DEF"/>
    <w:rsid w:val="00A53EE0"/>
    <w:rsid w:val="00A54246"/>
    <w:rsid w:val="00A54503"/>
    <w:rsid w:val="00A54831"/>
    <w:rsid w:val="00A5496A"/>
    <w:rsid w:val="00A54DF5"/>
    <w:rsid w:val="00A54E8F"/>
    <w:rsid w:val="00A54F0A"/>
    <w:rsid w:val="00A550C4"/>
    <w:rsid w:val="00A55504"/>
    <w:rsid w:val="00A5580C"/>
    <w:rsid w:val="00A55866"/>
    <w:rsid w:val="00A55A06"/>
    <w:rsid w:val="00A55BE9"/>
    <w:rsid w:val="00A55C19"/>
    <w:rsid w:val="00A55CB3"/>
    <w:rsid w:val="00A560F4"/>
    <w:rsid w:val="00A561D1"/>
    <w:rsid w:val="00A564EA"/>
    <w:rsid w:val="00A566E2"/>
    <w:rsid w:val="00A567FC"/>
    <w:rsid w:val="00A56952"/>
    <w:rsid w:val="00A56A48"/>
    <w:rsid w:val="00A56AD8"/>
    <w:rsid w:val="00A570DA"/>
    <w:rsid w:val="00A571CC"/>
    <w:rsid w:val="00A57256"/>
    <w:rsid w:val="00A5763F"/>
    <w:rsid w:val="00A576B0"/>
    <w:rsid w:val="00A57776"/>
    <w:rsid w:val="00A57B6B"/>
    <w:rsid w:val="00A57EF9"/>
    <w:rsid w:val="00A601D6"/>
    <w:rsid w:val="00A60326"/>
    <w:rsid w:val="00A60422"/>
    <w:rsid w:val="00A60B22"/>
    <w:rsid w:val="00A60C9D"/>
    <w:rsid w:val="00A60CFC"/>
    <w:rsid w:val="00A6102D"/>
    <w:rsid w:val="00A6103E"/>
    <w:rsid w:val="00A6151D"/>
    <w:rsid w:val="00A61786"/>
    <w:rsid w:val="00A61836"/>
    <w:rsid w:val="00A6184D"/>
    <w:rsid w:val="00A61AFA"/>
    <w:rsid w:val="00A61C57"/>
    <w:rsid w:val="00A61CBB"/>
    <w:rsid w:val="00A61CC5"/>
    <w:rsid w:val="00A61DA2"/>
    <w:rsid w:val="00A61DDD"/>
    <w:rsid w:val="00A62042"/>
    <w:rsid w:val="00A62087"/>
    <w:rsid w:val="00A62125"/>
    <w:rsid w:val="00A62221"/>
    <w:rsid w:val="00A62305"/>
    <w:rsid w:val="00A627AF"/>
    <w:rsid w:val="00A628CD"/>
    <w:rsid w:val="00A630B0"/>
    <w:rsid w:val="00A63264"/>
    <w:rsid w:val="00A632A6"/>
    <w:rsid w:val="00A635B3"/>
    <w:rsid w:val="00A63843"/>
    <w:rsid w:val="00A63A40"/>
    <w:rsid w:val="00A63A67"/>
    <w:rsid w:val="00A63B63"/>
    <w:rsid w:val="00A63BEC"/>
    <w:rsid w:val="00A63DD2"/>
    <w:rsid w:val="00A6441E"/>
    <w:rsid w:val="00A6466F"/>
    <w:rsid w:val="00A646E9"/>
    <w:rsid w:val="00A6472E"/>
    <w:rsid w:val="00A64771"/>
    <w:rsid w:val="00A64C6E"/>
    <w:rsid w:val="00A64DCB"/>
    <w:rsid w:val="00A64E07"/>
    <w:rsid w:val="00A651CB"/>
    <w:rsid w:val="00A655AA"/>
    <w:rsid w:val="00A65669"/>
    <w:rsid w:val="00A65D0C"/>
    <w:rsid w:val="00A65DF5"/>
    <w:rsid w:val="00A65E67"/>
    <w:rsid w:val="00A66191"/>
    <w:rsid w:val="00A662F2"/>
    <w:rsid w:val="00A663C1"/>
    <w:rsid w:val="00A6697A"/>
    <w:rsid w:val="00A669DA"/>
    <w:rsid w:val="00A66A40"/>
    <w:rsid w:val="00A66A8E"/>
    <w:rsid w:val="00A6729C"/>
    <w:rsid w:val="00A6746B"/>
    <w:rsid w:val="00A6754B"/>
    <w:rsid w:val="00A67BCF"/>
    <w:rsid w:val="00A67EEB"/>
    <w:rsid w:val="00A7012B"/>
    <w:rsid w:val="00A705B0"/>
    <w:rsid w:val="00A706BD"/>
    <w:rsid w:val="00A70E12"/>
    <w:rsid w:val="00A70E38"/>
    <w:rsid w:val="00A71193"/>
    <w:rsid w:val="00A7122C"/>
    <w:rsid w:val="00A71234"/>
    <w:rsid w:val="00A7142F"/>
    <w:rsid w:val="00A71637"/>
    <w:rsid w:val="00A717BF"/>
    <w:rsid w:val="00A718EF"/>
    <w:rsid w:val="00A71950"/>
    <w:rsid w:val="00A71BB5"/>
    <w:rsid w:val="00A71F60"/>
    <w:rsid w:val="00A720B5"/>
    <w:rsid w:val="00A7218A"/>
    <w:rsid w:val="00A723A0"/>
    <w:rsid w:val="00A7269D"/>
    <w:rsid w:val="00A72970"/>
    <w:rsid w:val="00A72C7F"/>
    <w:rsid w:val="00A72D06"/>
    <w:rsid w:val="00A72DCA"/>
    <w:rsid w:val="00A73104"/>
    <w:rsid w:val="00A731AA"/>
    <w:rsid w:val="00A731B6"/>
    <w:rsid w:val="00A7342C"/>
    <w:rsid w:val="00A73460"/>
    <w:rsid w:val="00A736CD"/>
    <w:rsid w:val="00A737EC"/>
    <w:rsid w:val="00A73893"/>
    <w:rsid w:val="00A73B96"/>
    <w:rsid w:val="00A73C6D"/>
    <w:rsid w:val="00A73CC7"/>
    <w:rsid w:val="00A73EF2"/>
    <w:rsid w:val="00A7451B"/>
    <w:rsid w:val="00A7468E"/>
    <w:rsid w:val="00A747A1"/>
    <w:rsid w:val="00A74970"/>
    <w:rsid w:val="00A74C27"/>
    <w:rsid w:val="00A74D89"/>
    <w:rsid w:val="00A74FD4"/>
    <w:rsid w:val="00A750B1"/>
    <w:rsid w:val="00A751D9"/>
    <w:rsid w:val="00A75A4E"/>
    <w:rsid w:val="00A75BA8"/>
    <w:rsid w:val="00A75E10"/>
    <w:rsid w:val="00A760E0"/>
    <w:rsid w:val="00A764A5"/>
    <w:rsid w:val="00A7677F"/>
    <w:rsid w:val="00A7698F"/>
    <w:rsid w:val="00A76B47"/>
    <w:rsid w:val="00A76BBD"/>
    <w:rsid w:val="00A76D10"/>
    <w:rsid w:val="00A76D75"/>
    <w:rsid w:val="00A76DF7"/>
    <w:rsid w:val="00A76E8D"/>
    <w:rsid w:val="00A80153"/>
    <w:rsid w:val="00A80439"/>
    <w:rsid w:val="00A804C3"/>
    <w:rsid w:val="00A80746"/>
    <w:rsid w:val="00A8084B"/>
    <w:rsid w:val="00A8097B"/>
    <w:rsid w:val="00A80A0B"/>
    <w:rsid w:val="00A80D48"/>
    <w:rsid w:val="00A815D3"/>
    <w:rsid w:val="00A8186E"/>
    <w:rsid w:val="00A81DDF"/>
    <w:rsid w:val="00A81FDF"/>
    <w:rsid w:val="00A820C0"/>
    <w:rsid w:val="00A82219"/>
    <w:rsid w:val="00A8222E"/>
    <w:rsid w:val="00A822A3"/>
    <w:rsid w:val="00A823C5"/>
    <w:rsid w:val="00A82ADC"/>
    <w:rsid w:val="00A82E55"/>
    <w:rsid w:val="00A82EA1"/>
    <w:rsid w:val="00A8301A"/>
    <w:rsid w:val="00A833AA"/>
    <w:rsid w:val="00A834B6"/>
    <w:rsid w:val="00A83594"/>
    <w:rsid w:val="00A83618"/>
    <w:rsid w:val="00A836AA"/>
    <w:rsid w:val="00A836C1"/>
    <w:rsid w:val="00A8386F"/>
    <w:rsid w:val="00A83A44"/>
    <w:rsid w:val="00A83B4F"/>
    <w:rsid w:val="00A83CDF"/>
    <w:rsid w:val="00A83D9A"/>
    <w:rsid w:val="00A8410F"/>
    <w:rsid w:val="00A841B9"/>
    <w:rsid w:val="00A84288"/>
    <w:rsid w:val="00A846C9"/>
    <w:rsid w:val="00A84901"/>
    <w:rsid w:val="00A84ADE"/>
    <w:rsid w:val="00A84BBD"/>
    <w:rsid w:val="00A84E5B"/>
    <w:rsid w:val="00A84E96"/>
    <w:rsid w:val="00A84EA6"/>
    <w:rsid w:val="00A84F48"/>
    <w:rsid w:val="00A84FE1"/>
    <w:rsid w:val="00A85222"/>
    <w:rsid w:val="00A8528F"/>
    <w:rsid w:val="00A854F3"/>
    <w:rsid w:val="00A854FF"/>
    <w:rsid w:val="00A85555"/>
    <w:rsid w:val="00A85E27"/>
    <w:rsid w:val="00A86074"/>
    <w:rsid w:val="00A86129"/>
    <w:rsid w:val="00A8613B"/>
    <w:rsid w:val="00A861CE"/>
    <w:rsid w:val="00A8669F"/>
    <w:rsid w:val="00A8697E"/>
    <w:rsid w:val="00A86996"/>
    <w:rsid w:val="00A86A2C"/>
    <w:rsid w:val="00A86C15"/>
    <w:rsid w:val="00A86F44"/>
    <w:rsid w:val="00A87303"/>
    <w:rsid w:val="00A87519"/>
    <w:rsid w:val="00A875F7"/>
    <w:rsid w:val="00A875FC"/>
    <w:rsid w:val="00A877CA"/>
    <w:rsid w:val="00A87965"/>
    <w:rsid w:val="00A87AB9"/>
    <w:rsid w:val="00A87AFF"/>
    <w:rsid w:val="00A902D9"/>
    <w:rsid w:val="00A90413"/>
    <w:rsid w:val="00A90505"/>
    <w:rsid w:val="00A9070A"/>
    <w:rsid w:val="00A90A8C"/>
    <w:rsid w:val="00A90AAC"/>
    <w:rsid w:val="00A90B75"/>
    <w:rsid w:val="00A90DA8"/>
    <w:rsid w:val="00A91158"/>
    <w:rsid w:val="00A911FE"/>
    <w:rsid w:val="00A91398"/>
    <w:rsid w:val="00A9159A"/>
    <w:rsid w:val="00A9173D"/>
    <w:rsid w:val="00A91907"/>
    <w:rsid w:val="00A91954"/>
    <w:rsid w:val="00A91BED"/>
    <w:rsid w:val="00A91BFD"/>
    <w:rsid w:val="00A91EBB"/>
    <w:rsid w:val="00A923D7"/>
    <w:rsid w:val="00A92750"/>
    <w:rsid w:val="00A92850"/>
    <w:rsid w:val="00A92874"/>
    <w:rsid w:val="00A92984"/>
    <w:rsid w:val="00A92C55"/>
    <w:rsid w:val="00A92CA3"/>
    <w:rsid w:val="00A92D60"/>
    <w:rsid w:val="00A92F92"/>
    <w:rsid w:val="00A93245"/>
    <w:rsid w:val="00A93551"/>
    <w:rsid w:val="00A93D86"/>
    <w:rsid w:val="00A94497"/>
    <w:rsid w:val="00A9491F"/>
    <w:rsid w:val="00A94980"/>
    <w:rsid w:val="00A94BA6"/>
    <w:rsid w:val="00A94FF4"/>
    <w:rsid w:val="00A9573E"/>
    <w:rsid w:val="00A95763"/>
    <w:rsid w:val="00A96194"/>
    <w:rsid w:val="00A9686C"/>
    <w:rsid w:val="00A969FE"/>
    <w:rsid w:val="00A96B85"/>
    <w:rsid w:val="00A96D94"/>
    <w:rsid w:val="00A97B1E"/>
    <w:rsid w:val="00A97CC6"/>
    <w:rsid w:val="00A97E4A"/>
    <w:rsid w:val="00AA0093"/>
    <w:rsid w:val="00AA0132"/>
    <w:rsid w:val="00AA0AFA"/>
    <w:rsid w:val="00AA0C0E"/>
    <w:rsid w:val="00AA0D2C"/>
    <w:rsid w:val="00AA11FA"/>
    <w:rsid w:val="00AA1C2F"/>
    <w:rsid w:val="00AA208A"/>
    <w:rsid w:val="00AA2123"/>
    <w:rsid w:val="00AA21DA"/>
    <w:rsid w:val="00AA2BE8"/>
    <w:rsid w:val="00AA2BFC"/>
    <w:rsid w:val="00AA2CB4"/>
    <w:rsid w:val="00AA3260"/>
    <w:rsid w:val="00AA33D1"/>
    <w:rsid w:val="00AA342E"/>
    <w:rsid w:val="00AA371C"/>
    <w:rsid w:val="00AA37FD"/>
    <w:rsid w:val="00AA3854"/>
    <w:rsid w:val="00AA386D"/>
    <w:rsid w:val="00AA3940"/>
    <w:rsid w:val="00AA3B75"/>
    <w:rsid w:val="00AA3BBA"/>
    <w:rsid w:val="00AA3CE9"/>
    <w:rsid w:val="00AA3D80"/>
    <w:rsid w:val="00AA3ED4"/>
    <w:rsid w:val="00AA3F85"/>
    <w:rsid w:val="00AA411E"/>
    <w:rsid w:val="00AA41C9"/>
    <w:rsid w:val="00AA429C"/>
    <w:rsid w:val="00AA43BD"/>
    <w:rsid w:val="00AA469B"/>
    <w:rsid w:val="00AA47E2"/>
    <w:rsid w:val="00AA4A80"/>
    <w:rsid w:val="00AA4B72"/>
    <w:rsid w:val="00AA4F84"/>
    <w:rsid w:val="00AA526B"/>
    <w:rsid w:val="00AA55EE"/>
    <w:rsid w:val="00AA56DC"/>
    <w:rsid w:val="00AA5807"/>
    <w:rsid w:val="00AA5A4F"/>
    <w:rsid w:val="00AA5A9B"/>
    <w:rsid w:val="00AA5CBC"/>
    <w:rsid w:val="00AA60A3"/>
    <w:rsid w:val="00AA62D9"/>
    <w:rsid w:val="00AA6440"/>
    <w:rsid w:val="00AA64DD"/>
    <w:rsid w:val="00AA67B8"/>
    <w:rsid w:val="00AA6B0A"/>
    <w:rsid w:val="00AA6C9E"/>
    <w:rsid w:val="00AA6F46"/>
    <w:rsid w:val="00AA6F74"/>
    <w:rsid w:val="00AA728E"/>
    <w:rsid w:val="00AA749E"/>
    <w:rsid w:val="00AA7512"/>
    <w:rsid w:val="00AA75A4"/>
    <w:rsid w:val="00AA777B"/>
    <w:rsid w:val="00AA7875"/>
    <w:rsid w:val="00AA795B"/>
    <w:rsid w:val="00AA7A37"/>
    <w:rsid w:val="00AA7AC1"/>
    <w:rsid w:val="00AA7B59"/>
    <w:rsid w:val="00AA7BD6"/>
    <w:rsid w:val="00AA7C92"/>
    <w:rsid w:val="00AA7CCF"/>
    <w:rsid w:val="00AA7E27"/>
    <w:rsid w:val="00AB03AA"/>
    <w:rsid w:val="00AB0511"/>
    <w:rsid w:val="00AB08F7"/>
    <w:rsid w:val="00AB0905"/>
    <w:rsid w:val="00AB095B"/>
    <w:rsid w:val="00AB0A5B"/>
    <w:rsid w:val="00AB1312"/>
    <w:rsid w:val="00AB169B"/>
    <w:rsid w:val="00AB1724"/>
    <w:rsid w:val="00AB1983"/>
    <w:rsid w:val="00AB1DE9"/>
    <w:rsid w:val="00AB1E06"/>
    <w:rsid w:val="00AB2508"/>
    <w:rsid w:val="00AB25A8"/>
    <w:rsid w:val="00AB26D0"/>
    <w:rsid w:val="00AB283D"/>
    <w:rsid w:val="00AB2953"/>
    <w:rsid w:val="00AB2EDD"/>
    <w:rsid w:val="00AB2F44"/>
    <w:rsid w:val="00AB3027"/>
    <w:rsid w:val="00AB32A4"/>
    <w:rsid w:val="00AB3319"/>
    <w:rsid w:val="00AB345C"/>
    <w:rsid w:val="00AB3559"/>
    <w:rsid w:val="00AB3695"/>
    <w:rsid w:val="00AB3D2C"/>
    <w:rsid w:val="00AB4059"/>
    <w:rsid w:val="00AB41B0"/>
    <w:rsid w:val="00AB45E1"/>
    <w:rsid w:val="00AB49B1"/>
    <w:rsid w:val="00AB49EB"/>
    <w:rsid w:val="00AB4EDC"/>
    <w:rsid w:val="00AB51FC"/>
    <w:rsid w:val="00AB52B9"/>
    <w:rsid w:val="00AB5312"/>
    <w:rsid w:val="00AB5401"/>
    <w:rsid w:val="00AB545F"/>
    <w:rsid w:val="00AB5497"/>
    <w:rsid w:val="00AB559F"/>
    <w:rsid w:val="00AB5614"/>
    <w:rsid w:val="00AB5815"/>
    <w:rsid w:val="00AB5CFB"/>
    <w:rsid w:val="00AB61DA"/>
    <w:rsid w:val="00AB6247"/>
    <w:rsid w:val="00AB625E"/>
    <w:rsid w:val="00AB69EA"/>
    <w:rsid w:val="00AB6A78"/>
    <w:rsid w:val="00AB6B0C"/>
    <w:rsid w:val="00AB6C64"/>
    <w:rsid w:val="00AB6DE6"/>
    <w:rsid w:val="00AB6F0D"/>
    <w:rsid w:val="00AB6F45"/>
    <w:rsid w:val="00AB7211"/>
    <w:rsid w:val="00AB7775"/>
    <w:rsid w:val="00AB78B2"/>
    <w:rsid w:val="00AB7ED2"/>
    <w:rsid w:val="00AB7FD7"/>
    <w:rsid w:val="00AC0028"/>
    <w:rsid w:val="00AC018A"/>
    <w:rsid w:val="00AC06B4"/>
    <w:rsid w:val="00AC0873"/>
    <w:rsid w:val="00AC08B7"/>
    <w:rsid w:val="00AC0B68"/>
    <w:rsid w:val="00AC0CD0"/>
    <w:rsid w:val="00AC1485"/>
    <w:rsid w:val="00AC1662"/>
    <w:rsid w:val="00AC18E4"/>
    <w:rsid w:val="00AC1969"/>
    <w:rsid w:val="00AC1E86"/>
    <w:rsid w:val="00AC1FC7"/>
    <w:rsid w:val="00AC2062"/>
    <w:rsid w:val="00AC2509"/>
    <w:rsid w:val="00AC28FB"/>
    <w:rsid w:val="00AC2E06"/>
    <w:rsid w:val="00AC30B8"/>
    <w:rsid w:val="00AC30EB"/>
    <w:rsid w:val="00AC3179"/>
    <w:rsid w:val="00AC333B"/>
    <w:rsid w:val="00AC335D"/>
    <w:rsid w:val="00AC3398"/>
    <w:rsid w:val="00AC382B"/>
    <w:rsid w:val="00AC38C7"/>
    <w:rsid w:val="00AC3913"/>
    <w:rsid w:val="00AC39BD"/>
    <w:rsid w:val="00AC3C9A"/>
    <w:rsid w:val="00AC4021"/>
    <w:rsid w:val="00AC4298"/>
    <w:rsid w:val="00AC4335"/>
    <w:rsid w:val="00AC4CA0"/>
    <w:rsid w:val="00AC4E87"/>
    <w:rsid w:val="00AC4FA8"/>
    <w:rsid w:val="00AC4FCB"/>
    <w:rsid w:val="00AC509A"/>
    <w:rsid w:val="00AC50CC"/>
    <w:rsid w:val="00AC50FC"/>
    <w:rsid w:val="00AC52BA"/>
    <w:rsid w:val="00AC545B"/>
    <w:rsid w:val="00AC5560"/>
    <w:rsid w:val="00AC5BD9"/>
    <w:rsid w:val="00AC5E98"/>
    <w:rsid w:val="00AC5F71"/>
    <w:rsid w:val="00AC631B"/>
    <w:rsid w:val="00AC63FF"/>
    <w:rsid w:val="00AC6412"/>
    <w:rsid w:val="00AC652F"/>
    <w:rsid w:val="00AC659D"/>
    <w:rsid w:val="00AC6ACD"/>
    <w:rsid w:val="00AC6BCB"/>
    <w:rsid w:val="00AC6C4F"/>
    <w:rsid w:val="00AC6C75"/>
    <w:rsid w:val="00AC6C7B"/>
    <w:rsid w:val="00AC6F89"/>
    <w:rsid w:val="00AC7326"/>
    <w:rsid w:val="00AC73BC"/>
    <w:rsid w:val="00AC7435"/>
    <w:rsid w:val="00AC7645"/>
    <w:rsid w:val="00AC77E5"/>
    <w:rsid w:val="00AC7CBC"/>
    <w:rsid w:val="00AC7E2E"/>
    <w:rsid w:val="00AC7FD6"/>
    <w:rsid w:val="00AD014C"/>
    <w:rsid w:val="00AD0678"/>
    <w:rsid w:val="00AD06B0"/>
    <w:rsid w:val="00AD0A66"/>
    <w:rsid w:val="00AD0CC6"/>
    <w:rsid w:val="00AD0D24"/>
    <w:rsid w:val="00AD0D61"/>
    <w:rsid w:val="00AD10D8"/>
    <w:rsid w:val="00AD12EC"/>
    <w:rsid w:val="00AD1408"/>
    <w:rsid w:val="00AD1525"/>
    <w:rsid w:val="00AD1569"/>
    <w:rsid w:val="00AD17ED"/>
    <w:rsid w:val="00AD1E5C"/>
    <w:rsid w:val="00AD1F11"/>
    <w:rsid w:val="00AD2844"/>
    <w:rsid w:val="00AD288A"/>
    <w:rsid w:val="00AD29CA"/>
    <w:rsid w:val="00AD2B4B"/>
    <w:rsid w:val="00AD2EFD"/>
    <w:rsid w:val="00AD3220"/>
    <w:rsid w:val="00AD37E5"/>
    <w:rsid w:val="00AD38AE"/>
    <w:rsid w:val="00AD38CC"/>
    <w:rsid w:val="00AD3FB1"/>
    <w:rsid w:val="00AD3FB5"/>
    <w:rsid w:val="00AD4156"/>
    <w:rsid w:val="00AD4205"/>
    <w:rsid w:val="00AD4235"/>
    <w:rsid w:val="00AD4335"/>
    <w:rsid w:val="00AD49C8"/>
    <w:rsid w:val="00AD4A18"/>
    <w:rsid w:val="00AD4BEC"/>
    <w:rsid w:val="00AD4D30"/>
    <w:rsid w:val="00AD5094"/>
    <w:rsid w:val="00AD523F"/>
    <w:rsid w:val="00AD5722"/>
    <w:rsid w:val="00AD5896"/>
    <w:rsid w:val="00AD5BD3"/>
    <w:rsid w:val="00AD5BE7"/>
    <w:rsid w:val="00AD5D80"/>
    <w:rsid w:val="00AD5E92"/>
    <w:rsid w:val="00AD6082"/>
    <w:rsid w:val="00AD60DC"/>
    <w:rsid w:val="00AD6284"/>
    <w:rsid w:val="00AD66DA"/>
    <w:rsid w:val="00AD672A"/>
    <w:rsid w:val="00AD6B64"/>
    <w:rsid w:val="00AD6B78"/>
    <w:rsid w:val="00AD6BF0"/>
    <w:rsid w:val="00AD786F"/>
    <w:rsid w:val="00AD7ABF"/>
    <w:rsid w:val="00AD7CB7"/>
    <w:rsid w:val="00AD7E75"/>
    <w:rsid w:val="00AE020F"/>
    <w:rsid w:val="00AE02A1"/>
    <w:rsid w:val="00AE0907"/>
    <w:rsid w:val="00AE0A16"/>
    <w:rsid w:val="00AE0ACF"/>
    <w:rsid w:val="00AE0CC3"/>
    <w:rsid w:val="00AE0E52"/>
    <w:rsid w:val="00AE181D"/>
    <w:rsid w:val="00AE1A21"/>
    <w:rsid w:val="00AE1E2E"/>
    <w:rsid w:val="00AE2384"/>
    <w:rsid w:val="00AE2495"/>
    <w:rsid w:val="00AE276D"/>
    <w:rsid w:val="00AE2F24"/>
    <w:rsid w:val="00AE2FAE"/>
    <w:rsid w:val="00AE2FD7"/>
    <w:rsid w:val="00AE303B"/>
    <w:rsid w:val="00AE3132"/>
    <w:rsid w:val="00AE3185"/>
    <w:rsid w:val="00AE319A"/>
    <w:rsid w:val="00AE348F"/>
    <w:rsid w:val="00AE35BF"/>
    <w:rsid w:val="00AE37E6"/>
    <w:rsid w:val="00AE3831"/>
    <w:rsid w:val="00AE395B"/>
    <w:rsid w:val="00AE41D3"/>
    <w:rsid w:val="00AE44E3"/>
    <w:rsid w:val="00AE487C"/>
    <w:rsid w:val="00AE4ED8"/>
    <w:rsid w:val="00AE4F9F"/>
    <w:rsid w:val="00AE533C"/>
    <w:rsid w:val="00AE5908"/>
    <w:rsid w:val="00AE5AED"/>
    <w:rsid w:val="00AE5B87"/>
    <w:rsid w:val="00AE5BB8"/>
    <w:rsid w:val="00AE5D2A"/>
    <w:rsid w:val="00AE6359"/>
    <w:rsid w:val="00AE6807"/>
    <w:rsid w:val="00AE6B73"/>
    <w:rsid w:val="00AE6EDA"/>
    <w:rsid w:val="00AE6F3A"/>
    <w:rsid w:val="00AE70D9"/>
    <w:rsid w:val="00AE7175"/>
    <w:rsid w:val="00AE72AD"/>
    <w:rsid w:val="00AE74F8"/>
    <w:rsid w:val="00AE7958"/>
    <w:rsid w:val="00AE7C54"/>
    <w:rsid w:val="00AE7D37"/>
    <w:rsid w:val="00AE7E07"/>
    <w:rsid w:val="00AF034C"/>
    <w:rsid w:val="00AF03D8"/>
    <w:rsid w:val="00AF064D"/>
    <w:rsid w:val="00AF06E2"/>
    <w:rsid w:val="00AF0769"/>
    <w:rsid w:val="00AF0ACA"/>
    <w:rsid w:val="00AF0DB5"/>
    <w:rsid w:val="00AF0FB5"/>
    <w:rsid w:val="00AF13B4"/>
    <w:rsid w:val="00AF13ED"/>
    <w:rsid w:val="00AF1561"/>
    <w:rsid w:val="00AF161A"/>
    <w:rsid w:val="00AF166D"/>
    <w:rsid w:val="00AF16F0"/>
    <w:rsid w:val="00AF1B7A"/>
    <w:rsid w:val="00AF1B7D"/>
    <w:rsid w:val="00AF1EFA"/>
    <w:rsid w:val="00AF1FCA"/>
    <w:rsid w:val="00AF22E3"/>
    <w:rsid w:val="00AF2680"/>
    <w:rsid w:val="00AF2736"/>
    <w:rsid w:val="00AF2868"/>
    <w:rsid w:val="00AF2D6E"/>
    <w:rsid w:val="00AF2E29"/>
    <w:rsid w:val="00AF325D"/>
    <w:rsid w:val="00AF328B"/>
    <w:rsid w:val="00AF3408"/>
    <w:rsid w:val="00AF3429"/>
    <w:rsid w:val="00AF3745"/>
    <w:rsid w:val="00AF3A24"/>
    <w:rsid w:val="00AF3E0B"/>
    <w:rsid w:val="00AF3E4B"/>
    <w:rsid w:val="00AF4173"/>
    <w:rsid w:val="00AF41CE"/>
    <w:rsid w:val="00AF4255"/>
    <w:rsid w:val="00AF4276"/>
    <w:rsid w:val="00AF4408"/>
    <w:rsid w:val="00AF4528"/>
    <w:rsid w:val="00AF4894"/>
    <w:rsid w:val="00AF49EE"/>
    <w:rsid w:val="00AF4F48"/>
    <w:rsid w:val="00AF578A"/>
    <w:rsid w:val="00AF57DD"/>
    <w:rsid w:val="00AF5E85"/>
    <w:rsid w:val="00AF5F92"/>
    <w:rsid w:val="00AF60A1"/>
    <w:rsid w:val="00AF6214"/>
    <w:rsid w:val="00AF6248"/>
    <w:rsid w:val="00AF6265"/>
    <w:rsid w:val="00AF6489"/>
    <w:rsid w:val="00AF6625"/>
    <w:rsid w:val="00AF67A8"/>
    <w:rsid w:val="00AF6A2E"/>
    <w:rsid w:val="00AF6A68"/>
    <w:rsid w:val="00AF6CD7"/>
    <w:rsid w:val="00AF6DF7"/>
    <w:rsid w:val="00AF6F31"/>
    <w:rsid w:val="00AF6F7F"/>
    <w:rsid w:val="00AF709F"/>
    <w:rsid w:val="00AF75A4"/>
    <w:rsid w:val="00AF77A4"/>
    <w:rsid w:val="00AF7BE2"/>
    <w:rsid w:val="00AF7C7C"/>
    <w:rsid w:val="00AF7DD9"/>
    <w:rsid w:val="00AF7E2D"/>
    <w:rsid w:val="00B00354"/>
    <w:rsid w:val="00B005F1"/>
    <w:rsid w:val="00B00620"/>
    <w:rsid w:val="00B007B1"/>
    <w:rsid w:val="00B00A7D"/>
    <w:rsid w:val="00B00AB8"/>
    <w:rsid w:val="00B00FC8"/>
    <w:rsid w:val="00B0133B"/>
    <w:rsid w:val="00B01559"/>
    <w:rsid w:val="00B016D9"/>
    <w:rsid w:val="00B0180D"/>
    <w:rsid w:val="00B0183D"/>
    <w:rsid w:val="00B0186C"/>
    <w:rsid w:val="00B01ABB"/>
    <w:rsid w:val="00B01BD4"/>
    <w:rsid w:val="00B01CB7"/>
    <w:rsid w:val="00B01DF8"/>
    <w:rsid w:val="00B01E55"/>
    <w:rsid w:val="00B02179"/>
    <w:rsid w:val="00B022AA"/>
    <w:rsid w:val="00B02562"/>
    <w:rsid w:val="00B0266B"/>
    <w:rsid w:val="00B0274B"/>
    <w:rsid w:val="00B027B3"/>
    <w:rsid w:val="00B027E3"/>
    <w:rsid w:val="00B02DA4"/>
    <w:rsid w:val="00B02E5D"/>
    <w:rsid w:val="00B02FAB"/>
    <w:rsid w:val="00B03037"/>
    <w:rsid w:val="00B030FC"/>
    <w:rsid w:val="00B03467"/>
    <w:rsid w:val="00B03721"/>
    <w:rsid w:val="00B03757"/>
    <w:rsid w:val="00B03C28"/>
    <w:rsid w:val="00B03ECC"/>
    <w:rsid w:val="00B03F73"/>
    <w:rsid w:val="00B03FC4"/>
    <w:rsid w:val="00B04013"/>
    <w:rsid w:val="00B0447C"/>
    <w:rsid w:val="00B0459C"/>
    <w:rsid w:val="00B04640"/>
    <w:rsid w:val="00B04AB0"/>
    <w:rsid w:val="00B04C80"/>
    <w:rsid w:val="00B04C86"/>
    <w:rsid w:val="00B0509B"/>
    <w:rsid w:val="00B052B8"/>
    <w:rsid w:val="00B05346"/>
    <w:rsid w:val="00B054CA"/>
    <w:rsid w:val="00B0598C"/>
    <w:rsid w:val="00B05BA4"/>
    <w:rsid w:val="00B05EE6"/>
    <w:rsid w:val="00B060FD"/>
    <w:rsid w:val="00B0624D"/>
    <w:rsid w:val="00B066E6"/>
    <w:rsid w:val="00B0673F"/>
    <w:rsid w:val="00B06749"/>
    <w:rsid w:val="00B069AD"/>
    <w:rsid w:val="00B06D30"/>
    <w:rsid w:val="00B0756A"/>
    <w:rsid w:val="00B0765F"/>
    <w:rsid w:val="00B07675"/>
    <w:rsid w:val="00B07B47"/>
    <w:rsid w:val="00B07D2B"/>
    <w:rsid w:val="00B07EDD"/>
    <w:rsid w:val="00B07FAA"/>
    <w:rsid w:val="00B10460"/>
    <w:rsid w:val="00B105FA"/>
    <w:rsid w:val="00B1063C"/>
    <w:rsid w:val="00B10708"/>
    <w:rsid w:val="00B108B9"/>
    <w:rsid w:val="00B10A1D"/>
    <w:rsid w:val="00B11188"/>
    <w:rsid w:val="00B1125F"/>
    <w:rsid w:val="00B11280"/>
    <w:rsid w:val="00B113DA"/>
    <w:rsid w:val="00B117DD"/>
    <w:rsid w:val="00B11841"/>
    <w:rsid w:val="00B11969"/>
    <w:rsid w:val="00B119F0"/>
    <w:rsid w:val="00B11A9D"/>
    <w:rsid w:val="00B12132"/>
    <w:rsid w:val="00B12271"/>
    <w:rsid w:val="00B12397"/>
    <w:rsid w:val="00B1260A"/>
    <w:rsid w:val="00B1266C"/>
    <w:rsid w:val="00B1277E"/>
    <w:rsid w:val="00B12C0B"/>
    <w:rsid w:val="00B12E47"/>
    <w:rsid w:val="00B1302A"/>
    <w:rsid w:val="00B1330F"/>
    <w:rsid w:val="00B13674"/>
    <w:rsid w:val="00B138C4"/>
    <w:rsid w:val="00B13FB6"/>
    <w:rsid w:val="00B14240"/>
    <w:rsid w:val="00B14709"/>
    <w:rsid w:val="00B1475A"/>
    <w:rsid w:val="00B14A5A"/>
    <w:rsid w:val="00B14C73"/>
    <w:rsid w:val="00B14CB5"/>
    <w:rsid w:val="00B14CE7"/>
    <w:rsid w:val="00B14E3D"/>
    <w:rsid w:val="00B14F8C"/>
    <w:rsid w:val="00B154D6"/>
    <w:rsid w:val="00B15523"/>
    <w:rsid w:val="00B15677"/>
    <w:rsid w:val="00B15B5F"/>
    <w:rsid w:val="00B15C53"/>
    <w:rsid w:val="00B15FDE"/>
    <w:rsid w:val="00B164DB"/>
    <w:rsid w:val="00B166FC"/>
    <w:rsid w:val="00B16718"/>
    <w:rsid w:val="00B16746"/>
    <w:rsid w:val="00B167D0"/>
    <w:rsid w:val="00B16A14"/>
    <w:rsid w:val="00B16A9A"/>
    <w:rsid w:val="00B16ACF"/>
    <w:rsid w:val="00B1700A"/>
    <w:rsid w:val="00B173E1"/>
    <w:rsid w:val="00B175A2"/>
    <w:rsid w:val="00B175AF"/>
    <w:rsid w:val="00B1773D"/>
    <w:rsid w:val="00B177D3"/>
    <w:rsid w:val="00B178A7"/>
    <w:rsid w:val="00B17A25"/>
    <w:rsid w:val="00B17AC9"/>
    <w:rsid w:val="00B17C14"/>
    <w:rsid w:val="00B2003F"/>
    <w:rsid w:val="00B201E2"/>
    <w:rsid w:val="00B20405"/>
    <w:rsid w:val="00B20792"/>
    <w:rsid w:val="00B20BB2"/>
    <w:rsid w:val="00B21117"/>
    <w:rsid w:val="00B2151A"/>
    <w:rsid w:val="00B21577"/>
    <w:rsid w:val="00B21622"/>
    <w:rsid w:val="00B218AA"/>
    <w:rsid w:val="00B218C9"/>
    <w:rsid w:val="00B222F5"/>
    <w:rsid w:val="00B2266B"/>
    <w:rsid w:val="00B228B8"/>
    <w:rsid w:val="00B22939"/>
    <w:rsid w:val="00B22B46"/>
    <w:rsid w:val="00B22D93"/>
    <w:rsid w:val="00B22F79"/>
    <w:rsid w:val="00B23549"/>
    <w:rsid w:val="00B2362D"/>
    <w:rsid w:val="00B2366E"/>
    <w:rsid w:val="00B23908"/>
    <w:rsid w:val="00B2394A"/>
    <w:rsid w:val="00B23BF5"/>
    <w:rsid w:val="00B23C08"/>
    <w:rsid w:val="00B23D17"/>
    <w:rsid w:val="00B23DA1"/>
    <w:rsid w:val="00B23F73"/>
    <w:rsid w:val="00B2486D"/>
    <w:rsid w:val="00B24E8F"/>
    <w:rsid w:val="00B25263"/>
    <w:rsid w:val="00B2569E"/>
    <w:rsid w:val="00B2573F"/>
    <w:rsid w:val="00B26634"/>
    <w:rsid w:val="00B266C9"/>
    <w:rsid w:val="00B26781"/>
    <w:rsid w:val="00B26AEA"/>
    <w:rsid w:val="00B26BC5"/>
    <w:rsid w:val="00B26D73"/>
    <w:rsid w:val="00B27857"/>
    <w:rsid w:val="00B27902"/>
    <w:rsid w:val="00B27AFC"/>
    <w:rsid w:val="00B30206"/>
    <w:rsid w:val="00B3035F"/>
    <w:rsid w:val="00B3049D"/>
    <w:rsid w:val="00B304A7"/>
    <w:rsid w:val="00B30988"/>
    <w:rsid w:val="00B30B65"/>
    <w:rsid w:val="00B30B8E"/>
    <w:rsid w:val="00B30CEA"/>
    <w:rsid w:val="00B31151"/>
    <w:rsid w:val="00B31647"/>
    <w:rsid w:val="00B317D9"/>
    <w:rsid w:val="00B319AA"/>
    <w:rsid w:val="00B319F6"/>
    <w:rsid w:val="00B31A65"/>
    <w:rsid w:val="00B31AE7"/>
    <w:rsid w:val="00B31CD9"/>
    <w:rsid w:val="00B3239C"/>
    <w:rsid w:val="00B3267D"/>
    <w:rsid w:val="00B32972"/>
    <w:rsid w:val="00B3297D"/>
    <w:rsid w:val="00B32B29"/>
    <w:rsid w:val="00B330E8"/>
    <w:rsid w:val="00B33265"/>
    <w:rsid w:val="00B33321"/>
    <w:rsid w:val="00B3352E"/>
    <w:rsid w:val="00B33609"/>
    <w:rsid w:val="00B338BA"/>
    <w:rsid w:val="00B3392A"/>
    <w:rsid w:val="00B33A5B"/>
    <w:rsid w:val="00B33CED"/>
    <w:rsid w:val="00B33DC7"/>
    <w:rsid w:val="00B347C3"/>
    <w:rsid w:val="00B34A5D"/>
    <w:rsid w:val="00B34AC2"/>
    <w:rsid w:val="00B34C4D"/>
    <w:rsid w:val="00B350EE"/>
    <w:rsid w:val="00B3514A"/>
    <w:rsid w:val="00B351C7"/>
    <w:rsid w:val="00B35457"/>
    <w:rsid w:val="00B3583C"/>
    <w:rsid w:val="00B35E55"/>
    <w:rsid w:val="00B35E6B"/>
    <w:rsid w:val="00B35F0A"/>
    <w:rsid w:val="00B360F5"/>
    <w:rsid w:val="00B36100"/>
    <w:rsid w:val="00B368F9"/>
    <w:rsid w:val="00B36997"/>
    <w:rsid w:val="00B36A05"/>
    <w:rsid w:val="00B36A4D"/>
    <w:rsid w:val="00B36B60"/>
    <w:rsid w:val="00B3728F"/>
    <w:rsid w:val="00B37539"/>
    <w:rsid w:val="00B3785D"/>
    <w:rsid w:val="00B37FE8"/>
    <w:rsid w:val="00B4028E"/>
    <w:rsid w:val="00B40432"/>
    <w:rsid w:val="00B40689"/>
    <w:rsid w:val="00B40717"/>
    <w:rsid w:val="00B40761"/>
    <w:rsid w:val="00B40772"/>
    <w:rsid w:val="00B40794"/>
    <w:rsid w:val="00B40892"/>
    <w:rsid w:val="00B40B49"/>
    <w:rsid w:val="00B414E2"/>
    <w:rsid w:val="00B41505"/>
    <w:rsid w:val="00B4168F"/>
    <w:rsid w:val="00B4174E"/>
    <w:rsid w:val="00B41897"/>
    <w:rsid w:val="00B41C08"/>
    <w:rsid w:val="00B41D01"/>
    <w:rsid w:val="00B422FD"/>
    <w:rsid w:val="00B4290C"/>
    <w:rsid w:val="00B42D61"/>
    <w:rsid w:val="00B42FF5"/>
    <w:rsid w:val="00B43037"/>
    <w:rsid w:val="00B432BF"/>
    <w:rsid w:val="00B43442"/>
    <w:rsid w:val="00B435CF"/>
    <w:rsid w:val="00B4375D"/>
    <w:rsid w:val="00B43D2D"/>
    <w:rsid w:val="00B43D45"/>
    <w:rsid w:val="00B43DAB"/>
    <w:rsid w:val="00B441DC"/>
    <w:rsid w:val="00B443B4"/>
    <w:rsid w:val="00B443EE"/>
    <w:rsid w:val="00B4442A"/>
    <w:rsid w:val="00B44610"/>
    <w:rsid w:val="00B44653"/>
    <w:rsid w:val="00B446DD"/>
    <w:rsid w:val="00B44718"/>
    <w:rsid w:val="00B44720"/>
    <w:rsid w:val="00B4478D"/>
    <w:rsid w:val="00B4479E"/>
    <w:rsid w:val="00B44990"/>
    <w:rsid w:val="00B44BD6"/>
    <w:rsid w:val="00B44CDB"/>
    <w:rsid w:val="00B44FAC"/>
    <w:rsid w:val="00B45523"/>
    <w:rsid w:val="00B455D8"/>
    <w:rsid w:val="00B455F1"/>
    <w:rsid w:val="00B4580E"/>
    <w:rsid w:val="00B458E1"/>
    <w:rsid w:val="00B45936"/>
    <w:rsid w:val="00B4595E"/>
    <w:rsid w:val="00B45F38"/>
    <w:rsid w:val="00B46633"/>
    <w:rsid w:val="00B46921"/>
    <w:rsid w:val="00B46D09"/>
    <w:rsid w:val="00B46F6B"/>
    <w:rsid w:val="00B47389"/>
    <w:rsid w:val="00B475FE"/>
    <w:rsid w:val="00B47615"/>
    <w:rsid w:val="00B47A9E"/>
    <w:rsid w:val="00B47CDE"/>
    <w:rsid w:val="00B47ECA"/>
    <w:rsid w:val="00B47EF8"/>
    <w:rsid w:val="00B500DF"/>
    <w:rsid w:val="00B502D1"/>
    <w:rsid w:val="00B50317"/>
    <w:rsid w:val="00B50451"/>
    <w:rsid w:val="00B50FDD"/>
    <w:rsid w:val="00B5106F"/>
    <w:rsid w:val="00B510ED"/>
    <w:rsid w:val="00B519D1"/>
    <w:rsid w:val="00B51A73"/>
    <w:rsid w:val="00B51ABA"/>
    <w:rsid w:val="00B51B54"/>
    <w:rsid w:val="00B51CF1"/>
    <w:rsid w:val="00B51D0A"/>
    <w:rsid w:val="00B51EDF"/>
    <w:rsid w:val="00B52174"/>
    <w:rsid w:val="00B52376"/>
    <w:rsid w:val="00B52485"/>
    <w:rsid w:val="00B524B3"/>
    <w:rsid w:val="00B52546"/>
    <w:rsid w:val="00B52F70"/>
    <w:rsid w:val="00B52FBC"/>
    <w:rsid w:val="00B530CA"/>
    <w:rsid w:val="00B531D5"/>
    <w:rsid w:val="00B53C00"/>
    <w:rsid w:val="00B53D09"/>
    <w:rsid w:val="00B53EBE"/>
    <w:rsid w:val="00B53F61"/>
    <w:rsid w:val="00B53F97"/>
    <w:rsid w:val="00B54067"/>
    <w:rsid w:val="00B5469A"/>
    <w:rsid w:val="00B54716"/>
    <w:rsid w:val="00B54C56"/>
    <w:rsid w:val="00B54D9D"/>
    <w:rsid w:val="00B5547E"/>
    <w:rsid w:val="00B554B4"/>
    <w:rsid w:val="00B55862"/>
    <w:rsid w:val="00B5590A"/>
    <w:rsid w:val="00B55B18"/>
    <w:rsid w:val="00B56131"/>
    <w:rsid w:val="00B56181"/>
    <w:rsid w:val="00B5623F"/>
    <w:rsid w:val="00B56598"/>
    <w:rsid w:val="00B565CC"/>
    <w:rsid w:val="00B56650"/>
    <w:rsid w:val="00B56688"/>
    <w:rsid w:val="00B56753"/>
    <w:rsid w:val="00B56A76"/>
    <w:rsid w:val="00B56C11"/>
    <w:rsid w:val="00B57046"/>
    <w:rsid w:val="00B5705F"/>
    <w:rsid w:val="00B57664"/>
    <w:rsid w:val="00B57BD5"/>
    <w:rsid w:val="00B57F06"/>
    <w:rsid w:val="00B60012"/>
    <w:rsid w:val="00B600BC"/>
    <w:rsid w:val="00B60199"/>
    <w:rsid w:val="00B602A7"/>
    <w:rsid w:val="00B606B7"/>
    <w:rsid w:val="00B60814"/>
    <w:rsid w:val="00B60B1E"/>
    <w:rsid w:val="00B613D0"/>
    <w:rsid w:val="00B61524"/>
    <w:rsid w:val="00B615A0"/>
    <w:rsid w:val="00B61667"/>
    <w:rsid w:val="00B61894"/>
    <w:rsid w:val="00B61959"/>
    <w:rsid w:val="00B619B3"/>
    <w:rsid w:val="00B61AF5"/>
    <w:rsid w:val="00B61C55"/>
    <w:rsid w:val="00B61DC2"/>
    <w:rsid w:val="00B61DFA"/>
    <w:rsid w:val="00B61E42"/>
    <w:rsid w:val="00B6275E"/>
    <w:rsid w:val="00B62E14"/>
    <w:rsid w:val="00B62EDE"/>
    <w:rsid w:val="00B62F4C"/>
    <w:rsid w:val="00B62F70"/>
    <w:rsid w:val="00B630D2"/>
    <w:rsid w:val="00B63272"/>
    <w:rsid w:val="00B63449"/>
    <w:rsid w:val="00B63699"/>
    <w:rsid w:val="00B637C1"/>
    <w:rsid w:val="00B6391D"/>
    <w:rsid w:val="00B63EF4"/>
    <w:rsid w:val="00B64015"/>
    <w:rsid w:val="00B645C0"/>
    <w:rsid w:val="00B65311"/>
    <w:rsid w:val="00B655B5"/>
    <w:rsid w:val="00B6562F"/>
    <w:rsid w:val="00B6578B"/>
    <w:rsid w:val="00B65812"/>
    <w:rsid w:val="00B66069"/>
    <w:rsid w:val="00B6687B"/>
    <w:rsid w:val="00B6690D"/>
    <w:rsid w:val="00B66BFA"/>
    <w:rsid w:val="00B66F41"/>
    <w:rsid w:val="00B671F1"/>
    <w:rsid w:val="00B6791E"/>
    <w:rsid w:val="00B67A63"/>
    <w:rsid w:val="00B67AC7"/>
    <w:rsid w:val="00B67B4C"/>
    <w:rsid w:val="00B67B6F"/>
    <w:rsid w:val="00B67D48"/>
    <w:rsid w:val="00B67DED"/>
    <w:rsid w:val="00B67EAD"/>
    <w:rsid w:val="00B67F66"/>
    <w:rsid w:val="00B67FEB"/>
    <w:rsid w:val="00B7011D"/>
    <w:rsid w:val="00B70204"/>
    <w:rsid w:val="00B70249"/>
    <w:rsid w:val="00B70434"/>
    <w:rsid w:val="00B708D6"/>
    <w:rsid w:val="00B7091C"/>
    <w:rsid w:val="00B70979"/>
    <w:rsid w:val="00B70B7A"/>
    <w:rsid w:val="00B70C08"/>
    <w:rsid w:val="00B70C93"/>
    <w:rsid w:val="00B71040"/>
    <w:rsid w:val="00B711CD"/>
    <w:rsid w:val="00B71410"/>
    <w:rsid w:val="00B71A55"/>
    <w:rsid w:val="00B71F25"/>
    <w:rsid w:val="00B71F66"/>
    <w:rsid w:val="00B71FA3"/>
    <w:rsid w:val="00B720F1"/>
    <w:rsid w:val="00B7221A"/>
    <w:rsid w:val="00B72379"/>
    <w:rsid w:val="00B7247C"/>
    <w:rsid w:val="00B7260F"/>
    <w:rsid w:val="00B727A9"/>
    <w:rsid w:val="00B72834"/>
    <w:rsid w:val="00B729D6"/>
    <w:rsid w:val="00B72CA2"/>
    <w:rsid w:val="00B72DBD"/>
    <w:rsid w:val="00B72F6B"/>
    <w:rsid w:val="00B72F86"/>
    <w:rsid w:val="00B7331F"/>
    <w:rsid w:val="00B73429"/>
    <w:rsid w:val="00B7363B"/>
    <w:rsid w:val="00B73B0B"/>
    <w:rsid w:val="00B73E3C"/>
    <w:rsid w:val="00B74433"/>
    <w:rsid w:val="00B746E1"/>
    <w:rsid w:val="00B74954"/>
    <w:rsid w:val="00B75218"/>
    <w:rsid w:val="00B75228"/>
    <w:rsid w:val="00B752AE"/>
    <w:rsid w:val="00B75E56"/>
    <w:rsid w:val="00B761AF"/>
    <w:rsid w:val="00B76235"/>
    <w:rsid w:val="00B76BE1"/>
    <w:rsid w:val="00B76C1C"/>
    <w:rsid w:val="00B76DDC"/>
    <w:rsid w:val="00B77272"/>
    <w:rsid w:val="00B77277"/>
    <w:rsid w:val="00B77534"/>
    <w:rsid w:val="00B7771B"/>
    <w:rsid w:val="00B77893"/>
    <w:rsid w:val="00B77AFD"/>
    <w:rsid w:val="00B77C16"/>
    <w:rsid w:val="00B77C97"/>
    <w:rsid w:val="00B77D64"/>
    <w:rsid w:val="00B77EA6"/>
    <w:rsid w:val="00B802C6"/>
    <w:rsid w:val="00B80424"/>
    <w:rsid w:val="00B804F7"/>
    <w:rsid w:val="00B8064A"/>
    <w:rsid w:val="00B8065F"/>
    <w:rsid w:val="00B8081A"/>
    <w:rsid w:val="00B80C9A"/>
    <w:rsid w:val="00B80FE1"/>
    <w:rsid w:val="00B810DC"/>
    <w:rsid w:val="00B813D9"/>
    <w:rsid w:val="00B81463"/>
    <w:rsid w:val="00B8157F"/>
    <w:rsid w:val="00B81A31"/>
    <w:rsid w:val="00B81B09"/>
    <w:rsid w:val="00B81DFE"/>
    <w:rsid w:val="00B8201B"/>
    <w:rsid w:val="00B8230B"/>
    <w:rsid w:val="00B82517"/>
    <w:rsid w:val="00B82A52"/>
    <w:rsid w:val="00B82CDB"/>
    <w:rsid w:val="00B82F45"/>
    <w:rsid w:val="00B831F2"/>
    <w:rsid w:val="00B833D1"/>
    <w:rsid w:val="00B838A7"/>
    <w:rsid w:val="00B840FE"/>
    <w:rsid w:val="00B841F2"/>
    <w:rsid w:val="00B84224"/>
    <w:rsid w:val="00B843D0"/>
    <w:rsid w:val="00B84404"/>
    <w:rsid w:val="00B844AA"/>
    <w:rsid w:val="00B84511"/>
    <w:rsid w:val="00B8488F"/>
    <w:rsid w:val="00B84CE7"/>
    <w:rsid w:val="00B85161"/>
    <w:rsid w:val="00B851D0"/>
    <w:rsid w:val="00B85488"/>
    <w:rsid w:val="00B85741"/>
    <w:rsid w:val="00B85B0A"/>
    <w:rsid w:val="00B85B1C"/>
    <w:rsid w:val="00B85BD5"/>
    <w:rsid w:val="00B85E74"/>
    <w:rsid w:val="00B863C9"/>
    <w:rsid w:val="00B86714"/>
    <w:rsid w:val="00B8681D"/>
    <w:rsid w:val="00B86B30"/>
    <w:rsid w:val="00B86D89"/>
    <w:rsid w:val="00B86F1F"/>
    <w:rsid w:val="00B87433"/>
    <w:rsid w:val="00B875F2"/>
    <w:rsid w:val="00B877E8"/>
    <w:rsid w:val="00B8780E"/>
    <w:rsid w:val="00B8791C"/>
    <w:rsid w:val="00B87A64"/>
    <w:rsid w:val="00B90090"/>
    <w:rsid w:val="00B90134"/>
    <w:rsid w:val="00B901B5"/>
    <w:rsid w:val="00B903DF"/>
    <w:rsid w:val="00B9055A"/>
    <w:rsid w:val="00B90AAB"/>
    <w:rsid w:val="00B90D12"/>
    <w:rsid w:val="00B90F6C"/>
    <w:rsid w:val="00B90FDF"/>
    <w:rsid w:val="00B913C5"/>
    <w:rsid w:val="00B9149A"/>
    <w:rsid w:val="00B91555"/>
    <w:rsid w:val="00B91614"/>
    <w:rsid w:val="00B9169E"/>
    <w:rsid w:val="00B918BC"/>
    <w:rsid w:val="00B91B47"/>
    <w:rsid w:val="00B91D75"/>
    <w:rsid w:val="00B922C8"/>
    <w:rsid w:val="00B9259D"/>
    <w:rsid w:val="00B929E4"/>
    <w:rsid w:val="00B92E9F"/>
    <w:rsid w:val="00B93834"/>
    <w:rsid w:val="00B9397E"/>
    <w:rsid w:val="00B939F0"/>
    <w:rsid w:val="00B93A82"/>
    <w:rsid w:val="00B93C5F"/>
    <w:rsid w:val="00B93D47"/>
    <w:rsid w:val="00B93D76"/>
    <w:rsid w:val="00B940A6"/>
    <w:rsid w:val="00B94B8F"/>
    <w:rsid w:val="00B94D83"/>
    <w:rsid w:val="00B94DB8"/>
    <w:rsid w:val="00B94E6F"/>
    <w:rsid w:val="00B94E78"/>
    <w:rsid w:val="00B94FF6"/>
    <w:rsid w:val="00B950A1"/>
    <w:rsid w:val="00B950B1"/>
    <w:rsid w:val="00B951C6"/>
    <w:rsid w:val="00B954C6"/>
    <w:rsid w:val="00B955F6"/>
    <w:rsid w:val="00B9571D"/>
    <w:rsid w:val="00B95CD2"/>
    <w:rsid w:val="00B95DF6"/>
    <w:rsid w:val="00B95EB4"/>
    <w:rsid w:val="00B95EF6"/>
    <w:rsid w:val="00B9690C"/>
    <w:rsid w:val="00B96B7A"/>
    <w:rsid w:val="00B96C1C"/>
    <w:rsid w:val="00B96D92"/>
    <w:rsid w:val="00B96DE4"/>
    <w:rsid w:val="00B96F40"/>
    <w:rsid w:val="00B96FDD"/>
    <w:rsid w:val="00B97147"/>
    <w:rsid w:val="00B97244"/>
    <w:rsid w:val="00B97393"/>
    <w:rsid w:val="00B9740B"/>
    <w:rsid w:val="00B97528"/>
    <w:rsid w:val="00B977FB"/>
    <w:rsid w:val="00B979C2"/>
    <w:rsid w:val="00B97BA8"/>
    <w:rsid w:val="00B97F6F"/>
    <w:rsid w:val="00B97F74"/>
    <w:rsid w:val="00BA0298"/>
    <w:rsid w:val="00BA02CA"/>
    <w:rsid w:val="00BA02CC"/>
    <w:rsid w:val="00BA05B8"/>
    <w:rsid w:val="00BA077E"/>
    <w:rsid w:val="00BA0997"/>
    <w:rsid w:val="00BA0BED"/>
    <w:rsid w:val="00BA10EB"/>
    <w:rsid w:val="00BA115B"/>
    <w:rsid w:val="00BA12CA"/>
    <w:rsid w:val="00BA1325"/>
    <w:rsid w:val="00BA135A"/>
    <w:rsid w:val="00BA1558"/>
    <w:rsid w:val="00BA1633"/>
    <w:rsid w:val="00BA1AAB"/>
    <w:rsid w:val="00BA1BA0"/>
    <w:rsid w:val="00BA1BD9"/>
    <w:rsid w:val="00BA2232"/>
    <w:rsid w:val="00BA242C"/>
    <w:rsid w:val="00BA2450"/>
    <w:rsid w:val="00BA2901"/>
    <w:rsid w:val="00BA2ABB"/>
    <w:rsid w:val="00BA2AF6"/>
    <w:rsid w:val="00BA2BCF"/>
    <w:rsid w:val="00BA2DF6"/>
    <w:rsid w:val="00BA30A2"/>
    <w:rsid w:val="00BA30C8"/>
    <w:rsid w:val="00BA336D"/>
    <w:rsid w:val="00BA36D9"/>
    <w:rsid w:val="00BA3B3C"/>
    <w:rsid w:val="00BA3BAE"/>
    <w:rsid w:val="00BA3BD2"/>
    <w:rsid w:val="00BA40B6"/>
    <w:rsid w:val="00BA4120"/>
    <w:rsid w:val="00BA431E"/>
    <w:rsid w:val="00BA4606"/>
    <w:rsid w:val="00BA474B"/>
    <w:rsid w:val="00BA4852"/>
    <w:rsid w:val="00BA4B10"/>
    <w:rsid w:val="00BA4C61"/>
    <w:rsid w:val="00BA5120"/>
    <w:rsid w:val="00BA5258"/>
    <w:rsid w:val="00BA5402"/>
    <w:rsid w:val="00BA553A"/>
    <w:rsid w:val="00BA5CAA"/>
    <w:rsid w:val="00BA5CB7"/>
    <w:rsid w:val="00BA60EE"/>
    <w:rsid w:val="00BA6187"/>
    <w:rsid w:val="00BA66C9"/>
    <w:rsid w:val="00BA6899"/>
    <w:rsid w:val="00BA6A53"/>
    <w:rsid w:val="00BA6B45"/>
    <w:rsid w:val="00BA6EF3"/>
    <w:rsid w:val="00BA7284"/>
    <w:rsid w:val="00BA74CD"/>
    <w:rsid w:val="00BA79EF"/>
    <w:rsid w:val="00BA7BC4"/>
    <w:rsid w:val="00BA7C64"/>
    <w:rsid w:val="00BA7CE4"/>
    <w:rsid w:val="00BA7F9E"/>
    <w:rsid w:val="00BB00C5"/>
    <w:rsid w:val="00BB00CB"/>
    <w:rsid w:val="00BB0DC8"/>
    <w:rsid w:val="00BB0E68"/>
    <w:rsid w:val="00BB130B"/>
    <w:rsid w:val="00BB1643"/>
    <w:rsid w:val="00BB19C6"/>
    <w:rsid w:val="00BB1A96"/>
    <w:rsid w:val="00BB1C61"/>
    <w:rsid w:val="00BB1C86"/>
    <w:rsid w:val="00BB1CF3"/>
    <w:rsid w:val="00BB220B"/>
    <w:rsid w:val="00BB2297"/>
    <w:rsid w:val="00BB229D"/>
    <w:rsid w:val="00BB26A0"/>
    <w:rsid w:val="00BB2A3F"/>
    <w:rsid w:val="00BB2A7E"/>
    <w:rsid w:val="00BB2D40"/>
    <w:rsid w:val="00BB30E7"/>
    <w:rsid w:val="00BB3170"/>
    <w:rsid w:val="00BB32B0"/>
    <w:rsid w:val="00BB32C9"/>
    <w:rsid w:val="00BB376F"/>
    <w:rsid w:val="00BB390E"/>
    <w:rsid w:val="00BB401C"/>
    <w:rsid w:val="00BB47A3"/>
    <w:rsid w:val="00BB484F"/>
    <w:rsid w:val="00BB496F"/>
    <w:rsid w:val="00BB4A0E"/>
    <w:rsid w:val="00BB4F4D"/>
    <w:rsid w:val="00BB5103"/>
    <w:rsid w:val="00BB53A6"/>
    <w:rsid w:val="00BB556E"/>
    <w:rsid w:val="00BB5596"/>
    <w:rsid w:val="00BB597D"/>
    <w:rsid w:val="00BB5C57"/>
    <w:rsid w:val="00BB5CED"/>
    <w:rsid w:val="00BB5CFD"/>
    <w:rsid w:val="00BB642A"/>
    <w:rsid w:val="00BB6458"/>
    <w:rsid w:val="00BB69CA"/>
    <w:rsid w:val="00BB6A31"/>
    <w:rsid w:val="00BB6F40"/>
    <w:rsid w:val="00BB6FC9"/>
    <w:rsid w:val="00BB6FF0"/>
    <w:rsid w:val="00BB744D"/>
    <w:rsid w:val="00BB75AF"/>
    <w:rsid w:val="00BB7657"/>
    <w:rsid w:val="00BB778D"/>
    <w:rsid w:val="00BB7A6E"/>
    <w:rsid w:val="00BC00C9"/>
    <w:rsid w:val="00BC019C"/>
    <w:rsid w:val="00BC02F0"/>
    <w:rsid w:val="00BC0507"/>
    <w:rsid w:val="00BC08D8"/>
    <w:rsid w:val="00BC0D3C"/>
    <w:rsid w:val="00BC0E3D"/>
    <w:rsid w:val="00BC0E74"/>
    <w:rsid w:val="00BC12A2"/>
    <w:rsid w:val="00BC173E"/>
    <w:rsid w:val="00BC175A"/>
    <w:rsid w:val="00BC176B"/>
    <w:rsid w:val="00BC1982"/>
    <w:rsid w:val="00BC2155"/>
    <w:rsid w:val="00BC2419"/>
    <w:rsid w:val="00BC2450"/>
    <w:rsid w:val="00BC24AD"/>
    <w:rsid w:val="00BC24CB"/>
    <w:rsid w:val="00BC24D7"/>
    <w:rsid w:val="00BC257A"/>
    <w:rsid w:val="00BC25E2"/>
    <w:rsid w:val="00BC296B"/>
    <w:rsid w:val="00BC2D4A"/>
    <w:rsid w:val="00BC2E7B"/>
    <w:rsid w:val="00BC2FF7"/>
    <w:rsid w:val="00BC30A8"/>
    <w:rsid w:val="00BC31D3"/>
    <w:rsid w:val="00BC31EF"/>
    <w:rsid w:val="00BC3234"/>
    <w:rsid w:val="00BC32AB"/>
    <w:rsid w:val="00BC33B0"/>
    <w:rsid w:val="00BC3515"/>
    <w:rsid w:val="00BC352A"/>
    <w:rsid w:val="00BC352F"/>
    <w:rsid w:val="00BC374C"/>
    <w:rsid w:val="00BC37A2"/>
    <w:rsid w:val="00BC3901"/>
    <w:rsid w:val="00BC3912"/>
    <w:rsid w:val="00BC3CC1"/>
    <w:rsid w:val="00BC3D2B"/>
    <w:rsid w:val="00BC3D7C"/>
    <w:rsid w:val="00BC3F5D"/>
    <w:rsid w:val="00BC40CC"/>
    <w:rsid w:val="00BC41A5"/>
    <w:rsid w:val="00BC41B1"/>
    <w:rsid w:val="00BC423E"/>
    <w:rsid w:val="00BC42AD"/>
    <w:rsid w:val="00BC431D"/>
    <w:rsid w:val="00BC44CB"/>
    <w:rsid w:val="00BC45C3"/>
    <w:rsid w:val="00BC4691"/>
    <w:rsid w:val="00BC481B"/>
    <w:rsid w:val="00BC4905"/>
    <w:rsid w:val="00BC49A9"/>
    <w:rsid w:val="00BC49CA"/>
    <w:rsid w:val="00BC4D6F"/>
    <w:rsid w:val="00BC5363"/>
    <w:rsid w:val="00BC5382"/>
    <w:rsid w:val="00BC54E5"/>
    <w:rsid w:val="00BC591E"/>
    <w:rsid w:val="00BC5A06"/>
    <w:rsid w:val="00BC5A49"/>
    <w:rsid w:val="00BC5B27"/>
    <w:rsid w:val="00BC5CBE"/>
    <w:rsid w:val="00BC5D5C"/>
    <w:rsid w:val="00BC5D7A"/>
    <w:rsid w:val="00BC6031"/>
    <w:rsid w:val="00BC609B"/>
    <w:rsid w:val="00BC6275"/>
    <w:rsid w:val="00BC632B"/>
    <w:rsid w:val="00BC6502"/>
    <w:rsid w:val="00BC6918"/>
    <w:rsid w:val="00BC6D7E"/>
    <w:rsid w:val="00BC6E94"/>
    <w:rsid w:val="00BC6F05"/>
    <w:rsid w:val="00BC7556"/>
    <w:rsid w:val="00BC768C"/>
    <w:rsid w:val="00BC769B"/>
    <w:rsid w:val="00BC772F"/>
    <w:rsid w:val="00BC7750"/>
    <w:rsid w:val="00BC776A"/>
    <w:rsid w:val="00BC7833"/>
    <w:rsid w:val="00BC7896"/>
    <w:rsid w:val="00BD00C9"/>
    <w:rsid w:val="00BD02BE"/>
    <w:rsid w:val="00BD0448"/>
    <w:rsid w:val="00BD0642"/>
    <w:rsid w:val="00BD08FB"/>
    <w:rsid w:val="00BD0C1C"/>
    <w:rsid w:val="00BD0F94"/>
    <w:rsid w:val="00BD11F2"/>
    <w:rsid w:val="00BD1429"/>
    <w:rsid w:val="00BD1A1E"/>
    <w:rsid w:val="00BD1A60"/>
    <w:rsid w:val="00BD1C73"/>
    <w:rsid w:val="00BD1EAF"/>
    <w:rsid w:val="00BD24F1"/>
    <w:rsid w:val="00BD26ED"/>
    <w:rsid w:val="00BD2B4B"/>
    <w:rsid w:val="00BD2C3C"/>
    <w:rsid w:val="00BD2CB8"/>
    <w:rsid w:val="00BD2D63"/>
    <w:rsid w:val="00BD2DA6"/>
    <w:rsid w:val="00BD2E51"/>
    <w:rsid w:val="00BD2F76"/>
    <w:rsid w:val="00BD3063"/>
    <w:rsid w:val="00BD3235"/>
    <w:rsid w:val="00BD33AD"/>
    <w:rsid w:val="00BD3AA7"/>
    <w:rsid w:val="00BD3BE3"/>
    <w:rsid w:val="00BD3D06"/>
    <w:rsid w:val="00BD44EE"/>
    <w:rsid w:val="00BD4784"/>
    <w:rsid w:val="00BD47F1"/>
    <w:rsid w:val="00BD4B68"/>
    <w:rsid w:val="00BD4B8D"/>
    <w:rsid w:val="00BD5239"/>
    <w:rsid w:val="00BD569A"/>
    <w:rsid w:val="00BD585C"/>
    <w:rsid w:val="00BD58B0"/>
    <w:rsid w:val="00BD5AC6"/>
    <w:rsid w:val="00BD5DC7"/>
    <w:rsid w:val="00BD5FDC"/>
    <w:rsid w:val="00BD604D"/>
    <w:rsid w:val="00BD6271"/>
    <w:rsid w:val="00BD6352"/>
    <w:rsid w:val="00BD63C3"/>
    <w:rsid w:val="00BD6408"/>
    <w:rsid w:val="00BD64EB"/>
    <w:rsid w:val="00BD6633"/>
    <w:rsid w:val="00BD67AB"/>
    <w:rsid w:val="00BD6811"/>
    <w:rsid w:val="00BD68D0"/>
    <w:rsid w:val="00BD6A24"/>
    <w:rsid w:val="00BD6AB9"/>
    <w:rsid w:val="00BD6C3B"/>
    <w:rsid w:val="00BD6DD6"/>
    <w:rsid w:val="00BD6EF2"/>
    <w:rsid w:val="00BD7434"/>
    <w:rsid w:val="00BD7484"/>
    <w:rsid w:val="00BD75B2"/>
    <w:rsid w:val="00BD763C"/>
    <w:rsid w:val="00BD7F61"/>
    <w:rsid w:val="00BE0391"/>
    <w:rsid w:val="00BE0695"/>
    <w:rsid w:val="00BE08D7"/>
    <w:rsid w:val="00BE0AD8"/>
    <w:rsid w:val="00BE0BCE"/>
    <w:rsid w:val="00BE0CCE"/>
    <w:rsid w:val="00BE0EBD"/>
    <w:rsid w:val="00BE1116"/>
    <w:rsid w:val="00BE1341"/>
    <w:rsid w:val="00BE1411"/>
    <w:rsid w:val="00BE17AE"/>
    <w:rsid w:val="00BE229E"/>
    <w:rsid w:val="00BE22C3"/>
    <w:rsid w:val="00BE2712"/>
    <w:rsid w:val="00BE2998"/>
    <w:rsid w:val="00BE2D73"/>
    <w:rsid w:val="00BE2D75"/>
    <w:rsid w:val="00BE2EFD"/>
    <w:rsid w:val="00BE2F14"/>
    <w:rsid w:val="00BE32B9"/>
    <w:rsid w:val="00BE3888"/>
    <w:rsid w:val="00BE39B8"/>
    <w:rsid w:val="00BE3A73"/>
    <w:rsid w:val="00BE3B62"/>
    <w:rsid w:val="00BE3CB0"/>
    <w:rsid w:val="00BE3E48"/>
    <w:rsid w:val="00BE4DD9"/>
    <w:rsid w:val="00BE4E01"/>
    <w:rsid w:val="00BE4EDD"/>
    <w:rsid w:val="00BE4FBC"/>
    <w:rsid w:val="00BE51A4"/>
    <w:rsid w:val="00BE58B3"/>
    <w:rsid w:val="00BE626B"/>
    <w:rsid w:val="00BE6434"/>
    <w:rsid w:val="00BE654A"/>
    <w:rsid w:val="00BE65D7"/>
    <w:rsid w:val="00BE6735"/>
    <w:rsid w:val="00BE67AA"/>
    <w:rsid w:val="00BE6851"/>
    <w:rsid w:val="00BE68B6"/>
    <w:rsid w:val="00BE6F68"/>
    <w:rsid w:val="00BE70D0"/>
    <w:rsid w:val="00BE719F"/>
    <w:rsid w:val="00BE76B4"/>
    <w:rsid w:val="00BE7ADA"/>
    <w:rsid w:val="00BE7F5A"/>
    <w:rsid w:val="00BF0150"/>
    <w:rsid w:val="00BF01DC"/>
    <w:rsid w:val="00BF0440"/>
    <w:rsid w:val="00BF05BC"/>
    <w:rsid w:val="00BF089B"/>
    <w:rsid w:val="00BF0978"/>
    <w:rsid w:val="00BF0A60"/>
    <w:rsid w:val="00BF130F"/>
    <w:rsid w:val="00BF13E7"/>
    <w:rsid w:val="00BF1406"/>
    <w:rsid w:val="00BF1533"/>
    <w:rsid w:val="00BF162A"/>
    <w:rsid w:val="00BF16CB"/>
    <w:rsid w:val="00BF1904"/>
    <w:rsid w:val="00BF1B63"/>
    <w:rsid w:val="00BF1DE2"/>
    <w:rsid w:val="00BF1EB2"/>
    <w:rsid w:val="00BF230D"/>
    <w:rsid w:val="00BF26F0"/>
    <w:rsid w:val="00BF2967"/>
    <w:rsid w:val="00BF2D72"/>
    <w:rsid w:val="00BF325B"/>
    <w:rsid w:val="00BF3711"/>
    <w:rsid w:val="00BF37B9"/>
    <w:rsid w:val="00BF37E0"/>
    <w:rsid w:val="00BF3AF4"/>
    <w:rsid w:val="00BF3B7D"/>
    <w:rsid w:val="00BF3C0C"/>
    <w:rsid w:val="00BF3E46"/>
    <w:rsid w:val="00BF3E74"/>
    <w:rsid w:val="00BF3E8C"/>
    <w:rsid w:val="00BF3F4A"/>
    <w:rsid w:val="00BF3FFF"/>
    <w:rsid w:val="00BF43A5"/>
    <w:rsid w:val="00BF46B7"/>
    <w:rsid w:val="00BF47DF"/>
    <w:rsid w:val="00BF4A25"/>
    <w:rsid w:val="00BF4F22"/>
    <w:rsid w:val="00BF4FC6"/>
    <w:rsid w:val="00BF541B"/>
    <w:rsid w:val="00BF5537"/>
    <w:rsid w:val="00BF5764"/>
    <w:rsid w:val="00BF5C1D"/>
    <w:rsid w:val="00BF5C43"/>
    <w:rsid w:val="00BF5D3A"/>
    <w:rsid w:val="00BF5D6F"/>
    <w:rsid w:val="00BF5E69"/>
    <w:rsid w:val="00BF63F9"/>
    <w:rsid w:val="00BF6AAC"/>
    <w:rsid w:val="00BF6D6A"/>
    <w:rsid w:val="00BF7040"/>
    <w:rsid w:val="00BF72B7"/>
    <w:rsid w:val="00BF7384"/>
    <w:rsid w:val="00BF775F"/>
    <w:rsid w:val="00BF7B87"/>
    <w:rsid w:val="00BF7E78"/>
    <w:rsid w:val="00BF7F12"/>
    <w:rsid w:val="00C001ED"/>
    <w:rsid w:val="00C00353"/>
    <w:rsid w:val="00C00720"/>
    <w:rsid w:val="00C0123D"/>
    <w:rsid w:val="00C0126D"/>
    <w:rsid w:val="00C01382"/>
    <w:rsid w:val="00C014EF"/>
    <w:rsid w:val="00C017FB"/>
    <w:rsid w:val="00C01B8F"/>
    <w:rsid w:val="00C01C13"/>
    <w:rsid w:val="00C02840"/>
    <w:rsid w:val="00C028F7"/>
    <w:rsid w:val="00C028FA"/>
    <w:rsid w:val="00C02D6B"/>
    <w:rsid w:val="00C031E2"/>
    <w:rsid w:val="00C0326D"/>
    <w:rsid w:val="00C0378F"/>
    <w:rsid w:val="00C03971"/>
    <w:rsid w:val="00C03AC9"/>
    <w:rsid w:val="00C03B9B"/>
    <w:rsid w:val="00C03DDD"/>
    <w:rsid w:val="00C03F24"/>
    <w:rsid w:val="00C03F7D"/>
    <w:rsid w:val="00C03FD1"/>
    <w:rsid w:val="00C040AA"/>
    <w:rsid w:val="00C049C6"/>
    <w:rsid w:val="00C049E0"/>
    <w:rsid w:val="00C04C1C"/>
    <w:rsid w:val="00C04DF3"/>
    <w:rsid w:val="00C04E10"/>
    <w:rsid w:val="00C04ECC"/>
    <w:rsid w:val="00C0503C"/>
    <w:rsid w:val="00C051B9"/>
    <w:rsid w:val="00C0523A"/>
    <w:rsid w:val="00C05735"/>
    <w:rsid w:val="00C05B72"/>
    <w:rsid w:val="00C05CE0"/>
    <w:rsid w:val="00C05EDC"/>
    <w:rsid w:val="00C062A3"/>
    <w:rsid w:val="00C0633B"/>
    <w:rsid w:val="00C064C6"/>
    <w:rsid w:val="00C0650D"/>
    <w:rsid w:val="00C065EA"/>
    <w:rsid w:val="00C066E0"/>
    <w:rsid w:val="00C067DD"/>
    <w:rsid w:val="00C06BA6"/>
    <w:rsid w:val="00C06E9B"/>
    <w:rsid w:val="00C06F2A"/>
    <w:rsid w:val="00C070B0"/>
    <w:rsid w:val="00C07731"/>
    <w:rsid w:val="00C07DB9"/>
    <w:rsid w:val="00C07FF7"/>
    <w:rsid w:val="00C106AB"/>
    <w:rsid w:val="00C1071F"/>
    <w:rsid w:val="00C107AC"/>
    <w:rsid w:val="00C10A6C"/>
    <w:rsid w:val="00C10DFE"/>
    <w:rsid w:val="00C11135"/>
    <w:rsid w:val="00C111F6"/>
    <w:rsid w:val="00C11520"/>
    <w:rsid w:val="00C1199B"/>
    <w:rsid w:val="00C11AB8"/>
    <w:rsid w:val="00C11AC9"/>
    <w:rsid w:val="00C11CCF"/>
    <w:rsid w:val="00C11D58"/>
    <w:rsid w:val="00C11E7E"/>
    <w:rsid w:val="00C121DF"/>
    <w:rsid w:val="00C1222B"/>
    <w:rsid w:val="00C122DC"/>
    <w:rsid w:val="00C12527"/>
    <w:rsid w:val="00C127D6"/>
    <w:rsid w:val="00C128CB"/>
    <w:rsid w:val="00C12C66"/>
    <w:rsid w:val="00C12C7D"/>
    <w:rsid w:val="00C12E5C"/>
    <w:rsid w:val="00C12FA3"/>
    <w:rsid w:val="00C1302A"/>
    <w:rsid w:val="00C133AB"/>
    <w:rsid w:val="00C13498"/>
    <w:rsid w:val="00C1353F"/>
    <w:rsid w:val="00C13708"/>
    <w:rsid w:val="00C13952"/>
    <w:rsid w:val="00C13A62"/>
    <w:rsid w:val="00C1424D"/>
    <w:rsid w:val="00C14E87"/>
    <w:rsid w:val="00C14F04"/>
    <w:rsid w:val="00C150C1"/>
    <w:rsid w:val="00C1519B"/>
    <w:rsid w:val="00C15426"/>
    <w:rsid w:val="00C15687"/>
    <w:rsid w:val="00C15AAE"/>
    <w:rsid w:val="00C15B68"/>
    <w:rsid w:val="00C15B93"/>
    <w:rsid w:val="00C15DC1"/>
    <w:rsid w:val="00C168D5"/>
    <w:rsid w:val="00C16CF5"/>
    <w:rsid w:val="00C16EE2"/>
    <w:rsid w:val="00C171AB"/>
    <w:rsid w:val="00C17346"/>
    <w:rsid w:val="00C174DC"/>
    <w:rsid w:val="00C1755A"/>
    <w:rsid w:val="00C178A4"/>
    <w:rsid w:val="00C17BE9"/>
    <w:rsid w:val="00C17F84"/>
    <w:rsid w:val="00C20346"/>
    <w:rsid w:val="00C20A58"/>
    <w:rsid w:val="00C20F93"/>
    <w:rsid w:val="00C21080"/>
    <w:rsid w:val="00C21404"/>
    <w:rsid w:val="00C214B2"/>
    <w:rsid w:val="00C218FE"/>
    <w:rsid w:val="00C21A24"/>
    <w:rsid w:val="00C21F6E"/>
    <w:rsid w:val="00C21FB0"/>
    <w:rsid w:val="00C22074"/>
    <w:rsid w:val="00C220A7"/>
    <w:rsid w:val="00C225AB"/>
    <w:rsid w:val="00C2295C"/>
    <w:rsid w:val="00C229DA"/>
    <w:rsid w:val="00C22D5E"/>
    <w:rsid w:val="00C22EE6"/>
    <w:rsid w:val="00C23070"/>
    <w:rsid w:val="00C233C0"/>
    <w:rsid w:val="00C23539"/>
    <w:rsid w:val="00C235B0"/>
    <w:rsid w:val="00C237EA"/>
    <w:rsid w:val="00C23951"/>
    <w:rsid w:val="00C23D40"/>
    <w:rsid w:val="00C23DF3"/>
    <w:rsid w:val="00C2407D"/>
    <w:rsid w:val="00C241B7"/>
    <w:rsid w:val="00C24637"/>
    <w:rsid w:val="00C248C3"/>
    <w:rsid w:val="00C249B7"/>
    <w:rsid w:val="00C24D0E"/>
    <w:rsid w:val="00C2558D"/>
    <w:rsid w:val="00C25751"/>
    <w:rsid w:val="00C257FD"/>
    <w:rsid w:val="00C25A32"/>
    <w:rsid w:val="00C25E57"/>
    <w:rsid w:val="00C25F0F"/>
    <w:rsid w:val="00C26824"/>
    <w:rsid w:val="00C26CCA"/>
    <w:rsid w:val="00C27971"/>
    <w:rsid w:val="00C27CFB"/>
    <w:rsid w:val="00C27FB4"/>
    <w:rsid w:val="00C301F9"/>
    <w:rsid w:val="00C3047F"/>
    <w:rsid w:val="00C30501"/>
    <w:rsid w:val="00C3083B"/>
    <w:rsid w:val="00C30904"/>
    <w:rsid w:val="00C30AB0"/>
    <w:rsid w:val="00C30B55"/>
    <w:rsid w:val="00C30E90"/>
    <w:rsid w:val="00C310F4"/>
    <w:rsid w:val="00C31199"/>
    <w:rsid w:val="00C313BC"/>
    <w:rsid w:val="00C3140E"/>
    <w:rsid w:val="00C315A0"/>
    <w:rsid w:val="00C31ACC"/>
    <w:rsid w:val="00C32184"/>
    <w:rsid w:val="00C324E2"/>
    <w:rsid w:val="00C32672"/>
    <w:rsid w:val="00C328A0"/>
    <w:rsid w:val="00C32CFF"/>
    <w:rsid w:val="00C32D6C"/>
    <w:rsid w:val="00C32E90"/>
    <w:rsid w:val="00C337C3"/>
    <w:rsid w:val="00C33C13"/>
    <w:rsid w:val="00C343EA"/>
    <w:rsid w:val="00C34551"/>
    <w:rsid w:val="00C345CF"/>
    <w:rsid w:val="00C34A62"/>
    <w:rsid w:val="00C34B41"/>
    <w:rsid w:val="00C3508D"/>
    <w:rsid w:val="00C351CA"/>
    <w:rsid w:val="00C3529D"/>
    <w:rsid w:val="00C352AB"/>
    <w:rsid w:val="00C3537D"/>
    <w:rsid w:val="00C35457"/>
    <w:rsid w:val="00C3582D"/>
    <w:rsid w:val="00C358FB"/>
    <w:rsid w:val="00C359FF"/>
    <w:rsid w:val="00C35B5E"/>
    <w:rsid w:val="00C361C4"/>
    <w:rsid w:val="00C3647F"/>
    <w:rsid w:val="00C36545"/>
    <w:rsid w:val="00C36647"/>
    <w:rsid w:val="00C36C80"/>
    <w:rsid w:val="00C36E07"/>
    <w:rsid w:val="00C36FAE"/>
    <w:rsid w:val="00C3710D"/>
    <w:rsid w:val="00C3719E"/>
    <w:rsid w:val="00C3730C"/>
    <w:rsid w:val="00C379CB"/>
    <w:rsid w:val="00C4002D"/>
    <w:rsid w:val="00C40154"/>
    <w:rsid w:val="00C40884"/>
    <w:rsid w:val="00C408DF"/>
    <w:rsid w:val="00C408F2"/>
    <w:rsid w:val="00C40B74"/>
    <w:rsid w:val="00C40E69"/>
    <w:rsid w:val="00C40F18"/>
    <w:rsid w:val="00C413CE"/>
    <w:rsid w:val="00C4160A"/>
    <w:rsid w:val="00C41962"/>
    <w:rsid w:val="00C41B46"/>
    <w:rsid w:val="00C41FE4"/>
    <w:rsid w:val="00C4243E"/>
    <w:rsid w:val="00C426D5"/>
    <w:rsid w:val="00C42D76"/>
    <w:rsid w:val="00C43349"/>
    <w:rsid w:val="00C43443"/>
    <w:rsid w:val="00C43596"/>
    <w:rsid w:val="00C43930"/>
    <w:rsid w:val="00C43B42"/>
    <w:rsid w:val="00C43F7F"/>
    <w:rsid w:val="00C43FC7"/>
    <w:rsid w:val="00C44137"/>
    <w:rsid w:val="00C441FF"/>
    <w:rsid w:val="00C447E7"/>
    <w:rsid w:val="00C44AF8"/>
    <w:rsid w:val="00C44C74"/>
    <w:rsid w:val="00C44C93"/>
    <w:rsid w:val="00C44C98"/>
    <w:rsid w:val="00C44D2D"/>
    <w:rsid w:val="00C45176"/>
    <w:rsid w:val="00C4534E"/>
    <w:rsid w:val="00C454BD"/>
    <w:rsid w:val="00C455DB"/>
    <w:rsid w:val="00C45A47"/>
    <w:rsid w:val="00C45CB8"/>
    <w:rsid w:val="00C45CBD"/>
    <w:rsid w:val="00C45D72"/>
    <w:rsid w:val="00C461B5"/>
    <w:rsid w:val="00C46252"/>
    <w:rsid w:val="00C465BB"/>
    <w:rsid w:val="00C4678D"/>
    <w:rsid w:val="00C467AC"/>
    <w:rsid w:val="00C468EE"/>
    <w:rsid w:val="00C46B85"/>
    <w:rsid w:val="00C46D4B"/>
    <w:rsid w:val="00C471F6"/>
    <w:rsid w:val="00C472FB"/>
    <w:rsid w:val="00C47468"/>
    <w:rsid w:val="00C477AE"/>
    <w:rsid w:val="00C47821"/>
    <w:rsid w:val="00C47870"/>
    <w:rsid w:val="00C478C6"/>
    <w:rsid w:val="00C478D9"/>
    <w:rsid w:val="00C47A74"/>
    <w:rsid w:val="00C47AC3"/>
    <w:rsid w:val="00C47BAB"/>
    <w:rsid w:val="00C47D13"/>
    <w:rsid w:val="00C47DD7"/>
    <w:rsid w:val="00C503D7"/>
    <w:rsid w:val="00C50584"/>
    <w:rsid w:val="00C50720"/>
    <w:rsid w:val="00C507D2"/>
    <w:rsid w:val="00C50C3D"/>
    <w:rsid w:val="00C50C85"/>
    <w:rsid w:val="00C50E13"/>
    <w:rsid w:val="00C5110D"/>
    <w:rsid w:val="00C5134A"/>
    <w:rsid w:val="00C51488"/>
    <w:rsid w:val="00C51607"/>
    <w:rsid w:val="00C51625"/>
    <w:rsid w:val="00C51950"/>
    <w:rsid w:val="00C51955"/>
    <w:rsid w:val="00C51EB2"/>
    <w:rsid w:val="00C520C2"/>
    <w:rsid w:val="00C52254"/>
    <w:rsid w:val="00C5285D"/>
    <w:rsid w:val="00C528B7"/>
    <w:rsid w:val="00C52DB7"/>
    <w:rsid w:val="00C53029"/>
    <w:rsid w:val="00C5354B"/>
    <w:rsid w:val="00C53A90"/>
    <w:rsid w:val="00C53B4C"/>
    <w:rsid w:val="00C542DD"/>
    <w:rsid w:val="00C54569"/>
    <w:rsid w:val="00C5461D"/>
    <w:rsid w:val="00C546BA"/>
    <w:rsid w:val="00C5474F"/>
    <w:rsid w:val="00C54AEE"/>
    <w:rsid w:val="00C54D19"/>
    <w:rsid w:val="00C54D82"/>
    <w:rsid w:val="00C55569"/>
    <w:rsid w:val="00C55697"/>
    <w:rsid w:val="00C5577F"/>
    <w:rsid w:val="00C557C7"/>
    <w:rsid w:val="00C55864"/>
    <w:rsid w:val="00C55A8E"/>
    <w:rsid w:val="00C55AF0"/>
    <w:rsid w:val="00C55C5B"/>
    <w:rsid w:val="00C55EF1"/>
    <w:rsid w:val="00C56266"/>
    <w:rsid w:val="00C56360"/>
    <w:rsid w:val="00C563ED"/>
    <w:rsid w:val="00C566B2"/>
    <w:rsid w:val="00C56B5F"/>
    <w:rsid w:val="00C56C5E"/>
    <w:rsid w:val="00C5702F"/>
    <w:rsid w:val="00C57400"/>
    <w:rsid w:val="00C5742C"/>
    <w:rsid w:val="00C5754B"/>
    <w:rsid w:val="00C5757F"/>
    <w:rsid w:val="00C57914"/>
    <w:rsid w:val="00C57B90"/>
    <w:rsid w:val="00C57DA6"/>
    <w:rsid w:val="00C60261"/>
    <w:rsid w:val="00C6037C"/>
    <w:rsid w:val="00C60569"/>
    <w:rsid w:val="00C60648"/>
    <w:rsid w:val="00C60E00"/>
    <w:rsid w:val="00C60FE4"/>
    <w:rsid w:val="00C61053"/>
    <w:rsid w:val="00C61236"/>
    <w:rsid w:val="00C614FB"/>
    <w:rsid w:val="00C6151D"/>
    <w:rsid w:val="00C615CD"/>
    <w:rsid w:val="00C61702"/>
    <w:rsid w:val="00C618D1"/>
    <w:rsid w:val="00C61EA9"/>
    <w:rsid w:val="00C62010"/>
    <w:rsid w:val="00C62864"/>
    <w:rsid w:val="00C629F0"/>
    <w:rsid w:val="00C62CBD"/>
    <w:rsid w:val="00C62D37"/>
    <w:rsid w:val="00C62DC8"/>
    <w:rsid w:val="00C62E4F"/>
    <w:rsid w:val="00C62E50"/>
    <w:rsid w:val="00C62FB4"/>
    <w:rsid w:val="00C638B3"/>
    <w:rsid w:val="00C63B76"/>
    <w:rsid w:val="00C63EBA"/>
    <w:rsid w:val="00C64148"/>
    <w:rsid w:val="00C641E5"/>
    <w:rsid w:val="00C64214"/>
    <w:rsid w:val="00C64277"/>
    <w:rsid w:val="00C648DB"/>
    <w:rsid w:val="00C64AFC"/>
    <w:rsid w:val="00C64F63"/>
    <w:rsid w:val="00C650E2"/>
    <w:rsid w:val="00C651E0"/>
    <w:rsid w:val="00C65240"/>
    <w:rsid w:val="00C65445"/>
    <w:rsid w:val="00C65529"/>
    <w:rsid w:val="00C656B0"/>
    <w:rsid w:val="00C658D2"/>
    <w:rsid w:val="00C65EA5"/>
    <w:rsid w:val="00C65F4A"/>
    <w:rsid w:val="00C66371"/>
    <w:rsid w:val="00C66609"/>
    <w:rsid w:val="00C66A68"/>
    <w:rsid w:val="00C66CC8"/>
    <w:rsid w:val="00C66D9E"/>
    <w:rsid w:val="00C66DCA"/>
    <w:rsid w:val="00C66DED"/>
    <w:rsid w:val="00C6701D"/>
    <w:rsid w:val="00C6747F"/>
    <w:rsid w:val="00C67751"/>
    <w:rsid w:val="00C67BC3"/>
    <w:rsid w:val="00C67CF4"/>
    <w:rsid w:val="00C67DB8"/>
    <w:rsid w:val="00C67E14"/>
    <w:rsid w:val="00C70259"/>
    <w:rsid w:val="00C707B3"/>
    <w:rsid w:val="00C70CC0"/>
    <w:rsid w:val="00C70E7E"/>
    <w:rsid w:val="00C70EF8"/>
    <w:rsid w:val="00C710C0"/>
    <w:rsid w:val="00C7118F"/>
    <w:rsid w:val="00C711F3"/>
    <w:rsid w:val="00C7127E"/>
    <w:rsid w:val="00C716BC"/>
    <w:rsid w:val="00C717EF"/>
    <w:rsid w:val="00C71A87"/>
    <w:rsid w:val="00C71C1F"/>
    <w:rsid w:val="00C71E43"/>
    <w:rsid w:val="00C720C2"/>
    <w:rsid w:val="00C726BF"/>
    <w:rsid w:val="00C7284F"/>
    <w:rsid w:val="00C72874"/>
    <w:rsid w:val="00C72A1C"/>
    <w:rsid w:val="00C72A4B"/>
    <w:rsid w:val="00C72BA1"/>
    <w:rsid w:val="00C72D65"/>
    <w:rsid w:val="00C72EC9"/>
    <w:rsid w:val="00C72EDA"/>
    <w:rsid w:val="00C73040"/>
    <w:rsid w:val="00C730E8"/>
    <w:rsid w:val="00C7349E"/>
    <w:rsid w:val="00C73522"/>
    <w:rsid w:val="00C73B65"/>
    <w:rsid w:val="00C73ED7"/>
    <w:rsid w:val="00C73F41"/>
    <w:rsid w:val="00C73FA1"/>
    <w:rsid w:val="00C741B3"/>
    <w:rsid w:val="00C7433C"/>
    <w:rsid w:val="00C74343"/>
    <w:rsid w:val="00C743D1"/>
    <w:rsid w:val="00C744F2"/>
    <w:rsid w:val="00C74633"/>
    <w:rsid w:val="00C7467D"/>
    <w:rsid w:val="00C746BB"/>
    <w:rsid w:val="00C7482E"/>
    <w:rsid w:val="00C74900"/>
    <w:rsid w:val="00C74912"/>
    <w:rsid w:val="00C74A2C"/>
    <w:rsid w:val="00C74C43"/>
    <w:rsid w:val="00C74C5B"/>
    <w:rsid w:val="00C74DAE"/>
    <w:rsid w:val="00C74DE3"/>
    <w:rsid w:val="00C74E2C"/>
    <w:rsid w:val="00C74E7C"/>
    <w:rsid w:val="00C750C9"/>
    <w:rsid w:val="00C75311"/>
    <w:rsid w:val="00C75384"/>
    <w:rsid w:val="00C75658"/>
    <w:rsid w:val="00C7589D"/>
    <w:rsid w:val="00C75969"/>
    <w:rsid w:val="00C75A20"/>
    <w:rsid w:val="00C75B45"/>
    <w:rsid w:val="00C75FCA"/>
    <w:rsid w:val="00C7610B"/>
    <w:rsid w:val="00C76110"/>
    <w:rsid w:val="00C7632C"/>
    <w:rsid w:val="00C76461"/>
    <w:rsid w:val="00C76782"/>
    <w:rsid w:val="00C76883"/>
    <w:rsid w:val="00C76924"/>
    <w:rsid w:val="00C76AA0"/>
    <w:rsid w:val="00C76ABF"/>
    <w:rsid w:val="00C76C79"/>
    <w:rsid w:val="00C76CFE"/>
    <w:rsid w:val="00C77118"/>
    <w:rsid w:val="00C77387"/>
    <w:rsid w:val="00C7770C"/>
    <w:rsid w:val="00C77735"/>
    <w:rsid w:val="00C77F6C"/>
    <w:rsid w:val="00C77F80"/>
    <w:rsid w:val="00C80002"/>
    <w:rsid w:val="00C803FB"/>
    <w:rsid w:val="00C80685"/>
    <w:rsid w:val="00C806E5"/>
    <w:rsid w:val="00C8072F"/>
    <w:rsid w:val="00C8086E"/>
    <w:rsid w:val="00C809B1"/>
    <w:rsid w:val="00C80B43"/>
    <w:rsid w:val="00C80CFB"/>
    <w:rsid w:val="00C80DE4"/>
    <w:rsid w:val="00C80E52"/>
    <w:rsid w:val="00C80EDC"/>
    <w:rsid w:val="00C810EE"/>
    <w:rsid w:val="00C8134A"/>
    <w:rsid w:val="00C81959"/>
    <w:rsid w:val="00C81ACC"/>
    <w:rsid w:val="00C81DA7"/>
    <w:rsid w:val="00C82053"/>
    <w:rsid w:val="00C8205F"/>
    <w:rsid w:val="00C82179"/>
    <w:rsid w:val="00C823F5"/>
    <w:rsid w:val="00C824B9"/>
    <w:rsid w:val="00C825A7"/>
    <w:rsid w:val="00C82747"/>
    <w:rsid w:val="00C829F3"/>
    <w:rsid w:val="00C82A44"/>
    <w:rsid w:val="00C82F60"/>
    <w:rsid w:val="00C82FED"/>
    <w:rsid w:val="00C831E8"/>
    <w:rsid w:val="00C83348"/>
    <w:rsid w:val="00C833F1"/>
    <w:rsid w:val="00C8346C"/>
    <w:rsid w:val="00C83500"/>
    <w:rsid w:val="00C835AB"/>
    <w:rsid w:val="00C836B1"/>
    <w:rsid w:val="00C83787"/>
    <w:rsid w:val="00C83C72"/>
    <w:rsid w:val="00C841DB"/>
    <w:rsid w:val="00C8429A"/>
    <w:rsid w:val="00C84578"/>
    <w:rsid w:val="00C846E3"/>
    <w:rsid w:val="00C847F5"/>
    <w:rsid w:val="00C8481C"/>
    <w:rsid w:val="00C84D3E"/>
    <w:rsid w:val="00C84F06"/>
    <w:rsid w:val="00C84F29"/>
    <w:rsid w:val="00C850DC"/>
    <w:rsid w:val="00C85185"/>
    <w:rsid w:val="00C853F9"/>
    <w:rsid w:val="00C85429"/>
    <w:rsid w:val="00C85598"/>
    <w:rsid w:val="00C855BB"/>
    <w:rsid w:val="00C85708"/>
    <w:rsid w:val="00C85763"/>
    <w:rsid w:val="00C8592E"/>
    <w:rsid w:val="00C85C82"/>
    <w:rsid w:val="00C85D04"/>
    <w:rsid w:val="00C85D89"/>
    <w:rsid w:val="00C863C6"/>
    <w:rsid w:val="00C86B43"/>
    <w:rsid w:val="00C86D35"/>
    <w:rsid w:val="00C86D73"/>
    <w:rsid w:val="00C87056"/>
    <w:rsid w:val="00C8718E"/>
    <w:rsid w:val="00C87367"/>
    <w:rsid w:val="00C8737A"/>
    <w:rsid w:val="00C87474"/>
    <w:rsid w:val="00C87672"/>
    <w:rsid w:val="00C877DE"/>
    <w:rsid w:val="00C8783C"/>
    <w:rsid w:val="00C878D0"/>
    <w:rsid w:val="00C879FD"/>
    <w:rsid w:val="00C87A37"/>
    <w:rsid w:val="00C87BBE"/>
    <w:rsid w:val="00C87C90"/>
    <w:rsid w:val="00C87DE6"/>
    <w:rsid w:val="00C87F73"/>
    <w:rsid w:val="00C87FAD"/>
    <w:rsid w:val="00C903E0"/>
    <w:rsid w:val="00C90906"/>
    <w:rsid w:val="00C90B16"/>
    <w:rsid w:val="00C90C4B"/>
    <w:rsid w:val="00C90F0B"/>
    <w:rsid w:val="00C90F62"/>
    <w:rsid w:val="00C9103C"/>
    <w:rsid w:val="00C91248"/>
    <w:rsid w:val="00C915BD"/>
    <w:rsid w:val="00C91686"/>
    <w:rsid w:val="00C91DCD"/>
    <w:rsid w:val="00C91F1C"/>
    <w:rsid w:val="00C91FA7"/>
    <w:rsid w:val="00C92024"/>
    <w:rsid w:val="00C926CD"/>
    <w:rsid w:val="00C92F94"/>
    <w:rsid w:val="00C93763"/>
    <w:rsid w:val="00C939F6"/>
    <w:rsid w:val="00C93B35"/>
    <w:rsid w:val="00C93B86"/>
    <w:rsid w:val="00C93C8E"/>
    <w:rsid w:val="00C93D9F"/>
    <w:rsid w:val="00C94292"/>
    <w:rsid w:val="00C94462"/>
    <w:rsid w:val="00C9460C"/>
    <w:rsid w:val="00C94F61"/>
    <w:rsid w:val="00C953C2"/>
    <w:rsid w:val="00C954BC"/>
    <w:rsid w:val="00C95E81"/>
    <w:rsid w:val="00C9602B"/>
    <w:rsid w:val="00C9619E"/>
    <w:rsid w:val="00C968DA"/>
    <w:rsid w:val="00C96C85"/>
    <w:rsid w:val="00C96CCC"/>
    <w:rsid w:val="00C9703C"/>
    <w:rsid w:val="00C9729C"/>
    <w:rsid w:val="00C975FA"/>
    <w:rsid w:val="00C97854"/>
    <w:rsid w:val="00C979AF"/>
    <w:rsid w:val="00C97A3B"/>
    <w:rsid w:val="00C97AA9"/>
    <w:rsid w:val="00C97DCF"/>
    <w:rsid w:val="00CA054A"/>
    <w:rsid w:val="00CA06CD"/>
    <w:rsid w:val="00CA0AE0"/>
    <w:rsid w:val="00CA0C15"/>
    <w:rsid w:val="00CA0D44"/>
    <w:rsid w:val="00CA0E4A"/>
    <w:rsid w:val="00CA10F7"/>
    <w:rsid w:val="00CA13D6"/>
    <w:rsid w:val="00CA155F"/>
    <w:rsid w:val="00CA1604"/>
    <w:rsid w:val="00CA173E"/>
    <w:rsid w:val="00CA175B"/>
    <w:rsid w:val="00CA1830"/>
    <w:rsid w:val="00CA1941"/>
    <w:rsid w:val="00CA1C20"/>
    <w:rsid w:val="00CA1FF5"/>
    <w:rsid w:val="00CA21C6"/>
    <w:rsid w:val="00CA22F2"/>
    <w:rsid w:val="00CA237F"/>
    <w:rsid w:val="00CA2490"/>
    <w:rsid w:val="00CA29D5"/>
    <w:rsid w:val="00CA2D78"/>
    <w:rsid w:val="00CA2E00"/>
    <w:rsid w:val="00CA3030"/>
    <w:rsid w:val="00CA3331"/>
    <w:rsid w:val="00CA34C8"/>
    <w:rsid w:val="00CA3654"/>
    <w:rsid w:val="00CA3696"/>
    <w:rsid w:val="00CA3790"/>
    <w:rsid w:val="00CA39DE"/>
    <w:rsid w:val="00CA3B9D"/>
    <w:rsid w:val="00CA3C1D"/>
    <w:rsid w:val="00CA3C2D"/>
    <w:rsid w:val="00CA3CE7"/>
    <w:rsid w:val="00CA415F"/>
    <w:rsid w:val="00CA492C"/>
    <w:rsid w:val="00CA4A08"/>
    <w:rsid w:val="00CA54E0"/>
    <w:rsid w:val="00CA55C0"/>
    <w:rsid w:val="00CA577E"/>
    <w:rsid w:val="00CA5ACD"/>
    <w:rsid w:val="00CA5BCF"/>
    <w:rsid w:val="00CA5F65"/>
    <w:rsid w:val="00CA6070"/>
    <w:rsid w:val="00CA6279"/>
    <w:rsid w:val="00CA64C9"/>
    <w:rsid w:val="00CA6654"/>
    <w:rsid w:val="00CA66DE"/>
    <w:rsid w:val="00CA68BF"/>
    <w:rsid w:val="00CA6B2B"/>
    <w:rsid w:val="00CA6D7D"/>
    <w:rsid w:val="00CA72B4"/>
    <w:rsid w:val="00CA74A4"/>
    <w:rsid w:val="00CA78EA"/>
    <w:rsid w:val="00CA7A9F"/>
    <w:rsid w:val="00CA7AE7"/>
    <w:rsid w:val="00CA7B2E"/>
    <w:rsid w:val="00CA7D15"/>
    <w:rsid w:val="00CA7D2D"/>
    <w:rsid w:val="00CA7F74"/>
    <w:rsid w:val="00CB000E"/>
    <w:rsid w:val="00CB0097"/>
    <w:rsid w:val="00CB0219"/>
    <w:rsid w:val="00CB0258"/>
    <w:rsid w:val="00CB0509"/>
    <w:rsid w:val="00CB0745"/>
    <w:rsid w:val="00CB0797"/>
    <w:rsid w:val="00CB0879"/>
    <w:rsid w:val="00CB08F9"/>
    <w:rsid w:val="00CB0902"/>
    <w:rsid w:val="00CB0DE4"/>
    <w:rsid w:val="00CB159D"/>
    <w:rsid w:val="00CB15A4"/>
    <w:rsid w:val="00CB16CC"/>
    <w:rsid w:val="00CB16DB"/>
    <w:rsid w:val="00CB1752"/>
    <w:rsid w:val="00CB18AB"/>
    <w:rsid w:val="00CB18BB"/>
    <w:rsid w:val="00CB196C"/>
    <w:rsid w:val="00CB1FBF"/>
    <w:rsid w:val="00CB1FE2"/>
    <w:rsid w:val="00CB2001"/>
    <w:rsid w:val="00CB2118"/>
    <w:rsid w:val="00CB2153"/>
    <w:rsid w:val="00CB2161"/>
    <w:rsid w:val="00CB21AB"/>
    <w:rsid w:val="00CB27E8"/>
    <w:rsid w:val="00CB2912"/>
    <w:rsid w:val="00CB2E78"/>
    <w:rsid w:val="00CB2E7A"/>
    <w:rsid w:val="00CB2E7D"/>
    <w:rsid w:val="00CB2F30"/>
    <w:rsid w:val="00CB2FA5"/>
    <w:rsid w:val="00CB30E4"/>
    <w:rsid w:val="00CB348B"/>
    <w:rsid w:val="00CB351A"/>
    <w:rsid w:val="00CB3624"/>
    <w:rsid w:val="00CB3660"/>
    <w:rsid w:val="00CB37A3"/>
    <w:rsid w:val="00CB3C8E"/>
    <w:rsid w:val="00CB3CD2"/>
    <w:rsid w:val="00CB3D71"/>
    <w:rsid w:val="00CB3D97"/>
    <w:rsid w:val="00CB3EB0"/>
    <w:rsid w:val="00CB41D7"/>
    <w:rsid w:val="00CB4592"/>
    <w:rsid w:val="00CB4B98"/>
    <w:rsid w:val="00CB4DE6"/>
    <w:rsid w:val="00CB4EC2"/>
    <w:rsid w:val="00CB4FA4"/>
    <w:rsid w:val="00CB526E"/>
    <w:rsid w:val="00CB576B"/>
    <w:rsid w:val="00CB5D33"/>
    <w:rsid w:val="00CB5E55"/>
    <w:rsid w:val="00CB5F26"/>
    <w:rsid w:val="00CB5F32"/>
    <w:rsid w:val="00CB6060"/>
    <w:rsid w:val="00CB6395"/>
    <w:rsid w:val="00CB63DD"/>
    <w:rsid w:val="00CB642C"/>
    <w:rsid w:val="00CB69E5"/>
    <w:rsid w:val="00CB6CF3"/>
    <w:rsid w:val="00CB6DA6"/>
    <w:rsid w:val="00CB6FAA"/>
    <w:rsid w:val="00CB7469"/>
    <w:rsid w:val="00CB7485"/>
    <w:rsid w:val="00CB768C"/>
    <w:rsid w:val="00CB76E8"/>
    <w:rsid w:val="00CB7B3F"/>
    <w:rsid w:val="00CB7B81"/>
    <w:rsid w:val="00CB7C53"/>
    <w:rsid w:val="00CB7CFB"/>
    <w:rsid w:val="00CB7D80"/>
    <w:rsid w:val="00CB7DE7"/>
    <w:rsid w:val="00CC0312"/>
    <w:rsid w:val="00CC05EA"/>
    <w:rsid w:val="00CC0635"/>
    <w:rsid w:val="00CC06EA"/>
    <w:rsid w:val="00CC08EC"/>
    <w:rsid w:val="00CC0ADA"/>
    <w:rsid w:val="00CC0E30"/>
    <w:rsid w:val="00CC145C"/>
    <w:rsid w:val="00CC16BA"/>
    <w:rsid w:val="00CC16C0"/>
    <w:rsid w:val="00CC179D"/>
    <w:rsid w:val="00CC17FD"/>
    <w:rsid w:val="00CC18A8"/>
    <w:rsid w:val="00CC1ABD"/>
    <w:rsid w:val="00CC1ACE"/>
    <w:rsid w:val="00CC1CB4"/>
    <w:rsid w:val="00CC1CC0"/>
    <w:rsid w:val="00CC2053"/>
    <w:rsid w:val="00CC26B8"/>
    <w:rsid w:val="00CC29E4"/>
    <w:rsid w:val="00CC30A0"/>
    <w:rsid w:val="00CC3892"/>
    <w:rsid w:val="00CC3984"/>
    <w:rsid w:val="00CC3BBB"/>
    <w:rsid w:val="00CC3C21"/>
    <w:rsid w:val="00CC3C3F"/>
    <w:rsid w:val="00CC3D39"/>
    <w:rsid w:val="00CC3FDC"/>
    <w:rsid w:val="00CC4027"/>
    <w:rsid w:val="00CC40C5"/>
    <w:rsid w:val="00CC4235"/>
    <w:rsid w:val="00CC453E"/>
    <w:rsid w:val="00CC45AD"/>
    <w:rsid w:val="00CC4621"/>
    <w:rsid w:val="00CC475A"/>
    <w:rsid w:val="00CC4767"/>
    <w:rsid w:val="00CC47A0"/>
    <w:rsid w:val="00CC499D"/>
    <w:rsid w:val="00CC4AA2"/>
    <w:rsid w:val="00CC4CBB"/>
    <w:rsid w:val="00CC4D6E"/>
    <w:rsid w:val="00CC4FE0"/>
    <w:rsid w:val="00CC5236"/>
    <w:rsid w:val="00CC52C2"/>
    <w:rsid w:val="00CC549E"/>
    <w:rsid w:val="00CC5680"/>
    <w:rsid w:val="00CC5929"/>
    <w:rsid w:val="00CC5A6A"/>
    <w:rsid w:val="00CC5C8B"/>
    <w:rsid w:val="00CC5F00"/>
    <w:rsid w:val="00CC5FAC"/>
    <w:rsid w:val="00CC6080"/>
    <w:rsid w:val="00CC6425"/>
    <w:rsid w:val="00CC64F7"/>
    <w:rsid w:val="00CC6C4E"/>
    <w:rsid w:val="00CC705B"/>
    <w:rsid w:val="00CC779B"/>
    <w:rsid w:val="00CC7B1F"/>
    <w:rsid w:val="00CC7C47"/>
    <w:rsid w:val="00CC7EBC"/>
    <w:rsid w:val="00CD00B3"/>
    <w:rsid w:val="00CD0124"/>
    <w:rsid w:val="00CD0539"/>
    <w:rsid w:val="00CD0799"/>
    <w:rsid w:val="00CD08C3"/>
    <w:rsid w:val="00CD0AF6"/>
    <w:rsid w:val="00CD0D0D"/>
    <w:rsid w:val="00CD0D8E"/>
    <w:rsid w:val="00CD0F30"/>
    <w:rsid w:val="00CD1470"/>
    <w:rsid w:val="00CD170C"/>
    <w:rsid w:val="00CD1881"/>
    <w:rsid w:val="00CD1DBD"/>
    <w:rsid w:val="00CD1F05"/>
    <w:rsid w:val="00CD21C2"/>
    <w:rsid w:val="00CD25D4"/>
    <w:rsid w:val="00CD283E"/>
    <w:rsid w:val="00CD2891"/>
    <w:rsid w:val="00CD2B75"/>
    <w:rsid w:val="00CD2ED0"/>
    <w:rsid w:val="00CD312F"/>
    <w:rsid w:val="00CD313E"/>
    <w:rsid w:val="00CD348C"/>
    <w:rsid w:val="00CD34D6"/>
    <w:rsid w:val="00CD3551"/>
    <w:rsid w:val="00CD356A"/>
    <w:rsid w:val="00CD3592"/>
    <w:rsid w:val="00CD39A7"/>
    <w:rsid w:val="00CD3A60"/>
    <w:rsid w:val="00CD3C03"/>
    <w:rsid w:val="00CD3CAB"/>
    <w:rsid w:val="00CD3DB9"/>
    <w:rsid w:val="00CD3E62"/>
    <w:rsid w:val="00CD3FF2"/>
    <w:rsid w:val="00CD42C7"/>
    <w:rsid w:val="00CD47EF"/>
    <w:rsid w:val="00CD496F"/>
    <w:rsid w:val="00CD49FA"/>
    <w:rsid w:val="00CD4D59"/>
    <w:rsid w:val="00CD5548"/>
    <w:rsid w:val="00CD5703"/>
    <w:rsid w:val="00CD597F"/>
    <w:rsid w:val="00CD5CED"/>
    <w:rsid w:val="00CD6365"/>
    <w:rsid w:val="00CD655D"/>
    <w:rsid w:val="00CD65BD"/>
    <w:rsid w:val="00CD6620"/>
    <w:rsid w:val="00CD668C"/>
    <w:rsid w:val="00CD6B54"/>
    <w:rsid w:val="00CD6D84"/>
    <w:rsid w:val="00CD6E8E"/>
    <w:rsid w:val="00CD6FEE"/>
    <w:rsid w:val="00CD6FF3"/>
    <w:rsid w:val="00CD7343"/>
    <w:rsid w:val="00CD7B60"/>
    <w:rsid w:val="00CE0275"/>
    <w:rsid w:val="00CE07AE"/>
    <w:rsid w:val="00CE09AE"/>
    <w:rsid w:val="00CE0DBE"/>
    <w:rsid w:val="00CE1343"/>
    <w:rsid w:val="00CE1884"/>
    <w:rsid w:val="00CE1CE7"/>
    <w:rsid w:val="00CE1FCF"/>
    <w:rsid w:val="00CE2529"/>
    <w:rsid w:val="00CE27D8"/>
    <w:rsid w:val="00CE29AD"/>
    <w:rsid w:val="00CE2B71"/>
    <w:rsid w:val="00CE2D1C"/>
    <w:rsid w:val="00CE3098"/>
    <w:rsid w:val="00CE38AD"/>
    <w:rsid w:val="00CE3911"/>
    <w:rsid w:val="00CE3A18"/>
    <w:rsid w:val="00CE3C8A"/>
    <w:rsid w:val="00CE3CED"/>
    <w:rsid w:val="00CE3D50"/>
    <w:rsid w:val="00CE3F54"/>
    <w:rsid w:val="00CE4044"/>
    <w:rsid w:val="00CE4236"/>
    <w:rsid w:val="00CE4329"/>
    <w:rsid w:val="00CE45DE"/>
    <w:rsid w:val="00CE4863"/>
    <w:rsid w:val="00CE48A4"/>
    <w:rsid w:val="00CE48C4"/>
    <w:rsid w:val="00CE49F4"/>
    <w:rsid w:val="00CE4A03"/>
    <w:rsid w:val="00CE4A8F"/>
    <w:rsid w:val="00CE4F22"/>
    <w:rsid w:val="00CE539B"/>
    <w:rsid w:val="00CE552B"/>
    <w:rsid w:val="00CE58FE"/>
    <w:rsid w:val="00CE5973"/>
    <w:rsid w:val="00CE5CD2"/>
    <w:rsid w:val="00CE5D9A"/>
    <w:rsid w:val="00CE5F52"/>
    <w:rsid w:val="00CE6016"/>
    <w:rsid w:val="00CE627C"/>
    <w:rsid w:val="00CE66C0"/>
    <w:rsid w:val="00CE6883"/>
    <w:rsid w:val="00CE69D6"/>
    <w:rsid w:val="00CE6D1A"/>
    <w:rsid w:val="00CE6FA4"/>
    <w:rsid w:val="00CE71A3"/>
    <w:rsid w:val="00CE7405"/>
    <w:rsid w:val="00CE78A6"/>
    <w:rsid w:val="00CE798B"/>
    <w:rsid w:val="00CE7BA7"/>
    <w:rsid w:val="00CE7C4B"/>
    <w:rsid w:val="00CE7D55"/>
    <w:rsid w:val="00CE7F4F"/>
    <w:rsid w:val="00CF064F"/>
    <w:rsid w:val="00CF0671"/>
    <w:rsid w:val="00CF07A7"/>
    <w:rsid w:val="00CF081D"/>
    <w:rsid w:val="00CF0852"/>
    <w:rsid w:val="00CF0AF5"/>
    <w:rsid w:val="00CF0B07"/>
    <w:rsid w:val="00CF109E"/>
    <w:rsid w:val="00CF10F1"/>
    <w:rsid w:val="00CF1246"/>
    <w:rsid w:val="00CF13DC"/>
    <w:rsid w:val="00CF14AA"/>
    <w:rsid w:val="00CF1EC2"/>
    <w:rsid w:val="00CF228C"/>
    <w:rsid w:val="00CF2337"/>
    <w:rsid w:val="00CF24A8"/>
    <w:rsid w:val="00CF27C9"/>
    <w:rsid w:val="00CF2B36"/>
    <w:rsid w:val="00CF2EC2"/>
    <w:rsid w:val="00CF2F2D"/>
    <w:rsid w:val="00CF317A"/>
    <w:rsid w:val="00CF31D5"/>
    <w:rsid w:val="00CF340C"/>
    <w:rsid w:val="00CF3631"/>
    <w:rsid w:val="00CF3942"/>
    <w:rsid w:val="00CF396E"/>
    <w:rsid w:val="00CF3EF1"/>
    <w:rsid w:val="00CF3F23"/>
    <w:rsid w:val="00CF3FA5"/>
    <w:rsid w:val="00CF4480"/>
    <w:rsid w:val="00CF44B0"/>
    <w:rsid w:val="00CF4E44"/>
    <w:rsid w:val="00CF4F62"/>
    <w:rsid w:val="00CF52C0"/>
    <w:rsid w:val="00CF5A4E"/>
    <w:rsid w:val="00CF5A98"/>
    <w:rsid w:val="00CF5D0E"/>
    <w:rsid w:val="00CF5D48"/>
    <w:rsid w:val="00CF6029"/>
    <w:rsid w:val="00CF61FE"/>
    <w:rsid w:val="00CF633E"/>
    <w:rsid w:val="00CF63FB"/>
    <w:rsid w:val="00CF68BB"/>
    <w:rsid w:val="00CF6A92"/>
    <w:rsid w:val="00CF6EE0"/>
    <w:rsid w:val="00CF6FF4"/>
    <w:rsid w:val="00CF6FFA"/>
    <w:rsid w:val="00CF7129"/>
    <w:rsid w:val="00CF731C"/>
    <w:rsid w:val="00CF733C"/>
    <w:rsid w:val="00CF7498"/>
    <w:rsid w:val="00CF797E"/>
    <w:rsid w:val="00CF7CBF"/>
    <w:rsid w:val="00CF7F8B"/>
    <w:rsid w:val="00CF7FDA"/>
    <w:rsid w:val="00D0005E"/>
    <w:rsid w:val="00D0014A"/>
    <w:rsid w:val="00D001A4"/>
    <w:rsid w:val="00D0021A"/>
    <w:rsid w:val="00D0035D"/>
    <w:rsid w:val="00D004EE"/>
    <w:rsid w:val="00D00CDB"/>
    <w:rsid w:val="00D00F57"/>
    <w:rsid w:val="00D00F7C"/>
    <w:rsid w:val="00D0124A"/>
    <w:rsid w:val="00D013E2"/>
    <w:rsid w:val="00D015E0"/>
    <w:rsid w:val="00D016AD"/>
    <w:rsid w:val="00D016B6"/>
    <w:rsid w:val="00D016C8"/>
    <w:rsid w:val="00D01A7C"/>
    <w:rsid w:val="00D022CD"/>
    <w:rsid w:val="00D02350"/>
    <w:rsid w:val="00D02362"/>
    <w:rsid w:val="00D02424"/>
    <w:rsid w:val="00D0247F"/>
    <w:rsid w:val="00D026ED"/>
    <w:rsid w:val="00D0286B"/>
    <w:rsid w:val="00D02B1C"/>
    <w:rsid w:val="00D02CAC"/>
    <w:rsid w:val="00D03061"/>
    <w:rsid w:val="00D03713"/>
    <w:rsid w:val="00D03891"/>
    <w:rsid w:val="00D039CD"/>
    <w:rsid w:val="00D03DC5"/>
    <w:rsid w:val="00D04106"/>
    <w:rsid w:val="00D0438F"/>
    <w:rsid w:val="00D04726"/>
    <w:rsid w:val="00D049B5"/>
    <w:rsid w:val="00D04C77"/>
    <w:rsid w:val="00D04DD5"/>
    <w:rsid w:val="00D04EFD"/>
    <w:rsid w:val="00D04FD0"/>
    <w:rsid w:val="00D05018"/>
    <w:rsid w:val="00D05143"/>
    <w:rsid w:val="00D0530B"/>
    <w:rsid w:val="00D053FA"/>
    <w:rsid w:val="00D05619"/>
    <w:rsid w:val="00D05902"/>
    <w:rsid w:val="00D05A90"/>
    <w:rsid w:val="00D05A91"/>
    <w:rsid w:val="00D05B14"/>
    <w:rsid w:val="00D05D2E"/>
    <w:rsid w:val="00D067EF"/>
    <w:rsid w:val="00D068A8"/>
    <w:rsid w:val="00D06C61"/>
    <w:rsid w:val="00D06EF2"/>
    <w:rsid w:val="00D070DC"/>
    <w:rsid w:val="00D0764F"/>
    <w:rsid w:val="00D078E2"/>
    <w:rsid w:val="00D07BBA"/>
    <w:rsid w:val="00D07BFE"/>
    <w:rsid w:val="00D07E6A"/>
    <w:rsid w:val="00D10315"/>
    <w:rsid w:val="00D1052B"/>
    <w:rsid w:val="00D10A03"/>
    <w:rsid w:val="00D10D39"/>
    <w:rsid w:val="00D1199D"/>
    <w:rsid w:val="00D11A98"/>
    <w:rsid w:val="00D11E37"/>
    <w:rsid w:val="00D11E88"/>
    <w:rsid w:val="00D11F4A"/>
    <w:rsid w:val="00D11F80"/>
    <w:rsid w:val="00D1228D"/>
    <w:rsid w:val="00D12670"/>
    <w:rsid w:val="00D1292B"/>
    <w:rsid w:val="00D12AAD"/>
    <w:rsid w:val="00D12AC1"/>
    <w:rsid w:val="00D12C31"/>
    <w:rsid w:val="00D12CEF"/>
    <w:rsid w:val="00D130F0"/>
    <w:rsid w:val="00D132B1"/>
    <w:rsid w:val="00D133B7"/>
    <w:rsid w:val="00D134E7"/>
    <w:rsid w:val="00D136DB"/>
    <w:rsid w:val="00D136F3"/>
    <w:rsid w:val="00D1399A"/>
    <w:rsid w:val="00D13A07"/>
    <w:rsid w:val="00D13AB6"/>
    <w:rsid w:val="00D13ADE"/>
    <w:rsid w:val="00D1411E"/>
    <w:rsid w:val="00D141B7"/>
    <w:rsid w:val="00D1425F"/>
    <w:rsid w:val="00D147FE"/>
    <w:rsid w:val="00D14C6D"/>
    <w:rsid w:val="00D14CB8"/>
    <w:rsid w:val="00D151A4"/>
    <w:rsid w:val="00D15C46"/>
    <w:rsid w:val="00D15CB9"/>
    <w:rsid w:val="00D161BD"/>
    <w:rsid w:val="00D1636E"/>
    <w:rsid w:val="00D1667D"/>
    <w:rsid w:val="00D166A9"/>
    <w:rsid w:val="00D168F7"/>
    <w:rsid w:val="00D1694E"/>
    <w:rsid w:val="00D16B65"/>
    <w:rsid w:val="00D16C71"/>
    <w:rsid w:val="00D16D18"/>
    <w:rsid w:val="00D16E08"/>
    <w:rsid w:val="00D17276"/>
    <w:rsid w:val="00D1776F"/>
    <w:rsid w:val="00D17889"/>
    <w:rsid w:val="00D178D5"/>
    <w:rsid w:val="00D17902"/>
    <w:rsid w:val="00D17967"/>
    <w:rsid w:val="00D17D15"/>
    <w:rsid w:val="00D17D74"/>
    <w:rsid w:val="00D17E85"/>
    <w:rsid w:val="00D202BB"/>
    <w:rsid w:val="00D202BC"/>
    <w:rsid w:val="00D205A3"/>
    <w:rsid w:val="00D20680"/>
    <w:rsid w:val="00D20896"/>
    <w:rsid w:val="00D20BC1"/>
    <w:rsid w:val="00D20C3A"/>
    <w:rsid w:val="00D21124"/>
    <w:rsid w:val="00D21332"/>
    <w:rsid w:val="00D2134C"/>
    <w:rsid w:val="00D22236"/>
    <w:rsid w:val="00D22331"/>
    <w:rsid w:val="00D22752"/>
    <w:rsid w:val="00D2299B"/>
    <w:rsid w:val="00D229E1"/>
    <w:rsid w:val="00D22F08"/>
    <w:rsid w:val="00D22F60"/>
    <w:rsid w:val="00D2355B"/>
    <w:rsid w:val="00D236F8"/>
    <w:rsid w:val="00D23B9C"/>
    <w:rsid w:val="00D23FFD"/>
    <w:rsid w:val="00D240E3"/>
    <w:rsid w:val="00D241E3"/>
    <w:rsid w:val="00D24724"/>
    <w:rsid w:val="00D247CA"/>
    <w:rsid w:val="00D248B9"/>
    <w:rsid w:val="00D248F4"/>
    <w:rsid w:val="00D24A67"/>
    <w:rsid w:val="00D24B47"/>
    <w:rsid w:val="00D24C19"/>
    <w:rsid w:val="00D24CE4"/>
    <w:rsid w:val="00D24CF4"/>
    <w:rsid w:val="00D24D3F"/>
    <w:rsid w:val="00D24E28"/>
    <w:rsid w:val="00D24FD2"/>
    <w:rsid w:val="00D252F4"/>
    <w:rsid w:val="00D259A2"/>
    <w:rsid w:val="00D25C51"/>
    <w:rsid w:val="00D25F9F"/>
    <w:rsid w:val="00D25FDD"/>
    <w:rsid w:val="00D260C5"/>
    <w:rsid w:val="00D2611B"/>
    <w:rsid w:val="00D264DE"/>
    <w:rsid w:val="00D2670D"/>
    <w:rsid w:val="00D2681A"/>
    <w:rsid w:val="00D2698E"/>
    <w:rsid w:val="00D26F01"/>
    <w:rsid w:val="00D271D1"/>
    <w:rsid w:val="00D2752F"/>
    <w:rsid w:val="00D275D9"/>
    <w:rsid w:val="00D302DA"/>
    <w:rsid w:val="00D30309"/>
    <w:rsid w:val="00D30340"/>
    <w:rsid w:val="00D30493"/>
    <w:rsid w:val="00D30A70"/>
    <w:rsid w:val="00D30B2F"/>
    <w:rsid w:val="00D30B40"/>
    <w:rsid w:val="00D30C20"/>
    <w:rsid w:val="00D30C84"/>
    <w:rsid w:val="00D30D07"/>
    <w:rsid w:val="00D31200"/>
    <w:rsid w:val="00D314D3"/>
    <w:rsid w:val="00D31683"/>
    <w:rsid w:val="00D31731"/>
    <w:rsid w:val="00D317A6"/>
    <w:rsid w:val="00D317CD"/>
    <w:rsid w:val="00D3181F"/>
    <w:rsid w:val="00D319F6"/>
    <w:rsid w:val="00D31A40"/>
    <w:rsid w:val="00D320B8"/>
    <w:rsid w:val="00D322D9"/>
    <w:rsid w:val="00D32328"/>
    <w:rsid w:val="00D323DF"/>
    <w:rsid w:val="00D3250C"/>
    <w:rsid w:val="00D32765"/>
    <w:rsid w:val="00D32769"/>
    <w:rsid w:val="00D32F4C"/>
    <w:rsid w:val="00D32FF8"/>
    <w:rsid w:val="00D3335A"/>
    <w:rsid w:val="00D33370"/>
    <w:rsid w:val="00D33974"/>
    <w:rsid w:val="00D33C65"/>
    <w:rsid w:val="00D34408"/>
    <w:rsid w:val="00D344CA"/>
    <w:rsid w:val="00D34508"/>
    <w:rsid w:val="00D34623"/>
    <w:rsid w:val="00D3482E"/>
    <w:rsid w:val="00D3485B"/>
    <w:rsid w:val="00D349C2"/>
    <w:rsid w:val="00D34AB1"/>
    <w:rsid w:val="00D34C53"/>
    <w:rsid w:val="00D34D46"/>
    <w:rsid w:val="00D34F5F"/>
    <w:rsid w:val="00D355E6"/>
    <w:rsid w:val="00D355F5"/>
    <w:rsid w:val="00D3561E"/>
    <w:rsid w:val="00D358AA"/>
    <w:rsid w:val="00D358ED"/>
    <w:rsid w:val="00D35E73"/>
    <w:rsid w:val="00D36338"/>
    <w:rsid w:val="00D36535"/>
    <w:rsid w:val="00D367F2"/>
    <w:rsid w:val="00D36992"/>
    <w:rsid w:val="00D36AB2"/>
    <w:rsid w:val="00D36D3F"/>
    <w:rsid w:val="00D36F54"/>
    <w:rsid w:val="00D36FB5"/>
    <w:rsid w:val="00D3712F"/>
    <w:rsid w:val="00D37208"/>
    <w:rsid w:val="00D373D4"/>
    <w:rsid w:val="00D37745"/>
    <w:rsid w:val="00D37B33"/>
    <w:rsid w:val="00D37BD0"/>
    <w:rsid w:val="00D37C6F"/>
    <w:rsid w:val="00D403FC"/>
    <w:rsid w:val="00D40659"/>
    <w:rsid w:val="00D40887"/>
    <w:rsid w:val="00D40908"/>
    <w:rsid w:val="00D4092C"/>
    <w:rsid w:val="00D409D6"/>
    <w:rsid w:val="00D40A37"/>
    <w:rsid w:val="00D40BBD"/>
    <w:rsid w:val="00D40E31"/>
    <w:rsid w:val="00D41031"/>
    <w:rsid w:val="00D4106F"/>
    <w:rsid w:val="00D41195"/>
    <w:rsid w:val="00D4139B"/>
    <w:rsid w:val="00D4160F"/>
    <w:rsid w:val="00D41766"/>
    <w:rsid w:val="00D41B4A"/>
    <w:rsid w:val="00D41E3B"/>
    <w:rsid w:val="00D41EBA"/>
    <w:rsid w:val="00D420A7"/>
    <w:rsid w:val="00D4227C"/>
    <w:rsid w:val="00D42386"/>
    <w:rsid w:val="00D423FC"/>
    <w:rsid w:val="00D4277D"/>
    <w:rsid w:val="00D428AF"/>
    <w:rsid w:val="00D42AE6"/>
    <w:rsid w:val="00D42AF7"/>
    <w:rsid w:val="00D42E68"/>
    <w:rsid w:val="00D42F01"/>
    <w:rsid w:val="00D4302B"/>
    <w:rsid w:val="00D433D1"/>
    <w:rsid w:val="00D434C4"/>
    <w:rsid w:val="00D436B6"/>
    <w:rsid w:val="00D437A5"/>
    <w:rsid w:val="00D43989"/>
    <w:rsid w:val="00D43A9A"/>
    <w:rsid w:val="00D43B48"/>
    <w:rsid w:val="00D43B86"/>
    <w:rsid w:val="00D43B9C"/>
    <w:rsid w:val="00D43E9B"/>
    <w:rsid w:val="00D43F28"/>
    <w:rsid w:val="00D44049"/>
    <w:rsid w:val="00D4409E"/>
    <w:rsid w:val="00D44622"/>
    <w:rsid w:val="00D44749"/>
    <w:rsid w:val="00D44ADA"/>
    <w:rsid w:val="00D44B0F"/>
    <w:rsid w:val="00D44BB9"/>
    <w:rsid w:val="00D44BD7"/>
    <w:rsid w:val="00D44C1C"/>
    <w:rsid w:val="00D44C8D"/>
    <w:rsid w:val="00D44DE8"/>
    <w:rsid w:val="00D4501B"/>
    <w:rsid w:val="00D45112"/>
    <w:rsid w:val="00D456F0"/>
    <w:rsid w:val="00D4573C"/>
    <w:rsid w:val="00D45801"/>
    <w:rsid w:val="00D45FFD"/>
    <w:rsid w:val="00D460C8"/>
    <w:rsid w:val="00D4636F"/>
    <w:rsid w:val="00D4640A"/>
    <w:rsid w:val="00D464EB"/>
    <w:rsid w:val="00D46653"/>
    <w:rsid w:val="00D46D73"/>
    <w:rsid w:val="00D470C8"/>
    <w:rsid w:val="00D47188"/>
    <w:rsid w:val="00D47709"/>
    <w:rsid w:val="00D47953"/>
    <w:rsid w:val="00D47B26"/>
    <w:rsid w:val="00D47E36"/>
    <w:rsid w:val="00D506A2"/>
    <w:rsid w:val="00D5084A"/>
    <w:rsid w:val="00D50A02"/>
    <w:rsid w:val="00D50A5D"/>
    <w:rsid w:val="00D50B51"/>
    <w:rsid w:val="00D50F58"/>
    <w:rsid w:val="00D5105E"/>
    <w:rsid w:val="00D51214"/>
    <w:rsid w:val="00D5157C"/>
    <w:rsid w:val="00D51628"/>
    <w:rsid w:val="00D51E0B"/>
    <w:rsid w:val="00D5213E"/>
    <w:rsid w:val="00D5289E"/>
    <w:rsid w:val="00D53042"/>
    <w:rsid w:val="00D53288"/>
    <w:rsid w:val="00D5366D"/>
    <w:rsid w:val="00D536E4"/>
    <w:rsid w:val="00D53889"/>
    <w:rsid w:val="00D5398A"/>
    <w:rsid w:val="00D53F4D"/>
    <w:rsid w:val="00D53FF9"/>
    <w:rsid w:val="00D540FE"/>
    <w:rsid w:val="00D54263"/>
    <w:rsid w:val="00D542B3"/>
    <w:rsid w:val="00D544B3"/>
    <w:rsid w:val="00D546F2"/>
    <w:rsid w:val="00D546FD"/>
    <w:rsid w:val="00D547E2"/>
    <w:rsid w:val="00D54A11"/>
    <w:rsid w:val="00D54C73"/>
    <w:rsid w:val="00D54F02"/>
    <w:rsid w:val="00D55905"/>
    <w:rsid w:val="00D5591D"/>
    <w:rsid w:val="00D559B1"/>
    <w:rsid w:val="00D56268"/>
    <w:rsid w:val="00D562CC"/>
    <w:rsid w:val="00D562EA"/>
    <w:rsid w:val="00D563F5"/>
    <w:rsid w:val="00D56508"/>
    <w:rsid w:val="00D565AB"/>
    <w:rsid w:val="00D56995"/>
    <w:rsid w:val="00D56D3A"/>
    <w:rsid w:val="00D56DA9"/>
    <w:rsid w:val="00D56EFF"/>
    <w:rsid w:val="00D56F5D"/>
    <w:rsid w:val="00D57505"/>
    <w:rsid w:val="00D575E8"/>
    <w:rsid w:val="00D576DE"/>
    <w:rsid w:val="00D578A8"/>
    <w:rsid w:val="00D57B21"/>
    <w:rsid w:val="00D57BD1"/>
    <w:rsid w:val="00D57CED"/>
    <w:rsid w:val="00D57E68"/>
    <w:rsid w:val="00D57F45"/>
    <w:rsid w:val="00D60019"/>
    <w:rsid w:val="00D60110"/>
    <w:rsid w:val="00D6053F"/>
    <w:rsid w:val="00D60819"/>
    <w:rsid w:val="00D60833"/>
    <w:rsid w:val="00D60884"/>
    <w:rsid w:val="00D60A12"/>
    <w:rsid w:val="00D60BBE"/>
    <w:rsid w:val="00D60BEF"/>
    <w:rsid w:val="00D60DCB"/>
    <w:rsid w:val="00D60F8D"/>
    <w:rsid w:val="00D61411"/>
    <w:rsid w:val="00D614C1"/>
    <w:rsid w:val="00D6173F"/>
    <w:rsid w:val="00D6193F"/>
    <w:rsid w:val="00D61D61"/>
    <w:rsid w:val="00D61E2D"/>
    <w:rsid w:val="00D62179"/>
    <w:rsid w:val="00D621C1"/>
    <w:rsid w:val="00D62398"/>
    <w:rsid w:val="00D623A7"/>
    <w:rsid w:val="00D62731"/>
    <w:rsid w:val="00D62A48"/>
    <w:rsid w:val="00D62CFF"/>
    <w:rsid w:val="00D63375"/>
    <w:rsid w:val="00D63578"/>
    <w:rsid w:val="00D63771"/>
    <w:rsid w:val="00D63EB4"/>
    <w:rsid w:val="00D63EE7"/>
    <w:rsid w:val="00D63F02"/>
    <w:rsid w:val="00D63F47"/>
    <w:rsid w:val="00D63F71"/>
    <w:rsid w:val="00D63FA1"/>
    <w:rsid w:val="00D63FD9"/>
    <w:rsid w:val="00D644CE"/>
    <w:rsid w:val="00D64702"/>
    <w:rsid w:val="00D64BD0"/>
    <w:rsid w:val="00D64C2D"/>
    <w:rsid w:val="00D64CDE"/>
    <w:rsid w:val="00D64DBD"/>
    <w:rsid w:val="00D64DE5"/>
    <w:rsid w:val="00D65433"/>
    <w:rsid w:val="00D65AB0"/>
    <w:rsid w:val="00D65CFE"/>
    <w:rsid w:val="00D66434"/>
    <w:rsid w:val="00D665FA"/>
    <w:rsid w:val="00D66728"/>
    <w:rsid w:val="00D66731"/>
    <w:rsid w:val="00D667B7"/>
    <w:rsid w:val="00D669B4"/>
    <w:rsid w:val="00D669D3"/>
    <w:rsid w:val="00D669E7"/>
    <w:rsid w:val="00D66F7E"/>
    <w:rsid w:val="00D6734A"/>
    <w:rsid w:val="00D675BB"/>
    <w:rsid w:val="00D67791"/>
    <w:rsid w:val="00D67B33"/>
    <w:rsid w:val="00D67FBE"/>
    <w:rsid w:val="00D70047"/>
    <w:rsid w:val="00D700B7"/>
    <w:rsid w:val="00D700BB"/>
    <w:rsid w:val="00D7012E"/>
    <w:rsid w:val="00D70199"/>
    <w:rsid w:val="00D70259"/>
    <w:rsid w:val="00D70B55"/>
    <w:rsid w:val="00D70B58"/>
    <w:rsid w:val="00D70D02"/>
    <w:rsid w:val="00D70E68"/>
    <w:rsid w:val="00D71061"/>
    <w:rsid w:val="00D7118E"/>
    <w:rsid w:val="00D711E8"/>
    <w:rsid w:val="00D712EC"/>
    <w:rsid w:val="00D713D2"/>
    <w:rsid w:val="00D71B83"/>
    <w:rsid w:val="00D71BE1"/>
    <w:rsid w:val="00D71DF9"/>
    <w:rsid w:val="00D71E2B"/>
    <w:rsid w:val="00D71FDF"/>
    <w:rsid w:val="00D72038"/>
    <w:rsid w:val="00D72664"/>
    <w:rsid w:val="00D72774"/>
    <w:rsid w:val="00D72848"/>
    <w:rsid w:val="00D729A0"/>
    <w:rsid w:val="00D72A12"/>
    <w:rsid w:val="00D72B5F"/>
    <w:rsid w:val="00D72D01"/>
    <w:rsid w:val="00D72D3C"/>
    <w:rsid w:val="00D72D61"/>
    <w:rsid w:val="00D72DDA"/>
    <w:rsid w:val="00D72E99"/>
    <w:rsid w:val="00D73291"/>
    <w:rsid w:val="00D73A5A"/>
    <w:rsid w:val="00D73B64"/>
    <w:rsid w:val="00D73EBE"/>
    <w:rsid w:val="00D73F72"/>
    <w:rsid w:val="00D74798"/>
    <w:rsid w:val="00D74955"/>
    <w:rsid w:val="00D74A5D"/>
    <w:rsid w:val="00D74F31"/>
    <w:rsid w:val="00D75105"/>
    <w:rsid w:val="00D75163"/>
    <w:rsid w:val="00D75363"/>
    <w:rsid w:val="00D755C5"/>
    <w:rsid w:val="00D757E6"/>
    <w:rsid w:val="00D75934"/>
    <w:rsid w:val="00D7593A"/>
    <w:rsid w:val="00D75B31"/>
    <w:rsid w:val="00D75CBC"/>
    <w:rsid w:val="00D75CBE"/>
    <w:rsid w:val="00D75D17"/>
    <w:rsid w:val="00D75D79"/>
    <w:rsid w:val="00D7645D"/>
    <w:rsid w:val="00D7653A"/>
    <w:rsid w:val="00D76546"/>
    <w:rsid w:val="00D76857"/>
    <w:rsid w:val="00D76CA2"/>
    <w:rsid w:val="00D76CF8"/>
    <w:rsid w:val="00D76D64"/>
    <w:rsid w:val="00D76EED"/>
    <w:rsid w:val="00D76EFA"/>
    <w:rsid w:val="00D7722F"/>
    <w:rsid w:val="00D77291"/>
    <w:rsid w:val="00D7766C"/>
    <w:rsid w:val="00D77CA1"/>
    <w:rsid w:val="00D802D6"/>
    <w:rsid w:val="00D80542"/>
    <w:rsid w:val="00D809B5"/>
    <w:rsid w:val="00D80C65"/>
    <w:rsid w:val="00D817F9"/>
    <w:rsid w:val="00D8215B"/>
    <w:rsid w:val="00D82452"/>
    <w:rsid w:val="00D8265C"/>
    <w:rsid w:val="00D82842"/>
    <w:rsid w:val="00D82A0A"/>
    <w:rsid w:val="00D82D0E"/>
    <w:rsid w:val="00D82D61"/>
    <w:rsid w:val="00D8315A"/>
    <w:rsid w:val="00D831CF"/>
    <w:rsid w:val="00D832AF"/>
    <w:rsid w:val="00D832E3"/>
    <w:rsid w:val="00D83589"/>
    <w:rsid w:val="00D83629"/>
    <w:rsid w:val="00D838FF"/>
    <w:rsid w:val="00D83B21"/>
    <w:rsid w:val="00D83C53"/>
    <w:rsid w:val="00D83CAD"/>
    <w:rsid w:val="00D841A5"/>
    <w:rsid w:val="00D8431D"/>
    <w:rsid w:val="00D84660"/>
    <w:rsid w:val="00D84933"/>
    <w:rsid w:val="00D84B70"/>
    <w:rsid w:val="00D84D90"/>
    <w:rsid w:val="00D85171"/>
    <w:rsid w:val="00D852BE"/>
    <w:rsid w:val="00D8540F"/>
    <w:rsid w:val="00D85AB5"/>
    <w:rsid w:val="00D85B3F"/>
    <w:rsid w:val="00D861D7"/>
    <w:rsid w:val="00D86430"/>
    <w:rsid w:val="00D8656D"/>
    <w:rsid w:val="00D8659D"/>
    <w:rsid w:val="00D865E4"/>
    <w:rsid w:val="00D866AC"/>
    <w:rsid w:val="00D86783"/>
    <w:rsid w:val="00D868EA"/>
    <w:rsid w:val="00D87050"/>
    <w:rsid w:val="00D8710E"/>
    <w:rsid w:val="00D87143"/>
    <w:rsid w:val="00D87518"/>
    <w:rsid w:val="00D87537"/>
    <w:rsid w:val="00D875CB"/>
    <w:rsid w:val="00D87652"/>
    <w:rsid w:val="00D876E6"/>
    <w:rsid w:val="00D8791E"/>
    <w:rsid w:val="00D87BA1"/>
    <w:rsid w:val="00D87BA2"/>
    <w:rsid w:val="00D90028"/>
    <w:rsid w:val="00D901CE"/>
    <w:rsid w:val="00D90315"/>
    <w:rsid w:val="00D90524"/>
    <w:rsid w:val="00D905BA"/>
    <w:rsid w:val="00D905E3"/>
    <w:rsid w:val="00D90BB1"/>
    <w:rsid w:val="00D90C7B"/>
    <w:rsid w:val="00D90FC6"/>
    <w:rsid w:val="00D91270"/>
    <w:rsid w:val="00D91405"/>
    <w:rsid w:val="00D91730"/>
    <w:rsid w:val="00D91E43"/>
    <w:rsid w:val="00D91E98"/>
    <w:rsid w:val="00D92CD2"/>
    <w:rsid w:val="00D930D2"/>
    <w:rsid w:val="00D93531"/>
    <w:rsid w:val="00D936D8"/>
    <w:rsid w:val="00D93745"/>
    <w:rsid w:val="00D9380D"/>
    <w:rsid w:val="00D939CF"/>
    <w:rsid w:val="00D939F4"/>
    <w:rsid w:val="00D93AC9"/>
    <w:rsid w:val="00D93C15"/>
    <w:rsid w:val="00D93FC9"/>
    <w:rsid w:val="00D940BD"/>
    <w:rsid w:val="00D940D0"/>
    <w:rsid w:val="00D94335"/>
    <w:rsid w:val="00D9457E"/>
    <w:rsid w:val="00D945E1"/>
    <w:rsid w:val="00D945FD"/>
    <w:rsid w:val="00D948D0"/>
    <w:rsid w:val="00D9495B"/>
    <w:rsid w:val="00D949C8"/>
    <w:rsid w:val="00D949EE"/>
    <w:rsid w:val="00D94AAD"/>
    <w:rsid w:val="00D94CD8"/>
    <w:rsid w:val="00D94F8A"/>
    <w:rsid w:val="00D9529B"/>
    <w:rsid w:val="00D9533B"/>
    <w:rsid w:val="00D95354"/>
    <w:rsid w:val="00D955CC"/>
    <w:rsid w:val="00D9561F"/>
    <w:rsid w:val="00D958F9"/>
    <w:rsid w:val="00D959D5"/>
    <w:rsid w:val="00D959DF"/>
    <w:rsid w:val="00D95B20"/>
    <w:rsid w:val="00D95E6A"/>
    <w:rsid w:val="00D96043"/>
    <w:rsid w:val="00D960EB"/>
    <w:rsid w:val="00D961F6"/>
    <w:rsid w:val="00D963C1"/>
    <w:rsid w:val="00D9679D"/>
    <w:rsid w:val="00D96833"/>
    <w:rsid w:val="00D96A16"/>
    <w:rsid w:val="00D96BE7"/>
    <w:rsid w:val="00D96DD2"/>
    <w:rsid w:val="00D9730C"/>
    <w:rsid w:val="00D974A1"/>
    <w:rsid w:val="00D97F0D"/>
    <w:rsid w:val="00DA0252"/>
    <w:rsid w:val="00DA02D7"/>
    <w:rsid w:val="00DA039B"/>
    <w:rsid w:val="00DA03E1"/>
    <w:rsid w:val="00DA04F4"/>
    <w:rsid w:val="00DA0500"/>
    <w:rsid w:val="00DA0C55"/>
    <w:rsid w:val="00DA0FCE"/>
    <w:rsid w:val="00DA127B"/>
    <w:rsid w:val="00DA1BB3"/>
    <w:rsid w:val="00DA21FF"/>
    <w:rsid w:val="00DA2621"/>
    <w:rsid w:val="00DA2671"/>
    <w:rsid w:val="00DA2736"/>
    <w:rsid w:val="00DA278E"/>
    <w:rsid w:val="00DA2C9A"/>
    <w:rsid w:val="00DA2EDC"/>
    <w:rsid w:val="00DA30D8"/>
    <w:rsid w:val="00DA31C8"/>
    <w:rsid w:val="00DA3206"/>
    <w:rsid w:val="00DA3251"/>
    <w:rsid w:val="00DA3997"/>
    <w:rsid w:val="00DA39DF"/>
    <w:rsid w:val="00DA3D68"/>
    <w:rsid w:val="00DA3F28"/>
    <w:rsid w:val="00DA40C9"/>
    <w:rsid w:val="00DA4379"/>
    <w:rsid w:val="00DA4385"/>
    <w:rsid w:val="00DA498F"/>
    <w:rsid w:val="00DA4A73"/>
    <w:rsid w:val="00DA4A74"/>
    <w:rsid w:val="00DA4B3A"/>
    <w:rsid w:val="00DA4E2D"/>
    <w:rsid w:val="00DA4FBD"/>
    <w:rsid w:val="00DA4FD0"/>
    <w:rsid w:val="00DA4FEF"/>
    <w:rsid w:val="00DA5105"/>
    <w:rsid w:val="00DA53B9"/>
    <w:rsid w:val="00DA5448"/>
    <w:rsid w:val="00DA5539"/>
    <w:rsid w:val="00DA5B4E"/>
    <w:rsid w:val="00DA5F14"/>
    <w:rsid w:val="00DA600D"/>
    <w:rsid w:val="00DA62CE"/>
    <w:rsid w:val="00DA645C"/>
    <w:rsid w:val="00DA69EE"/>
    <w:rsid w:val="00DA6CEA"/>
    <w:rsid w:val="00DA6E81"/>
    <w:rsid w:val="00DA7000"/>
    <w:rsid w:val="00DA717C"/>
    <w:rsid w:val="00DA732C"/>
    <w:rsid w:val="00DA7355"/>
    <w:rsid w:val="00DA738E"/>
    <w:rsid w:val="00DA7418"/>
    <w:rsid w:val="00DA7479"/>
    <w:rsid w:val="00DA74CC"/>
    <w:rsid w:val="00DA7587"/>
    <w:rsid w:val="00DA7A35"/>
    <w:rsid w:val="00DA7BC7"/>
    <w:rsid w:val="00DA7E94"/>
    <w:rsid w:val="00DA7F63"/>
    <w:rsid w:val="00DB017E"/>
    <w:rsid w:val="00DB0379"/>
    <w:rsid w:val="00DB039A"/>
    <w:rsid w:val="00DB0892"/>
    <w:rsid w:val="00DB0EEB"/>
    <w:rsid w:val="00DB13FA"/>
    <w:rsid w:val="00DB150F"/>
    <w:rsid w:val="00DB1575"/>
    <w:rsid w:val="00DB1BDA"/>
    <w:rsid w:val="00DB1DF3"/>
    <w:rsid w:val="00DB268C"/>
    <w:rsid w:val="00DB28CD"/>
    <w:rsid w:val="00DB2C48"/>
    <w:rsid w:val="00DB2CBC"/>
    <w:rsid w:val="00DB2CBE"/>
    <w:rsid w:val="00DB2F42"/>
    <w:rsid w:val="00DB324B"/>
    <w:rsid w:val="00DB345C"/>
    <w:rsid w:val="00DB3BFF"/>
    <w:rsid w:val="00DB3C15"/>
    <w:rsid w:val="00DB3C20"/>
    <w:rsid w:val="00DB3D28"/>
    <w:rsid w:val="00DB407E"/>
    <w:rsid w:val="00DB42E5"/>
    <w:rsid w:val="00DB4489"/>
    <w:rsid w:val="00DB4525"/>
    <w:rsid w:val="00DB4565"/>
    <w:rsid w:val="00DB45B2"/>
    <w:rsid w:val="00DB4C97"/>
    <w:rsid w:val="00DB4CD2"/>
    <w:rsid w:val="00DB4D65"/>
    <w:rsid w:val="00DB4ECB"/>
    <w:rsid w:val="00DB5208"/>
    <w:rsid w:val="00DB52EF"/>
    <w:rsid w:val="00DB532D"/>
    <w:rsid w:val="00DB5549"/>
    <w:rsid w:val="00DB572B"/>
    <w:rsid w:val="00DB586A"/>
    <w:rsid w:val="00DB59EE"/>
    <w:rsid w:val="00DB5A4C"/>
    <w:rsid w:val="00DB5A7C"/>
    <w:rsid w:val="00DB5B86"/>
    <w:rsid w:val="00DB5DF0"/>
    <w:rsid w:val="00DB5EA6"/>
    <w:rsid w:val="00DB5F0E"/>
    <w:rsid w:val="00DB698B"/>
    <w:rsid w:val="00DB699B"/>
    <w:rsid w:val="00DB6DAE"/>
    <w:rsid w:val="00DB6E2C"/>
    <w:rsid w:val="00DB7008"/>
    <w:rsid w:val="00DB71E0"/>
    <w:rsid w:val="00DB722A"/>
    <w:rsid w:val="00DB72EF"/>
    <w:rsid w:val="00DB7707"/>
    <w:rsid w:val="00DB7885"/>
    <w:rsid w:val="00DB7945"/>
    <w:rsid w:val="00DB7A9B"/>
    <w:rsid w:val="00DB7C88"/>
    <w:rsid w:val="00DB7E6C"/>
    <w:rsid w:val="00DC007C"/>
    <w:rsid w:val="00DC00B8"/>
    <w:rsid w:val="00DC00C9"/>
    <w:rsid w:val="00DC03E6"/>
    <w:rsid w:val="00DC065D"/>
    <w:rsid w:val="00DC0724"/>
    <w:rsid w:val="00DC0CF8"/>
    <w:rsid w:val="00DC0D12"/>
    <w:rsid w:val="00DC0DE4"/>
    <w:rsid w:val="00DC1191"/>
    <w:rsid w:val="00DC1306"/>
    <w:rsid w:val="00DC15E2"/>
    <w:rsid w:val="00DC1715"/>
    <w:rsid w:val="00DC17FB"/>
    <w:rsid w:val="00DC18CB"/>
    <w:rsid w:val="00DC1906"/>
    <w:rsid w:val="00DC1A0D"/>
    <w:rsid w:val="00DC1A25"/>
    <w:rsid w:val="00DC1C41"/>
    <w:rsid w:val="00DC2392"/>
    <w:rsid w:val="00DC2426"/>
    <w:rsid w:val="00DC2529"/>
    <w:rsid w:val="00DC2670"/>
    <w:rsid w:val="00DC2725"/>
    <w:rsid w:val="00DC2784"/>
    <w:rsid w:val="00DC2863"/>
    <w:rsid w:val="00DC2895"/>
    <w:rsid w:val="00DC2A29"/>
    <w:rsid w:val="00DC2CA5"/>
    <w:rsid w:val="00DC2D65"/>
    <w:rsid w:val="00DC2F45"/>
    <w:rsid w:val="00DC2F7C"/>
    <w:rsid w:val="00DC3147"/>
    <w:rsid w:val="00DC3A12"/>
    <w:rsid w:val="00DC3A8E"/>
    <w:rsid w:val="00DC3C0C"/>
    <w:rsid w:val="00DC3CD4"/>
    <w:rsid w:val="00DC3CFB"/>
    <w:rsid w:val="00DC3E80"/>
    <w:rsid w:val="00DC4035"/>
    <w:rsid w:val="00DC411A"/>
    <w:rsid w:val="00DC4134"/>
    <w:rsid w:val="00DC429B"/>
    <w:rsid w:val="00DC42E5"/>
    <w:rsid w:val="00DC4766"/>
    <w:rsid w:val="00DC488F"/>
    <w:rsid w:val="00DC48A5"/>
    <w:rsid w:val="00DC49E8"/>
    <w:rsid w:val="00DC4AE9"/>
    <w:rsid w:val="00DC4D71"/>
    <w:rsid w:val="00DC5022"/>
    <w:rsid w:val="00DC57A4"/>
    <w:rsid w:val="00DC5B34"/>
    <w:rsid w:val="00DC5C08"/>
    <w:rsid w:val="00DC5C9E"/>
    <w:rsid w:val="00DC5D3A"/>
    <w:rsid w:val="00DC5FE6"/>
    <w:rsid w:val="00DC604D"/>
    <w:rsid w:val="00DC688A"/>
    <w:rsid w:val="00DC6A14"/>
    <w:rsid w:val="00DC6C0E"/>
    <w:rsid w:val="00DC7309"/>
    <w:rsid w:val="00DC7443"/>
    <w:rsid w:val="00DC7978"/>
    <w:rsid w:val="00DC7A56"/>
    <w:rsid w:val="00DC7DEB"/>
    <w:rsid w:val="00DD0475"/>
    <w:rsid w:val="00DD055F"/>
    <w:rsid w:val="00DD0BD8"/>
    <w:rsid w:val="00DD0D7D"/>
    <w:rsid w:val="00DD113E"/>
    <w:rsid w:val="00DD1216"/>
    <w:rsid w:val="00DD1234"/>
    <w:rsid w:val="00DD1527"/>
    <w:rsid w:val="00DD156E"/>
    <w:rsid w:val="00DD1C0F"/>
    <w:rsid w:val="00DD1E7C"/>
    <w:rsid w:val="00DD223A"/>
    <w:rsid w:val="00DD22C1"/>
    <w:rsid w:val="00DD22FD"/>
    <w:rsid w:val="00DD2310"/>
    <w:rsid w:val="00DD251A"/>
    <w:rsid w:val="00DD2930"/>
    <w:rsid w:val="00DD2B98"/>
    <w:rsid w:val="00DD2D65"/>
    <w:rsid w:val="00DD2E3C"/>
    <w:rsid w:val="00DD36AE"/>
    <w:rsid w:val="00DD3AC1"/>
    <w:rsid w:val="00DD3C73"/>
    <w:rsid w:val="00DD3CDF"/>
    <w:rsid w:val="00DD3CFF"/>
    <w:rsid w:val="00DD3D1C"/>
    <w:rsid w:val="00DD3FAF"/>
    <w:rsid w:val="00DD40F8"/>
    <w:rsid w:val="00DD4282"/>
    <w:rsid w:val="00DD42B6"/>
    <w:rsid w:val="00DD44DB"/>
    <w:rsid w:val="00DD46A8"/>
    <w:rsid w:val="00DD4768"/>
    <w:rsid w:val="00DD4A08"/>
    <w:rsid w:val="00DD4A2A"/>
    <w:rsid w:val="00DD4A99"/>
    <w:rsid w:val="00DD4B37"/>
    <w:rsid w:val="00DD4C87"/>
    <w:rsid w:val="00DD4F7E"/>
    <w:rsid w:val="00DD4FC2"/>
    <w:rsid w:val="00DD514B"/>
    <w:rsid w:val="00DD5484"/>
    <w:rsid w:val="00DD54CD"/>
    <w:rsid w:val="00DD5529"/>
    <w:rsid w:val="00DD577C"/>
    <w:rsid w:val="00DD59F0"/>
    <w:rsid w:val="00DD5CD2"/>
    <w:rsid w:val="00DD5EE6"/>
    <w:rsid w:val="00DD6046"/>
    <w:rsid w:val="00DD6053"/>
    <w:rsid w:val="00DD631F"/>
    <w:rsid w:val="00DD6434"/>
    <w:rsid w:val="00DD65BB"/>
    <w:rsid w:val="00DD669E"/>
    <w:rsid w:val="00DD66F0"/>
    <w:rsid w:val="00DD69F3"/>
    <w:rsid w:val="00DD6D09"/>
    <w:rsid w:val="00DD6D0E"/>
    <w:rsid w:val="00DD6EB1"/>
    <w:rsid w:val="00DD6EC5"/>
    <w:rsid w:val="00DD70A4"/>
    <w:rsid w:val="00DD712D"/>
    <w:rsid w:val="00DD74D9"/>
    <w:rsid w:val="00DD7634"/>
    <w:rsid w:val="00DD77C7"/>
    <w:rsid w:val="00DD77E4"/>
    <w:rsid w:val="00DD7A7C"/>
    <w:rsid w:val="00DD7C4A"/>
    <w:rsid w:val="00DE00F8"/>
    <w:rsid w:val="00DE02CB"/>
    <w:rsid w:val="00DE07C1"/>
    <w:rsid w:val="00DE0B81"/>
    <w:rsid w:val="00DE0E23"/>
    <w:rsid w:val="00DE0E8D"/>
    <w:rsid w:val="00DE0F25"/>
    <w:rsid w:val="00DE121D"/>
    <w:rsid w:val="00DE1337"/>
    <w:rsid w:val="00DE1414"/>
    <w:rsid w:val="00DE14CF"/>
    <w:rsid w:val="00DE15C6"/>
    <w:rsid w:val="00DE1615"/>
    <w:rsid w:val="00DE1708"/>
    <w:rsid w:val="00DE182F"/>
    <w:rsid w:val="00DE187B"/>
    <w:rsid w:val="00DE18B2"/>
    <w:rsid w:val="00DE1976"/>
    <w:rsid w:val="00DE1F57"/>
    <w:rsid w:val="00DE2061"/>
    <w:rsid w:val="00DE226E"/>
    <w:rsid w:val="00DE25AE"/>
    <w:rsid w:val="00DE2863"/>
    <w:rsid w:val="00DE2F0D"/>
    <w:rsid w:val="00DE3083"/>
    <w:rsid w:val="00DE31FC"/>
    <w:rsid w:val="00DE32A0"/>
    <w:rsid w:val="00DE357C"/>
    <w:rsid w:val="00DE36C8"/>
    <w:rsid w:val="00DE377B"/>
    <w:rsid w:val="00DE3B72"/>
    <w:rsid w:val="00DE3C1A"/>
    <w:rsid w:val="00DE3CD7"/>
    <w:rsid w:val="00DE3E54"/>
    <w:rsid w:val="00DE4008"/>
    <w:rsid w:val="00DE40A6"/>
    <w:rsid w:val="00DE40EB"/>
    <w:rsid w:val="00DE48BF"/>
    <w:rsid w:val="00DE4B27"/>
    <w:rsid w:val="00DE4BC3"/>
    <w:rsid w:val="00DE4F25"/>
    <w:rsid w:val="00DE4F9D"/>
    <w:rsid w:val="00DE50A1"/>
    <w:rsid w:val="00DE5222"/>
    <w:rsid w:val="00DE525D"/>
    <w:rsid w:val="00DE54E6"/>
    <w:rsid w:val="00DE55E2"/>
    <w:rsid w:val="00DE5792"/>
    <w:rsid w:val="00DE57A3"/>
    <w:rsid w:val="00DE5DC6"/>
    <w:rsid w:val="00DE6072"/>
    <w:rsid w:val="00DE6454"/>
    <w:rsid w:val="00DE646E"/>
    <w:rsid w:val="00DE68AC"/>
    <w:rsid w:val="00DE6EFF"/>
    <w:rsid w:val="00DE6FE7"/>
    <w:rsid w:val="00DE7164"/>
    <w:rsid w:val="00DE74E5"/>
    <w:rsid w:val="00DE7BAF"/>
    <w:rsid w:val="00DE7CE1"/>
    <w:rsid w:val="00DE7E7B"/>
    <w:rsid w:val="00DE7FE2"/>
    <w:rsid w:val="00DF0291"/>
    <w:rsid w:val="00DF0457"/>
    <w:rsid w:val="00DF060A"/>
    <w:rsid w:val="00DF08B4"/>
    <w:rsid w:val="00DF0983"/>
    <w:rsid w:val="00DF09B0"/>
    <w:rsid w:val="00DF0AEF"/>
    <w:rsid w:val="00DF0B85"/>
    <w:rsid w:val="00DF0FB8"/>
    <w:rsid w:val="00DF133F"/>
    <w:rsid w:val="00DF160C"/>
    <w:rsid w:val="00DF1988"/>
    <w:rsid w:val="00DF1AD1"/>
    <w:rsid w:val="00DF1B14"/>
    <w:rsid w:val="00DF1E0F"/>
    <w:rsid w:val="00DF1F60"/>
    <w:rsid w:val="00DF2385"/>
    <w:rsid w:val="00DF2978"/>
    <w:rsid w:val="00DF2AD9"/>
    <w:rsid w:val="00DF2CEF"/>
    <w:rsid w:val="00DF2D07"/>
    <w:rsid w:val="00DF342A"/>
    <w:rsid w:val="00DF3B1D"/>
    <w:rsid w:val="00DF3B21"/>
    <w:rsid w:val="00DF3C93"/>
    <w:rsid w:val="00DF402C"/>
    <w:rsid w:val="00DF40A5"/>
    <w:rsid w:val="00DF4232"/>
    <w:rsid w:val="00DF4349"/>
    <w:rsid w:val="00DF45BB"/>
    <w:rsid w:val="00DF4996"/>
    <w:rsid w:val="00DF4AE8"/>
    <w:rsid w:val="00DF4DA1"/>
    <w:rsid w:val="00DF50E4"/>
    <w:rsid w:val="00DF5203"/>
    <w:rsid w:val="00DF56A5"/>
    <w:rsid w:val="00DF5817"/>
    <w:rsid w:val="00DF5CC3"/>
    <w:rsid w:val="00DF5F77"/>
    <w:rsid w:val="00DF6007"/>
    <w:rsid w:val="00DF6249"/>
    <w:rsid w:val="00DF632B"/>
    <w:rsid w:val="00DF642C"/>
    <w:rsid w:val="00DF64A0"/>
    <w:rsid w:val="00DF662A"/>
    <w:rsid w:val="00DF6641"/>
    <w:rsid w:val="00DF69DD"/>
    <w:rsid w:val="00DF6A2D"/>
    <w:rsid w:val="00DF6B30"/>
    <w:rsid w:val="00DF6B36"/>
    <w:rsid w:val="00DF6BA2"/>
    <w:rsid w:val="00DF6BF2"/>
    <w:rsid w:val="00DF6CCB"/>
    <w:rsid w:val="00DF6E65"/>
    <w:rsid w:val="00DF711A"/>
    <w:rsid w:val="00DF718E"/>
    <w:rsid w:val="00DF7223"/>
    <w:rsid w:val="00DF7378"/>
    <w:rsid w:val="00DF76A8"/>
    <w:rsid w:val="00DF78C8"/>
    <w:rsid w:val="00DF78F0"/>
    <w:rsid w:val="00DF7A9E"/>
    <w:rsid w:val="00DF7EA5"/>
    <w:rsid w:val="00E0023B"/>
    <w:rsid w:val="00E00398"/>
    <w:rsid w:val="00E0054C"/>
    <w:rsid w:val="00E00A8D"/>
    <w:rsid w:val="00E00EA2"/>
    <w:rsid w:val="00E0111C"/>
    <w:rsid w:val="00E01275"/>
    <w:rsid w:val="00E01988"/>
    <w:rsid w:val="00E01C32"/>
    <w:rsid w:val="00E0213D"/>
    <w:rsid w:val="00E0235B"/>
    <w:rsid w:val="00E0235F"/>
    <w:rsid w:val="00E024E4"/>
    <w:rsid w:val="00E0258D"/>
    <w:rsid w:val="00E02B36"/>
    <w:rsid w:val="00E02CE1"/>
    <w:rsid w:val="00E031FE"/>
    <w:rsid w:val="00E033A0"/>
    <w:rsid w:val="00E038B4"/>
    <w:rsid w:val="00E03D7B"/>
    <w:rsid w:val="00E03E2B"/>
    <w:rsid w:val="00E04106"/>
    <w:rsid w:val="00E04225"/>
    <w:rsid w:val="00E04237"/>
    <w:rsid w:val="00E043EE"/>
    <w:rsid w:val="00E0448D"/>
    <w:rsid w:val="00E0477C"/>
    <w:rsid w:val="00E04A4C"/>
    <w:rsid w:val="00E04AF9"/>
    <w:rsid w:val="00E04DFC"/>
    <w:rsid w:val="00E05340"/>
    <w:rsid w:val="00E057F1"/>
    <w:rsid w:val="00E05A51"/>
    <w:rsid w:val="00E05B01"/>
    <w:rsid w:val="00E05F8C"/>
    <w:rsid w:val="00E0608E"/>
    <w:rsid w:val="00E06188"/>
    <w:rsid w:val="00E06353"/>
    <w:rsid w:val="00E06552"/>
    <w:rsid w:val="00E068F1"/>
    <w:rsid w:val="00E06AEF"/>
    <w:rsid w:val="00E06DE1"/>
    <w:rsid w:val="00E06DE8"/>
    <w:rsid w:val="00E06E21"/>
    <w:rsid w:val="00E06E47"/>
    <w:rsid w:val="00E07118"/>
    <w:rsid w:val="00E07273"/>
    <w:rsid w:val="00E072EC"/>
    <w:rsid w:val="00E073BE"/>
    <w:rsid w:val="00E07702"/>
    <w:rsid w:val="00E07A5C"/>
    <w:rsid w:val="00E07BF9"/>
    <w:rsid w:val="00E07E59"/>
    <w:rsid w:val="00E10049"/>
    <w:rsid w:val="00E103E4"/>
    <w:rsid w:val="00E103F8"/>
    <w:rsid w:val="00E10708"/>
    <w:rsid w:val="00E1072D"/>
    <w:rsid w:val="00E10A77"/>
    <w:rsid w:val="00E10AD2"/>
    <w:rsid w:val="00E10D5D"/>
    <w:rsid w:val="00E10D9A"/>
    <w:rsid w:val="00E10DB6"/>
    <w:rsid w:val="00E11099"/>
    <w:rsid w:val="00E1109E"/>
    <w:rsid w:val="00E11645"/>
    <w:rsid w:val="00E11C17"/>
    <w:rsid w:val="00E11C58"/>
    <w:rsid w:val="00E124B0"/>
    <w:rsid w:val="00E12721"/>
    <w:rsid w:val="00E12845"/>
    <w:rsid w:val="00E12A4B"/>
    <w:rsid w:val="00E12CC5"/>
    <w:rsid w:val="00E12E35"/>
    <w:rsid w:val="00E12FF1"/>
    <w:rsid w:val="00E13027"/>
    <w:rsid w:val="00E13585"/>
    <w:rsid w:val="00E13639"/>
    <w:rsid w:val="00E13685"/>
    <w:rsid w:val="00E1380A"/>
    <w:rsid w:val="00E13BA2"/>
    <w:rsid w:val="00E146CE"/>
    <w:rsid w:val="00E14813"/>
    <w:rsid w:val="00E148E2"/>
    <w:rsid w:val="00E14B2A"/>
    <w:rsid w:val="00E14E26"/>
    <w:rsid w:val="00E14F76"/>
    <w:rsid w:val="00E153C5"/>
    <w:rsid w:val="00E15427"/>
    <w:rsid w:val="00E15598"/>
    <w:rsid w:val="00E1587B"/>
    <w:rsid w:val="00E15A12"/>
    <w:rsid w:val="00E15A17"/>
    <w:rsid w:val="00E15A9B"/>
    <w:rsid w:val="00E15B52"/>
    <w:rsid w:val="00E15DB7"/>
    <w:rsid w:val="00E16ACF"/>
    <w:rsid w:val="00E16B29"/>
    <w:rsid w:val="00E16B6A"/>
    <w:rsid w:val="00E16D30"/>
    <w:rsid w:val="00E16E94"/>
    <w:rsid w:val="00E16F04"/>
    <w:rsid w:val="00E17141"/>
    <w:rsid w:val="00E172CC"/>
    <w:rsid w:val="00E17370"/>
    <w:rsid w:val="00E17621"/>
    <w:rsid w:val="00E178E3"/>
    <w:rsid w:val="00E17FAF"/>
    <w:rsid w:val="00E20064"/>
    <w:rsid w:val="00E200AE"/>
    <w:rsid w:val="00E2015A"/>
    <w:rsid w:val="00E20420"/>
    <w:rsid w:val="00E2049C"/>
    <w:rsid w:val="00E2068B"/>
    <w:rsid w:val="00E20759"/>
    <w:rsid w:val="00E208F0"/>
    <w:rsid w:val="00E20A72"/>
    <w:rsid w:val="00E20E6B"/>
    <w:rsid w:val="00E20F47"/>
    <w:rsid w:val="00E21102"/>
    <w:rsid w:val="00E21420"/>
    <w:rsid w:val="00E21507"/>
    <w:rsid w:val="00E21829"/>
    <w:rsid w:val="00E2192D"/>
    <w:rsid w:val="00E21C6F"/>
    <w:rsid w:val="00E21D1B"/>
    <w:rsid w:val="00E21FAB"/>
    <w:rsid w:val="00E2228B"/>
    <w:rsid w:val="00E22332"/>
    <w:rsid w:val="00E2235C"/>
    <w:rsid w:val="00E22769"/>
    <w:rsid w:val="00E22862"/>
    <w:rsid w:val="00E22AE0"/>
    <w:rsid w:val="00E22BD2"/>
    <w:rsid w:val="00E22D76"/>
    <w:rsid w:val="00E22E0D"/>
    <w:rsid w:val="00E22E0F"/>
    <w:rsid w:val="00E22E46"/>
    <w:rsid w:val="00E23320"/>
    <w:rsid w:val="00E23569"/>
    <w:rsid w:val="00E238D9"/>
    <w:rsid w:val="00E23AA5"/>
    <w:rsid w:val="00E23B5D"/>
    <w:rsid w:val="00E23CCC"/>
    <w:rsid w:val="00E23D46"/>
    <w:rsid w:val="00E23E3D"/>
    <w:rsid w:val="00E23F5B"/>
    <w:rsid w:val="00E23FF8"/>
    <w:rsid w:val="00E245A3"/>
    <w:rsid w:val="00E24646"/>
    <w:rsid w:val="00E24772"/>
    <w:rsid w:val="00E247AB"/>
    <w:rsid w:val="00E247C3"/>
    <w:rsid w:val="00E24B28"/>
    <w:rsid w:val="00E24D2D"/>
    <w:rsid w:val="00E24EE0"/>
    <w:rsid w:val="00E252C0"/>
    <w:rsid w:val="00E2543C"/>
    <w:rsid w:val="00E256E4"/>
    <w:rsid w:val="00E257F6"/>
    <w:rsid w:val="00E258CF"/>
    <w:rsid w:val="00E25C00"/>
    <w:rsid w:val="00E25C33"/>
    <w:rsid w:val="00E25D72"/>
    <w:rsid w:val="00E261B0"/>
    <w:rsid w:val="00E2628E"/>
    <w:rsid w:val="00E26370"/>
    <w:rsid w:val="00E2671F"/>
    <w:rsid w:val="00E26746"/>
    <w:rsid w:val="00E26948"/>
    <w:rsid w:val="00E2694A"/>
    <w:rsid w:val="00E26AFD"/>
    <w:rsid w:val="00E26D00"/>
    <w:rsid w:val="00E26D8F"/>
    <w:rsid w:val="00E2768C"/>
    <w:rsid w:val="00E27870"/>
    <w:rsid w:val="00E279CE"/>
    <w:rsid w:val="00E27A4F"/>
    <w:rsid w:val="00E27E50"/>
    <w:rsid w:val="00E30004"/>
    <w:rsid w:val="00E300EC"/>
    <w:rsid w:val="00E30188"/>
    <w:rsid w:val="00E30383"/>
    <w:rsid w:val="00E3080A"/>
    <w:rsid w:val="00E308A6"/>
    <w:rsid w:val="00E308B9"/>
    <w:rsid w:val="00E308C0"/>
    <w:rsid w:val="00E30BBC"/>
    <w:rsid w:val="00E30F18"/>
    <w:rsid w:val="00E313A7"/>
    <w:rsid w:val="00E315BC"/>
    <w:rsid w:val="00E31612"/>
    <w:rsid w:val="00E31708"/>
    <w:rsid w:val="00E31B98"/>
    <w:rsid w:val="00E31FB0"/>
    <w:rsid w:val="00E3200A"/>
    <w:rsid w:val="00E320E0"/>
    <w:rsid w:val="00E322AB"/>
    <w:rsid w:val="00E32407"/>
    <w:rsid w:val="00E32460"/>
    <w:rsid w:val="00E3273B"/>
    <w:rsid w:val="00E3284A"/>
    <w:rsid w:val="00E32B94"/>
    <w:rsid w:val="00E32C9A"/>
    <w:rsid w:val="00E33149"/>
    <w:rsid w:val="00E33150"/>
    <w:rsid w:val="00E33301"/>
    <w:rsid w:val="00E3338F"/>
    <w:rsid w:val="00E333A2"/>
    <w:rsid w:val="00E334CC"/>
    <w:rsid w:val="00E3353D"/>
    <w:rsid w:val="00E336A0"/>
    <w:rsid w:val="00E338FD"/>
    <w:rsid w:val="00E3393B"/>
    <w:rsid w:val="00E33EC1"/>
    <w:rsid w:val="00E34057"/>
    <w:rsid w:val="00E3407E"/>
    <w:rsid w:val="00E342F6"/>
    <w:rsid w:val="00E34678"/>
    <w:rsid w:val="00E346A2"/>
    <w:rsid w:val="00E346AB"/>
    <w:rsid w:val="00E34AB8"/>
    <w:rsid w:val="00E34B5B"/>
    <w:rsid w:val="00E34EF5"/>
    <w:rsid w:val="00E34F4C"/>
    <w:rsid w:val="00E34FCC"/>
    <w:rsid w:val="00E34FD2"/>
    <w:rsid w:val="00E35851"/>
    <w:rsid w:val="00E35B89"/>
    <w:rsid w:val="00E35F51"/>
    <w:rsid w:val="00E3602C"/>
    <w:rsid w:val="00E363AC"/>
    <w:rsid w:val="00E363E4"/>
    <w:rsid w:val="00E366DF"/>
    <w:rsid w:val="00E36774"/>
    <w:rsid w:val="00E3691E"/>
    <w:rsid w:val="00E36D45"/>
    <w:rsid w:val="00E36DE3"/>
    <w:rsid w:val="00E36EC5"/>
    <w:rsid w:val="00E37126"/>
    <w:rsid w:val="00E37735"/>
    <w:rsid w:val="00E37A11"/>
    <w:rsid w:val="00E37A6F"/>
    <w:rsid w:val="00E37AFC"/>
    <w:rsid w:val="00E37DE5"/>
    <w:rsid w:val="00E4036E"/>
    <w:rsid w:val="00E40410"/>
    <w:rsid w:val="00E404B1"/>
    <w:rsid w:val="00E405AD"/>
    <w:rsid w:val="00E4084E"/>
    <w:rsid w:val="00E40DC8"/>
    <w:rsid w:val="00E41370"/>
    <w:rsid w:val="00E41518"/>
    <w:rsid w:val="00E418AA"/>
    <w:rsid w:val="00E41B75"/>
    <w:rsid w:val="00E41DA0"/>
    <w:rsid w:val="00E41E03"/>
    <w:rsid w:val="00E41EC9"/>
    <w:rsid w:val="00E4205D"/>
    <w:rsid w:val="00E42205"/>
    <w:rsid w:val="00E4226E"/>
    <w:rsid w:val="00E422A6"/>
    <w:rsid w:val="00E423CF"/>
    <w:rsid w:val="00E424CE"/>
    <w:rsid w:val="00E42811"/>
    <w:rsid w:val="00E42A84"/>
    <w:rsid w:val="00E42B3F"/>
    <w:rsid w:val="00E42B4F"/>
    <w:rsid w:val="00E42F95"/>
    <w:rsid w:val="00E431DD"/>
    <w:rsid w:val="00E43239"/>
    <w:rsid w:val="00E43398"/>
    <w:rsid w:val="00E4359F"/>
    <w:rsid w:val="00E43841"/>
    <w:rsid w:val="00E43856"/>
    <w:rsid w:val="00E43F64"/>
    <w:rsid w:val="00E442D0"/>
    <w:rsid w:val="00E4435B"/>
    <w:rsid w:val="00E44AD1"/>
    <w:rsid w:val="00E44B44"/>
    <w:rsid w:val="00E44C85"/>
    <w:rsid w:val="00E44EFF"/>
    <w:rsid w:val="00E44FBA"/>
    <w:rsid w:val="00E45078"/>
    <w:rsid w:val="00E45083"/>
    <w:rsid w:val="00E450A5"/>
    <w:rsid w:val="00E451AB"/>
    <w:rsid w:val="00E456E2"/>
    <w:rsid w:val="00E4573E"/>
    <w:rsid w:val="00E45790"/>
    <w:rsid w:val="00E45B30"/>
    <w:rsid w:val="00E45F5E"/>
    <w:rsid w:val="00E45FBE"/>
    <w:rsid w:val="00E4630C"/>
    <w:rsid w:val="00E465DD"/>
    <w:rsid w:val="00E465E5"/>
    <w:rsid w:val="00E4662E"/>
    <w:rsid w:val="00E4666F"/>
    <w:rsid w:val="00E468C3"/>
    <w:rsid w:val="00E469DB"/>
    <w:rsid w:val="00E46ACC"/>
    <w:rsid w:val="00E46BEC"/>
    <w:rsid w:val="00E46C3E"/>
    <w:rsid w:val="00E46C8B"/>
    <w:rsid w:val="00E470ED"/>
    <w:rsid w:val="00E4716F"/>
    <w:rsid w:val="00E4741D"/>
    <w:rsid w:val="00E474CA"/>
    <w:rsid w:val="00E4756E"/>
    <w:rsid w:val="00E4766A"/>
    <w:rsid w:val="00E47878"/>
    <w:rsid w:val="00E47A9E"/>
    <w:rsid w:val="00E47E3A"/>
    <w:rsid w:val="00E47F37"/>
    <w:rsid w:val="00E502D5"/>
    <w:rsid w:val="00E503A4"/>
    <w:rsid w:val="00E50422"/>
    <w:rsid w:val="00E50445"/>
    <w:rsid w:val="00E5099A"/>
    <w:rsid w:val="00E50B4D"/>
    <w:rsid w:val="00E50D45"/>
    <w:rsid w:val="00E50E0E"/>
    <w:rsid w:val="00E51370"/>
    <w:rsid w:val="00E515F0"/>
    <w:rsid w:val="00E51841"/>
    <w:rsid w:val="00E51F14"/>
    <w:rsid w:val="00E51F1B"/>
    <w:rsid w:val="00E520F7"/>
    <w:rsid w:val="00E52269"/>
    <w:rsid w:val="00E523F9"/>
    <w:rsid w:val="00E52620"/>
    <w:rsid w:val="00E52914"/>
    <w:rsid w:val="00E52A92"/>
    <w:rsid w:val="00E52C33"/>
    <w:rsid w:val="00E52D46"/>
    <w:rsid w:val="00E5322E"/>
    <w:rsid w:val="00E5339F"/>
    <w:rsid w:val="00E5379C"/>
    <w:rsid w:val="00E537AC"/>
    <w:rsid w:val="00E53C8D"/>
    <w:rsid w:val="00E53E0A"/>
    <w:rsid w:val="00E53EF4"/>
    <w:rsid w:val="00E54197"/>
    <w:rsid w:val="00E5426E"/>
    <w:rsid w:val="00E54791"/>
    <w:rsid w:val="00E54FEE"/>
    <w:rsid w:val="00E553FD"/>
    <w:rsid w:val="00E555A4"/>
    <w:rsid w:val="00E55939"/>
    <w:rsid w:val="00E55A96"/>
    <w:rsid w:val="00E55D9B"/>
    <w:rsid w:val="00E56549"/>
    <w:rsid w:val="00E5658D"/>
    <w:rsid w:val="00E5671A"/>
    <w:rsid w:val="00E568A5"/>
    <w:rsid w:val="00E56DE6"/>
    <w:rsid w:val="00E573DB"/>
    <w:rsid w:val="00E57E53"/>
    <w:rsid w:val="00E57F52"/>
    <w:rsid w:val="00E601EC"/>
    <w:rsid w:val="00E605E3"/>
    <w:rsid w:val="00E6098D"/>
    <w:rsid w:val="00E60AB2"/>
    <w:rsid w:val="00E60C7D"/>
    <w:rsid w:val="00E60D51"/>
    <w:rsid w:val="00E60FC2"/>
    <w:rsid w:val="00E6157C"/>
    <w:rsid w:val="00E616CB"/>
    <w:rsid w:val="00E61913"/>
    <w:rsid w:val="00E61CFC"/>
    <w:rsid w:val="00E61E79"/>
    <w:rsid w:val="00E61EDD"/>
    <w:rsid w:val="00E6204D"/>
    <w:rsid w:val="00E6236C"/>
    <w:rsid w:val="00E62BE9"/>
    <w:rsid w:val="00E62EAF"/>
    <w:rsid w:val="00E63059"/>
    <w:rsid w:val="00E634A3"/>
    <w:rsid w:val="00E636D0"/>
    <w:rsid w:val="00E63854"/>
    <w:rsid w:val="00E638EC"/>
    <w:rsid w:val="00E639FA"/>
    <w:rsid w:val="00E6402F"/>
    <w:rsid w:val="00E6423B"/>
    <w:rsid w:val="00E64515"/>
    <w:rsid w:val="00E6460C"/>
    <w:rsid w:val="00E646B7"/>
    <w:rsid w:val="00E6473F"/>
    <w:rsid w:val="00E6492E"/>
    <w:rsid w:val="00E64B36"/>
    <w:rsid w:val="00E64DBC"/>
    <w:rsid w:val="00E64DED"/>
    <w:rsid w:val="00E64F6E"/>
    <w:rsid w:val="00E655B6"/>
    <w:rsid w:val="00E65947"/>
    <w:rsid w:val="00E65A47"/>
    <w:rsid w:val="00E65C1F"/>
    <w:rsid w:val="00E65DCD"/>
    <w:rsid w:val="00E65FAF"/>
    <w:rsid w:val="00E663CA"/>
    <w:rsid w:val="00E664D3"/>
    <w:rsid w:val="00E66555"/>
    <w:rsid w:val="00E666AF"/>
    <w:rsid w:val="00E666DF"/>
    <w:rsid w:val="00E668F2"/>
    <w:rsid w:val="00E66A66"/>
    <w:rsid w:val="00E66D09"/>
    <w:rsid w:val="00E66F60"/>
    <w:rsid w:val="00E66FA0"/>
    <w:rsid w:val="00E66FE5"/>
    <w:rsid w:val="00E67057"/>
    <w:rsid w:val="00E673FD"/>
    <w:rsid w:val="00E67796"/>
    <w:rsid w:val="00E6784D"/>
    <w:rsid w:val="00E67B2B"/>
    <w:rsid w:val="00E67B8A"/>
    <w:rsid w:val="00E67BA4"/>
    <w:rsid w:val="00E67CAA"/>
    <w:rsid w:val="00E67D71"/>
    <w:rsid w:val="00E67DE3"/>
    <w:rsid w:val="00E7025D"/>
    <w:rsid w:val="00E70954"/>
    <w:rsid w:val="00E70978"/>
    <w:rsid w:val="00E70A69"/>
    <w:rsid w:val="00E70BEF"/>
    <w:rsid w:val="00E71859"/>
    <w:rsid w:val="00E71ADC"/>
    <w:rsid w:val="00E71B82"/>
    <w:rsid w:val="00E72264"/>
    <w:rsid w:val="00E7227F"/>
    <w:rsid w:val="00E726F4"/>
    <w:rsid w:val="00E727EF"/>
    <w:rsid w:val="00E728F7"/>
    <w:rsid w:val="00E72EFE"/>
    <w:rsid w:val="00E73010"/>
    <w:rsid w:val="00E73164"/>
    <w:rsid w:val="00E73222"/>
    <w:rsid w:val="00E7334C"/>
    <w:rsid w:val="00E73579"/>
    <w:rsid w:val="00E73CCC"/>
    <w:rsid w:val="00E73D3D"/>
    <w:rsid w:val="00E73DBE"/>
    <w:rsid w:val="00E73DF2"/>
    <w:rsid w:val="00E74145"/>
    <w:rsid w:val="00E74186"/>
    <w:rsid w:val="00E741F2"/>
    <w:rsid w:val="00E74BD5"/>
    <w:rsid w:val="00E74C47"/>
    <w:rsid w:val="00E74C78"/>
    <w:rsid w:val="00E74D2C"/>
    <w:rsid w:val="00E75097"/>
    <w:rsid w:val="00E75201"/>
    <w:rsid w:val="00E75376"/>
    <w:rsid w:val="00E75574"/>
    <w:rsid w:val="00E757DF"/>
    <w:rsid w:val="00E758C6"/>
    <w:rsid w:val="00E759F5"/>
    <w:rsid w:val="00E75B08"/>
    <w:rsid w:val="00E75B2D"/>
    <w:rsid w:val="00E75B31"/>
    <w:rsid w:val="00E75BAB"/>
    <w:rsid w:val="00E766D9"/>
    <w:rsid w:val="00E7697C"/>
    <w:rsid w:val="00E76990"/>
    <w:rsid w:val="00E76EE0"/>
    <w:rsid w:val="00E77014"/>
    <w:rsid w:val="00E7702D"/>
    <w:rsid w:val="00E7704B"/>
    <w:rsid w:val="00E7710D"/>
    <w:rsid w:val="00E771BA"/>
    <w:rsid w:val="00E77495"/>
    <w:rsid w:val="00E775CE"/>
    <w:rsid w:val="00E7792D"/>
    <w:rsid w:val="00E77BC4"/>
    <w:rsid w:val="00E77C82"/>
    <w:rsid w:val="00E77E2E"/>
    <w:rsid w:val="00E77E39"/>
    <w:rsid w:val="00E77FCD"/>
    <w:rsid w:val="00E8017D"/>
    <w:rsid w:val="00E802F1"/>
    <w:rsid w:val="00E80415"/>
    <w:rsid w:val="00E8041C"/>
    <w:rsid w:val="00E8045E"/>
    <w:rsid w:val="00E807B4"/>
    <w:rsid w:val="00E80888"/>
    <w:rsid w:val="00E80A9C"/>
    <w:rsid w:val="00E80F4C"/>
    <w:rsid w:val="00E81183"/>
    <w:rsid w:val="00E812AF"/>
    <w:rsid w:val="00E8133B"/>
    <w:rsid w:val="00E814AE"/>
    <w:rsid w:val="00E817A5"/>
    <w:rsid w:val="00E81807"/>
    <w:rsid w:val="00E81ECD"/>
    <w:rsid w:val="00E82349"/>
    <w:rsid w:val="00E82781"/>
    <w:rsid w:val="00E831E4"/>
    <w:rsid w:val="00E8340A"/>
    <w:rsid w:val="00E8346E"/>
    <w:rsid w:val="00E8350F"/>
    <w:rsid w:val="00E83836"/>
    <w:rsid w:val="00E83A85"/>
    <w:rsid w:val="00E83CA2"/>
    <w:rsid w:val="00E83D12"/>
    <w:rsid w:val="00E83D43"/>
    <w:rsid w:val="00E8406A"/>
    <w:rsid w:val="00E84078"/>
    <w:rsid w:val="00E84123"/>
    <w:rsid w:val="00E841C2"/>
    <w:rsid w:val="00E84594"/>
    <w:rsid w:val="00E8460D"/>
    <w:rsid w:val="00E84680"/>
    <w:rsid w:val="00E8470F"/>
    <w:rsid w:val="00E84D0D"/>
    <w:rsid w:val="00E84E03"/>
    <w:rsid w:val="00E857DC"/>
    <w:rsid w:val="00E85C55"/>
    <w:rsid w:val="00E85D43"/>
    <w:rsid w:val="00E85D44"/>
    <w:rsid w:val="00E85F42"/>
    <w:rsid w:val="00E85FBC"/>
    <w:rsid w:val="00E8630C"/>
    <w:rsid w:val="00E86443"/>
    <w:rsid w:val="00E8648C"/>
    <w:rsid w:val="00E86492"/>
    <w:rsid w:val="00E86697"/>
    <w:rsid w:val="00E868A3"/>
    <w:rsid w:val="00E86F4B"/>
    <w:rsid w:val="00E87036"/>
    <w:rsid w:val="00E8714B"/>
    <w:rsid w:val="00E873D1"/>
    <w:rsid w:val="00E875B3"/>
    <w:rsid w:val="00E876CA"/>
    <w:rsid w:val="00E877C0"/>
    <w:rsid w:val="00E87BFF"/>
    <w:rsid w:val="00E90153"/>
    <w:rsid w:val="00E905DF"/>
    <w:rsid w:val="00E913AB"/>
    <w:rsid w:val="00E91420"/>
    <w:rsid w:val="00E915A0"/>
    <w:rsid w:val="00E915F0"/>
    <w:rsid w:val="00E91706"/>
    <w:rsid w:val="00E91906"/>
    <w:rsid w:val="00E91A18"/>
    <w:rsid w:val="00E922FF"/>
    <w:rsid w:val="00E92533"/>
    <w:rsid w:val="00E92683"/>
    <w:rsid w:val="00E92771"/>
    <w:rsid w:val="00E9280B"/>
    <w:rsid w:val="00E929CA"/>
    <w:rsid w:val="00E92A0C"/>
    <w:rsid w:val="00E92E6F"/>
    <w:rsid w:val="00E92E8A"/>
    <w:rsid w:val="00E93203"/>
    <w:rsid w:val="00E9326A"/>
    <w:rsid w:val="00E93366"/>
    <w:rsid w:val="00E935F0"/>
    <w:rsid w:val="00E93A97"/>
    <w:rsid w:val="00E93BA2"/>
    <w:rsid w:val="00E940B3"/>
    <w:rsid w:val="00E94196"/>
    <w:rsid w:val="00E943AB"/>
    <w:rsid w:val="00E94747"/>
    <w:rsid w:val="00E94A1A"/>
    <w:rsid w:val="00E94D73"/>
    <w:rsid w:val="00E95457"/>
    <w:rsid w:val="00E95708"/>
    <w:rsid w:val="00E9574B"/>
    <w:rsid w:val="00E95FDA"/>
    <w:rsid w:val="00E96699"/>
    <w:rsid w:val="00E966DF"/>
    <w:rsid w:val="00E967A8"/>
    <w:rsid w:val="00E96C6D"/>
    <w:rsid w:val="00E9729D"/>
    <w:rsid w:val="00E9749B"/>
    <w:rsid w:val="00E974BF"/>
    <w:rsid w:val="00E97DD9"/>
    <w:rsid w:val="00EA02C2"/>
    <w:rsid w:val="00EA03CB"/>
    <w:rsid w:val="00EA042E"/>
    <w:rsid w:val="00EA045F"/>
    <w:rsid w:val="00EA060A"/>
    <w:rsid w:val="00EA06E6"/>
    <w:rsid w:val="00EA079E"/>
    <w:rsid w:val="00EA0886"/>
    <w:rsid w:val="00EA0D02"/>
    <w:rsid w:val="00EA0E00"/>
    <w:rsid w:val="00EA12CA"/>
    <w:rsid w:val="00EA1459"/>
    <w:rsid w:val="00EA14D0"/>
    <w:rsid w:val="00EA1629"/>
    <w:rsid w:val="00EA187A"/>
    <w:rsid w:val="00EA1966"/>
    <w:rsid w:val="00EA1A6A"/>
    <w:rsid w:val="00EA1F05"/>
    <w:rsid w:val="00EA21CA"/>
    <w:rsid w:val="00EA23AD"/>
    <w:rsid w:val="00EA25C5"/>
    <w:rsid w:val="00EA29C4"/>
    <w:rsid w:val="00EA2A91"/>
    <w:rsid w:val="00EA2F53"/>
    <w:rsid w:val="00EA3354"/>
    <w:rsid w:val="00EA34BE"/>
    <w:rsid w:val="00EA358A"/>
    <w:rsid w:val="00EA35EF"/>
    <w:rsid w:val="00EA3A8D"/>
    <w:rsid w:val="00EA3B2E"/>
    <w:rsid w:val="00EA3D41"/>
    <w:rsid w:val="00EA3E24"/>
    <w:rsid w:val="00EA3E89"/>
    <w:rsid w:val="00EA4227"/>
    <w:rsid w:val="00EA439D"/>
    <w:rsid w:val="00EA45AB"/>
    <w:rsid w:val="00EA4609"/>
    <w:rsid w:val="00EA46EC"/>
    <w:rsid w:val="00EA4718"/>
    <w:rsid w:val="00EA472D"/>
    <w:rsid w:val="00EA4984"/>
    <w:rsid w:val="00EA49A3"/>
    <w:rsid w:val="00EA4DC6"/>
    <w:rsid w:val="00EA4E1F"/>
    <w:rsid w:val="00EA4F4A"/>
    <w:rsid w:val="00EA569B"/>
    <w:rsid w:val="00EA5B58"/>
    <w:rsid w:val="00EA5BB7"/>
    <w:rsid w:val="00EA5C50"/>
    <w:rsid w:val="00EA5C56"/>
    <w:rsid w:val="00EA5F64"/>
    <w:rsid w:val="00EA628D"/>
    <w:rsid w:val="00EA6416"/>
    <w:rsid w:val="00EA646C"/>
    <w:rsid w:val="00EA650C"/>
    <w:rsid w:val="00EA65EB"/>
    <w:rsid w:val="00EA6607"/>
    <w:rsid w:val="00EA669D"/>
    <w:rsid w:val="00EA66BF"/>
    <w:rsid w:val="00EA6794"/>
    <w:rsid w:val="00EA68A4"/>
    <w:rsid w:val="00EA6C1E"/>
    <w:rsid w:val="00EA7728"/>
    <w:rsid w:val="00EA7739"/>
    <w:rsid w:val="00EA789E"/>
    <w:rsid w:val="00EA78C8"/>
    <w:rsid w:val="00EA7AE7"/>
    <w:rsid w:val="00EA7B36"/>
    <w:rsid w:val="00EB037E"/>
    <w:rsid w:val="00EB07DF"/>
    <w:rsid w:val="00EB0958"/>
    <w:rsid w:val="00EB0A32"/>
    <w:rsid w:val="00EB0FB3"/>
    <w:rsid w:val="00EB116C"/>
    <w:rsid w:val="00EB15C7"/>
    <w:rsid w:val="00EB1969"/>
    <w:rsid w:val="00EB1977"/>
    <w:rsid w:val="00EB1AD6"/>
    <w:rsid w:val="00EB1AFA"/>
    <w:rsid w:val="00EB1E23"/>
    <w:rsid w:val="00EB264D"/>
    <w:rsid w:val="00EB294F"/>
    <w:rsid w:val="00EB2B3B"/>
    <w:rsid w:val="00EB2D2E"/>
    <w:rsid w:val="00EB2DEC"/>
    <w:rsid w:val="00EB2EF3"/>
    <w:rsid w:val="00EB309C"/>
    <w:rsid w:val="00EB3223"/>
    <w:rsid w:val="00EB3328"/>
    <w:rsid w:val="00EB3A11"/>
    <w:rsid w:val="00EB3BE2"/>
    <w:rsid w:val="00EB3C6B"/>
    <w:rsid w:val="00EB3D30"/>
    <w:rsid w:val="00EB3F3A"/>
    <w:rsid w:val="00EB42E7"/>
    <w:rsid w:val="00EB438E"/>
    <w:rsid w:val="00EB440F"/>
    <w:rsid w:val="00EB445E"/>
    <w:rsid w:val="00EB4735"/>
    <w:rsid w:val="00EB49EA"/>
    <w:rsid w:val="00EB4C9A"/>
    <w:rsid w:val="00EB50E5"/>
    <w:rsid w:val="00EB51E7"/>
    <w:rsid w:val="00EB537B"/>
    <w:rsid w:val="00EB5677"/>
    <w:rsid w:val="00EB5BCC"/>
    <w:rsid w:val="00EB5C24"/>
    <w:rsid w:val="00EB5D0C"/>
    <w:rsid w:val="00EB5E25"/>
    <w:rsid w:val="00EB62DF"/>
    <w:rsid w:val="00EB64A3"/>
    <w:rsid w:val="00EB6833"/>
    <w:rsid w:val="00EB6844"/>
    <w:rsid w:val="00EB69E0"/>
    <w:rsid w:val="00EB6F08"/>
    <w:rsid w:val="00EB6F5A"/>
    <w:rsid w:val="00EB707F"/>
    <w:rsid w:val="00EB70F3"/>
    <w:rsid w:val="00EB712D"/>
    <w:rsid w:val="00EB784F"/>
    <w:rsid w:val="00EB78E5"/>
    <w:rsid w:val="00EB7BAB"/>
    <w:rsid w:val="00EB7EB3"/>
    <w:rsid w:val="00EB7EF7"/>
    <w:rsid w:val="00EC0781"/>
    <w:rsid w:val="00EC0A72"/>
    <w:rsid w:val="00EC0E65"/>
    <w:rsid w:val="00EC138B"/>
    <w:rsid w:val="00EC1DB9"/>
    <w:rsid w:val="00EC1DBA"/>
    <w:rsid w:val="00EC1FF7"/>
    <w:rsid w:val="00EC20EE"/>
    <w:rsid w:val="00EC246A"/>
    <w:rsid w:val="00EC2F7C"/>
    <w:rsid w:val="00EC31CE"/>
    <w:rsid w:val="00EC31D2"/>
    <w:rsid w:val="00EC32ED"/>
    <w:rsid w:val="00EC3844"/>
    <w:rsid w:val="00EC387C"/>
    <w:rsid w:val="00EC3A47"/>
    <w:rsid w:val="00EC3E62"/>
    <w:rsid w:val="00EC3F60"/>
    <w:rsid w:val="00EC4117"/>
    <w:rsid w:val="00EC4417"/>
    <w:rsid w:val="00EC442A"/>
    <w:rsid w:val="00EC45FC"/>
    <w:rsid w:val="00EC4971"/>
    <w:rsid w:val="00EC4AC7"/>
    <w:rsid w:val="00EC4DFB"/>
    <w:rsid w:val="00EC531A"/>
    <w:rsid w:val="00EC5335"/>
    <w:rsid w:val="00EC53DC"/>
    <w:rsid w:val="00EC5586"/>
    <w:rsid w:val="00EC5883"/>
    <w:rsid w:val="00EC5C58"/>
    <w:rsid w:val="00EC5D85"/>
    <w:rsid w:val="00EC5E82"/>
    <w:rsid w:val="00EC5EBD"/>
    <w:rsid w:val="00EC61A0"/>
    <w:rsid w:val="00EC6344"/>
    <w:rsid w:val="00EC637A"/>
    <w:rsid w:val="00EC63A5"/>
    <w:rsid w:val="00EC6481"/>
    <w:rsid w:val="00EC6599"/>
    <w:rsid w:val="00EC65D8"/>
    <w:rsid w:val="00EC67F0"/>
    <w:rsid w:val="00EC6B7C"/>
    <w:rsid w:val="00EC6B9D"/>
    <w:rsid w:val="00EC6DF7"/>
    <w:rsid w:val="00EC6EC4"/>
    <w:rsid w:val="00EC6F41"/>
    <w:rsid w:val="00EC704C"/>
    <w:rsid w:val="00EC7052"/>
    <w:rsid w:val="00EC713B"/>
    <w:rsid w:val="00EC73DB"/>
    <w:rsid w:val="00EC74AB"/>
    <w:rsid w:val="00EC7800"/>
    <w:rsid w:val="00EC7985"/>
    <w:rsid w:val="00EC7CAC"/>
    <w:rsid w:val="00EC7CC4"/>
    <w:rsid w:val="00ED0235"/>
    <w:rsid w:val="00ED036B"/>
    <w:rsid w:val="00ED0850"/>
    <w:rsid w:val="00ED0951"/>
    <w:rsid w:val="00ED0B95"/>
    <w:rsid w:val="00ED0C6F"/>
    <w:rsid w:val="00ED1008"/>
    <w:rsid w:val="00ED1115"/>
    <w:rsid w:val="00ED1150"/>
    <w:rsid w:val="00ED116E"/>
    <w:rsid w:val="00ED11E8"/>
    <w:rsid w:val="00ED1919"/>
    <w:rsid w:val="00ED1AC3"/>
    <w:rsid w:val="00ED1AD1"/>
    <w:rsid w:val="00ED1BA7"/>
    <w:rsid w:val="00ED1C1F"/>
    <w:rsid w:val="00ED1C60"/>
    <w:rsid w:val="00ED1E96"/>
    <w:rsid w:val="00ED203B"/>
    <w:rsid w:val="00ED20F2"/>
    <w:rsid w:val="00ED2132"/>
    <w:rsid w:val="00ED25AC"/>
    <w:rsid w:val="00ED269A"/>
    <w:rsid w:val="00ED2727"/>
    <w:rsid w:val="00ED2837"/>
    <w:rsid w:val="00ED2A73"/>
    <w:rsid w:val="00ED2C9D"/>
    <w:rsid w:val="00ED3246"/>
    <w:rsid w:val="00ED3579"/>
    <w:rsid w:val="00ED35B8"/>
    <w:rsid w:val="00ED388D"/>
    <w:rsid w:val="00ED39EB"/>
    <w:rsid w:val="00ED3A69"/>
    <w:rsid w:val="00ED3C79"/>
    <w:rsid w:val="00ED448B"/>
    <w:rsid w:val="00ED44CC"/>
    <w:rsid w:val="00ED44FE"/>
    <w:rsid w:val="00ED47E4"/>
    <w:rsid w:val="00ED48EE"/>
    <w:rsid w:val="00ED4A42"/>
    <w:rsid w:val="00ED4BE5"/>
    <w:rsid w:val="00ED539C"/>
    <w:rsid w:val="00ED5498"/>
    <w:rsid w:val="00ED564D"/>
    <w:rsid w:val="00ED5651"/>
    <w:rsid w:val="00ED567E"/>
    <w:rsid w:val="00ED56B2"/>
    <w:rsid w:val="00ED5AB4"/>
    <w:rsid w:val="00ED5D25"/>
    <w:rsid w:val="00ED6397"/>
    <w:rsid w:val="00ED66B7"/>
    <w:rsid w:val="00ED6C54"/>
    <w:rsid w:val="00ED6D93"/>
    <w:rsid w:val="00ED6DDB"/>
    <w:rsid w:val="00ED6FFC"/>
    <w:rsid w:val="00ED78AA"/>
    <w:rsid w:val="00ED797F"/>
    <w:rsid w:val="00ED7B78"/>
    <w:rsid w:val="00ED7D53"/>
    <w:rsid w:val="00ED7DF9"/>
    <w:rsid w:val="00EE013F"/>
    <w:rsid w:val="00EE046E"/>
    <w:rsid w:val="00EE069C"/>
    <w:rsid w:val="00EE0B05"/>
    <w:rsid w:val="00EE0B62"/>
    <w:rsid w:val="00EE0D68"/>
    <w:rsid w:val="00EE10A2"/>
    <w:rsid w:val="00EE1202"/>
    <w:rsid w:val="00EE1426"/>
    <w:rsid w:val="00EE1501"/>
    <w:rsid w:val="00EE1593"/>
    <w:rsid w:val="00EE183F"/>
    <w:rsid w:val="00EE1BF2"/>
    <w:rsid w:val="00EE1DC9"/>
    <w:rsid w:val="00EE1E67"/>
    <w:rsid w:val="00EE1F19"/>
    <w:rsid w:val="00EE2147"/>
    <w:rsid w:val="00EE220C"/>
    <w:rsid w:val="00EE2293"/>
    <w:rsid w:val="00EE252A"/>
    <w:rsid w:val="00EE263A"/>
    <w:rsid w:val="00EE26CB"/>
    <w:rsid w:val="00EE274C"/>
    <w:rsid w:val="00EE2C79"/>
    <w:rsid w:val="00EE2CD7"/>
    <w:rsid w:val="00EE2DC8"/>
    <w:rsid w:val="00EE2E10"/>
    <w:rsid w:val="00EE2F5F"/>
    <w:rsid w:val="00EE2FE4"/>
    <w:rsid w:val="00EE3066"/>
    <w:rsid w:val="00EE31B7"/>
    <w:rsid w:val="00EE329A"/>
    <w:rsid w:val="00EE3467"/>
    <w:rsid w:val="00EE3563"/>
    <w:rsid w:val="00EE370E"/>
    <w:rsid w:val="00EE390D"/>
    <w:rsid w:val="00EE3AF6"/>
    <w:rsid w:val="00EE3C4F"/>
    <w:rsid w:val="00EE3CBA"/>
    <w:rsid w:val="00EE40AD"/>
    <w:rsid w:val="00EE43C9"/>
    <w:rsid w:val="00EE4A92"/>
    <w:rsid w:val="00EE4EA1"/>
    <w:rsid w:val="00EE4EBD"/>
    <w:rsid w:val="00EE501E"/>
    <w:rsid w:val="00EE50F2"/>
    <w:rsid w:val="00EE5277"/>
    <w:rsid w:val="00EE53E4"/>
    <w:rsid w:val="00EE55AE"/>
    <w:rsid w:val="00EE5616"/>
    <w:rsid w:val="00EE57C2"/>
    <w:rsid w:val="00EE5835"/>
    <w:rsid w:val="00EE590E"/>
    <w:rsid w:val="00EE5B9B"/>
    <w:rsid w:val="00EE5D22"/>
    <w:rsid w:val="00EE5E74"/>
    <w:rsid w:val="00EE61F6"/>
    <w:rsid w:val="00EE6292"/>
    <w:rsid w:val="00EE6814"/>
    <w:rsid w:val="00EE6A08"/>
    <w:rsid w:val="00EE6C52"/>
    <w:rsid w:val="00EE6E0A"/>
    <w:rsid w:val="00EE71EF"/>
    <w:rsid w:val="00EE7246"/>
    <w:rsid w:val="00EE743E"/>
    <w:rsid w:val="00EE7549"/>
    <w:rsid w:val="00EE7685"/>
    <w:rsid w:val="00EE76A3"/>
    <w:rsid w:val="00EE76AE"/>
    <w:rsid w:val="00EE76F9"/>
    <w:rsid w:val="00EE7825"/>
    <w:rsid w:val="00EE78C2"/>
    <w:rsid w:val="00EE78E1"/>
    <w:rsid w:val="00EE791F"/>
    <w:rsid w:val="00EE7EB8"/>
    <w:rsid w:val="00EF0169"/>
    <w:rsid w:val="00EF0504"/>
    <w:rsid w:val="00EF08C8"/>
    <w:rsid w:val="00EF09FD"/>
    <w:rsid w:val="00EF0BFB"/>
    <w:rsid w:val="00EF0D50"/>
    <w:rsid w:val="00EF0E06"/>
    <w:rsid w:val="00EF0EB0"/>
    <w:rsid w:val="00EF1427"/>
    <w:rsid w:val="00EF1516"/>
    <w:rsid w:val="00EF177B"/>
    <w:rsid w:val="00EF1806"/>
    <w:rsid w:val="00EF1C83"/>
    <w:rsid w:val="00EF1CA0"/>
    <w:rsid w:val="00EF1E81"/>
    <w:rsid w:val="00EF1FCE"/>
    <w:rsid w:val="00EF20B2"/>
    <w:rsid w:val="00EF21B4"/>
    <w:rsid w:val="00EF2384"/>
    <w:rsid w:val="00EF23AA"/>
    <w:rsid w:val="00EF252F"/>
    <w:rsid w:val="00EF254A"/>
    <w:rsid w:val="00EF261F"/>
    <w:rsid w:val="00EF2E0D"/>
    <w:rsid w:val="00EF2E6A"/>
    <w:rsid w:val="00EF3439"/>
    <w:rsid w:val="00EF366E"/>
    <w:rsid w:val="00EF3779"/>
    <w:rsid w:val="00EF3945"/>
    <w:rsid w:val="00EF3987"/>
    <w:rsid w:val="00EF3B2E"/>
    <w:rsid w:val="00EF4077"/>
    <w:rsid w:val="00EF4296"/>
    <w:rsid w:val="00EF4408"/>
    <w:rsid w:val="00EF4440"/>
    <w:rsid w:val="00EF467C"/>
    <w:rsid w:val="00EF46AC"/>
    <w:rsid w:val="00EF46D5"/>
    <w:rsid w:val="00EF475C"/>
    <w:rsid w:val="00EF49C3"/>
    <w:rsid w:val="00EF5467"/>
    <w:rsid w:val="00EF549C"/>
    <w:rsid w:val="00EF5546"/>
    <w:rsid w:val="00EF55AB"/>
    <w:rsid w:val="00EF58C8"/>
    <w:rsid w:val="00EF5953"/>
    <w:rsid w:val="00EF5B70"/>
    <w:rsid w:val="00EF5C5F"/>
    <w:rsid w:val="00EF5CAF"/>
    <w:rsid w:val="00EF5EEE"/>
    <w:rsid w:val="00EF5F56"/>
    <w:rsid w:val="00EF6053"/>
    <w:rsid w:val="00EF62E3"/>
    <w:rsid w:val="00EF68F9"/>
    <w:rsid w:val="00EF6BD5"/>
    <w:rsid w:val="00EF6E15"/>
    <w:rsid w:val="00EF7022"/>
    <w:rsid w:val="00EF70C8"/>
    <w:rsid w:val="00EF719E"/>
    <w:rsid w:val="00EF7549"/>
    <w:rsid w:val="00EF7C5D"/>
    <w:rsid w:val="00EF7C98"/>
    <w:rsid w:val="00EF7ECC"/>
    <w:rsid w:val="00F001C9"/>
    <w:rsid w:val="00F002A4"/>
    <w:rsid w:val="00F00486"/>
    <w:rsid w:val="00F00815"/>
    <w:rsid w:val="00F0094D"/>
    <w:rsid w:val="00F0098C"/>
    <w:rsid w:val="00F00FB7"/>
    <w:rsid w:val="00F0102E"/>
    <w:rsid w:val="00F011CD"/>
    <w:rsid w:val="00F012B6"/>
    <w:rsid w:val="00F012E7"/>
    <w:rsid w:val="00F013FF"/>
    <w:rsid w:val="00F0144E"/>
    <w:rsid w:val="00F0146A"/>
    <w:rsid w:val="00F0154A"/>
    <w:rsid w:val="00F01557"/>
    <w:rsid w:val="00F018C7"/>
    <w:rsid w:val="00F01AE7"/>
    <w:rsid w:val="00F0205E"/>
    <w:rsid w:val="00F02081"/>
    <w:rsid w:val="00F020C0"/>
    <w:rsid w:val="00F02107"/>
    <w:rsid w:val="00F025EC"/>
    <w:rsid w:val="00F026EB"/>
    <w:rsid w:val="00F029B0"/>
    <w:rsid w:val="00F02BBC"/>
    <w:rsid w:val="00F02C57"/>
    <w:rsid w:val="00F02E3D"/>
    <w:rsid w:val="00F03076"/>
    <w:rsid w:val="00F032BA"/>
    <w:rsid w:val="00F032BD"/>
    <w:rsid w:val="00F0335B"/>
    <w:rsid w:val="00F036C1"/>
    <w:rsid w:val="00F037B5"/>
    <w:rsid w:val="00F03916"/>
    <w:rsid w:val="00F03A44"/>
    <w:rsid w:val="00F0403A"/>
    <w:rsid w:val="00F0414D"/>
    <w:rsid w:val="00F04344"/>
    <w:rsid w:val="00F046B2"/>
    <w:rsid w:val="00F04808"/>
    <w:rsid w:val="00F04E49"/>
    <w:rsid w:val="00F05672"/>
    <w:rsid w:val="00F05756"/>
    <w:rsid w:val="00F05775"/>
    <w:rsid w:val="00F057B2"/>
    <w:rsid w:val="00F058DE"/>
    <w:rsid w:val="00F05B2A"/>
    <w:rsid w:val="00F05B85"/>
    <w:rsid w:val="00F05C9E"/>
    <w:rsid w:val="00F05E31"/>
    <w:rsid w:val="00F05EF2"/>
    <w:rsid w:val="00F060E5"/>
    <w:rsid w:val="00F06133"/>
    <w:rsid w:val="00F0634B"/>
    <w:rsid w:val="00F063F6"/>
    <w:rsid w:val="00F06D7D"/>
    <w:rsid w:val="00F06E33"/>
    <w:rsid w:val="00F071FE"/>
    <w:rsid w:val="00F0744F"/>
    <w:rsid w:val="00F075B9"/>
    <w:rsid w:val="00F078C2"/>
    <w:rsid w:val="00F07A77"/>
    <w:rsid w:val="00F07ADF"/>
    <w:rsid w:val="00F10303"/>
    <w:rsid w:val="00F10500"/>
    <w:rsid w:val="00F105EC"/>
    <w:rsid w:val="00F10D7C"/>
    <w:rsid w:val="00F10E0D"/>
    <w:rsid w:val="00F10EEE"/>
    <w:rsid w:val="00F11052"/>
    <w:rsid w:val="00F11276"/>
    <w:rsid w:val="00F11925"/>
    <w:rsid w:val="00F119BF"/>
    <w:rsid w:val="00F11AAD"/>
    <w:rsid w:val="00F11AEC"/>
    <w:rsid w:val="00F11CBC"/>
    <w:rsid w:val="00F1203C"/>
    <w:rsid w:val="00F1258A"/>
    <w:rsid w:val="00F125BE"/>
    <w:rsid w:val="00F126A7"/>
    <w:rsid w:val="00F12CA4"/>
    <w:rsid w:val="00F13081"/>
    <w:rsid w:val="00F130FE"/>
    <w:rsid w:val="00F1320F"/>
    <w:rsid w:val="00F13C84"/>
    <w:rsid w:val="00F13DE5"/>
    <w:rsid w:val="00F140F9"/>
    <w:rsid w:val="00F14141"/>
    <w:rsid w:val="00F1426B"/>
    <w:rsid w:val="00F142A3"/>
    <w:rsid w:val="00F143DA"/>
    <w:rsid w:val="00F14576"/>
    <w:rsid w:val="00F145B8"/>
    <w:rsid w:val="00F145DA"/>
    <w:rsid w:val="00F145FD"/>
    <w:rsid w:val="00F147BA"/>
    <w:rsid w:val="00F149B0"/>
    <w:rsid w:val="00F14C8F"/>
    <w:rsid w:val="00F14CC9"/>
    <w:rsid w:val="00F14F5D"/>
    <w:rsid w:val="00F15002"/>
    <w:rsid w:val="00F151E8"/>
    <w:rsid w:val="00F15631"/>
    <w:rsid w:val="00F15737"/>
    <w:rsid w:val="00F157B5"/>
    <w:rsid w:val="00F159AE"/>
    <w:rsid w:val="00F15AF9"/>
    <w:rsid w:val="00F15C41"/>
    <w:rsid w:val="00F164F4"/>
    <w:rsid w:val="00F1680F"/>
    <w:rsid w:val="00F16DEB"/>
    <w:rsid w:val="00F1701A"/>
    <w:rsid w:val="00F172C5"/>
    <w:rsid w:val="00F174FB"/>
    <w:rsid w:val="00F175DB"/>
    <w:rsid w:val="00F17794"/>
    <w:rsid w:val="00F17A6D"/>
    <w:rsid w:val="00F17C1B"/>
    <w:rsid w:val="00F17E72"/>
    <w:rsid w:val="00F17F3B"/>
    <w:rsid w:val="00F20132"/>
    <w:rsid w:val="00F201E9"/>
    <w:rsid w:val="00F202BD"/>
    <w:rsid w:val="00F20477"/>
    <w:rsid w:val="00F2063F"/>
    <w:rsid w:val="00F20936"/>
    <w:rsid w:val="00F209BA"/>
    <w:rsid w:val="00F209F3"/>
    <w:rsid w:val="00F20EA9"/>
    <w:rsid w:val="00F20F0D"/>
    <w:rsid w:val="00F20FB9"/>
    <w:rsid w:val="00F20FC5"/>
    <w:rsid w:val="00F21104"/>
    <w:rsid w:val="00F21957"/>
    <w:rsid w:val="00F21A95"/>
    <w:rsid w:val="00F21C1B"/>
    <w:rsid w:val="00F21D52"/>
    <w:rsid w:val="00F21E4C"/>
    <w:rsid w:val="00F21E81"/>
    <w:rsid w:val="00F22348"/>
    <w:rsid w:val="00F223F9"/>
    <w:rsid w:val="00F22432"/>
    <w:rsid w:val="00F225E3"/>
    <w:rsid w:val="00F2273A"/>
    <w:rsid w:val="00F227BF"/>
    <w:rsid w:val="00F22863"/>
    <w:rsid w:val="00F229AC"/>
    <w:rsid w:val="00F229EC"/>
    <w:rsid w:val="00F22E04"/>
    <w:rsid w:val="00F22E5F"/>
    <w:rsid w:val="00F22EC0"/>
    <w:rsid w:val="00F23391"/>
    <w:rsid w:val="00F23AA0"/>
    <w:rsid w:val="00F23C30"/>
    <w:rsid w:val="00F23C34"/>
    <w:rsid w:val="00F23C97"/>
    <w:rsid w:val="00F23CEC"/>
    <w:rsid w:val="00F24078"/>
    <w:rsid w:val="00F2416D"/>
    <w:rsid w:val="00F243A1"/>
    <w:rsid w:val="00F24400"/>
    <w:rsid w:val="00F2477B"/>
    <w:rsid w:val="00F24929"/>
    <w:rsid w:val="00F24A8D"/>
    <w:rsid w:val="00F24AD9"/>
    <w:rsid w:val="00F24C4C"/>
    <w:rsid w:val="00F24E7C"/>
    <w:rsid w:val="00F24F42"/>
    <w:rsid w:val="00F24FAE"/>
    <w:rsid w:val="00F250E4"/>
    <w:rsid w:val="00F25610"/>
    <w:rsid w:val="00F257AD"/>
    <w:rsid w:val="00F25840"/>
    <w:rsid w:val="00F260B0"/>
    <w:rsid w:val="00F263CE"/>
    <w:rsid w:val="00F26989"/>
    <w:rsid w:val="00F26B36"/>
    <w:rsid w:val="00F26B9F"/>
    <w:rsid w:val="00F26D45"/>
    <w:rsid w:val="00F26E5C"/>
    <w:rsid w:val="00F26EE9"/>
    <w:rsid w:val="00F26F5A"/>
    <w:rsid w:val="00F270EC"/>
    <w:rsid w:val="00F2718A"/>
    <w:rsid w:val="00F27226"/>
    <w:rsid w:val="00F27494"/>
    <w:rsid w:val="00F27607"/>
    <w:rsid w:val="00F279E4"/>
    <w:rsid w:val="00F27B12"/>
    <w:rsid w:val="00F27B27"/>
    <w:rsid w:val="00F27D10"/>
    <w:rsid w:val="00F27E2B"/>
    <w:rsid w:val="00F27F38"/>
    <w:rsid w:val="00F300C9"/>
    <w:rsid w:val="00F3049D"/>
    <w:rsid w:val="00F305E8"/>
    <w:rsid w:val="00F30649"/>
    <w:rsid w:val="00F30851"/>
    <w:rsid w:val="00F30A9B"/>
    <w:rsid w:val="00F30C85"/>
    <w:rsid w:val="00F30DFC"/>
    <w:rsid w:val="00F30EAD"/>
    <w:rsid w:val="00F3104A"/>
    <w:rsid w:val="00F31272"/>
    <w:rsid w:val="00F31890"/>
    <w:rsid w:val="00F319EE"/>
    <w:rsid w:val="00F31CBD"/>
    <w:rsid w:val="00F31DBB"/>
    <w:rsid w:val="00F321D1"/>
    <w:rsid w:val="00F32353"/>
    <w:rsid w:val="00F324D3"/>
    <w:rsid w:val="00F32673"/>
    <w:rsid w:val="00F328F8"/>
    <w:rsid w:val="00F32D96"/>
    <w:rsid w:val="00F32DBD"/>
    <w:rsid w:val="00F331CA"/>
    <w:rsid w:val="00F335EB"/>
    <w:rsid w:val="00F3393D"/>
    <w:rsid w:val="00F33A4B"/>
    <w:rsid w:val="00F33DAF"/>
    <w:rsid w:val="00F34122"/>
    <w:rsid w:val="00F34133"/>
    <w:rsid w:val="00F34307"/>
    <w:rsid w:val="00F347AF"/>
    <w:rsid w:val="00F347FD"/>
    <w:rsid w:val="00F34D79"/>
    <w:rsid w:val="00F34E35"/>
    <w:rsid w:val="00F34E4B"/>
    <w:rsid w:val="00F34F47"/>
    <w:rsid w:val="00F3515E"/>
    <w:rsid w:val="00F35442"/>
    <w:rsid w:val="00F35553"/>
    <w:rsid w:val="00F35627"/>
    <w:rsid w:val="00F356C1"/>
    <w:rsid w:val="00F3681A"/>
    <w:rsid w:val="00F36AA5"/>
    <w:rsid w:val="00F36C76"/>
    <w:rsid w:val="00F36DC3"/>
    <w:rsid w:val="00F37209"/>
    <w:rsid w:val="00F372A1"/>
    <w:rsid w:val="00F372E3"/>
    <w:rsid w:val="00F37D1D"/>
    <w:rsid w:val="00F37E13"/>
    <w:rsid w:val="00F37E81"/>
    <w:rsid w:val="00F37EF1"/>
    <w:rsid w:val="00F40056"/>
    <w:rsid w:val="00F40829"/>
    <w:rsid w:val="00F413FD"/>
    <w:rsid w:val="00F41731"/>
    <w:rsid w:val="00F4177C"/>
    <w:rsid w:val="00F4188A"/>
    <w:rsid w:val="00F418F2"/>
    <w:rsid w:val="00F41B89"/>
    <w:rsid w:val="00F41E1A"/>
    <w:rsid w:val="00F41F9C"/>
    <w:rsid w:val="00F41FEF"/>
    <w:rsid w:val="00F4209F"/>
    <w:rsid w:val="00F42278"/>
    <w:rsid w:val="00F42E20"/>
    <w:rsid w:val="00F4307D"/>
    <w:rsid w:val="00F43691"/>
    <w:rsid w:val="00F439B2"/>
    <w:rsid w:val="00F43B25"/>
    <w:rsid w:val="00F43DDC"/>
    <w:rsid w:val="00F43F73"/>
    <w:rsid w:val="00F44098"/>
    <w:rsid w:val="00F440C3"/>
    <w:rsid w:val="00F443FB"/>
    <w:rsid w:val="00F44451"/>
    <w:rsid w:val="00F44860"/>
    <w:rsid w:val="00F449C1"/>
    <w:rsid w:val="00F44D2B"/>
    <w:rsid w:val="00F45162"/>
    <w:rsid w:val="00F45271"/>
    <w:rsid w:val="00F4543F"/>
    <w:rsid w:val="00F4547D"/>
    <w:rsid w:val="00F454F6"/>
    <w:rsid w:val="00F4558A"/>
    <w:rsid w:val="00F45BA3"/>
    <w:rsid w:val="00F46473"/>
    <w:rsid w:val="00F46E9D"/>
    <w:rsid w:val="00F46F06"/>
    <w:rsid w:val="00F47359"/>
    <w:rsid w:val="00F47472"/>
    <w:rsid w:val="00F477FF"/>
    <w:rsid w:val="00F4799D"/>
    <w:rsid w:val="00F479B9"/>
    <w:rsid w:val="00F47B23"/>
    <w:rsid w:val="00F47F85"/>
    <w:rsid w:val="00F501D7"/>
    <w:rsid w:val="00F502C9"/>
    <w:rsid w:val="00F506D1"/>
    <w:rsid w:val="00F5074A"/>
    <w:rsid w:val="00F508A5"/>
    <w:rsid w:val="00F508ED"/>
    <w:rsid w:val="00F50987"/>
    <w:rsid w:val="00F50B80"/>
    <w:rsid w:val="00F50F74"/>
    <w:rsid w:val="00F511A4"/>
    <w:rsid w:val="00F511B1"/>
    <w:rsid w:val="00F5152B"/>
    <w:rsid w:val="00F51785"/>
    <w:rsid w:val="00F517D9"/>
    <w:rsid w:val="00F51BAD"/>
    <w:rsid w:val="00F52629"/>
    <w:rsid w:val="00F526DC"/>
    <w:rsid w:val="00F52828"/>
    <w:rsid w:val="00F52A8C"/>
    <w:rsid w:val="00F52B38"/>
    <w:rsid w:val="00F52E13"/>
    <w:rsid w:val="00F52E42"/>
    <w:rsid w:val="00F52E6D"/>
    <w:rsid w:val="00F537F8"/>
    <w:rsid w:val="00F53C42"/>
    <w:rsid w:val="00F53DAA"/>
    <w:rsid w:val="00F53E6E"/>
    <w:rsid w:val="00F53F5C"/>
    <w:rsid w:val="00F54072"/>
    <w:rsid w:val="00F54156"/>
    <w:rsid w:val="00F543BB"/>
    <w:rsid w:val="00F543D1"/>
    <w:rsid w:val="00F54420"/>
    <w:rsid w:val="00F5487A"/>
    <w:rsid w:val="00F54949"/>
    <w:rsid w:val="00F54995"/>
    <w:rsid w:val="00F54B72"/>
    <w:rsid w:val="00F54BF2"/>
    <w:rsid w:val="00F54DCB"/>
    <w:rsid w:val="00F54EAE"/>
    <w:rsid w:val="00F55087"/>
    <w:rsid w:val="00F551FC"/>
    <w:rsid w:val="00F5548E"/>
    <w:rsid w:val="00F5561F"/>
    <w:rsid w:val="00F557D1"/>
    <w:rsid w:val="00F559D2"/>
    <w:rsid w:val="00F55AAE"/>
    <w:rsid w:val="00F55B87"/>
    <w:rsid w:val="00F55E43"/>
    <w:rsid w:val="00F55E46"/>
    <w:rsid w:val="00F5631C"/>
    <w:rsid w:val="00F5671D"/>
    <w:rsid w:val="00F56C01"/>
    <w:rsid w:val="00F5738E"/>
    <w:rsid w:val="00F573CC"/>
    <w:rsid w:val="00F574A9"/>
    <w:rsid w:val="00F574F5"/>
    <w:rsid w:val="00F57660"/>
    <w:rsid w:val="00F576AF"/>
    <w:rsid w:val="00F57782"/>
    <w:rsid w:val="00F57861"/>
    <w:rsid w:val="00F57D76"/>
    <w:rsid w:val="00F57E6C"/>
    <w:rsid w:val="00F57F01"/>
    <w:rsid w:val="00F57F4B"/>
    <w:rsid w:val="00F60105"/>
    <w:rsid w:val="00F604A5"/>
    <w:rsid w:val="00F604F1"/>
    <w:rsid w:val="00F60599"/>
    <w:rsid w:val="00F606BC"/>
    <w:rsid w:val="00F6079E"/>
    <w:rsid w:val="00F60C42"/>
    <w:rsid w:val="00F60F5B"/>
    <w:rsid w:val="00F60F76"/>
    <w:rsid w:val="00F6102F"/>
    <w:rsid w:val="00F617EB"/>
    <w:rsid w:val="00F61808"/>
    <w:rsid w:val="00F61AD0"/>
    <w:rsid w:val="00F61AF2"/>
    <w:rsid w:val="00F61C0C"/>
    <w:rsid w:val="00F61C34"/>
    <w:rsid w:val="00F61CB1"/>
    <w:rsid w:val="00F62088"/>
    <w:rsid w:val="00F62090"/>
    <w:rsid w:val="00F62105"/>
    <w:rsid w:val="00F62301"/>
    <w:rsid w:val="00F62441"/>
    <w:rsid w:val="00F6252C"/>
    <w:rsid w:val="00F62780"/>
    <w:rsid w:val="00F627BF"/>
    <w:rsid w:val="00F628BE"/>
    <w:rsid w:val="00F62913"/>
    <w:rsid w:val="00F629E3"/>
    <w:rsid w:val="00F62CD1"/>
    <w:rsid w:val="00F633DA"/>
    <w:rsid w:val="00F637BB"/>
    <w:rsid w:val="00F6387A"/>
    <w:rsid w:val="00F639F2"/>
    <w:rsid w:val="00F63A44"/>
    <w:rsid w:val="00F63CF2"/>
    <w:rsid w:val="00F63D97"/>
    <w:rsid w:val="00F63DCE"/>
    <w:rsid w:val="00F63EC7"/>
    <w:rsid w:val="00F63F70"/>
    <w:rsid w:val="00F6413B"/>
    <w:rsid w:val="00F64186"/>
    <w:rsid w:val="00F6428A"/>
    <w:rsid w:val="00F646EA"/>
    <w:rsid w:val="00F648A7"/>
    <w:rsid w:val="00F64A2C"/>
    <w:rsid w:val="00F64BA5"/>
    <w:rsid w:val="00F64EF2"/>
    <w:rsid w:val="00F652FC"/>
    <w:rsid w:val="00F65A11"/>
    <w:rsid w:val="00F65AC9"/>
    <w:rsid w:val="00F65C9B"/>
    <w:rsid w:val="00F65D29"/>
    <w:rsid w:val="00F65D4D"/>
    <w:rsid w:val="00F65F85"/>
    <w:rsid w:val="00F66151"/>
    <w:rsid w:val="00F661A0"/>
    <w:rsid w:val="00F6626B"/>
    <w:rsid w:val="00F66336"/>
    <w:rsid w:val="00F66CFE"/>
    <w:rsid w:val="00F67033"/>
    <w:rsid w:val="00F67119"/>
    <w:rsid w:val="00F6718F"/>
    <w:rsid w:val="00F6737C"/>
    <w:rsid w:val="00F6738A"/>
    <w:rsid w:val="00F675CA"/>
    <w:rsid w:val="00F6772B"/>
    <w:rsid w:val="00F677C4"/>
    <w:rsid w:val="00F67934"/>
    <w:rsid w:val="00F67A0B"/>
    <w:rsid w:val="00F67BBE"/>
    <w:rsid w:val="00F67E77"/>
    <w:rsid w:val="00F70081"/>
    <w:rsid w:val="00F70877"/>
    <w:rsid w:val="00F70AAD"/>
    <w:rsid w:val="00F70B00"/>
    <w:rsid w:val="00F70F5C"/>
    <w:rsid w:val="00F70F87"/>
    <w:rsid w:val="00F70FC2"/>
    <w:rsid w:val="00F710D4"/>
    <w:rsid w:val="00F711AE"/>
    <w:rsid w:val="00F71605"/>
    <w:rsid w:val="00F71643"/>
    <w:rsid w:val="00F71778"/>
    <w:rsid w:val="00F719E0"/>
    <w:rsid w:val="00F71AD2"/>
    <w:rsid w:val="00F71BAC"/>
    <w:rsid w:val="00F7207D"/>
    <w:rsid w:val="00F720A8"/>
    <w:rsid w:val="00F72743"/>
    <w:rsid w:val="00F72B35"/>
    <w:rsid w:val="00F72BB6"/>
    <w:rsid w:val="00F72C68"/>
    <w:rsid w:val="00F72E58"/>
    <w:rsid w:val="00F730D7"/>
    <w:rsid w:val="00F73667"/>
    <w:rsid w:val="00F7384B"/>
    <w:rsid w:val="00F739A5"/>
    <w:rsid w:val="00F73B27"/>
    <w:rsid w:val="00F73C61"/>
    <w:rsid w:val="00F74014"/>
    <w:rsid w:val="00F741FE"/>
    <w:rsid w:val="00F74BB4"/>
    <w:rsid w:val="00F74C90"/>
    <w:rsid w:val="00F74FA8"/>
    <w:rsid w:val="00F7564A"/>
    <w:rsid w:val="00F758B4"/>
    <w:rsid w:val="00F758FF"/>
    <w:rsid w:val="00F75C8D"/>
    <w:rsid w:val="00F75DF7"/>
    <w:rsid w:val="00F75DFB"/>
    <w:rsid w:val="00F75E0B"/>
    <w:rsid w:val="00F7639D"/>
    <w:rsid w:val="00F76589"/>
    <w:rsid w:val="00F76B71"/>
    <w:rsid w:val="00F76BB3"/>
    <w:rsid w:val="00F76C80"/>
    <w:rsid w:val="00F770DE"/>
    <w:rsid w:val="00F77146"/>
    <w:rsid w:val="00F77515"/>
    <w:rsid w:val="00F776BD"/>
    <w:rsid w:val="00F77B43"/>
    <w:rsid w:val="00F77C39"/>
    <w:rsid w:val="00F77CB8"/>
    <w:rsid w:val="00F8024D"/>
    <w:rsid w:val="00F80467"/>
    <w:rsid w:val="00F805CE"/>
    <w:rsid w:val="00F80E09"/>
    <w:rsid w:val="00F810A6"/>
    <w:rsid w:val="00F81165"/>
    <w:rsid w:val="00F81198"/>
    <w:rsid w:val="00F81206"/>
    <w:rsid w:val="00F813F9"/>
    <w:rsid w:val="00F814CF"/>
    <w:rsid w:val="00F815F5"/>
    <w:rsid w:val="00F8183B"/>
    <w:rsid w:val="00F81B40"/>
    <w:rsid w:val="00F81C32"/>
    <w:rsid w:val="00F81DA1"/>
    <w:rsid w:val="00F81DA3"/>
    <w:rsid w:val="00F81F02"/>
    <w:rsid w:val="00F82315"/>
    <w:rsid w:val="00F8248F"/>
    <w:rsid w:val="00F825B7"/>
    <w:rsid w:val="00F82658"/>
    <w:rsid w:val="00F826D8"/>
    <w:rsid w:val="00F82BA0"/>
    <w:rsid w:val="00F82C66"/>
    <w:rsid w:val="00F82C81"/>
    <w:rsid w:val="00F82D19"/>
    <w:rsid w:val="00F82D48"/>
    <w:rsid w:val="00F82DAF"/>
    <w:rsid w:val="00F82F38"/>
    <w:rsid w:val="00F83146"/>
    <w:rsid w:val="00F831AB"/>
    <w:rsid w:val="00F831B4"/>
    <w:rsid w:val="00F83329"/>
    <w:rsid w:val="00F83807"/>
    <w:rsid w:val="00F8389E"/>
    <w:rsid w:val="00F83F75"/>
    <w:rsid w:val="00F8419E"/>
    <w:rsid w:val="00F843F5"/>
    <w:rsid w:val="00F8444E"/>
    <w:rsid w:val="00F84D29"/>
    <w:rsid w:val="00F84E59"/>
    <w:rsid w:val="00F851CF"/>
    <w:rsid w:val="00F85235"/>
    <w:rsid w:val="00F85315"/>
    <w:rsid w:val="00F854A9"/>
    <w:rsid w:val="00F8550E"/>
    <w:rsid w:val="00F855CB"/>
    <w:rsid w:val="00F8577D"/>
    <w:rsid w:val="00F85BDC"/>
    <w:rsid w:val="00F85C37"/>
    <w:rsid w:val="00F85C7F"/>
    <w:rsid w:val="00F85E0C"/>
    <w:rsid w:val="00F85E16"/>
    <w:rsid w:val="00F861DF"/>
    <w:rsid w:val="00F864DD"/>
    <w:rsid w:val="00F869AC"/>
    <w:rsid w:val="00F86A76"/>
    <w:rsid w:val="00F86AE6"/>
    <w:rsid w:val="00F86BAA"/>
    <w:rsid w:val="00F86C31"/>
    <w:rsid w:val="00F86FB8"/>
    <w:rsid w:val="00F8704E"/>
    <w:rsid w:val="00F87082"/>
    <w:rsid w:val="00F8728D"/>
    <w:rsid w:val="00F87A21"/>
    <w:rsid w:val="00F87C2F"/>
    <w:rsid w:val="00F901DD"/>
    <w:rsid w:val="00F9043D"/>
    <w:rsid w:val="00F90608"/>
    <w:rsid w:val="00F90901"/>
    <w:rsid w:val="00F90B1F"/>
    <w:rsid w:val="00F90B2D"/>
    <w:rsid w:val="00F90BBB"/>
    <w:rsid w:val="00F90BF3"/>
    <w:rsid w:val="00F910A1"/>
    <w:rsid w:val="00F914F5"/>
    <w:rsid w:val="00F91A41"/>
    <w:rsid w:val="00F91ABC"/>
    <w:rsid w:val="00F91DFD"/>
    <w:rsid w:val="00F91F19"/>
    <w:rsid w:val="00F9220C"/>
    <w:rsid w:val="00F92433"/>
    <w:rsid w:val="00F9278C"/>
    <w:rsid w:val="00F9288E"/>
    <w:rsid w:val="00F929DF"/>
    <w:rsid w:val="00F92AE3"/>
    <w:rsid w:val="00F92BD3"/>
    <w:rsid w:val="00F92F3C"/>
    <w:rsid w:val="00F93381"/>
    <w:rsid w:val="00F9351B"/>
    <w:rsid w:val="00F935DA"/>
    <w:rsid w:val="00F937E0"/>
    <w:rsid w:val="00F93A34"/>
    <w:rsid w:val="00F93A72"/>
    <w:rsid w:val="00F93C3A"/>
    <w:rsid w:val="00F9431C"/>
    <w:rsid w:val="00F9467B"/>
    <w:rsid w:val="00F94687"/>
    <w:rsid w:val="00F946C8"/>
    <w:rsid w:val="00F9475C"/>
    <w:rsid w:val="00F948B1"/>
    <w:rsid w:val="00F94C42"/>
    <w:rsid w:val="00F94E56"/>
    <w:rsid w:val="00F951EE"/>
    <w:rsid w:val="00F9525F"/>
    <w:rsid w:val="00F95261"/>
    <w:rsid w:val="00F95311"/>
    <w:rsid w:val="00F95C81"/>
    <w:rsid w:val="00F95D82"/>
    <w:rsid w:val="00F95E61"/>
    <w:rsid w:val="00F95F3E"/>
    <w:rsid w:val="00F9634D"/>
    <w:rsid w:val="00F964E0"/>
    <w:rsid w:val="00F96896"/>
    <w:rsid w:val="00F96BFF"/>
    <w:rsid w:val="00F96D39"/>
    <w:rsid w:val="00F97334"/>
    <w:rsid w:val="00F97563"/>
    <w:rsid w:val="00F97784"/>
    <w:rsid w:val="00F97793"/>
    <w:rsid w:val="00F97CB6"/>
    <w:rsid w:val="00F97E9D"/>
    <w:rsid w:val="00FA01D6"/>
    <w:rsid w:val="00FA0207"/>
    <w:rsid w:val="00FA05F7"/>
    <w:rsid w:val="00FA086D"/>
    <w:rsid w:val="00FA0874"/>
    <w:rsid w:val="00FA0896"/>
    <w:rsid w:val="00FA0AE9"/>
    <w:rsid w:val="00FA0C2C"/>
    <w:rsid w:val="00FA0EC0"/>
    <w:rsid w:val="00FA0F8C"/>
    <w:rsid w:val="00FA0F94"/>
    <w:rsid w:val="00FA1372"/>
    <w:rsid w:val="00FA14F4"/>
    <w:rsid w:val="00FA1C57"/>
    <w:rsid w:val="00FA1D13"/>
    <w:rsid w:val="00FA1D19"/>
    <w:rsid w:val="00FA2015"/>
    <w:rsid w:val="00FA20EC"/>
    <w:rsid w:val="00FA22BA"/>
    <w:rsid w:val="00FA231A"/>
    <w:rsid w:val="00FA24C9"/>
    <w:rsid w:val="00FA29B2"/>
    <w:rsid w:val="00FA2B29"/>
    <w:rsid w:val="00FA2CA6"/>
    <w:rsid w:val="00FA2E14"/>
    <w:rsid w:val="00FA3593"/>
    <w:rsid w:val="00FA3611"/>
    <w:rsid w:val="00FA3A90"/>
    <w:rsid w:val="00FA4205"/>
    <w:rsid w:val="00FA4224"/>
    <w:rsid w:val="00FA4523"/>
    <w:rsid w:val="00FA454D"/>
    <w:rsid w:val="00FA461E"/>
    <w:rsid w:val="00FA475E"/>
    <w:rsid w:val="00FA4955"/>
    <w:rsid w:val="00FA4D1A"/>
    <w:rsid w:val="00FA50DD"/>
    <w:rsid w:val="00FA516D"/>
    <w:rsid w:val="00FA51AE"/>
    <w:rsid w:val="00FA5250"/>
    <w:rsid w:val="00FA5256"/>
    <w:rsid w:val="00FA54C6"/>
    <w:rsid w:val="00FA55BE"/>
    <w:rsid w:val="00FA566C"/>
    <w:rsid w:val="00FA56A1"/>
    <w:rsid w:val="00FA57FE"/>
    <w:rsid w:val="00FA58A3"/>
    <w:rsid w:val="00FA599D"/>
    <w:rsid w:val="00FA5A2C"/>
    <w:rsid w:val="00FA5BB6"/>
    <w:rsid w:val="00FA5DFE"/>
    <w:rsid w:val="00FA5EB1"/>
    <w:rsid w:val="00FA6201"/>
    <w:rsid w:val="00FA62D5"/>
    <w:rsid w:val="00FA64D5"/>
    <w:rsid w:val="00FA65B8"/>
    <w:rsid w:val="00FA68CC"/>
    <w:rsid w:val="00FA6B1B"/>
    <w:rsid w:val="00FA6CF2"/>
    <w:rsid w:val="00FA6F58"/>
    <w:rsid w:val="00FA6F8F"/>
    <w:rsid w:val="00FA7045"/>
    <w:rsid w:val="00FA7200"/>
    <w:rsid w:val="00FA785D"/>
    <w:rsid w:val="00FA78BE"/>
    <w:rsid w:val="00FA7DD0"/>
    <w:rsid w:val="00FA7DE5"/>
    <w:rsid w:val="00FB035A"/>
    <w:rsid w:val="00FB05A9"/>
    <w:rsid w:val="00FB069F"/>
    <w:rsid w:val="00FB0C7F"/>
    <w:rsid w:val="00FB0F9D"/>
    <w:rsid w:val="00FB0FB6"/>
    <w:rsid w:val="00FB139B"/>
    <w:rsid w:val="00FB1453"/>
    <w:rsid w:val="00FB1590"/>
    <w:rsid w:val="00FB16C8"/>
    <w:rsid w:val="00FB189E"/>
    <w:rsid w:val="00FB1C75"/>
    <w:rsid w:val="00FB2313"/>
    <w:rsid w:val="00FB23BE"/>
    <w:rsid w:val="00FB2C7A"/>
    <w:rsid w:val="00FB2EC8"/>
    <w:rsid w:val="00FB3509"/>
    <w:rsid w:val="00FB3519"/>
    <w:rsid w:val="00FB3823"/>
    <w:rsid w:val="00FB3991"/>
    <w:rsid w:val="00FB3D02"/>
    <w:rsid w:val="00FB3D6A"/>
    <w:rsid w:val="00FB3F5F"/>
    <w:rsid w:val="00FB42B2"/>
    <w:rsid w:val="00FB43BF"/>
    <w:rsid w:val="00FB43D1"/>
    <w:rsid w:val="00FB4564"/>
    <w:rsid w:val="00FB4597"/>
    <w:rsid w:val="00FB47EF"/>
    <w:rsid w:val="00FB485B"/>
    <w:rsid w:val="00FB4A51"/>
    <w:rsid w:val="00FB4DAB"/>
    <w:rsid w:val="00FB4FBC"/>
    <w:rsid w:val="00FB5289"/>
    <w:rsid w:val="00FB52E8"/>
    <w:rsid w:val="00FB5311"/>
    <w:rsid w:val="00FB5A97"/>
    <w:rsid w:val="00FB5C96"/>
    <w:rsid w:val="00FB5CD3"/>
    <w:rsid w:val="00FB6390"/>
    <w:rsid w:val="00FB63CB"/>
    <w:rsid w:val="00FB64C1"/>
    <w:rsid w:val="00FB64F7"/>
    <w:rsid w:val="00FB674C"/>
    <w:rsid w:val="00FB6ACD"/>
    <w:rsid w:val="00FB7013"/>
    <w:rsid w:val="00FB784B"/>
    <w:rsid w:val="00FB7888"/>
    <w:rsid w:val="00FB7960"/>
    <w:rsid w:val="00FB79A1"/>
    <w:rsid w:val="00FB7A6A"/>
    <w:rsid w:val="00FB7AA7"/>
    <w:rsid w:val="00FB7ADB"/>
    <w:rsid w:val="00FB7B67"/>
    <w:rsid w:val="00FB7D3D"/>
    <w:rsid w:val="00FC0059"/>
    <w:rsid w:val="00FC0162"/>
    <w:rsid w:val="00FC0254"/>
    <w:rsid w:val="00FC0418"/>
    <w:rsid w:val="00FC06E5"/>
    <w:rsid w:val="00FC080D"/>
    <w:rsid w:val="00FC0881"/>
    <w:rsid w:val="00FC0944"/>
    <w:rsid w:val="00FC0C22"/>
    <w:rsid w:val="00FC0CB9"/>
    <w:rsid w:val="00FC0CCB"/>
    <w:rsid w:val="00FC0EFB"/>
    <w:rsid w:val="00FC1044"/>
    <w:rsid w:val="00FC10BF"/>
    <w:rsid w:val="00FC10FD"/>
    <w:rsid w:val="00FC1358"/>
    <w:rsid w:val="00FC154F"/>
    <w:rsid w:val="00FC15C0"/>
    <w:rsid w:val="00FC1A10"/>
    <w:rsid w:val="00FC1B42"/>
    <w:rsid w:val="00FC1C0D"/>
    <w:rsid w:val="00FC21F3"/>
    <w:rsid w:val="00FC22FA"/>
    <w:rsid w:val="00FC243E"/>
    <w:rsid w:val="00FC26E0"/>
    <w:rsid w:val="00FC2717"/>
    <w:rsid w:val="00FC284B"/>
    <w:rsid w:val="00FC29A6"/>
    <w:rsid w:val="00FC2A7D"/>
    <w:rsid w:val="00FC2BD3"/>
    <w:rsid w:val="00FC2C7C"/>
    <w:rsid w:val="00FC2EB4"/>
    <w:rsid w:val="00FC32FB"/>
    <w:rsid w:val="00FC333F"/>
    <w:rsid w:val="00FC38AF"/>
    <w:rsid w:val="00FC3B7F"/>
    <w:rsid w:val="00FC3D09"/>
    <w:rsid w:val="00FC3D5E"/>
    <w:rsid w:val="00FC3DC2"/>
    <w:rsid w:val="00FC3F61"/>
    <w:rsid w:val="00FC416B"/>
    <w:rsid w:val="00FC4194"/>
    <w:rsid w:val="00FC45EC"/>
    <w:rsid w:val="00FC478B"/>
    <w:rsid w:val="00FC4B71"/>
    <w:rsid w:val="00FC4BAB"/>
    <w:rsid w:val="00FC4BE6"/>
    <w:rsid w:val="00FC4DCB"/>
    <w:rsid w:val="00FC501D"/>
    <w:rsid w:val="00FC51F0"/>
    <w:rsid w:val="00FC52C4"/>
    <w:rsid w:val="00FC52EA"/>
    <w:rsid w:val="00FC53F3"/>
    <w:rsid w:val="00FC549A"/>
    <w:rsid w:val="00FC551E"/>
    <w:rsid w:val="00FC58D3"/>
    <w:rsid w:val="00FC59B4"/>
    <w:rsid w:val="00FC5A67"/>
    <w:rsid w:val="00FC5A8E"/>
    <w:rsid w:val="00FC5B7F"/>
    <w:rsid w:val="00FC5BA5"/>
    <w:rsid w:val="00FC5D0C"/>
    <w:rsid w:val="00FC5DD4"/>
    <w:rsid w:val="00FC5F0A"/>
    <w:rsid w:val="00FC5F10"/>
    <w:rsid w:val="00FC611C"/>
    <w:rsid w:val="00FC650D"/>
    <w:rsid w:val="00FC652E"/>
    <w:rsid w:val="00FC65EB"/>
    <w:rsid w:val="00FC65FA"/>
    <w:rsid w:val="00FC67CF"/>
    <w:rsid w:val="00FC6912"/>
    <w:rsid w:val="00FC6B8D"/>
    <w:rsid w:val="00FC6E8A"/>
    <w:rsid w:val="00FC705E"/>
    <w:rsid w:val="00FC79CD"/>
    <w:rsid w:val="00FC7AF9"/>
    <w:rsid w:val="00FC7CAE"/>
    <w:rsid w:val="00FC7D25"/>
    <w:rsid w:val="00FD05AF"/>
    <w:rsid w:val="00FD05C2"/>
    <w:rsid w:val="00FD074C"/>
    <w:rsid w:val="00FD0AB4"/>
    <w:rsid w:val="00FD0E2B"/>
    <w:rsid w:val="00FD0E65"/>
    <w:rsid w:val="00FD0F2C"/>
    <w:rsid w:val="00FD0F47"/>
    <w:rsid w:val="00FD1245"/>
    <w:rsid w:val="00FD14B0"/>
    <w:rsid w:val="00FD19EC"/>
    <w:rsid w:val="00FD1AF5"/>
    <w:rsid w:val="00FD1BFF"/>
    <w:rsid w:val="00FD1E9B"/>
    <w:rsid w:val="00FD2065"/>
    <w:rsid w:val="00FD20F8"/>
    <w:rsid w:val="00FD2110"/>
    <w:rsid w:val="00FD217F"/>
    <w:rsid w:val="00FD27B0"/>
    <w:rsid w:val="00FD2DC6"/>
    <w:rsid w:val="00FD3003"/>
    <w:rsid w:val="00FD3257"/>
    <w:rsid w:val="00FD36D7"/>
    <w:rsid w:val="00FD37C2"/>
    <w:rsid w:val="00FD387D"/>
    <w:rsid w:val="00FD3B83"/>
    <w:rsid w:val="00FD3D35"/>
    <w:rsid w:val="00FD3EF7"/>
    <w:rsid w:val="00FD4396"/>
    <w:rsid w:val="00FD4482"/>
    <w:rsid w:val="00FD4915"/>
    <w:rsid w:val="00FD4B0F"/>
    <w:rsid w:val="00FD4B8B"/>
    <w:rsid w:val="00FD4CFD"/>
    <w:rsid w:val="00FD519F"/>
    <w:rsid w:val="00FD520C"/>
    <w:rsid w:val="00FD52E4"/>
    <w:rsid w:val="00FD53A2"/>
    <w:rsid w:val="00FD549C"/>
    <w:rsid w:val="00FD54CB"/>
    <w:rsid w:val="00FD56A3"/>
    <w:rsid w:val="00FD583E"/>
    <w:rsid w:val="00FD599E"/>
    <w:rsid w:val="00FD5AD2"/>
    <w:rsid w:val="00FD5B31"/>
    <w:rsid w:val="00FD5B91"/>
    <w:rsid w:val="00FD5BB9"/>
    <w:rsid w:val="00FD5FCC"/>
    <w:rsid w:val="00FD6027"/>
    <w:rsid w:val="00FD602B"/>
    <w:rsid w:val="00FD605A"/>
    <w:rsid w:val="00FD65B5"/>
    <w:rsid w:val="00FD665A"/>
    <w:rsid w:val="00FD67B1"/>
    <w:rsid w:val="00FD6C68"/>
    <w:rsid w:val="00FD6E6B"/>
    <w:rsid w:val="00FD6FD5"/>
    <w:rsid w:val="00FD7162"/>
    <w:rsid w:val="00FD738F"/>
    <w:rsid w:val="00FD73BA"/>
    <w:rsid w:val="00FD769A"/>
    <w:rsid w:val="00FD77C8"/>
    <w:rsid w:val="00FD7AF8"/>
    <w:rsid w:val="00FD7BC2"/>
    <w:rsid w:val="00FD7BF5"/>
    <w:rsid w:val="00FD7C83"/>
    <w:rsid w:val="00FD7CF0"/>
    <w:rsid w:val="00FD7D51"/>
    <w:rsid w:val="00FD7E28"/>
    <w:rsid w:val="00FD7E41"/>
    <w:rsid w:val="00FE0155"/>
    <w:rsid w:val="00FE015E"/>
    <w:rsid w:val="00FE01AB"/>
    <w:rsid w:val="00FE031F"/>
    <w:rsid w:val="00FE0406"/>
    <w:rsid w:val="00FE0574"/>
    <w:rsid w:val="00FE0682"/>
    <w:rsid w:val="00FE06B7"/>
    <w:rsid w:val="00FE0738"/>
    <w:rsid w:val="00FE07A7"/>
    <w:rsid w:val="00FE0881"/>
    <w:rsid w:val="00FE08CA"/>
    <w:rsid w:val="00FE08F0"/>
    <w:rsid w:val="00FE0AEE"/>
    <w:rsid w:val="00FE0E45"/>
    <w:rsid w:val="00FE10AE"/>
    <w:rsid w:val="00FE13CB"/>
    <w:rsid w:val="00FE1953"/>
    <w:rsid w:val="00FE1B25"/>
    <w:rsid w:val="00FE1E65"/>
    <w:rsid w:val="00FE1FA5"/>
    <w:rsid w:val="00FE2139"/>
    <w:rsid w:val="00FE21FA"/>
    <w:rsid w:val="00FE2235"/>
    <w:rsid w:val="00FE22E6"/>
    <w:rsid w:val="00FE25C3"/>
    <w:rsid w:val="00FE25CD"/>
    <w:rsid w:val="00FE29DC"/>
    <w:rsid w:val="00FE2BFF"/>
    <w:rsid w:val="00FE2C8A"/>
    <w:rsid w:val="00FE2D81"/>
    <w:rsid w:val="00FE2F88"/>
    <w:rsid w:val="00FE3391"/>
    <w:rsid w:val="00FE3775"/>
    <w:rsid w:val="00FE37D9"/>
    <w:rsid w:val="00FE388A"/>
    <w:rsid w:val="00FE3992"/>
    <w:rsid w:val="00FE39E1"/>
    <w:rsid w:val="00FE3F8D"/>
    <w:rsid w:val="00FE4158"/>
    <w:rsid w:val="00FE4208"/>
    <w:rsid w:val="00FE4421"/>
    <w:rsid w:val="00FE45D8"/>
    <w:rsid w:val="00FE4725"/>
    <w:rsid w:val="00FE4B87"/>
    <w:rsid w:val="00FE4DC3"/>
    <w:rsid w:val="00FE5534"/>
    <w:rsid w:val="00FE57C2"/>
    <w:rsid w:val="00FE5928"/>
    <w:rsid w:val="00FE5C47"/>
    <w:rsid w:val="00FE5CF3"/>
    <w:rsid w:val="00FE6120"/>
    <w:rsid w:val="00FE6281"/>
    <w:rsid w:val="00FE6397"/>
    <w:rsid w:val="00FE64F5"/>
    <w:rsid w:val="00FE659D"/>
    <w:rsid w:val="00FE68C4"/>
    <w:rsid w:val="00FE6B51"/>
    <w:rsid w:val="00FE6B7F"/>
    <w:rsid w:val="00FE6C84"/>
    <w:rsid w:val="00FE6D81"/>
    <w:rsid w:val="00FE6DFA"/>
    <w:rsid w:val="00FE6E47"/>
    <w:rsid w:val="00FE6E64"/>
    <w:rsid w:val="00FE7600"/>
    <w:rsid w:val="00FE7610"/>
    <w:rsid w:val="00FF0073"/>
    <w:rsid w:val="00FF03FB"/>
    <w:rsid w:val="00FF059F"/>
    <w:rsid w:val="00FF085D"/>
    <w:rsid w:val="00FF0B50"/>
    <w:rsid w:val="00FF0CE1"/>
    <w:rsid w:val="00FF0FC4"/>
    <w:rsid w:val="00FF1228"/>
    <w:rsid w:val="00FF17C7"/>
    <w:rsid w:val="00FF1DD1"/>
    <w:rsid w:val="00FF215D"/>
    <w:rsid w:val="00FF2244"/>
    <w:rsid w:val="00FF23FB"/>
    <w:rsid w:val="00FF28F8"/>
    <w:rsid w:val="00FF2DB6"/>
    <w:rsid w:val="00FF31EA"/>
    <w:rsid w:val="00FF323D"/>
    <w:rsid w:val="00FF36F3"/>
    <w:rsid w:val="00FF398C"/>
    <w:rsid w:val="00FF3ABC"/>
    <w:rsid w:val="00FF3BC7"/>
    <w:rsid w:val="00FF40F1"/>
    <w:rsid w:val="00FF4220"/>
    <w:rsid w:val="00FF42C7"/>
    <w:rsid w:val="00FF42CB"/>
    <w:rsid w:val="00FF4340"/>
    <w:rsid w:val="00FF451F"/>
    <w:rsid w:val="00FF4602"/>
    <w:rsid w:val="00FF46B4"/>
    <w:rsid w:val="00FF4833"/>
    <w:rsid w:val="00FF489E"/>
    <w:rsid w:val="00FF4A52"/>
    <w:rsid w:val="00FF4CFE"/>
    <w:rsid w:val="00FF4D28"/>
    <w:rsid w:val="00FF4EA1"/>
    <w:rsid w:val="00FF4F66"/>
    <w:rsid w:val="00FF4F89"/>
    <w:rsid w:val="00FF4FCB"/>
    <w:rsid w:val="00FF5271"/>
    <w:rsid w:val="00FF5A63"/>
    <w:rsid w:val="00FF5A73"/>
    <w:rsid w:val="00FF5AEB"/>
    <w:rsid w:val="00FF5BE2"/>
    <w:rsid w:val="00FF5C89"/>
    <w:rsid w:val="00FF6542"/>
    <w:rsid w:val="00FF666C"/>
    <w:rsid w:val="00FF679B"/>
    <w:rsid w:val="00FF683C"/>
    <w:rsid w:val="00FF6948"/>
    <w:rsid w:val="00FF6E34"/>
    <w:rsid w:val="00FF71F3"/>
    <w:rsid w:val="00FF74F8"/>
    <w:rsid w:val="00FF7723"/>
    <w:rsid w:val="00FF7947"/>
    <w:rsid w:val="00FF7AEB"/>
    <w:rsid w:val="00FF7C45"/>
    <w:rsid w:val="00FF7DA7"/>
    <w:rsid w:val="00FF7DDC"/>
    <w:rsid w:val="00FF7ED6"/>
    <w:rsid w:val="00FF7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3A0F83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80C9A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  <w:rPr>
      <w:rFonts w:ascii="CG Times (W1)" w:hAnsi="CG Times (W1)"/>
    </w:r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3B7C"/>
    <w:pPr>
      <w:spacing w:line="240" w:lineRule="auto"/>
    </w:pPr>
    <w:rPr>
      <w:lang w:eastAsia="x-none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7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 w:eastAsia="x-none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,b + Angsana New,Bold,Left:  0....,Left:  1 cm,Rig...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Normal"/>
    <w:link w:val="Bo-H2MainChar"/>
    <w:qFormat/>
    <w:rsid w:val="00637CD6"/>
    <w:pPr>
      <w:numPr>
        <w:numId w:val="6"/>
      </w:numPr>
      <w:spacing w:line="240" w:lineRule="auto"/>
      <w:ind w:right="-25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ngsana New" w:hAnsi="Angsana New"/>
      <w:b/>
      <w:bCs/>
      <w:i/>
      <w:iCs/>
      <w:sz w:val="30"/>
      <w:szCs w:val="30"/>
      <w:lang w:val="en-GB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E25C00"/>
    <w:rPr>
      <w:rFonts w:ascii="Times New Roman" w:hAnsi="Times New Roman"/>
      <w:sz w:val="18"/>
      <w:szCs w:val="18"/>
      <w:lang w:val="en-GB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A2ndlevelbullet">
    <w:name w:val="AA 2nd level bullet"/>
    <w:basedOn w:val="Normal"/>
    <w:rsid w:val="00AE2FD7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paragraph" w:styleId="Revision">
    <w:name w:val="Revision"/>
    <w:hidden/>
    <w:uiPriority w:val="99"/>
    <w:semiHidden/>
    <w:rsid w:val="00AE2FD7"/>
    <w:rPr>
      <w:rFonts w:ascii="Times New Roman" w:hAnsi="Times New Roman"/>
      <w:sz w:val="22"/>
      <w:szCs w:val="28"/>
      <w:lang w:val="en-GB"/>
    </w:rPr>
  </w:style>
  <w:style w:type="character" w:styleId="CommentReference">
    <w:name w:val="annotation reference"/>
    <w:uiPriority w:val="99"/>
    <w:rsid w:val="00AE2F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E2FD7"/>
    <w:rPr>
      <w:sz w:val="20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rsid w:val="00AE2FD7"/>
    <w:rPr>
      <w:rFonts w:ascii="Times New Roman" w:hAnsi="Times New Roman"/>
      <w:szCs w:val="25"/>
      <w:lang w:val="en-GB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E2FD7"/>
    <w:rPr>
      <w:b/>
      <w:bCs/>
    </w:rPr>
  </w:style>
  <w:style w:type="character" w:customStyle="1" w:styleId="CommentSubjectChar">
    <w:name w:val="Comment Subject Char"/>
    <w:link w:val="CommentSubject"/>
    <w:rsid w:val="00AE2FD7"/>
    <w:rPr>
      <w:rFonts w:ascii="Times New Roman" w:hAnsi="Times New Roman"/>
      <w:b/>
      <w:bCs/>
      <w:szCs w:val="25"/>
      <w:lang w:val="en-GB" w:eastAsia="x-none"/>
    </w:rPr>
  </w:style>
  <w:style w:type="paragraph" w:customStyle="1" w:styleId="AA1stlevelbullet">
    <w:name w:val="AA 1st level bullet"/>
    <w:basedOn w:val="Normal"/>
    <w:uiPriority w:val="99"/>
    <w:rsid w:val="0097424F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045752"/>
    <w:pPr>
      <w:numPr>
        <w:numId w:val="10"/>
      </w:numPr>
      <w:contextualSpacing/>
    </w:pPr>
    <w:rPr>
      <w:szCs w:val="28"/>
    </w:rPr>
  </w:style>
  <w:style w:type="character" w:customStyle="1" w:styleId="Heading1Char1">
    <w:name w:val="Heading 1 Char1"/>
    <w:link w:val="Heading1"/>
    <w:uiPriority w:val="99"/>
    <w:rsid w:val="009C15CF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2Char1">
    <w:name w:val="Heading 2 Char1"/>
    <w:rsid w:val="009C15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aliases w:val="h3 sub heading Char"/>
    <w:link w:val="Heading3"/>
    <w:rsid w:val="009C15CF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4Char1">
    <w:name w:val="Heading 4 Char1"/>
    <w:aliases w:val="h4 sub sub heading Char"/>
    <w:link w:val="Heading4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erChar1">
    <w:name w:val="Header Char1"/>
    <w:link w:val="Header"/>
    <w:uiPriority w:val="99"/>
    <w:rsid w:val="009C15CF"/>
    <w:rPr>
      <w:rFonts w:ascii="Times New Roman" w:hAnsi="Times New Roman"/>
      <w:i/>
      <w:iCs/>
      <w:sz w:val="18"/>
      <w:szCs w:val="18"/>
      <w:lang w:val="en-GB"/>
    </w:rPr>
  </w:style>
  <w:style w:type="character" w:customStyle="1" w:styleId="AAAddress">
    <w:name w:val="AA Address"/>
    <w:rsid w:val="009C15C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C15C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9C15CF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9C15CF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9C15C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9C15CF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9C15CF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9C15CF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9C15CF"/>
    <w:rPr>
      <w:rFonts w:ascii="Arial" w:eastAsia="Calibri" w:hAnsi="Arial" w:cs="Cordia New"/>
      <w:sz w:val="18"/>
      <w:szCs w:val="18"/>
    </w:rPr>
  </w:style>
  <w:style w:type="character" w:customStyle="1" w:styleId="BodyTextIndentChar1">
    <w:name w:val="Body Text Indent Char1"/>
    <w:aliases w:val="i Char1"/>
    <w:rsid w:val="009C15CF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9C15CF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9C15CF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9C15CF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9C15CF"/>
    <w:rPr>
      <w:rFonts w:cs="Times New Roman"/>
      <w:b/>
      <w:bCs/>
    </w:rPr>
  </w:style>
  <w:style w:type="paragraph" w:customStyle="1" w:styleId="AAFrameLogo">
    <w:name w:val="AA Frame Logo"/>
    <w:basedOn w:val="Normal"/>
    <w:rsid w:val="009C15CF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9C15CF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9C15CF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9C15C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9C15CF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9C15CF"/>
    <w:pPr>
      <w:framePr w:h="443" w:wrap="around" w:y="8223"/>
    </w:pPr>
  </w:style>
  <w:style w:type="paragraph" w:customStyle="1" w:styleId="ParagraphNumbering">
    <w:name w:val="Paragraph Numbering"/>
    <w:basedOn w:val="Header"/>
    <w:rsid w:val="009C15CF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9C15CF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9C15CF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9C15C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9C15CF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9C15CF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character" w:customStyle="1" w:styleId="BodyText2Char1">
    <w:name w:val="Body Text 2 Char1"/>
    <w:link w:val="BodyText2"/>
    <w:rsid w:val="009C15CF"/>
    <w:rPr>
      <w:rFonts w:ascii="Times New Roman" w:hAnsi="Times New Roman"/>
      <w:sz w:val="28"/>
      <w:szCs w:val="28"/>
      <w:lang w:val="th-TH"/>
    </w:rPr>
  </w:style>
  <w:style w:type="paragraph" w:customStyle="1" w:styleId="a1">
    <w:name w:val="??"/>
    <w:basedOn w:val="Normal"/>
    <w:rsid w:val="009C15CF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9C15CF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9C15CF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9C15CF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9C15CF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9C15CF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9C15C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9C15CF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9C15CF"/>
    <w:rPr>
      <w:rFonts w:ascii="Times New Roman" w:hAnsi="Times New Roman"/>
      <w:sz w:val="22"/>
      <w:szCs w:val="22"/>
    </w:rPr>
  </w:style>
  <w:style w:type="paragraph" w:customStyle="1" w:styleId="ASSETS">
    <w:name w:val="ASSETS"/>
    <w:basedOn w:val="Normal"/>
    <w:rsid w:val="009C15CF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BodyTextIndent2Char1">
    <w:name w:val="Body Text Indent 2 Char1"/>
    <w:link w:val="BodyTextIndent2"/>
    <w:rsid w:val="009C15CF"/>
    <w:rPr>
      <w:rFonts w:ascii="Times New Roman" w:hAnsi="Times New Roman"/>
      <w:sz w:val="28"/>
      <w:szCs w:val="28"/>
      <w:lang w:val="th-TH"/>
    </w:rPr>
  </w:style>
  <w:style w:type="character" w:customStyle="1" w:styleId="BalloonTextChar">
    <w:name w:val="Balloon Text Char"/>
    <w:link w:val="BalloonText"/>
    <w:semiHidden/>
    <w:rsid w:val="009C15CF"/>
    <w:rPr>
      <w:rFonts w:ascii="Tahoma" w:hAnsi="Tahoma" w:cs="Tahoma"/>
      <w:sz w:val="16"/>
      <w:szCs w:val="16"/>
      <w:lang w:val="en-GB"/>
    </w:rPr>
  </w:style>
  <w:style w:type="character" w:customStyle="1" w:styleId="SignatureChar1">
    <w:name w:val="Signature Char1"/>
    <w:link w:val="Signature"/>
    <w:rsid w:val="009C15CF"/>
    <w:rPr>
      <w:rFonts w:ascii="Times New Roman" w:hAnsi="Times New Roman"/>
      <w:sz w:val="22"/>
      <w:szCs w:val="22"/>
      <w:lang w:val="en-GB"/>
    </w:rPr>
  </w:style>
  <w:style w:type="paragraph" w:customStyle="1" w:styleId="acctmainheading">
    <w:name w:val="acct main heading"/>
    <w:aliases w:val="am"/>
    <w:basedOn w:val="Normal"/>
    <w:rsid w:val="009C15CF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9C15CF"/>
    <w:rPr>
      <w:rFonts w:ascii="Times New Roman" w:hAnsi="Times New Roman"/>
      <w:sz w:val="18"/>
      <w:szCs w:val="18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C15CF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9C15CF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9C15CF"/>
    <w:pPr>
      <w:spacing w:after="0"/>
    </w:pPr>
  </w:style>
  <w:style w:type="paragraph" w:customStyle="1" w:styleId="acctindent">
    <w:name w:val="acct indent"/>
    <w:aliases w:val="ai"/>
    <w:basedOn w:val="BodyText"/>
    <w:rsid w:val="009C15CF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9C15CF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9C15CF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9C15CF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C15CF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9C15C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C15CF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9C15CF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C15C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C15C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C15CF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C15C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C15CF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9C15CF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9C15CF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9C15CF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9C15CF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9C15CF"/>
    <w:pPr>
      <w:spacing w:after="0"/>
    </w:pPr>
  </w:style>
  <w:style w:type="paragraph" w:customStyle="1" w:styleId="List1a">
    <w:name w:val="List 1a"/>
    <w:aliases w:val="1a"/>
    <w:basedOn w:val="Normal"/>
    <w:rsid w:val="009C15CF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9C15CF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9C15CF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9C15CF"/>
  </w:style>
  <w:style w:type="paragraph" w:customStyle="1" w:styleId="zreportaddinfo">
    <w:name w:val="zreport addinfo"/>
    <w:basedOn w:val="Normal"/>
    <w:rsid w:val="009C15CF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9C15CF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9C15CF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9C15C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C15CF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9C15CF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9C15C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C15CF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9C15CF"/>
    <w:rPr>
      <w:b/>
      <w:bCs/>
    </w:rPr>
  </w:style>
  <w:style w:type="paragraph" w:customStyle="1" w:styleId="nineptbodytext">
    <w:name w:val="nine pt body text"/>
    <w:aliases w:val="9bt"/>
    <w:basedOn w:val="nineptnormal"/>
    <w:rsid w:val="009C15CF"/>
    <w:pPr>
      <w:spacing w:after="220"/>
    </w:pPr>
  </w:style>
  <w:style w:type="paragraph" w:customStyle="1" w:styleId="nineptnormal">
    <w:name w:val="nine pt normal"/>
    <w:aliases w:val="9n"/>
    <w:basedOn w:val="Normal"/>
    <w:rsid w:val="009C15CF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9C15CF"/>
    <w:pPr>
      <w:jc w:val="center"/>
    </w:pPr>
  </w:style>
  <w:style w:type="paragraph" w:customStyle="1" w:styleId="heading">
    <w:name w:val="heading"/>
    <w:aliases w:val="h"/>
    <w:basedOn w:val="BodyText"/>
    <w:rsid w:val="009C15CF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9C15C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C15CF"/>
  </w:style>
  <w:style w:type="paragraph" w:customStyle="1" w:styleId="nineptheadingcentredbold">
    <w:name w:val="nine pt heading centred bold"/>
    <w:aliases w:val="9hcb"/>
    <w:basedOn w:val="Normal"/>
    <w:rsid w:val="009C15CF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C15C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C15C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C15CF"/>
    <w:rPr>
      <w:b/>
    </w:rPr>
  </w:style>
  <w:style w:type="paragraph" w:customStyle="1" w:styleId="nineptcolumntab1">
    <w:name w:val="nine pt column tab1"/>
    <w:aliases w:val="a91"/>
    <w:basedOn w:val="nineptnormal"/>
    <w:rsid w:val="009C15C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C15C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C15CF"/>
    <w:pPr>
      <w:jc w:val="center"/>
    </w:pPr>
  </w:style>
  <w:style w:type="paragraph" w:customStyle="1" w:styleId="Normalheading">
    <w:name w:val="Normal heading"/>
    <w:aliases w:val="nh"/>
    <w:basedOn w:val="Normal"/>
    <w:rsid w:val="009C15CF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9C15CF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9C15CF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9C15CF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9C15CF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9C15CF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9C15CF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C15C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C15CF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C15CF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9C15CF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9C15CF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9C15CF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9C15CF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9C15CF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9C15CF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C15CF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9C15CF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9C15C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C15CF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9C15CF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9C15C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C15C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C15C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C15CF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9C15CF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9C15C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C15C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C15CF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9C15CF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9C15CF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9C15CF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9C15CF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9C15CF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9C15CF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9C15C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C15CF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9C15CF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9C15C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C15C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C15C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C15CF"/>
    <w:pPr>
      <w:spacing w:after="0"/>
    </w:pPr>
  </w:style>
  <w:style w:type="paragraph" w:customStyle="1" w:styleId="smallreturn">
    <w:name w:val="small return"/>
    <w:aliases w:val="sr"/>
    <w:basedOn w:val="Normal"/>
    <w:rsid w:val="009C15CF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C15CF"/>
    <w:pPr>
      <w:spacing w:after="0"/>
    </w:pPr>
  </w:style>
  <w:style w:type="paragraph" w:customStyle="1" w:styleId="headingbolditalic">
    <w:name w:val="heading bold italic"/>
    <w:aliases w:val="hbi"/>
    <w:basedOn w:val="heading"/>
    <w:rsid w:val="009C15C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C15CF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9C15CF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9C15CF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9C15C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C15CF"/>
    <w:pPr>
      <w:spacing w:after="0"/>
    </w:pPr>
  </w:style>
  <w:style w:type="paragraph" w:customStyle="1" w:styleId="blockbullet">
    <w:name w:val="block bullet"/>
    <w:aliases w:val="bb"/>
    <w:basedOn w:val="block"/>
    <w:rsid w:val="009C15CF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9C15CF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9C15C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C15CF"/>
    <w:pPr>
      <w:spacing w:after="0"/>
    </w:pPr>
  </w:style>
  <w:style w:type="paragraph" w:customStyle="1" w:styleId="eightptnormal">
    <w:name w:val="eight pt normal"/>
    <w:aliases w:val="8n"/>
    <w:basedOn w:val="Normal"/>
    <w:rsid w:val="009C15CF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9C15C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C15C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C15C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C15CF"/>
    <w:rPr>
      <w:b/>
      <w:bCs/>
    </w:rPr>
  </w:style>
  <w:style w:type="paragraph" w:customStyle="1" w:styleId="eightptbodytext">
    <w:name w:val="eight pt body text"/>
    <w:aliases w:val="8bt"/>
    <w:basedOn w:val="eightptnormal"/>
    <w:rsid w:val="009C15C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C15C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C15C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C15C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C15CF"/>
    <w:pPr>
      <w:spacing w:after="0"/>
    </w:pPr>
  </w:style>
  <w:style w:type="paragraph" w:customStyle="1" w:styleId="eightptblock">
    <w:name w:val="eight pt block"/>
    <w:aliases w:val="8b"/>
    <w:basedOn w:val="Normal"/>
    <w:rsid w:val="009C15CF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C15C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C15C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C15C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C15CF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9C15CF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9C15CF"/>
    <w:pPr>
      <w:spacing w:after="0"/>
    </w:pPr>
  </w:style>
  <w:style w:type="paragraph" w:customStyle="1" w:styleId="blockindent">
    <w:name w:val="block indent"/>
    <w:aliases w:val="bi"/>
    <w:basedOn w:val="block"/>
    <w:rsid w:val="009C15CF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9C15CF"/>
    <w:pPr>
      <w:jc w:val="center"/>
    </w:pPr>
  </w:style>
  <w:style w:type="paragraph" w:customStyle="1" w:styleId="nineptcol">
    <w:name w:val="nine pt %col"/>
    <w:aliases w:val="9%"/>
    <w:basedOn w:val="nineptnormal"/>
    <w:rsid w:val="009C15C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C15C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C15C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C15CF"/>
    <w:pPr>
      <w:spacing w:after="0"/>
    </w:pPr>
  </w:style>
  <w:style w:type="paragraph" w:customStyle="1" w:styleId="nineptblocklist">
    <w:name w:val="nine pt block list"/>
    <w:aliases w:val="9bl"/>
    <w:basedOn w:val="nineptblock"/>
    <w:rsid w:val="009C15C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C15C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C15CF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C15C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C15CF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C15C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C15C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C15C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C15C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C15C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C15C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C15C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C15CF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C15C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C15CF"/>
    <w:pPr>
      <w:spacing w:after="80"/>
    </w:pPr>
  </w:style>
  <w:style w:type="paragraph" w:customStyle="1" w:styleId="nineptratecol">
    <w:name w:val="nine pt rate col"/>
    <w:aliases w:val="a9r"/>
    <w:basedOn w:val="nineptnormal"/>
    <w:rsid w:val="009C15C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C15C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C15C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C15CF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C15C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C15C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C15CF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9C15C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C15C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C15C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C15C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C15C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C15C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C15CF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9C15C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C15C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C15C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C15C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C15C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C15C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C15C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C15CF"/>
    <w:pPr>
      <w:spacing w:after="80"/>
    </w:pPr>
  </w:style>
  <w:style w:type="paragraph" w:customStyle="1" w:styleId="blockbullet2">
    <w:name w:val="block bullet 2"/>
    <w:aliases w:val="bb2"/>
    <w:basedOn w:val="BodyText"/>
    <w:rsid w:val="009C15CF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C15C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C15CF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C15CF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9C15CF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9C15CF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9C15CF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C15CF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9C15CF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9C15CF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9C15CF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9C15CF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9C15C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C15CF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9C15CF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character" w:customStyle="1" w:styleId="shorttext1">
    <w:name w:val="short_text1"/>
    <w:rsid w:val="009C15CF"/>
    <w:rPr>
      <w:sz w:val="29"/>
      <w:szCs w:val="29"/>
    </w:rPr>
  </w:style>
  <w:style w:type="character" w:customStyle="1" w:styleId="shorttext">
    <w:name w:val="short_text"/>
    <w:rsid w:val="009C15CF"/>
  </w:style>
  <w:style w:type="paragraph" w:styleId="PlainText">
    <w:name w:val="Plain Text"/>
    <w:basedOn w:val="Normal"/>
    <w:link w:val="PlainTextChar"/>
    <w:rsid w:val="009C15CF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9C15CF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9C15CF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9C15CF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9C15CF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9C15CF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9C15CF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9C15CF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9C15CF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9C15CF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9C15CF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9C15CF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9C15CF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9C15CF"/>
    <w:rPr>
      <w:rFonts w:ascii="Arial" w:hAnsi="Arial" w:cs="Times New Roman"/>
      <w:sz w:val="18"/>
      <w:szCs w:val="18"/>
    </w:rPr>
  </w:style>
  <w:style w:type="character" w:customStyle="1" w:styleId="hps">
    <w:name w:val="hps"/>
    <w:rsid w:val="009C15CF"/>
    <w:rPr>
      <w:rFonts w:cs="Times New Roman"/>
    </w:rPr>
  </w:style>
  <w:style w:type="character" w:customStyle="1" w:styleId="gt-icon-text1">
    <w:name w:val="gt-icon-text1"/>
    <w:rsid w:val="009C15CF"/>
    <w:rPr>
      <w:rFonts w:cs="Times New Roman"/>
    </w:rPr>
  </w:style>
  <w:style w:type="character" w:customStyle="1" w:styleId="longtext">
    <w:name w:val="long_text"/>
    <w:rsid w:val="009C15CF"/>
    <w:rPr>
      <w:rFonts w:cs="Times New Roman"/>
    </w:rPr>
  </w:style>
  <w:style w:type="character" w:customStyle="1" w:styleId="CharChar22">
    <w:name w:val="Char Char22"/>
    <w:rsid w:val="009C15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C15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C15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9C15CF"/>
  </w:style>
  <w:style w:type="character" w:styleId="Emphasis">
    <w:name w:val="Emphasis"/>
    <w:uiPriority w:val="20"/>
    <w:qFormat/>
    <w:rsid w:val="009C15CF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9C15CF"/>
  </w:style>
  <w:style w:type="character" w:styleId="Hyperlink">
    <w:name w:val="Hyperlink"/>
    <w:uiPriority w:val="99"/>
    <w:unhideWhenUsed/>
    <w:rsid w:val="009C15CF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9C15CF"/>
    <w:rPr>
      <w:color w:val="4D90F0"/>
    </w:rPr>
  </w:style>
  <w:style w:type="paragraph" w:styleId="NormalWeb">
    <w:name w:val="Normal (Web)"/>
    <w:basedOn w:val="Normal"/>
    <w:uiPriority w:val="99"/>
    <w:unhideWhenUsed/>
    <w:rsid w:val="009C15CF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9C15C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9C15CF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9C15CF"/>
    <w:rPr>
      <w:rFonts w:ascii="Calibri" w:eastAsia="Calibri" w:hAnsi="Calibri" w:cs="Cordia New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uiPriority w:val="99"/>
    <w:unhideWhenUsed/>
    <w:rsid w:val="00254A2A"/>
    <w:rPr>
      <w:vertAlign w:val="superscript"/>
    </w:rPr>
  </w:style>
  <w:style w:type="paragraph" w:styleId="EndnoteText">
    <w:name w:val="endnote text"/>
    <w:basedOn w:val="Normal"/>
    <w:link w:val="EndnoteTextChar"/>
    <w:rsid w:val="00254A2A"/>
    <w:rPr>
      <w:sz w:val="20"/>
      <w:szCs w:val="25"/>
    </w:rPr>
  </w:style>
  <w:style w:type="character" w:customStyle="1" w:styleId="EndnoteTextChar">
    <w:name w:val="Endnote Text Char"/>
    <w:link w:val="EndnoteText"/>
    <w:rsid w:val="00254A2A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254A2A"/>
    <w:rPr>
      <w:vertAlign w:val="superscript"/>
    </w:rPr>
  </w:style>
  <w:style w:type="paragraph" w:customStyle="1" w:styleId="Ang15">
    <w:name w:val="Ang 15"/>
    <w:basedOn w:val="BodyText"/>
    <w:link w:val="Ang15Char"/>
    <w:qFormat/>
    <w:rsid w:val="00256B2C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256B2C"/>
    <w:rPr>
      <w:rFonts w:ascii="Angsana New" w:hAnsi="Angsana New"/>
      <w:sz w:val="30"/>
      <w:szCs w:val="30"/>
      <w:lang w:val="en-GB"/>
    </w:rPr>
  </w:style>
  <w:style w:type="paragraph" w:customStyle="1" w:styleId="Pa18">
    <w:name w:val="Pa18"/>
    <w:basedOn w:val="Normal"/>
    <w:next w:val="Normal"/>
    <w:uiPriority w:val="99"/>
    <w:rsid w:val="0091211A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styleId="NoSpacing">
    <w:name w:val="No Spacing"/>
    <w:uiPriority w:val="1"/>
    <w:qFormat/>
    <w:rsid w:val="009121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0C63ED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313499"/>
    <w:pPr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  <w:lang w:val="en-US"/>
    </w:rPr>
  </w:style>
  <w:style w:type="paragraph" w:customStyle="1" w:styleId="1-Number">
    <w:name w:val="1-Number"/>
    <w:basedOn w:val="BodyText"/>
    <w:link w:val="1-NumberChar"/>
    <w:qFormat/>
    <w:rsid w:val="003B17E4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/>
    </w:rPr>
  </w:style>
  <w:style w:type="character" w:customStyle="1" w:styleId="1-NumberChar">
    <w:name w:val="1-Number Char"/>
    <w:link w:val="1-Number"/>
    <w:rsid w:val="003B17E4"/>
    <w:rPr>
      <w:rFonts w:ascii="Angsana New" w:hAnsi="Angsana New"/>
      <w:sz w:val="30"/>
      <w:szCs w:val="30"/>
    </w:rPr>
  </w:style>
  <w:style w:type="paragraph" w:customStyle="1" w:styleId="Pa47">
    <w:name w:val="Pa47"/>
    <w:basedOn w:val="Normal"/>
    <w:next w:val="Normal"/>
    <w:uiPriority w:val="99"/>
    <w:rsid w:val="004C7317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ui-provider">
    <w:name w:val="ui-provider"/>
    <w:basedOn w:val="DefaultParagraphFont"/>
    <w:rsid w:val="00D841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80C9A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  <w:rPr>
      <w:rFonts w:ascii="CG Times (W1)" w:hAnsi="CG Times (W1)"/>
    </w:r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3B7C"/>
    <w:pPr>
      <w:spacing w:line="240" w:lineRule="auto"/>
    </w:pPr>
    <w:rPr>
      <w:lang w:eastAsia="x-none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7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 w:eastAsia="x-none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,b + Angsana New,Bold,Left:  0....,Left:  1 cm,Rig...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Normal"/>
    <w:link w:val="Bo-H2MainChar"/>
    <w:qFormat/>
    <w:rsid w:val="00637CD6"/>
    <w:pPr>
      <w:numPr>
        <w:numId w:val="6"/>
      </w:numPr>
      <w:spacing w:line="240" w:lineRule="auto"/>
      <w:ind w:right="-25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ngsana New" w:hAnsi="Angsana New"/>
      <w:b/>
      <w:bCs/>
      <w:i/>
      <w:iCs/>
      <w:sz w:val="30"/>
      <w:szCs w:val="30"/>
      <w:lang w:val="en-GB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E25C00"/>
    <w:rPr>
      <w:rFonts w:ascii="Times New Roman" w:hAnsi="Times New Roman"/>
      <w:sz w:val="18"/>
      <w:szCs w:val="18"/>
      <w:lang w:val="en-GB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A2ndlevelbullet">
    <w:name w:val="AA 2nd level bullet"/>
    <w:basedOn w:val="Normal"/>
    <w:rsid w:val="00AE2FD7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paragraph" w:styleId="Revision">
    <w:name w:val="Revision"/>
    <w:hidden/>
    <w:uiPriority w:val="99"/>
    <w:semiHidden/>
    <w:rsid w:val="00AE2FD7"/>
    <w:rPr>
      <w:rFonts w:ascii="Times New Roman" w:hAnsi="Times New Roman"/>
      <w:sz w:val="22"/>
      <w:szCs w:val="28"/>
      <w:lang w:val="en-GB"/>
    </w:rPr>
  </w:style>
  <w:style w:type="character" w:styleId="CommentReference">
    <w:name w:val="annotation reference"/>
    <w:uiPriority w:val="99"/>
    <w:rsid w:val="00AE2F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E2FD7"/>
    <w:rPr>
      <w:sz w:val="20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rsid w:val="00AE2FD7"/>
    <w:rPr>
      <w:rFonts w:ascii="Times New Roman" w:hAnsi="Times New Roman"/>
      <w:szCs w:val="25"/>
      <w:lang w:val="en-GB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E2FD7"/>
    <w:rPr>
      <w:b/>
      <w:bCs/>
    </w:rPr>
  </w:style>
  <w:style w:type="character" w:customStyle="1" w:styleId="CommentSubjectChar">
    <w:name w:val="Comment Subject Char"/>
    <w:link w:val="CommentSubject"/>
    <w:rsid w:val="00AE2FD7"/>
    <w:rPr>
      <w:rFonts w:ascii="Times New Roman" w:hAnsi="Times New Roman"/>
      <w:b/>
      <w:bCs/>
      <w:szCs w:val="25"/>
      <w:lang w:val="en-GB" w:eastAsia="x-none"/>
    </w:rPr>
  </w:style>
  <w:style w:type="paragraph" w:customStyle="1" w:styleId="AA1stlevelbullet">
    <w:name w:val="AA 1st level bullet"/>
    <w:basedOn w:val="Normal"/>
    <w:uiPriority w:val="99"/>
    <w:rsid w:val="0097424F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045752"/>
    <w:pPr>
      <w:numPr>
        <w:numId w:val="10"/>
      </w:numPr>
      <w:contextualSpacing/>
    </w:pPr>
    <w:rPr>
      <w:szCs w:val="28"/>
    </w:rPr>
  </w:style>
  <w:style w:type="character" w:customStyle="1" w:styleId="Heading1Char1">
    <w:name w:val="Heading 1 Char1"/>
    <w:link w:val="Heading1"/>
    <w:uiPriority w:val="99"/>
    <w:rsid w:val="009C15CF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2Char1">
    <w:name w:val="Heading 2 Char1"/>
    <w:rsid w:val="009C15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aliases w:val="h3 sub heading Char"/>
    <w:link w:val="Heading3"/>
    <w:rsid w:val="009C15CF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4Char1">
    <w:name w:val="Heading 4 Char1"/>
    <w:aliases w:val="h4 sub sub heading Char"/>
    <w:link w:val="Heading4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erChar1">
    <w:name w:val="Header Char1"/>
    <w:link w:val="Header"/>
    <w:uiPriority w:val="99"/>
    <w:rsid w:val="009C15CF"/>
    <w:rPr>
      <w:rFonts w:ascii="Times New Roman" w:hAnsi="Times New Roman"/>
      <w:i/>
      <w:iCs/>
      <w:sz w:val="18"/>
      <w:szCs w:val="18"/>
      <w:lang w:val="en-GB"/>
    </w:rPr>
  </w:style>
  <w:style w:type="character" w:customStyle="1" w:styleId="AAAddress">
    <w:name w:val="AA Address"/>
    <w:rsid w:val="009C15C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C15C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9C15CF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9C15CF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9C15C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9C15CF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9C15CF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9C15CF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9C15CF"/>
    <w:rPr>
      <w:rFonts w:ascii="Arial" w:eastAsia="Calibri" w:hAnsi="Arial" w:cs="Cordia New"/>
      <w:sz w:val="18"/>
      <w:szCs w:val="18"/>
    </w:rPr>
  </w:style>
  <w:style w:type="character" w:customStyle="1" w:styleId="BodyTextIndentChar1">
    <w:name w:val="Body Text Indent Char1"/>
    <w:aliases w:val="i Char1"/>
    <w:rsid w:val="009C15CF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9C15CF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9C15CF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9C15CF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9C15CF"/>
    <w:rPr>
      <w:rFonts w:cs="Times New Roman"/>
      <w:b/>
      <w:bCs/>
    </w:rPr>
  </w:style>
  <w:style w:type="paragraph" w:customStyle="1" w:styleId="AAFrameLogo">
    <w:name w:val="AA Frame Logo"/>
    <w:basedOn w:val="Normal"/>
    <w:rsid w:val="009C15CF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9C15CF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9C15CF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9C15C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9C15CF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9C15CF"/>
    <w:pPr>
      <w:framePr w:h="443" w:wrap="around" w:y="8223"/>
    </w:pPr>
  </w:style>
  <w:style w:type="paragraph" w:customStyle="1" w:styleId="ParagraphNumbering">
    <w:name w:val="Paragraph Numbering"/>
    <w:basedOn w:val="Header"/>
    <w:rsid w:val="009C15CF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9C15CF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9C15CF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9C15C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9C15CF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9C15CF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character" w:customStyle="1" w:styleId="BodyText2Char1">
    <w:name w:val="Body Text 2 Char1"/>
    <w:link w:val="BodyText2"/>
    <w:rsid w:val="009C15CF"/>
    <w:rPr>
      <w:rFonts w:ascii="Times New Roman" w:hAnsi="Times New Roman"/>
      <w:sz w:val="28"/>
      <w:szCs w:val="28"/>
      <w:lang w:val="th-TH"/>
    </w:rPr>
  </w:style>
  <w:style w:type="paragraph" w:customStyle="1" w:styleId="a1">
    <w:name w:val="??"/>
    <w:basedOn w:val="Normal"/>
    <w:rsid w:val="009C15CF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9C15CF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9C15CF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9C15CF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9C15CF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9C15CF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9C15C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9C15CF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9C15CF"/>
    <w:rPr>
      <w:rFonts w:ascii="Times New Roman" w:hAnsi="Times New Roman"/>
      <w:sz w:val="22"/>
      <w:szCs w:val="22"/>
    </w:rPr>
  </w:style>
  <w:style w:type="paragraph" w:customStyle="1" w:styleId="ASSETS">
    <w:name w:val="ASSETS"/>
    <w:basedOn w:val="Normal"/>
    <w:rsid w:val="009C15CF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BodyTextIndent2Char1">
    <w:name w:val="Body Text Indent 2 Char1"/>
    <w:link w:val="BodyTextIndent2"/>
    <w:rsid w:val="009C15CF"/>
    <w:rPr>
      <w:rFonts w:ascii="Times New Roman" w:hAnsi="Times New Roman"/>
      <w:sz w:val="28"/>
      <w:szCs w:val="28"/>
      <w:lang w:val="th-TH"/>
    </w:rPr>
  </w:style>
  <w:style w:type="character" w:customStyle="1" w:styleId="BalloonTextChar">
    <w:name w:val="Balloon Text Char"/>
    <w:link w:val="BalloonText"/>
    <w:semiHidden/>
    <w:rsid w:val="009C15CF"/>
    <w:rPr>
      <w:rFonts w:ascii="Tahoma" w:hAnsi="Tahoma" w:cs="Tahoma"/>
      <w:sz w:val="16"/>
      <w:szCs w:val="16"/>
      <w:lang w:val="en-GB"/>
    </w:rPr>
  </w:style>
  <w:style w:type="character" w:customStyle="1" w:styleId="SignatureChar1">
    <w:name w:val="Signature Char1"/>
    <w:link w:val="Signature"/>
    <w:rsid w:val="009C15CF"/>
    <w:rPr>
      <w:rFonts w:ascii="Times New Roman" w:hAnsi="Times New Roman"/>
      <w:sz w:val="22"/>
      <w:szCs w:val="22"/>
      <w:lang w:val="en-GB"/>
    </w:rPr>
  </w:style>
  <w:style w:type="paragraph" w:customStyle="1" w:styleId="acctmainheading">
    <w:name w:val="acct main heading"/>
    <w:aliases w:val="am"/>
    <w:basedOn w:val="Normal"/>
    <w:rsid w:val="009C15CF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9C15CF"/>
    <w:rPr>
      <w:rFonts w:ascii="Times New Roman" w:hAnsi="Times New Roman"/>
      <w:sz w:val="18"/>
      <w:szCs w:val="18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C15CF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9C15CF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9C15CF"/>
    <w:pPr>
      <w:spacing w:after="0"/>
    </w:pPr>
  </w:style>
  <w:style w:type="paragraph" w:customStyle="1" w:styleId="acctindent">
    <w:name w:val="acct indent"/>
    <w:aliases w:val="ai"/>
    <w:basedOn w:val="BodyText"/>
    <w:rsid w:val="009C15CF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9C15CF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9C15CF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9C15CF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C15CF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9C15C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C15CF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9C15CF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C15C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C15C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C15CF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C15C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C15CF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9C15CF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9C15CF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9C15CF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9C15CF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9C15CF"/>
    <w:pPr>
      <w:spacing w:after="0"/>
    </w:pPr>
  </w:style>
  <w:style w:type="paragraph" w:customStyle="1" w:styleId="List1a">
    <w:name w:val="List 1a"/>
    <w:aliases w:val="1a"/>
    <w:basedOn w:val="Normal"/>
    <w:rsid w:val="009C15CF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9C15CF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9C15CF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9C15CF"/>
  </w:style>
  <w:style w:type="paragraph" w:customStyle="1" w:styleId="zreportaddinfo">
    <w:name w:val="zreport addinfo"/>
    <w:basedOn w:val="Normal"/>
    <w:rsid w:val="009C15CF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9C15CF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9C15CF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9C15C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C15CF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9C15CF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9C15C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C15CF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9C15CF"/>
    <w:rPr>
      <w:b/>
      <w:bCs/>
    </w:rPr>
  </w:style>
  <w:style w:type="paragraph" w:customStyle="1" w:styleId="nineptbodytext">
    <w:name w:val="nine pt body text"/>
    <w:aliases w:val="9bt"/>
    <w:basedOn w:val="nineptnormal"/>
    <w:rsid w:val="009C15CF"/>
    <w:pPr>
      <w:spacing w:after="220"/>
    </w:pPr>
  </w:style>
  <w:style w:type="paragraph" w:customStyle="1" w:styleId="nineptnormal">
    <w:name w:val="nine pt normal"/>
    <w:aliases w:val="9n"/>
    <w:basedOn w:val="Normal"/>
    <w:rsid w:val="009C15CF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9C15CF"/>
    <w:pPr>
      <w:jc w:val="center"/>
    </w:pPr>
  </w:style>
  <w:style w:type="paragraph" w:customStyle="1" w:styleId="heading">
    <w:name w:val="heading"/>
    <w:aliases w:val="h"/>
    <w:basedOn w:val="BodyText"/>
    <w:rsid w:val="009C15CF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9C15C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C15CF"/>
  </w:style>
  <w:style w:type="paragraph" w:customStyle="1" w:styleId="nineptheadingcentredbold">
    <w:name w:val="nine pt heading centred bold"/>
    <w:aliases w:val="9hcb"/>
    <w:basedOn w:val="Normal"/>
    <w:rsid w:val="009C15CF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C15C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C15C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C15CF"/>
    <w:rPr>
      <w:b/>
    </w:rPr>
  </w:style>
  <w:style w:type="paragraph" w:customStyle="1" w:styleId="nineptcolumntab1">
    <w:name w:val="nine pt column tab1"/>
    <w:aliases w:val="a91"/>
    <w:basedOn w:val="nineptnormal"/>
    <w:rsid w:val="009C15C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C15C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C15CF"/>
    <w:pPr>
      <w:jc w:val="center"/>
    </w:pPr>
  </w:style>
  <w:style w:type="paragraph" w:customStyle="1" w:styleId="Normalheading">
    <w:name w:val="Normal heading"/>
    <w:aliases w:val="nh"/>
    <w:basedOn w:val="Normal"/>
    <w:rsid w:val="009C15CF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9C15CF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9C15CF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9C15CF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9C15CF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9C15CF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9C15CF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C15C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C15CF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C15CF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9C15CF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9C15CF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9C15CF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9C15CF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9C15CF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9C15CF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C15CF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9C15CF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9C15C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C15CF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9C15CF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9C15C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C15C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C15C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C15CF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9C15CF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9C15C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C15C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C15CF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9C15CF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9C15CF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9C15CF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9C15CF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9C15CF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9C15CF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9C15C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C15CF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9C15CF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9C15C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C15C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C15C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C15CF"/>
    <w:pPr>
      <w:spacing w:after="0"/>
    </w:pPr>
  </w:style>
  <w:style w:type="paragraph" w:customStyle="1" w:styleId="smallreturn">
    <w:name w:val="small return"/>
    <w:aliases w:val="sr"/>
    <w:basedOn w:val="Normal"/>
    <w:rsid w:val="009C15CF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C15CF"/>
    <w:pPr>
      <w:spacing w:after="0"/>
    </w:pPr>
  </w:style>
  <w:style w:type="paragraph" w:customStyle="1" w:styleId="headingbolditalic">
    <w:name w:val="heading bold italic"/>
    <w:aliases w:val="hbi"/>
    <w:basedOn w:val="heading"/>
    <w:rsid w:val="009C15C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C15CF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9C15CF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9C15CF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9C15C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C15CF"/>
    <w:pPr>
      <w:spacing w:after="0"/>
    </w:pPr>
  </w:style>
  <w:style w:type="paragraph" w:customStyle="1" w:styleId="blockbullet">
    <w:name w:val="block bullet"/>
    <w:aliases w:val="bb"/>
    <w:basedOn w:val="block"/>
    <w:rsid w:val="009C15CF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9C15CF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9C15C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C15CF"/>
    <w:pPr>
      <w:spacing w:after="0"/>
    </w:pPr>
  </w:style>
  <w:style w:type="paragraph" w:customStyle="1" w:styleId="eightptnormal">
    <w:name w:val="eight pt normal"/>
    <w:aliases w:val="8n"/>
    <w:basedOn w:val="Normal"/>
    <w:rsid w:val="009C15CF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9C15C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C15C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C15C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C15CF"/>
    <w:rPr>
      <w:b/>
      <w:bCs/>
    </w:rPr>
  </w:style>
  <w:style w:type="paragraph" w:customStyle="1" w:styleId="eightptbodytext">
    <w:name w:val="eight pt body text"/>
    <w:aliases w:val="8bt"/>
    <w:basedOn w:val="eightptnormal"/>
    <w:rsid w:val="009C15C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C15C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C15C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C15C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C15CF"/>
    <w:pPr>
      <w:spacing w:after="0"/>
    </w:pPr>
  </w:style>
  <w:style w:type="paragraph" w:customStyle="1" w:styleId="eightptblock">
    <w:name w:val="eight pt block"/>
    <w:aliases w:val="8b"/>
    <w:basedOn w:val="Normal"/>
    <w:rsid w:val="009C15CF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C15C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C15C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C15C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C15CF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9C15CF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9C15CF"/>
    <w:pPr>
      <w:spacing w:after="0"/>
    </w:pPr>
  </w:style>
  <w:style w:type="paragraph" w:customStyle="1" w:styleId="blockindent">
    <w:name w:val="block indent"/>
    <w:aliases w:val="bi"/>
    <w:basedOn w:val="block"/>
    <w:rsid w:val="009C15CF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9C15CF"/>
    <w:pPr>
      <w:jc w:val="center"/>
    </w:pPr>
  </w:style>
  <w:style w:type="paragraph" w:customStyle="1" w:styleId="nineptcol">
    <w:name w:val="nine pt %col"/>
    <w:aliases w:val="9%"/>
    <w:basedOn w:val="nineptnormal"/>
    <w:rsid w:val="009C15C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C15C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C15C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C15CF"/>
    <w:pPr>
      <w:spacing w:after="0"/>
    </w:pPr>
  </w:style>
  <w:style w:type="paragraph" w:customStyle="1" w:styleId="nineptblocklist">
    <w:name w:val="nine pt block list"/>
    <w:aliases w:val="9bl"/>
    <w:basedOn w:val="nineptblock"/>
    <w:rsid w:val="009C15C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C15C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C15CF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C15C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C15CF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C15C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C15C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C15C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C15C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C15C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C15C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C15C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C15CF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C15C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C15CF"/>
    <w:pPr>
      <w:spacing w:after="80"/>
    </w:pPr>
  </w:style>
  <w:style w:type="paragraph" w:customStyle="1" w:styleId="nineptratecol">
    <w:name w:val="nine pt rate col"/>
    <w:aliases w:val="a9r"/>
    <w:basedOn w:val="nineptnormal"/>
    <w:rsid w:val="009C15C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C15C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C15C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C15CF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C15C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C15C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C15CF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9C15C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C15C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C15C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C15C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C15C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C15C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C15CF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9C15C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C15C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C15C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C15C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C15C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C15C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C15C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C15CF"/>
    <w:pPr>
      <w:spacing w:after="80"/>
    </w:pPr>
  </w:style>
  <w:style w:type="paragraph" w:customStyle="1" w:styleId="blockbullet2">
    <w:name w:val="block bullet 2"/>
    <w:aliases w:val="bb2"/>
    <w:basedOn w:val="BodyText"/>
    <w:rsid w:val="009C15CF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C15C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C15CF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C15CF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9C15CF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9C15CF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9C15CF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C15CF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9C15CF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9C15CF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9C15CF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9C15CF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9C15C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C15CF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9C15CF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character" w:customStyle="1" w:styleId="shorttext1">
    <w:name w:val="short_text1"/>
    <w:rsid w:val="009C15CF"/>
    <w:rPr>
      <w:sz w:val="29"/>
      <w:szCs w:val="29"/>
    </w:rPr>
  </w:style>
  <w:style w:type="character" w:customStyle="1" w:styleId="shorttext">
    <w:name w:val="short_text"/>
    <w:rsid w:val="009C15CF"/>
  </w:style>
  <w:style w:type="paragraph" w:styleId="PlainText">
    <w:name w:val="Plain Text"/>
    <w:basedOn w:val="Normal"/>
    <w:link w:val="PlainTextChar"/>
    <w:rsid w:val="009C15CF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9C15CF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9C15CF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9C15CF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9C15CF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9C15CF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9C15CF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9C15CF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9C15CF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9C15CF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9C15CF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9C15CF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9C15CF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9C15CF"/>
    <w:rPr>
      <w:rFonts w:ascii="Arial" w:hAnsi="Arial" w:cs="Times New Roman"/>
      <w:sz w:val="18"/>
      <w:szCs w:val="18"/>
    </w:rPr>
  </w:style>
  <w:style w:type="character" w:customStyle="1" w:styleId="hps">
    <w:name w:val="hps"/>
    <w:rsid w:val="009C15CF"/>
    <w:rPr>
      <w:rFonts w:cs="Times New Roman"/>
    </w:rPr>
  </w:style>
  <w:style w:type="character" w:customStyle="1" w:styleId="gt-icon-text1">
    <w:name w:val="gt-icon-text1"/>
    <w:rsid w:val="009C15CF"/>
    <w:rPr>
      <w:rFonts w:cs="Times New Roman"/>
    </w:rPr>
  </w:style>
  <w:style w:type="character" w:customStyle="1" w:styleId="longtext">
    <w:name w:val="long_text"/>
    <w:rsid w:val="009C15CF"/>
    <w:rPr>
      <w:rFonts w:cs="Times New Roman"/>
    </w:rPr>
  </w:style>
  <w:style w:type="character" w:customStyle="1" w:styleId="CharChar22">
    <w:name w:val="Char Char22"/>
    <w:rsid w:val="009C15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C15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C15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9C15CF"/>
  </w:style>
  <w:style w:type="character" w:styleId="Emphasis">
    <w:name w:val="Emphasis"/>
    <w:uiPriority w:val="20"/>
    <w:qFormat/>
    <w:rsid w:val="009C15CF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9C15CF"/>
  </w:style>
  <w:style w:type="character" w:styleId="Hyperlink">
    <w:name w:val="Hyperlink"/>
    <w:uiPriority w:val="99"/>
    <w:unhideWhenUsed/>
    <w:rsid w:val="009C15CF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9C15CF"/>
    <w:rPr>
      <w:color w:val="4D90F0"/>
    </w:rPr>
  </w:style>
  <w:style w:type="paragraph" w:styleId="NormalWeb">
    <w:name w:val="Normal (Web)"/>
    <w:basedOn w:val="Normal"/>
    <w:uiPriority w:val="99"/>
    <w:unhideWhenUsed/>
    <w:rsid w:val="009C15CF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9C15C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9C15CF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9C15CF"/>
    <w:rPr>
      <w:rFonts w:ascii="Calibri" w:eastAsia="Calibri" w:hAnsi="Calibri" w:cs="Cordia New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uiPriority w:val="99"/>
    <w:unhideWhenUsed/>
    <w:rsid w:val="00254A2A"/>
    <w:rPr>
      <w:vertAlign w:val="superscript"/>
    </w:rPr>
  </w:style>
  <w:style w:type="paragraph" w:styleId="EndnoteText">
    <w:name w:val="endnote text"/>
    <w:basedOn w:val="Normal"/>
    <w:link w:val="EndnoteTextChar"/>
    <w:rsid w:val="00254A2A"/>
    <w:rPr>
      <w:sz w:val="20"/>
      <w:szCs w:val="25"/>
    </w:rPr>
  </w:style>
  <w:style w:type="character" w:customStyle="1" w:styleId="EndnoteTextChar">
    <w:name w:val="Endnote Text Char"/>
    <w:link w:val="EndnoteText"/>
    <w:rsid w:val="00254A2A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254A2A"/>
    <w:rPr>
      <w:vertAlign w:val="superscript"/>
    </w:rPr>
  </w:style>
  <w:style w:type="paragraph" w:customStyle="1" w:styleId="Ang15">
    <w:name w:val="Ang 15"/>
    <w:basedOn w:val="BodyText"/>
    <w:link w:val="Ang15Char"/>
    <w:qFormat/>
    <w:rsid w:val="00256B2C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256B2C"/>
    <w:rPr>
      <w:rFonts w:ascii="Angsana New" w:hAnsi="Angsana New"/>
      <w:sz w:val="30"/>
      <w:szCs w:val="30"/>
      <w:lang w:val="en-GB"/>
    </w:rPr>
  </w:style>
  <w:style w:type="paragraph" w:customStyle="1" w:styleId="Pa18">
    <w:name w:val="Pa18"/>
    <w:basedOn w:val="Normal"/>
    <w:next w:val="Normal"/>
    <w:uiPriority w:val="99"/>
    <w:rsid w:val="0091211A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styleId="NoSpacing">
    <w:name w:val="No Spacing"/>
    <w:uiPriority w:val="1"/>
    <w:qFormat/>
    <w:rsid w:val="009121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0C63ED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313499"/>
    <w:pPr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  <w:lang w:val="en-US"/>
    </w:rPr>
  </w:style>
  <w:style w:type="paragraph" w:customStyle="1" w:styleId="1-Number">
    <w:name w:val="1-Number"/>
    <w:basedOn w:val="BodyText"/>
    <w:link w:val="1-NumberChar"/>
    <w:qFormat/>
    <w:rsid w:val="003B17E4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/>
    </w:rPr>
  </w:style>
  <w:style w:type="character" w:customStyle="1" w:styleId="1-NumberChar">
    <w:name w:val="1-Number Char"/>
    <w:link w:val="1-Number"/>
    <w:rsid w:val="003B17E4"/>
    <w:rPr>
      <w:rFonts w:ascii="Angsana New" w:hAnsi="Angsana New"/>
      <w:sz w:val="30"/>
      <w:szCs w:val="30"/>
    </w:rPr>
  </w:style>
  <w:style w:type="paragraph" w:customStyle="1" w:styleId="Pa47">
    <w:name w:val="Pa47"/>
    <w:basedOn w:val="Normal"/>
    <w:next w:val="Normal"/>
    <w:uiPriority w:val="99"/>
    <w:rsid w:val="004C7317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ui-provider">
    <w:name w:val="ui-provider"/>
    <w:basedOn w:val="DefaultParagraphFont"/>
    <w:rsid w:val="00D841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9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footer" Target="footer6.xml"/><Relationship Id="rId26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oter" Target="footer9.xml"/><Relationship Id="rId34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5" Type="http://schemas.openxmlformats.org/officeDocument/2006/relationships/footer" Target="footer12.xm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oter" Target="footer8.xml"/><Relationship Id="rId29" Type="http://schemas.openxmlformats.org/officeDocument/2006/relationships/footer" Target="footer14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24" Type="http://schemas.openxmlformats.org/officeDocument/2006/relationships/header" Target="header3.xml"/><Relationship Id="rId32" Type="http://schemas.openxmlformats.org/officeDocument/2006/relationships/footer" Target="footer17.xm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23" Type="http://schemas.openxmlformats.org/officeDocument/2006/relationships/footer" Target="footer11.xml"/><Relationship Id="rId28" Type="http://schemas.openxmlformats.org/officeDocument/2006/relationships/header" Target="header5.xml"/><Relationship Id="rId10" Type="http://schemas.openxmlformats.org/officeDocument/2006/relationships/endnotes" Target="endnotes.xml"/><Relationship Id="rId19" Type="http://schemas.openxmlformats.org/officeDocument/2006/relationships/footer" Target="footer7.xml"/><Relationship Id="rId31" Type="http://schemas.openxmlformats.org/officeDocument/2006/relationships/footer" Target="footer16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3.xml"/><Relationship Id="rId22" Type="http://schemas.openxmlformats.org/officeDocument/2006/relationships/footer" Target="footer10.xml"/><Relationship Id="rId27" Type="http://schemas.openxmlformats.org/officeDocument/2006/relationships/footer" Target="footer13.xml"/><Relationship Id="rId30" Type="http://schemas.openxmlformats.org/officeDocument/2006/relationships/footer" Target="footer15.xml"/><Relationship Id="rId8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557A4C-89E9-4CE0-BDEB-980CC0F966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2D0A2E-80FD-4F89-828B-0396A22FF0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328860-27E6-4564-A872-659F14CC8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2</TotalTime>
  <Pages>109</Pages>
  <Words>28071</Words>
  <Characters>117959</Characters>
  <Application>Microsoft Office Word</Application>
  <DocSecurity>0</DocSecurity>
  <Lines>982</Lines>
  <Paragraphs>291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145739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creator>Theppinta, Hataiput</dc:creator>
  <cp:lastModifiedBy>สุริดา บุญมารอง</cp:lastModifiedBy>
  <cp:revision>4</cp:revision>
  <cp:lastPrinted>2025-02-12T15:06:00Z</cp:lastPrinted>
  <dcterms:created xsi:type="dcterms:W3CDTF">2025-02-14T09:26:00Z</dcterms:created>
  <dcterms:modified xsi:type="dcterms:W3CDTF">2025-02-14T09:33:00Z</dcterms:modified>
</cp:coreProperties>
</file>