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5E433" w14:textId="77777777" w:rsidR="00183915" w:rsidRPr="006D51C9" w:rsidRDefault="00183915" w:rsidP="00A3103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6D51C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6D51C9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6D51C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ผู้ถือหุ้นของบริษัท </w:t>
      </w:r>
      <w:r w:rsidRPr="006D51C9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 จำกัด (มหาชน)</w:t>
      </w:r>
    </w:p>
    <w:p w14:paraId="4A3075BB" w14:textId="77777777" w:rsidR="00183915" w:rsidRPr="006D51C9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</w:rPr>
      </w:pPr>
    </w:p>
    <w:p w14:paraId="402174DB" w14:textId="77777777" w:rsidR="00183915" w:rsidRPr="006D51C9" w:rsidRDefault="00183915" w:rsidP="00A3103D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D51C9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E8CBAF1" w14:textId="77777777" w:rsidR="00183915" w:rsidRPr="006D51C9" w:rsidRDefault="00183915" w:rsidP="00A3103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57EC9108" w14:textId="702314ED" w:rsidR="00183915" w:rsidRPr="00F004EE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B45191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ข้าพเจ้าได้ตรวจสอบงบการเงินรวมและเฉพาะของบริษัท </w:t>
      </w:r>
      <w:r w:rsidRPr="00B45191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 </w:t>
      </w:r>
      <w:r w:rsidRPr="00B45191">
        <w:rPr>
          <w:rFonts w:ascii="Angsana New" w:hAnsi="Angsana New" w:cs="Angsana New"/>
          <w:spacing w:val="2"/>
          <w:sz w:val="30"/>
          <w:szCs w:val="30"/>
          <w:lang w:bidi="th-TH"/>
        </w:rPr>
        <w:t>(“</w:t>
      </w:r>
      <w:r w:rsidRPr="00B45191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กลุ่มบริษัท</w:t>
      </w:r>
      <w:r w:rsidRPr="00B4519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”) </w:t>
      </w:r>
      <w:r w:rsidRPr="00B45191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ซึ่งประกอบด้วย งบฐานะการเงินรวมและเฉพาะของบริษัท ณ วันที่ </w:t>
      </w:r>
      <w:r w:rsidRPr="00B4519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31 </w:t>
      </w:r>
      <w:r w:rsidRPr="00B4519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ธันวาคม </w:t>
      </w:r>
      <w:r w:rsidRPr="00B4519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2567 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งบกำไรขาดทุนเบ็ดเสร็จรวมและเฉพาะของบริษัท งบการเปลี่ยนแปลงส่วนของผู้ถือหุ้นรวมและเฉพาะของบริษัท</w:t>
      </w:r>
      <w:r w:rsidRPr="00B451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และงบกระแสเงินสดรวมและเฉพาะของบริษัทสำหรับปีสิ้นสุดวันเดียวกัน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</w:t>
      </w:r>
    </w:p>
    <w:p w14:paraId="2984C5CF" w14:textId="77777777" w:rsidR="00183915" w:rsidRPr="006D51C9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65A5713C" w14:textId="333398A4" w:rsidR="00183915" w:rsidRPr="00B45191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45191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ข้าพเจ้าเห็นว่า งบการเงินรวมและเฉพาะของบริษัท</w:t>
      </w:r>
      <w:r w:rsidR="00F004EE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ดังกล่าว</w:t>
      </w:r>
      <w:r w:rsidRPr="00B45191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ข้างต้นนี้แสดงฐานะการเงินรวม</w:t>
      </w:r>
      <w:r w:rsidR="0004782F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ของกลุ่มบริษัท</w:t>
      </w:r>
      <w:r w:rsidR="00F004EE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และ</w:t>
      </w:r>
      <w:r w:rsidRPr="00B45191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เฉพาะของบริษัท </w:t>
      </w:r>
      <w:r w:rsidRPr="00B45191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Pr="00B45191">
        <w:rPr>
          <w:rFonts w:ascii="Angsana New" w:hAnsi="Angsana New" w:cs="Angsana New"/>
          <w:sz w:val="30"/>
          <w:szCs w:val="30"/>
        </w:rPr>
        <w:t xml:space="preserve"> 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</w:t>
      </w:r>
      <w:r w:rsidRPr="00B451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B4519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B4519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B45191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 xml:space="preserve"> ผลการดำเนินงานรวม</w:t>
      </w:r>
      <w:r w:rsidR="0004782F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 และกระแสเงินสดรวม</w:t>
      </w:r>
      <w:r w:rsidR="0004782F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6F5FF3D" w14:textId="77777777" w:rsidR="00183915" w:rsidRPr="006D51C9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64D84F9" w14:textId="77777777" w:rsidR="00183915" w:rsidRPr="00E353CD" w:rsidRDefault="00183915" w:rsidP="00A3103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D51C9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เกณฑ์</w:t>
      </w:r>
      <w:r w:rsidRPr="00E353C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14:paraId="16F33F0B" w14:textId="77777777" w:rsidR="00183915" w:rsidRPr="00E353CD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0CC642C5" w14:textId="14A329D2" w:rsidR="00183915" w:rsidRDefault="00183915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  <w:r w:rsidRPr="00E353CD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04782F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ตามที่</w:t>
      </w:r>
      <w:r w:rsidRPr="00E353CD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ได้กล่าวไว้ในวรรคความรับผิดชอบของผู้สอบบัญชี</w:t>
      </w:r>
      <w:r w:rsidR="0004782F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ใน</w:t>
      </w:r>
      <w:r w:rsidRPr="00E353CD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การตรวจสอบงบการเงิน</w:t>
      </w:r>
      <w:r w:rsidRPr="00E353C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รวมและเฉพาะของบริษัท</w:t>
      </w:r>
      <w:r w:rsidR="0004782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E353CD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ในรายงานของข้าพเจ้า </w:t>
      </w:r>
      <w:r w:rsidR="0004782F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 xml:space="preserve">ทั้งนี้ </w:t>
      </w:r>
      <w:r w:rsidRPr="00E353CD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>ข้าพเจ้ามีความเป็นอิสระจากกลุ่มบริษัทตามประมวลจรรยาบรรณของผู้ประกอบวิชาชีพบัญชี รวมถึงมาตรฐาน</w:t>
      </w:r>
      <w:r w:rsidRPr="00E353CD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เรื่องความเป็นอิสระที่กำหนดโดยสภาวิชาชีพบัญชี</w:t>
      </w:r>
      <w:r w:rsidRPr="00E353C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353CD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(ประมวลจรรยาบรรณของผู้ประกอบวิชาชีพบัญชี) </w:t>
      </w:r>
      <w:r w:rsidRPr="00E353CD">
        <w:rPr>
          <w:rFonts w:ascii="Angsana New" w:eastAsia="Browallia New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</w:t>
      </w:r>
      <w:r w:rsidRPr="00E353CD">
        <w:rPr>
          <w:rFonts w:ascii="Angsana New" w:hAnsi="Angsana New" w:cs="Angsana New"/>
          <w:sz w:val="30"/>
          <w:szCs w:val="30"/>
          <w:cs/>
          <w:lang w:bidi="th-TH"/>
        </w:rPr>
        <w:t>รวมและเฉพาะของบริษัท</w:t>
      </w:r>
      <w:r w:rsidRPr="00E353CD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E353CD">
        <w:rPr>
          <w:rFonts w:ascii="Angsana New" w:eastAsia="Browallia New" w:hAnsi="Angsana New" w:cs="Angsana New"/>
          <w:sz w:val="30"/>
          <w:szCs w:val="30"/>
          <w:lang w:bidi="th-TH"/>
        </w:rPr>
        <w:t xml:space="preserve"> </w:t>
      </w:r>
      <w:r w:rsidRPr="00E353CD">
        <w:rPr>
          <w:rFonts w:ascii="Angsana New" w:eastAsia="Browallia New" w:hAnsi="Angsana New" w:cs="Angsana New"/>
          <w:sz w:val="30"/>
          <w:szCs w:val="30"/>
          <w:cs/>
          <w:lang w:bidi="th-TH"/>
        </w:rPr>
        <w:t>ๆ ตามประมวลจรรยาบรรณของผู้ประกอบวิชาชีพบัญชี ข้าพเจ้าเชื่อว่า</w:t>
      </w:r>
      <w:r w:rsidRPr="00E353CD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หลักฐานการสอบบัญชีที่ข้าพเจ้าได้</w:t>
      </w:r>
      <w:r w:rsidR="0004782F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รวบรวมมานั้น</w:t>
      </w:r>
      <w:r w:rsidRPr="00E353CD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เพียงพอและเหมาะสมเพื่อใช้เป็นเกณฑ์ในการแสดงความเห็น</w:t>
      </w:r>
      <w:r w:rsidRPr="00E353CD">
        <w:rPr>
          <w:rFonts w:ascii="Angsana New" w:eastAsia="Browallia New" w:hAnsi="Angsana New" w:cs="Angsana New"/>
          <w:sz w:val="30"/>
          <w:szCs w:val="30"/>
          <w:cs/>
          <w:lang w:bidi="th-TH"/>
        </w:rPr>
        <w:t>ของข้าพเจ้า</w:t>
      </w:r>
    </w:p>
    <w:p w14:paraId="119A5003" w14:textId="77777777" w:rsidR="00D629A1" w:rsidRDefault="00D629A1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</w:p>
    <w:p w14:paraId="3E60BD8A" w14:textId="77777777" w:rsidR="00EE5428" w:rsidRDefault="00EE5428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</w:p>
    <w:p w14:paraId="5AC4BCA9" w14:textId="77777777" w:rsidR="00EE5428" w:rsidRDefault="00EE5428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</w:p>
    <w:p w14:paraId="6ACBBA1F" w14:textId="77777777" w:rsidR="00EE5428" w:rsidRDefault="00EE5428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</w:p>
    <w:p w14:paraId="73E593F4" w14:textId="77777777" w:rsidR="00EE5428" w:rsidRDefault="00EE5428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</w:p>
    <w:p w14:paraId="13D18A12" w14:textId="77777777" w:rsidR="00EE5428" w:rsidRPr="00E353CD" w:rsidRDefault="00EE5428" w:rsidP="00A3103D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</w:p>
    <w:p w14:paraId="0391D766" w14:textId="77777777" w:rsidR="00CC02FB" w:rsidRPr="00E353CD" w:rsidRDefault="00CC02FB" w:rsidP="00CC02FB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35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D010879" w14:textId="77777777" w:rsidR="00CC02FB" w:rsidRPr="00E353CD" w:rsidRDefault="00CC02FB" w:rsidP="00CC02FB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14:paraId="7BAEC812" w14:textId="4953FCBC" w:rsidR="00CC02FB" w:rsidRDefault="00CC02FB" w:rsidP="00CC02FB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30"/>
          <w:szCs w:val="30"/>
        </w:rPr>
      </w:pP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cs/>
        </w:rPr>
        <w:t>ข้าพเจ้าขอให้สังเกตหมายเหตุประกอบงบ</w:t>
      </w:r>
      <w:r w:rsidRPr="001F2866">
        <w:rPr>
          <w:rStyle w:val="normaltextrun"/>
          <w:rFonts w:ascii="Angsana New" w:hAnsi="Angsana New" w:cs="Angsana New"/>
          <w:spacing w:val="-4"/>
          <w:sz w:val="30"/>
          <w:szCs w:val="30"/>
          <w:cs/>
        </w:rPr>
        <w:t>การเงินข้อ</w:t>
      </w:r>
      <w:r w:rsidRPr="001F2866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5 </w:t>
      </w:r>
      <w:r w:rsidRPr="001F2866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ว่า</w:t>
      </w:r>
      <w:r w:rsidRPr="00E353CD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Pr="00E353CD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2567 </w:t>
      </w:r>
      <w:r w:rsidR="0004782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กลุ่มบริษัท</w:t>
      </w:r>
      <w:r w:rsidRPr="00E353CD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ได้แก้ไขข้อผิดพลาดโดยการปรับปรุงย้อนหลังงบการเงินรวมสำหรับปีสิ้นสุดวันที่ </w:t>
      </w: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Pr="00E353CD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2566 </w:t>
      </w:r>
      <w:r w:rsidRPr="00E353CD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และ </w:t>
      </w: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>2565</w:t>
      </w:r>
      <w:r w:rsidR="0004782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E353CD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E353CD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ที่แสดงเป็นข้อมูลเปรียบเทียบ</w:t>
      </w:r>
      <w:r w:rsidR="0004782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ซึ่งข้าพเจ้าเห็นชอบด้วย</w:t>
      </w:r>
      <w:r w:rsidRPr="00E353C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 xml:space="preserve"> 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</w:rPr>
        <w:t>ทั้งนี้ ข้าพเจ้าไม่ได้</w:t>
      </w:r>
      <w:r w:rsidR="00D2677E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แสดงความเห็น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</w:rPr>
        <w:t>อย่างมีเงื่อนไขในเรื่องดังกล่าว</w:t>
      </w:r>
    </w:p>
    <w:p w14:paraId="52A94021" w14:textId="77777777" w:rsidR="00D629A1" w:rsidRDefault="00D629A1" w:rsidP="00CC02FB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30"/>
          <w:szCs w:val="30"/>
          <w:lang w:bidi="th-TH"/>
        </w:rPr>
      </w:pPr>
    </w:p>
    <w:p w14:paraId="0BA2747B" w14:textId="7926AD62" w:rsidR="00096F1F" w:rsidRDefault="00096F1F" w:rsidP="00096F1F">
      <w:pPr>
        <w:spacing w:after="0" w:line="240" w:lineRule="auto"/>
        <w:jc w:val="thaiDistribute"/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ตามที่กล่าวไว้ใน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ประกอบงบ</w:t>
      </w:r>
      <w:r w:rsidRPr="001F2866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การเงินข้อ</w:t>
      </w:r>
      <w:r w:rsidRPr="001F2866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1F2866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7.3 </w:t>
      </w:r>
      <w:r w:rsidRPr="001F2866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ในระหว่าง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ไตรมาส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8F414F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>4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ของปี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8F414F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>2567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กลุ่ม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บริษัทให้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กลุ่ม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บุคคลภายนอกกู้ยืม</w:t>
      </w:r>
      <w:r w:rsid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เงิน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จำนวน </w:t>
      </w:r>
      <w:r w:rsidR="00154A57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>259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ล้านบาท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โดยทำสัญญาให้กู้ยืมเงินระยะสั้นไม่เกิน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>1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ปี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ซึ่งผู้กู้ได้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จำนำหุ้นของบริษัทแห่งหนึ่ง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ที่ผู้กู้ถืออยู่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เป็นหลักประกัน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และจดทะเบียนแต่งตั้งให้กรรมการของบริษัท</w:t>
      </w:r>
      <w:r w:rsidRPr="00154A57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ตงฮั้ว โฮลดิ้ง</w:t>
      </w:r>
      <w:r w:rsidRPr="00154A57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จำกัด</w:t>
      </w:r>
      <w:r w:rsidRPr="00154A57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(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มหาชน</w:t>
      </w:r>
      <w:r w:rsidRPr="00154A57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>) (</w:t>
      </w:r>
      <w:r w:rsidR="00154A57" w:rsidRPr="00154A57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>“</w:t>
      </w:r>
      <w:r w:rsidRPr="00154A57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>THH</w:t>
      </w:r>
      <w:r w:rsidR="00154A57" w:rsidRPr="00154A57">
        <w:rPr>
          <w:rFonts w:ascii="Angsana New" w:hAnsi="Angsana New" w:cs="Angsana New"/>
          <w:spacing w:val="2"/>
          <w:sz w:val="30"/>
          <w:szCs w:val="30"/>
          <w:lang w:val="en-US" w:bidi="th-TH"/>
        </w:rPr>
        <w:t>”</w:t>
      </w:r>
      <w:r w:rsidRPr="00154A57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>)</w:t>
      </w:r>
      <w:r w:rsidR="00154A57" w:rsidRPr="00154A57">
        <w:rPr>
          <w:rStyle w:val="normaltextrun"/>
          <w:rFonts w:ascii="Angsana New" w:hAnsi="Angsana New" w:cstheme="minorBidi" w:hint="cs"/>
          <w:spacing w:val="-4"/>
          <w:sz w:val="30"/>
          <w:szCs w:val="38"/>
          <w:cs/>
          <w:lang w:val="en-US" w:bidi="th-TH"/>
        </w:rPr>
        <w:t xml:space="preserve"> 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เข้าไปเป็นกรรมการ</w:t>
      </w:r>
      <w:r w:rsid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ผู้มีอำนาจแต่เพียงผู้เดียว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ของบริษัทที่</w:t>
      </w:r>
      <w:r w:rsidRPr="00154A57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154A57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>THH</w:t>
      </w:r>
      <w:r w:rsidR="00154A57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154A57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รับจำนำหุ้น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อย่างไรก็ตาม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บริษัทที่</w:t>
      </w:r>
      <w:r w:rsidR="006C34C3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ลูกหนี้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จำนำหุ้นมีเพียงที่ดินที่มีไว้เพื่อ</w:t>
      </w:r>
      <w:r w:rsidR="001C12AE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พัฒนาและ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ขายโดยมีราคาประเมิน</w:t>
      </w:r>
      <w:r w:rsidR="001C12AE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โดย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ผู้ประเมินราคาอิสระ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มูลค่าประมาณ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1B64B3"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  <w:t>387</w:t>
      </w:r>
      <w:r w:rsidRPr="00096F1F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ทั้งนี้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THH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ไม่ได้นำงบการเงินของบริษัทของ</w:t>
      </w:r>
      <w:r w:rsidR="006C34C3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ลูกหนี้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เข้ามาทำงบการเงินรวมด้วย</w:t>
      </w:r>
      <w:r w:rsidR="009865F9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เนื่องจากพิจารณาว่าการรับจำนำหุ้นและการแต่งตั้งให้กรรมการของ</w:t>
      </w:r>
      <w:r w:rsidR="001C12AE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THH </w:t>
      </w:r>
      <w:r w:rsidR="001C12AE">
        <w:rPr>
          <w:rStyle w:val="normaltextrun"/>
          <w:rFonts w:ascii="Angsana New" w:hAnsi="Angsana New" w:cstheme="minorBidi" w:hint="cs"/>
          <w:spacing w:val="-4"/>
          <w:sz w:val="30"/>
          <w:szCs w:val="38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</w:t>
      </w:r>
      <w:r w:rsidR="009865F9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ข้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าไปเป็นกรรมการนั้นเป็นเพียงการดำเนินการป้องกันความเสี่ยงจากการที่ลูกหนี้ไม่สามารถชำระหนี้เงินกู้คืนให้</w:t>
      </w:r>
      <w:r w:rsidR="006C34C3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กลุ่ม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บริษัทและเนื่</w:t>
      </w:r>
      <w:r w:rsidR="001B64B3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งจากบริษัทดังกล่าวยังไม่มีการดำเนินธุรกิจเชิงพาณิชย์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มีเพียงที่ดินที่ถือไว้เพื่อ</w:t>
      </w:r>
      <w:r w:rsidR="00B82021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พัฒนาและ</w:t>
      </w:r>
      <w:r w:rsidR="00B82021"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ขาย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ซึ่งมีมูลค่าสูงกว่าจำนวนเงินที่กู้</w:t>
      </w:r>
      <w:r w:rsidR="00B82021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จากกลุ่มบริษัท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การไม่ได้นำงบการเงินของบริษัทของลูกหนี้มารวมในงบการเงิน</w:t>
      </w:r>
      <w:r w:rsidR="00B82021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รวม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ของ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THH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นั้น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ไม่ทำให้ฐานะการเงินรวมของ</w:t>
      </w:r>
      <w:r w:rsidR="001B64B3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THH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แตกต่างจากการนำมารวมในงบการเงินรวม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และมีหลักฐานที่พิจารณาได้ว่า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/>
          <w:spacing w:val="-4"/>
          <w:sz w:val="30"/>
          <w:szCs w:val="30"/>
          <w:lang w:val="en-US"/>
        </w:rPr>
        <w:t xml:space="preserve">THH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ได้ดำเนินการป้องกันความเสี่ยงสำหรับการให้กู้ยืมเงินระยะสั้นอย่างเพียงพอ</w:t>
      </w:r>
      <w:r w:rsidRPr="00096F1F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96F1F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ข้าพเจ้าจึงไม่ได้เปลี่ยนแปลงการแสดงความเห็นต่องบการเงินรวมของกลุ่มบริษัท</w:t>
      </w:r>
    </w:p>
    <w:p w14:paraId="617F215C" w14:textId="77777777" w:rsidR="00096F1F" w:rsidRDefault="00096F1F" w:rsidP="00096F1F">
      <w:pPr>
        <w:spacing w:after="0" w:line="240" w:lineRule="auto"/>
        <w:jc w:val="thaiDistribute"/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4C2BEF07" w14:textId="77777777" w:rsidR="001D4A7D" w:rsidRPr="009B6CCE" w:rsidRDefault="001D4A7D" w:rsidP="001D4A7D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30"/>
          <w:szCs w:val="30"/>
          <w:lang w:val="en-US" w:bidi="th-TH"/>
        </w:rPr>
      </w:pP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นอกจากนี้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มีคำสั่งอายัดเงินค่าขายหลักทรัพย์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ตามรายละเอียดที่ระบุไว้ในหมายเหตุประกอบงบ</w:t>
      </w:r>
      <w:r w:rsidRPr="001F2866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การเงินข้อ</w:t>
      </w:r>
      <w:r w:rsidRPr="001F2866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2866">
        <w:rPr>
          <w:rStyle w:val="normaltextrun"/>
          <w:rFonts w:ascii="Angsana New" w:hAnsi="Angsana New" w:cs="Angsana New"/>
          <w:sz w:val="30"/>
          <w:szCs w:val="30"/>
          <w:lang w:val="en-US" w:bidi="th-TH"/>
        </w:rPr>
        <w:t>7</w:t>
      </w:r>
      <w:r w:rsidRPr="001F2866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>.</w:t>
      </w:r>
      <w:r w:rsidRPr="001F2866">
        <w:rPr>
          <w:rStyle w:val="normaltextrun"/>
          <w:rFonts w:ascii="Angsana New" w:hAnsi="Angsana New" w:cs="Angsana New"/>
          <w:sz w:val="30"/>
          <w:szCs w:val="30"/>
          <w:lang w:bidi="th-TH"/>
        </w:rPr>
        <w:t>5</w:t>
      </w:r>
      <w:r w:rsidRPr="001F2866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2866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1F2866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2866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เงิน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ฝากกับบริษัทหลักทรัพย์ที่ถูกอายัด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ทั้งนี้</w:t>
      </w:r>
      <w:r w:rsidRPr="00E353CD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ข้าพเจ้ามิได้</w:t>
      </w:r>
      <w:r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แสดงความเห็น</w:t>
      </w:r>
      <w:r w:rsidRPr="00E353CD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อย่างมีเงื่อนไขต่อกรณีนี้</w:t>
      </w:r>
    </w:p>
    <w:p w14:paraId="33F80030" w14:textId="77777777" w:rsidR="001D4A7D" w:rsidRDefault="001D4A7D" w:rsidP="00096F1F">
      <w:pPr>
        <w:spacing w:after="0" w:line="240" w:lineRule="auto"/>
        <w:jc w:val="thaiDistribute"/>
        <w:rPr>
          <w:rStyle w:val="normaltextrun"/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532F2A9B" w14:textId="77777777" w:rsidR="00183915" w:rsidRPr="00E353CD" w:rsidRDefault="00183915" w:rsidP="00A3103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353C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14:paraId="53825579" w14:textId="77777777" w:rsidR="00183915" w:rsidRPr="00E353CD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A15E2A4" w14:textId="052AE033" w:rsidR="00183915" w:rsidRPr="00E353CD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353CD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</w:t>
      </w:r>
      <w:r w:rsidR="0004782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353CD">
        <w:rPr>
          <w:rFonts w:ascii="Angsana New" w:hAnsi="Angsana New" w:cs="Angsana New"/>
          <w:sz w:val="30"/>
          <w:szCs w:val="30"/>
          <w:cs/>
          <w:lang w:bidi="th-TH"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9099ADB" w14:textId="77777777" w:rsidR="00D629A1" w:rsidRDefault="00D629A1" w:rsidP="00A3103D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5955F904" w14:textId="77777777" w:rsidR="002429AE" w:rsidRDefault="002429AE" w:rsidP="00A3103D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1E884B3" w14:textId="77777777" w:rsidR="00EE5428" w:rsidRDefault="00EE5428" w:rsidP="00A3103D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7AA8A0F1" w14:textId="77777777" w:rsidR="00EE5428" w:rsidRPr="00E353CD" w:rsidRDefault="00EE5428" w:rsidP="00A3103D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473678E" w14:textId="77777777" w:rsidR="006C1F44" w:rsidRPr="00E353CD" w:rsidRDefault="006C1F4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 พร้อมวิธีการตรวจสอบมีดังต่อไปนี้</w:t>
      </w:r>
    </w:p>
    <w:p w14:paraId="4A58805C" w14:textId="77777777" w:rsidR="006C1F44" w:rsidRPr="00E353CD" w:rsidRDefault="006C1F4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111AF10" w14:textId="6D671098" w:rsidR="006C1F44" w:rsidRPr="000B5BAB" w:rsidRDefault="000B5BAB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B5BA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รายได้ดอกเบี้ยจากเงินให้สินเชื่อแก่สินทรัพย์ด้อยคุ</w:t>
      </w:r>
      <w:r w:rsidRPr="000B5BAB">
        <w:rPr>
          <w:rFonts w:ascii="Angsana New" w:hAnsi="Angsana New" w:cs="Angsana New"/>
          <w:b/>
          <w:bCs/>
          <w:sz w:val="30"/>
          <w:szCs w:val="30"/>
          <w:cs/>
        </w:rPr>
        <w:t>ณภาพ</w:t>
      </w:r>
    </w:p>
    <w:p w14:paraId="379DBB79" w14:textId="37AA0FB7" w:rsidR="00714187" w:rsidRPr="00420CC9" w:rsidRDefault="006C1F4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353CD">
        <w:rPr>
          <w:rFonts w:ascii="Angsana New" w:hAnsi="Angsana New" w:cs="Angsana New"/>
          <w:sz w:val="30"/>
          <w:szCs w:val="30"/>
          <w:cs/>
        </w:rPr>
        <w:t>กลุ่มบริษัทมีนโยบายการรับรู้รายได้ตามที่กล่าวไว้ในหมายเหตุประกอบงบการเงิน</w:t>
      </w:r>
      <w:r w:rsidRPr="001F2866">
        <w:rPr>
          <w:rFonts w:ascii="Angsana New" w:hAnsi="Angsana New" w:cs="Angsana New"/>
          <w:sz w:val="30"/>
          <w:szCs w:val="30"/>
          <w:cs/>
        </w:rPr>
        <w:t xml:space="preserve">รวมข้อ </w:t>
      </w:r>
      <w:r w:rsidR="00BF2064" w:rsidRPr="001F2866">
        <w:rPr>
          <w:rFonts w:ascii="Angsana New" w:hAnsi="Angsana New" w:cs="Angsana New"/>
          <w:sz w:val="30"/>
          <w:szCs w:val="30"/>
        </w:rPr>
        <w:t>2</w:t>
      </w:r>
      <w:r w:rsidRPr="001F2866">
        <w:rPr>
          <w:rFonts w:ascii="Angsana New" w:hAnsi="Angsana New" w:cs="Angsana New"/>
          <w:sz w:val="30"/>
          <w:szCs w:val="30"/>
        </w:rPr>
        <w:t>.</w:t>
      </w:r>
      <w:r w:rsidR="00B0562E">
        <w:rPr>
          <w:rFonts w:ascii="Angsana New" w:hAnsi="Angsana New" w:cs="Angsana New" w:hint="cs"/>
          <w:sz w:val="30"/>
          <w:szCs w:val="30"/>
          <w:cs/>
          <w:lang w:bidi="th-TH"/>
        </w:rPr>
        <w:t>7</w:t>
      </w:r>
      <w:r w:rsidRPr="001F2866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04782F">
        <w:rPr>
          <w:rFonts w:ascii="Angsana New" w:hAnsi="Angsana New" w:cs="Angsana New" w:hint="cs"/>
          <w:sz w:val="30"/>
          <w:szCs w:val="30"/>
          <w:cs/>
          <w:lang w:bidi="th-TH"/>
        </w:rPr>
        <w:t>รับรู้</w:t>
      </w:r>
      <w:r w:rsidR="000B5BAB" w:rsidRPr="000B5BAB">
        <w:rPr>
          <w:rFonts w:ascii="Angsana New" w:hAnsi="Angsana New" w:cs="Angsana New"/>
          <w:sz w:val="30"/>
          <w:szCs w:val="30"/>
          <w:cs/>
        </w:rPr>
        <w:t>รายได้ดอกเบี้ยจากเงินให้สินเชื่อแก่สินทรัพย์ด้อยคุณภาพ</w:t>
      </w:r>
      <w:r w:rsidR="000B697B">
        <w:rPr>
          <w:rFonts w:ascii="Angsana New" w:hAnsi="Angsana New" w:cs="Angsana New"/>
          <w:sz w:val="30"/>
          <w:szCs w:val="30"/>
        </w:rPr>
        <w:t xml:space="preserve"> </w:t>
      </w:r>
      <w:r w:rsidR="000B697B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14607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14607F">
        <w:rPr>
          <w:rFonts w:ascii="Angsana New" w:hAnsi="Angsana New" w:cs="Angsana New"/>
          <w:sz w:val="30"/>
          <w:szCs w:val="30"/>
        </w:rPr>
        <w:t>256</w:t>
      </w:r>
      <w:r w:rsidR="00BF2064" w:rsidRPr="0014607F">
        <w:rPr>
          <w:rFonts w:ascii="Angsana New" w:hAnsi="Angsana New" w:cs="Angsana New"/>
          <w:sz w:val="30"/>
          <w:szCs w:val="30"/>
        </w:rPr>
        <w:t>7</w:t>
      </w:r>
      <w:r w:rsidRPr="001460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866">
        <w:rPr>
          <w:rFonts w:ascii="Angsana New" w:hAnsi="Angsana New" w:cs="Angsana New"/>
          <w:sz w:val="30"/>
          <w:szCs w:val="30"/>
          <w:cs/>
        </w:rPr>
        <w:t>จำนว</w:t>
      </w:r>
      <w:r w:rsidR="002C0D25" w:rsidRPr="001F28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 </w:t>
      </w:r>
      <w:r w:rsidR="002C0D25" w:rsidRPr="001F286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875A44" w:rsidRPr="001F286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1F2866" w:rsidRPr="001F2866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Pr="001F286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04782F" w:rsidRPr="001F286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F2866">
        <w:rPr>
          <w:rFonts w:ascii="Angsana New" w:hAnsi="Angsana New" w:cs="Angsana New"/>
          <w:sz w:val="30"/>
          <w:szCs w:val="30"/>
          <w:cs/>
        </w:rPr>
        <w:t>คิด</w:t>
      </w:r>
      <w:r w:rsidRPr="0014607F">
        <w:rPr>
          <w:rFonts w:ascii="Angsana New" w:hAnsi="Angsana New" w:cs="Angsana New"/>
          <w:sz w:val="30"/>
          <w:szCs w:val="30"/>
          <w:cs/>
        </w:rPr>
        <w:t>เป็นร้อย</w:t>
      </w:r>
      <w:r w:rsidRPr="001F2866">
        <w:rPr>
          <w:rFonts w:ascii="Angsana New" w:hAnsi="Angsana New" w:cs="Angsana New"/>
          <w:sz w:val="30"/>
          <w:szCs w:val="30"/>
          <w:cs/>
        </w:rPr>
        <w:t>ละ</w:t>
      </w:r>
      <w:r w:rsidR="002C0D25" w:rsidRPr="001F2866">
        <w:rPr>
          <w:rFonts w:ascii="Angsana New" w:hAnsi="Angsana New" w:cs="Angsana New"/>
          <w:sz w:val="30"/>
          <w:szCs w:val="30"/>
        </w:rPr>
        <w:t xml:space="preserve"> </w:t>
      </w:r>
      <w:r w:rsidR="00875A44" w:rsidRPr="001F2866">
        <w:rPr>
          <w:rFonts w:ascii="Angsana New" w:hAnsi="Angsana New" w:cs="Angsana New"/>
          <w:sz w:val="30"/>
          <w:szCs w:val="30"/>
        </w:rPr>
        <w:t>7</w:t>
      </w:r>
      <w:r w:rsidR="001F2866" w:rsidRPr="001F2866">
        <w:rPr>
          <w:rFonts w:ascii="Angsana New" w:hAnsi="Angsana New" w:cs="Angsana New" w:hint="cs"/>
          <w:sz w:val="30"/>
          <w:szCs w:val="30"/>
          <w:cs/>
          <w:lang w:bidi="th-TH"/>
        </w:rPr>
        <w:t>9</w:t>
      </w:r>
      <w:r w:rsidRPr="001F2866">
        <w:rPr>
          <w:rFonts w:ascii="Angsana New" w:hAnsi="Angsana New" w:cs="Angsana New"/>
          <w:sz w:val="30"/>
          <w:szCs w:val="30"/>
          <w:cs/>
        </w:rPr>
        <w:t xml:space="preserve"> ของรายได้รวม</w:t>
      </w:r>
      <w:r w:rsidR="000B5BAB" w:rsidRPr="001F2866">
        <w:rPr>
          <w:rFonts w:ascii="Angsana New" w:hAnsi="Angsana New" w:cs="Angsana New"/>
          <w:sz w:val="30"/>
          <w:szCs w:val="30"/>
          <w:cs/>
        </w:rPr>
        <w:t>ของ</w:t>
      </w:r>
      <w:r w:rsidR="000B5BAB" w:rsidRPr="000B5BAB">
        <w:rPr>
          <w:rFonts w:ascii="Angsana New" w:hAnsi="Angsana New" w:cs="Angsana New"/>
          <w:sz w:val="30"/>
          <w:szCs w:val="30"/>
          <w:cs/>
        </w:rPr>
        <w:t>กลุ่ม</w:t>
      </w:r>
      <w:r w:rsidR="000B5BAB" w:rsidRPr="000B5BAB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E353CD">
        <w:rPr>
          <w:rFonts w:ascii="Angsana New" w:hAnsi="Angsana New" w:cs="Angsana New"/>
          <w:sz w:val="30"/>
          <w:szCs w:val="30"/>
          <w:cs/>
        </w:rPr>
        <w:t xml:space="preserve"> </w:t>
      </w:r>
      <w:r w:rsidR="000B5BAB" w:rsidRPr="00714187">
        <w:rPr>
          <w:rFonts w:ascii="Angsana New" w:hAnsi="Angsana New" w:cs="Angsana New"/>
          <w:sz w:val="30"/>
          <w:szCs w:val="30"/>
          <w:cs/>
        </w:rPr>
        <w:t>กลุ่ม</w:t>
      </w:r>
      <w:r w:rsidR="000B5BAB" w:rsidRPr="00714187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0B5BAB" w:rsidRPr="00714187">
        <w:rPr>
          <w:rFonts w:ascii="Angsana New" w:hAnsi="Angsana New" w:cs="Angsana New"/>
          <w:sz w:val="30"/>
          <w:szCs w:val="30"/>
          <w:cs/>
        </w:rPr>
        <w:t>รับรู้รายได้ดอกเบี้ยจากเงินให้สินเชื่อแก่สินทรัพย์ด้อยคุณภาพจากประมาณการกระแสเงินสดที่คาดว่าจะเก็บได้ในอนาคตสำหรับเงินให้สินเชื่อแก่สินทรัพย์ด้อยคุณภาพ ตามคุณภาพ ชนิด และอายุของหนี้ โดยอ้างอิงกับ</w:t>
      </w:r>
      <w:r w:rsidR="000B5BAB" w:rsidRPr="00714187">
        <w:rPr>
          <w:rFonts w:ascii="Angsana New" w:hAnsi="Angsana New" w:cs="Angsana New" w:hint="cs"/>
          <w:sz w:val="30"/>
          <w:szCs w:val="30"/>
          <w:cs/>
          <w:lang w:bidi="th-TH"/>
        </w:rPr>
        <w:t>บริษัทในอุตสาหกรรมเดียวกัน</w:t>
      </w:r>
      <w:r w:rsidR="00AA2A3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B5BAB" w:rsidRPr="00714187">
        <w:rPr>
          <w:rFonts w:ascii="Angsana New" w:hAnsi="Angsana New" w:cs="Angsana New"/>
          <w:sz w:val="30"/>
          <w:szCs w:val="30"/>
          <w:cs/>
        </w:rPr>
        <w:t>สถิติการเก็บหนี้ในอดีต</w:t>
      </w:r>
      <w:r w:rsidR="00AA2A3D">
        <w:rPr>
          <w:rFonts w:ascii="Angsana New" w:hAnsi="Angsana New" w:cs="Angsana New"/>
          <w:sz w:val="30"/>
          <w:szCs w:val="30"/>
        </w:rPr>
        <w:t xml:space="preserve"> </w:t>
      </w:r>
      <w:r w:rsidR="00AA2A3D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A2A3D" w:rsidRPr="00714187">
        <w:rPr>
          <w:rFonts w:ascii="Angsana New" w:hAnsi="Angsana New" w:cs="Angsana New" w:hint="cs"/>
          <w:sz w:val="30"/>
          <w:szCs w:val="30"/>
          <w:cs/>
          <w:lang w:bidi="th-TH"/>
        </w:rPr>
        <w:t>สถานการณ์ปัจจุบัน</w:t>
      </w:r>
      <w:r w:rsidR="000139AF">
        <w:rPr>
          <w:rFonts w:ascii="Angsana New" w:hAnsi="Angsana New" w:cs="Angsana New" w:hint="cs"/>
          <w:sz w:val="30"/>
          <w:szCs w:val="30"/>
          <w:cs/>
          <w:lang w:bidi="th-TH"/>
        </w:rPr>
        <w:t>เพื่อ</w:t>
      </w:r>
      <w:r w:rsidR="00AA2A3D">
        <w:rPr>
          <w:rFonts w:ascii="Angsana New" w:hAnsi="Angsana New" w:cs="Angsana New" w:hint="cs"/>
          <w:sz w:val="30"/>
          <w:szCs w:val="30"/>
          <w:cs/>
          <w:lang w:bidi="th-TH"/>
        </w:rPr>
        <w:t>ประมาณ</w:t>
      </w:r>
      <w:r w:rsidR="000139AF" w:rsidRPr="00714187">
        <w:rPr>
          <w:rFonts w:ascii="Angsana New" w:hAnsi="Angsana New" w:cs="Angsana New" w:hint="cs"/>
          <w:sz w:val="30"/>
          <w:szCs w:val="30"/>
          <w:cs/>
          <w:lang w:bidi="th-TH"/>
        </w:rPr>
        <w:t>การเก็บหนี้</w:t>
      </w:r>
      <w:r w:rsidR="000139AF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C276F8">
        <w:rPr>
          <w:rFonts w:ascii="Angsana New" w:hAnsi="Angsana New" w:cs="Angsana New" w:hint="cs"/>
          <w:sz w:val="30"/>
          <w:szCs w:val="30"/>
          <w:cs/>
          <w:lang w:bidi="th-TH"/>
        </w:rPr>
        <w:t>อนาคต</w:t>
      </w:r>
      <w:r w:rsidR="000B5BAB" w:rsidRPr="00714187">
        <w:rPr>
          <w:rFonts w:ascii="Angsana New" w:hAnsi="Angsana New" w:cs="Angsana New"/>
          <w:sz w:val="30"/>
          <w:szCs w:val="30"/>
          <w:cs/>
        </w:rPr>
        <w:t>คิดลดด้วยอัตราดอกเบี้ยที่แท้จริง</w:t>
      </w:r>
    </w:p>
    <w:p w14:paraId="34292B2E" w14:textId="77777777" w:rsidR="00714187" w:rsidRDefault="00714187" w:rsidP="00714187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4187">
        <w:rPr>
          <w:rFonts w:ascii="Angsana New" w:hAnsi="Angsana New" w:cs="Angsana New"/>
          <w:sz w:val="30"/>
          <w:szCs w:val="30"/>
          <w:cs/>
        </w:rPr>
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</w:r>
    </w:p>
    <w:p w14:paraId="71AA7A77" w14:textId="77777777" w:rsidR="00714187" w:rsidRPr="00030762" w:rsidRDefault="00714187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F3BEDFA" w14:textId="5AACEAEC" w:rsidR="006C1F44" w:rsidRPr="00E353CD" w:rsidRDefault="006C1F4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353CD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</w:t>
      </w:r>
      <w:r w:rsidR="00E0108E" w:rsidRPr="000B5BAB">
        <w:rPr>
          <w:rFonts w:ascii="Angsana New" w:hAnsi="Angsana New" w:cs="Angsana New"/>
          <w:sz w:val="30"/>
          <w:szCs w:val="30"/>
          <w:cs/>
        </w:rPr>
        <w:t>รายได้ดอกเบี้ยจากเงินให้สินเชื่อแก่สินทรัพย์ด้อยคุณภาพ</w:t>
      </w:r>
      <w:r w:rsidRPr="00E353CD">
        <w:rPr>
          <w:rFonts w:ascii="Angsana New" w:hAnsi="Angsana New" w:cs="Angsana New"/>
          <w:sz w:val="30"/>
          <w:szCs w:val="30"/>
          <w:cs/>
        </w:rPr>
        <w:t>โดยใช้วิธีการตรวจสอบดังต่อไปนี้</w:t>
      </w:r>
    </w:p>
    <w:p w14:paraId="444865AC" w14:textId="77777777" w:rsidR="00C7391B" w:rsidRDefault="00C7391B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2735D78C" w14:textId="1E47DAAD" w:rsidR="00A74861" w:rsidRPr="00820D06" w:rsidRDefault="00A74861" w:rsidP="00820D06">
      <w:pPr>
        <w:pStyle w:val="Default"/>
        <w:numPr>
          <w:ilvl w:val="0"/>
          <w:numId w:val="38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20D06">
        <w:rPr>
          <w:rFonts w:ascii="Angsana New" w:hAnsi="Angsana New" w:cs="Angsana New"/>
          <w:sz w:val="30"/>
          <w:szCs w:val="30"/>
          <w:cs/>
          <w:lang w:val="en-US"/>
        </w:rPr>
        <w:t>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และประเมินความเหมาะสมของหลักเกณฑ์ดังกล่าวกับวิธีปฏิบัติของบริษัทในอุตสาหกรรมเดียวกัน</w:t>
      </w:r>
    </w:p>
    <w:p w14:paraId="579AED60" w14:textId="77777777" w:rsidR="00A74861" w:rsidRPr="00820D06" w:rsidRDefault="00A74861" w:rsidP="00820D06">
      <w:pPr>
        <w:pStyle w:val="Default"/>
        <w:numPr>
          <w:ilvl w:val="0"/>
          <w:numId w:val="38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20D06">
        <w:rPr>
          <w:rFonts w:ascii="Angsana New" w:hAnsi="Angsana New" w:cs="Angsana New"/>
          <w:sz w:val="30"/>
          <w:szCs w:val="30"/>
          <w:cs/>
          <w:lang w:val="en-US"/>
        </w:rPr>
        <w:t xml:space="preserve">ทำความเข้าใจถึงกระบวนการในการประมาณการกระแสเงินสดและอัตราดอกเบี้ยที่แท้จริง ณ วันเริ่มแรก </w:t>
      </w:r>
    </w:p>
    <w:p w14:paraId="36AAEB46" w14:textId="777504EB" w:rsidR="00A74861" w:rsidRPr="00820D06" w:rsidRDefault="00A74861" w:rsidP="00820D06">
      <w:pPr>
        <w:pStyle w:val="Default"/>
        <w:numPr>
          <w:ilvl w:val="0"/>
          <w:numId w:val="38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20D06">
        <w:rPr>
          <w:rFonts w:ascii="Angsana New" w:hAnsi="Angsana New" w:cs="Angsana New"/>
          <w:sz w:val="30"/>
          <w:szCs w:val="30"/>
          <w:cs/>
          <w:lang w:val="en-US"/>
        </w:rPr>
        <w:t>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 ณ วันที่ทำการซื้อเงินให้</w:t>
      </w:r>
      <w:r w:rsidRPr="00820D0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สินเชื่อแก่สินทรัพย์ด้อยคุณภาพซึ่งรวมถึงการประเมินความเหมาะสม</w:t>
      </w:r>
      <w:r w:rsidRPr="00820D06">
        <w:rPr>
          <w:rFonts w:ascii="Angsana New" w:hAnsi="Angsana New" w:cs="Angsana New"/>
          <w:sz w:val="30"/>
          <w:szCs w:val="30"/>
          <w:cs/>
          <w:lang w:val="en-US"/>
        </w:rPr>
        <w:t>ของปัจจัยต่าง ๆ ที่มีผลต่อการประมาณการกระแสเงินสดและอัตราดอกเบี้ยที่แท้จริง</w:t>
      </w:r>
      <w:r w:rsidRPr="00820D0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820D06">
        <w:rPr>
          <w:rFonts w:ascii="Angsana New" w:hAnsi="Angsana New" w:cs="Angsana New"/>
          <w:sz w:val="30"/>
          <w:szCs w:val="30"/>
          <w:cs/>
          <w:lang w:val="en-US"/>
        </w:rPr>
        <w:t>ณ 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</w:t>
      </w:r>
    </w:p>
    <w:p w14:paraId="57C6226A" w14:textId="3BABB6D1" w:rsidR="00A74861" w:rsidRPr="00820D06" w:rsidRDefault="00A74861" w:rsidP="00820D06">
      <w:pPr>
        <w:pStyle w:val="Default"/>
        <w:numPr>
          <w:ilvl w:val="0"/>
          <w:numId w:val="38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20D06">
        <w:rPr>
          <w:rFonts w:ascii="Angsana New" w:hAnsi="Angsana New" w:cs="Angsana New"/>
          <w:sz w:val="30"/>
          <w:szCs w:val="30"/>
          <w:cs/>
          <w:lang w:val="en-US"/>
        </w:rPr>
        <w:t>ทำการสุ่มทดสอบการคำนวณรายได้ดอกเบี้ยจากเงินให้</w:t>
      </w:r>
      <w:r w:rsidRPr="00820D0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สินเชื่อแก่สินทรัพย์ด้อยคุณภาพ รวมถึงได้สุ่มทดสอบการรับชำระเงิน</w:t>
      </w:r>
      <w:r w:rsidRPr="00820D06">
        <w:rPr>
          <w:rFonts w:ascii="Angsana New" w:hAnsi="Angsana New" w:cs="Angsana New"/>
          <w:sz w:val="30"/>
          <w:szCs w:val="30"/>
          <w:cs/>
          <w:lang w:val="en-US"/>
        </w:rPr>
        <w:t>ของเงินให้สินเชื่อแก่สินทรัพย์ด้อยคุณภาพ</w:t>
      </w:r>
    </w:p>
    <w:p w14:paraId="5913D7C8" w14:textId="77777777" w:rsidR="003F0B1D" w:rsidRDefault="003F0B1D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61CDC339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537A2B08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5AC4415F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17CE788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C9E920E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EBE0E51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AE0F090" w14:textId="77777777" w:rsidR="00D629A1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5C0BCE7D" w14:textId="77777777" w:rsidR="00D629A1" w:rsidRPr="00E353CD" w:rsidRDefault="00D629A1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B80833D" w14:textId="5259181F" w:rsidR="006C1F44" w:rsidRDefault="003F0B1D" w:rsidP="003F0B1D">
      <w:pPr>
        <w:pStyle w:val="Defaul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3F0B1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ค่าเผื่อผลขาดทุนด้านเครดิตที่คาดว่าจะเกิดขึ้นสำหรับเงินให้สินเชื่อแก่สินทรัพย์ด้อยคุณภาพ</w:t>
      </w:r>
    </w:p>
    <w:p w14:paraId="22B9DE08" w14:textId="1425B984" w:rsidR="00A10FF4" w:rsidRPr="008F2B5A" w:rsidRDefault="006C1F4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F2B5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11037" w:rsidRPr="008F2B5A">
        <w:rPr>
          <w:rFonts w:ascii="Angsana New" w:hAnsi="Angsana New" w:cs="Angsana New"/>
          <w:sz w:val="30"/>
          <w:szCs w:val="30"/>
          <w:cs/>
          <w:lang w:bidi="th-TH"/>
        </w:rPr>
        <w:t>มี</w:t>
      </w:r>
      <w:r w:rsidR="00911037" w:rsidRPr="008F2B5A">
        <w:rPr>
          <w:rFonts w:ascii="Angsana New" w:hAnsi="Angsana New" w:cs="Angsana New"/>
          <w:sz w:val="30"/>
          <w:szCs w:val="30"/>
          <w:cs/>
        </w:rPr>
        <w:t>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</w:t>
      </w:r>
      <w:r w:rsidR="00911037" w:rsidRPr="008F2B5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B7BE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="000B7BE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0B7BE0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0B7BE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0B7BE0">
        <w:rPr>
          <w:rFonts w:ascii="Angsana New" w:hAnsi="Angsana New" w:cs="Angsana New"/>
          <w:sz w:val="30"/>
          <w:szCs w:val="30"/>
          <w:lang w:val="en-US" w:bidi="th-TH"/>
        </w:rPr>
        <w:t xml:space="preserve">2567 </w:t>
      </w:r>
      <w:r w:rsidRPr="001F2866">
        <w:rPr>
          <w:rFonts w:ascii="Angsana New" w:hAnsi="Angsana New" w:cs="Angsana New"/>
          <w:sz w:val="30"/>
          <w:szCs w:val="30"/>
          <w:cs/>
        </w:rPr>
        <w:t>จำนวน</w:t>
      </w:r>
      <w:bookmarkStart w:id="1" w:name="_Hlk160134160"/>
      <w:r w:rsidR="00DE6BBA" w:rsidRPr="001F2866">
        <w:rPr>
          <w:rFonts w:ascii="Angsana New" w:hAnsi="Angsana New" w:cs="Angsana New"/>
          <w:sz w:val="30"/>
          <w:szCs w:val="30"/>
        </w:rPr>
        <w:t xml:space="preserve"> 5</w:t>
      </w:r>
      <w:r w:rsidR="001F2866" w:rsidRPr="001F2866">
        <w:rPr>
          <w:rFonts w:ascii="Angsana New" w:hAnsi="Angsana New" w:cs="Angsana New" w:hint="cs"/>
          <w:sz w:val="30"/>
          <w:szCs w:val="30"/>
          <w:cs/>
          <w:lang w:bidi="th-TH"/>
        </w:rPr>
        <w:t>50</w:t>
      </w:r>
      <w:r w:rsidRPr="001F2866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866">
        <w:rPr>
          <w:rFonts w:ascii="Angsana New" w:hAnsi="Angsana New" w:cs="Angsana New"/>
          <w:sz w:val="30"/>
          <w:szCs w:val="30"/>
          <w:cs/>
        </w:rPr>
        <w:t>ล้าน</w:t>
      </w:r>
      <w:r w:rsidRPr="008F2B5A">
        <w:rPr>
          <w:rFonts w:ascii="Angsana New" w:hAnsi="Angsana New" w:cs="Angsana New"/>
          <w:sz w:val="30"/>
          <w:szCs w:val="30"/>
          <w:cs/>
        </w:rPr>
        <w:t>บาท คิดเป็น</w:t>
      </w:r>
      <w:r w:rsidRPr="001F2866">
        <w:rPr>
          <w:rFonts w:ascii="Angsana New" w:hAnsi="Angsana New" w:cs="Angsana New"/>
          <w:sz w:val="30"/>
          <w:szCs w:val="30"/>
          <w:cs/>
        </w:rPr>
        <w:t>ร้อยละ</w:t>
      </w:r>
      <w:r w:rsidR="00DE6BBA" w:rsidRPr="001F2866">
        <w:rPr>
          <w:rFonts w:ascii="Angsana New" w:hAnsi="Angsana New" w:cs="Angsana New"/>
          <w:sz w:val="30"/>
          <w:szCs w:val="30"/>
        </w:rPr>
        <w:t xml:space="preserve"> 3</w:t>
      </w:r>
      <w:r w:rsidR="001F2866" w:rsidRPr="001F2866"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="00DE6BBA" w:rsidRPr="001F2866">
        <w:rPr>
          <w:rFonts w:ascii="Angsana New" w:hAnsi="Angsana New" w:cs="Angsana New"/>
          <w:sz w:val="30"/>
          <w:szCs w:val="30"/>
        </w:rPr>
        <w:t xml:space="preserve"> </w:t>
      </w:r>
      <w:r w:rsidRPr="001F2866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Pr="008F2B5A">
        <w:rPr>
          <w:rFonts w:ascii="Angsana New" w:hAnsi="Angsana New" w:cs="Angsana New"/>
          <w:sz w:val="30"/>
          <w:szCs w:val="30"/>
          <w:cs/>
        </w:rPr>
        <w:t>รวม และค่าเผื่อผล</w:t>
      </w:r>
      <w:r w:rsidR="00875A44" w:rsidRPr="008F2B5A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14607F" w:rsidRPr="008F2B5A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8F2B5A">
        <w:rPr>
          <w:rFonts w:ascii="Angsana New" w:hAnsi="Angsana New" w:cs="Angsana New"/>
          <w:sz w:val="30"/>
          <w:szCs w:val="30"/>
          <w:cs/>
        </w:rPr>
        <w:t>ขาดทุน</w:t>
      </w:r>
      <w:r w:rsidR="0014607F" w:rsidRPr="008F2B5A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8F2B5A">
        <w:rPr>
          <w:rFonts w:ascii="Angsana New" w:hAnsi="Angsana New" w:cs="Angsana New"/>
          <w:sz w:val="30"/>
          <w:szCs w:val="30"/>
          <w:cs/>
        </w:rPr>
        <w:t>ด้านเครดิตที่คาดว่าจะเกิดขึ้น</w:t>
      </w:r>
      <w:r w:rsidR="00911037" w:rsidRPr="008F2B5A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8F2B5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F2866">
        <w:rPr>
          <w:rFonts w:ascii="Angsana New" w:hAnsi="Angsana New" w:cs="Angsana New" w:hint="cs"/>
          <w:sz w:val="30"/>
          <w:szCs w:val="30"/>
          <w:cs/>
          <w:lang w:val="en-US" w:bidi="th-TH"/>
        </w:rPr>
        <w:t>80</w:t>
      </w:r>
      <w:r w:rsidRPr="008F2B5A">
        <w:rPr>
          <w:rFonts w:ascii="Angsana New" w:hAnsi="Angsana New" w:cs="Angsana New"/>
          <w:sz w:val="30"/>
          <w:szCs w:val="30"/>
        </w:rPr>
        <w:t xml:space="preserve"> </w:t>
      </w:r>
      <w:r w:rsidRPr="008F2B5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11037" w:rsidRPr="008F2B5A">
        <w:rPr>
          <w:rFonts w:ascii="Angsana New" w:hAnsi="Angsana New" w:cs="Angsana New"/>
          <w:sz w:val="30"/>
          <w:szCs w:val="30"/>
          <w:cs/>
        </w:rPr>
        <w:t>ซึ่งคิดเป็นร้อย</w:t>
      </w:r>
      <w:r w:rsidR="00911037" w:rsidRPr="00085460">
        <w:rPr>
          <w:rFonts w:ascii="Angsana New" w:hAnsi="Angsana New" w:cs="Angsana New"/>
          <w:sz w:val="30"/>
          <w:szCs w:val="30"/>
          <w:cs/>
        </w:rPr>
        <w:t>ละ</w:t>
      </w:r>
      <w:r w:rsidR="00911037" w:rsidRPr="00085460">
        <w:rPr>
          <w:rFonts w:ascii="Angsana New" w:hAnsi="Angsana New" w:cs="Angsana New"/>
          <w:sz w:val="30"/>
          <w:szCs w:val="30"/>
        </w:rPr>
        <w:t xml:space="preserve"> </w:t>
      </w:r>
      <w:r w:rsidR="00085460" w:rsidRPr="00085460">
        <w:rPr>
          <w:rFonts w:ascii="Angsana New" w:hAnsi="Angsana New" w:cs="Angsana New" w:hint="cs"/>
          <w:sz w:val="30"/>
          <w:szCs w:val="30"/>
          <w:cs/>
          <w:lang w:bidi="th-TH"/>
        </w:rPr>
        <w:t>14</w:t>
      </w:r>
      <w:r w:rsidR="00911037" w:rsidRPr="00085460">
        <w:rPr>
          <w:rFonts w:ascii="Angsana New" w:hAnsi="Angsana New" w:cs="Angsana New"/>
          <w:sz w:val="30"/>
          <w:szCs w:val="30"/>
        </w:rPr>
        <w:t xml:space="preserve"> </w:t>
      </w:r>
      <w:r w:rsidR="00911037" w:rsidRPr="00085460">
        <w:rPr>
          <w:rFonts w:ascii="Angsana New" w:hAnsi="Angsana New" w:cs="Angsana New"/>
          <w:sz w:val="30"/>
          <w:szCs w:val="30"/>
          <w:cs/>
        </w:rPr>
        <w:t>ของ</w:t>
      </w:r>
      <w:r w:rsidR="00911037" w:rsidRPr="008F2B5A">
        <w:rPr>
          <w:rFonts w:ascii="Angsana New" w:hAnsi="Angsana New" w:cs="Angsana New"/>
          <w:sz w:val="30"/>
          <w:szCs w:val="30"/>
          <w:cs/>
        </w:rPr>
        <w:t>ยอดเงินให้สินเชื่อแก่สินทรัพย์ด้อยคุณภาพ</w:t>
      </w:r>
      <w:r w:rsidR="00A10FF4" w:rsidRPr="008F2B5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10FF4" w:rsidRPr="008F2B5A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ตามหมายเหตุประกอบงบการเงินรวมข้อ </w:t>
      </w:r>
      <w:r w:rsidR="00A10FF4" w:rsidRPr="005359A8">
        <w:rPr>
          <w:rFonts w:ascii="Angsana New" w:hAnsi="Angsana New" w:cs="Angsana New"/>
          <w:sz w:val="30"/>
          <w:szCs w:val="30"/>
        </w:rPr>
        <w:t>7.6</w:t>
      </w:r>
      <w:r w:rsidR="00A10FF4" w:rsidRPr="008F2B5A">
        <w:rPr>
          <w:rFonts w:ascii="Angsana New" w:hAnsi="Angsana New" w:cs="Angsana New"/>
          <w:sz w:val="30"/>
          <w:szCs w:val="30"/>
        </w:rPr>
        <w:t xml:space="preserve"> </w:t>
      </w:r>
      <w:r w:rsidR="00A10FF4" w:rsidRPr="008F2B5A">
        <w:rPr>
          <w:rFonts w:ascii="Angsana New" w:hAnsi="Angsana New" w:cs="Angsana New"/>
          <w:sz w:val="30"/>
          <w:szCs w:val="30"/>
          <w:cs/>
        </w:rPr>
        <w:t xml:space="preserve">นโยบายการบัญชีเกี่ยวกับเงินให้สินเชื่อแก่สินทรัพย์ด้อยคุณภาพ </w:t>
      </w:r>
      <w:r w:rsidR="005359A8" w:rsidRPr="008F2B5A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ตามหมายเหตุประกอบงบการเงินรวมข้อ </w:t>
      </w:r>
      <w:r w:rsidR="005359A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2.15 </w:t>
      </w:r>
      <w:r w:rsidR="00A10FF4" w:rsidRPr="008F2B5A">
        <w:rPr>
          <w:rFonts w:ascii="Angsana New" w:hAnsi="Angsana New" w:cs="Angsana New"/>
          <w:sz w:val="30"/>
          <w:szCs w:val="30"/>
          <w:cs/>
        </w:rPr>
        <w:t>กลุ่ม</w:t>
      </w:r>
      <w:r w:rsidR="008F2B5A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A10FF4" w:rsidRPr="008F2B5A">
        <w:rPr>
          <w:rFonts w:ascii="Angsana New" w:hAnsi="Angsana New" w:cs="Angsana New"/>
          <w:sz w:val="30"/>
          <w:szCs w:val="30"/>
          <w:cs/>
        </w:rPr>
        <w:t>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</w:r>
      <w:r w:rsidR="00A10FF4" w:rsidRPr="008F2B5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3544166" w14:textId="77777777" w:rsidR="00A10FF4" w:rsidRPr="008F2B5A" w:rsidRDefault="00A10FF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2E35DDE" w14:textId="1229B281" w:rsidR="00A10FF4" w:rsidRDefault="00A10FF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D10DB">
        <w:rPr>
          <w:rFonts w:ascii="Angsana New" w:hAnsi="Angsana New" w:cs="Angsana New"/>
          <w:sz w:val="30"/>
          <w:szCs w:val="30"/>
          <w:cs/>
        </w:rPr>
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</w:t>
      </w:r>
    </w:p>
    <w:p w14:paraId="7F59E26A" w14:textId="4487D733" w:rsidR="006C1F44" w:rsidRDefault="006C1F44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353CD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ความเพียงพอของค่าเผื่อผลขาดทุนด้านเครดิตที่คาดว่าจะเกิดขึ้นของ</w:t>
      </w:r>
      <w:r w:rsidR="00A10FF4" w:rsidRPr="000B5BAB">
        <w:rPr>
          <w:rFonts w:ascii="Angsana New" w:hAnsi="Angsana New" w:cs="Angsana New"/>
          <w:sz w:val="30"/>
          <w:szCs w:val="30"/>
          <w:cs/>
        </w:rPr>
        <w:t>เงินให้สินเชื่อแก่สินทรัพย์ด้อยคุณภาพ</w:t>
      </w:r>
      <w:r w:rsidRPr="00E353CD">
        <w:rPr>
          <w:rFonts w:ascii="Angsana New" w:hAnsi="Angsana New" w:cs="Angsana New"/>
          <w:sz w:val="30"/>
          <w:szCs w:val="30"/>
          <w:cs/>
        </w:rPr>
        <w:t xml:space="preserve"> โดยใช้วิธีการตรวจสอบดังต่อไปนี้</w:t>
      </w:r>
    </w:p>
    <w:p w14:paraId="030B739B" w14:textId="66532F7B" w:rsidR="002C66D7" w:rsidRPr="00BD4719" w:rsidRDefault="002C66D7" w:rsidP="00CF4256">
      <w:pPr>
        <w:pStyle w:val="Default"/>
        <w:numPr>
          <w:ilvl w:val="0"/>
          <w:numId w:val="39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D4719">
        <w:rPr>
          <w:rFonts w:ascii="Angsana New" w:hAnsi="Angsana New" w:cs="Angsana New"/>
          <w:sz w:val="30"/>
          <w:szCs w:val="30"/>
          <w:cs/>
          <w:lang w:val="en-US"/>
        </w:rPr>
        <w:t>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</w:r>
    </w:p>
    <w:p w14:paraId="0B3AFED7" w14:textId="610DF2A7" w:rsidR="002C66D7" w:rsidRPr="00BC1271" w:rsidRDefault="002C66D7" w:rsidP="00E15CB8">
      <w:pPr>
        <w:pStyle w:val="Default"/>
        <w:numPr>
          <w:ilvl w:val="0"/>
          <w:numId w:val="39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C1271">
        <w:rPr>
          <w:rFonts w:ascii="Angsana New" w:hAnsi="Angsana New" w:cs="Angsana New"/>
          <w:sz w:val="30"/>
          <w:szCs w:val="30"/>
          <w:cs/>
          <w:lang w:val="en-US"/>
        </w:rPr>
        <w:t>สุ่มตัวอย่างลูกหนี้เพื่อประเมินสินเชื่อ และประเมิน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ตรวจสอบกระแสเงินสดที่คาดว่า</w:t>
      </w:r>
      <w:r w:rsidRPr="00BC127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จะได้จากการขายหลักประกัน โดยตรวจราคาประเมินของหลักประกัน</w:t>
      </w:r>
      <w:r w:rsidRPr="00BC1271">
        <w:rPr>
          <w:rFonts w:ascii="Angsana New" w:hAnsi="Angsana New" w:cs="Angsana New"/>
          <w:sz w:val="30"/>
          <w:szCs w:val="30"/>
          <w:cs/>
          <w:lang w:val="en-US"/>
        </w:rPr>
        <w:t>กับรายงานประเมินหลักประกันล่าสุดซึ่งประเมินโดยผู้ประเมินอิสระ</w:t>
      </w:r>
      <w:r w:rsidRPr="00BC127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และคำนวณผลขาดทุนด้านเครดิตที่คาดว่าจะเกิดขึ้นจากส่วนสูญเสีย</w:t>
      </w:r>
      <w:r w:rsidRPr="00BC1271">
        <w:rPr>
          <w:rFonts w:ascii="Angsana New" w:hAnsi="Angsana New" w:cs="Angsana New"/>
          <w:sz w:val="30"/>
          <w:szCs w:val="30"/>
          <w:cs/>
          <w:lang w:val="en-US"/>
        </w:rPr>
        <w:t>ที่คาดว่าจะเกิดขึ้น</w:t>
      </w:r>
    </w:p>
    <w:p w14:paraId="714F2DAF" w14:textId="77777777" w:rsidR="002C66D7" w:rsidRPr="00BD4719" w:rsidRDefault="002C66D7" w:rsidP="00CF4256">
      <w:pPr>
        <w:pStyle w:val="Default"/>
        <w:numPr>
          <w:ilvl w:val="0"/>
          <w:numId w:val="39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D4719">
        <w:rPr>
          <w:rFonts w:ascii="Angsana New" w:hAnsi="Angsana New" w:cs="Angsana New"/>
          <w:sz w:val="30"/>
          <w:szCs w:val="30"/>
          <w:cs/>
          <w:lang w:val="en-US"/>
        </w:rPr>
        <w:t>สอบทานความน่าเชื่อถือของข้อมูลลูกหนี้ที่อยู่ในระบบ และความถูกต้องของการคำนวณโดยระบบ</w:t>
      </w:r>
    </w:p>
    <w:p w14:paraId="79940377" w14:textId="77777777" w:rsidR="002C66D7" w:rsidRPr="00E353CD" w:rsidRDefault="002C66D7" w:rsidP="00A3103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5498CC" w14:textId="77777777" w:rsidR="00183915" w:rsidRPr="006D51C9" w:rsidRDefault="00183915" w:rsidP="00A3103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6D51C9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เรื่องอื่น</w:t>
      </w:r>
    </w:p>
    <w:p w14:paraId="4476A705" w14:textId="77777777" w:rsidR="00183915" w:rsidRPr="001D519E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16F24DA6" w14:textId="0CE95038" w:rsidR="00183915" w:rsidRPr="007151D6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B1F9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งบการเงินรวมของ</w:t>
      </w:r>
      <w:r w:rsidR="006D5CC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กลุ่ม</w:t>
      </w:r>
      <w:r w:rsidRPr="002B1F9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บริษัท </w:t>
      </w:r>
      <w:r w:rsidRPr="002B1F96">
        <w:rPr>
          <w:rFonts w:ascii="Angsana New" w:hAnsi="Angsana New" w:cs="Angsana New"/>
          <w:spacing w:val="2"/>
          <w:sz w:val="30"/>
          <w:szCs w:val="30"/>
          <w:cs/>
        </w:rPr>
        <w:t>ตงฮั้ว โฮลดิ้ง</w:t>
      </w:r>
      <w:r w:rsidRPr="002B1F9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จำกัด (มหาชน) และบริษัทย่อย และงบการเงินเฉพาะของบริษัท </w:t>
      </w:r>
      <w:r w:rsidRPr="007151D6">
        <w:rPr>
          <w:rFonts w:ascii="Angsana New" w:hAnsi="Angsana New" w:cs="Angsana New"/>
          <w:spacing w:val="-6"/>
          <w:sz w:val="30"/>
          <w:szCs w:val="30"/>
          <w:cs/>
        </w:rPr>
        <w:t>ตงฮั้ว โฮลดิ้ง</w:t>
      </w:r>
      <w:r w:rsidRPr="007151D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จำกัด (มหาชน) สำหรับปีสิ้นสุดวันที่ </w:t>
      </w:r>
      <w:r w:rsidRPr="007151D6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31 </w:t>
      </w:r>
      <w:r w:rsidRPr="007151D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ธันวาคม </w:t>
      </w:r>
      <w:r w:rsidR="00DE6BB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2566 </w:t>
      </w:r>
      <w:r w:rsidR="006D5CCF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Pr="007151D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ที่แสดงเป็นข้อมูลเปรียบเทียบตรวจสอบ</w:t>
      </w:r>
      <w:r w:rsidRPr="007151D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โดยผู้สอบบัญชีอื่นซึ่งได้เสนอรายงานการตรวจสอบลงวันที่ </w:t>
      </w:r>
      <w:r w:rsidRPr="00E353CD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29 </w:t>
      </w:r>
      <w:r w:rsidRPr="00E353C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กุมภาพันธ์ </w:t>
      </w:r>
      <w:r w:rsidRPr="00E353CD">
        <w:rPr>
          <w:rFonts w:ascii="Angsana New" w:hAnsi="Angsana New" w:cs="Angsana New"/>
          <w:spacing w:val="2"/>
          <w:sz w:val="30"/>
          <w:szCs w:val="30"/>
          <w:lang w:val="en-US" w:bidi="th-TH"/>
        </w:rPr>
        <w:t>2567</w:t>
      </w:r>
      <w:r w:rsidRPr="007151D6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7151D6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แสดงความเห็นอย่างไม่</w:t>
      </w:r>
      <w:r w:rsidRPr="007151D6">
        <w:rPr>
          <w:rFonts w:ascii="Angsana New" w:hAnsi="Angsana New" w:cs="Angsana New"/>
          <w:sz w:val="30"/>
          <w:szCs w:val="30"/>
          <w:cs/>
          <w:lang w:bidi="th-TH"/>
        </w:rPr>
        <w:t>มีเงื่อนไข</w:t>
      </w:r>
      <w:r w:rsidR="00E353C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353CD" w:rsidRPr="00E353CD">
        <w:rPr>
          <w:rFonts w:ascii="Angsana New" w:hAnsi="Angsana New" w:cs="Angsana New"/>
          <w:sz w:val="30"/>
          <w:szCs w:val="30"/>
          <w:cs/>
          <w:lang w:bidi="th-TH"/>
        </w:rPr>
        <w:t>และได้ให้ข้อสังเกตเกี่ยวกับเหตุการณ์ที่บริษัทย่อยสองแห่งถูกสำนักงานป้องกันและปราบปรามการฟอกเงินอายัดเงินค่าขายหลักทรัพย์</w:t>
      </w:r>
      <w:r w:rsidR="009E6010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ของบริษัทจดทะเบียนแห่งหนึ่ง</w:t>
      </w:r>
    </w:p>
    <w:p w14:paraId="20B3FFA9" w14:textId="77777777" w:rsidR="00321C58" w:rsidRPr="00457EEE" w:rsidRDefault="00321C58" w:rsidP="00321C58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7EE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ข้อมูลอื่น</w:t>
      </w:r>
    </w:p>
    <w:p w14:paraId="3463B8C9" w14:textId="77777777" w:rsidR="00321C58" w:rsidRPr="001D519E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cs/>
          <w:lang w:bidi="th-TH"/>
        </w:rPr>
      </w:pPr>
    </w:p>
    <w:p w14:paraId="70B4BEF3" w14:textId="1ADE5AA4" w:rsidR="00321C58" w:rsidRPr="00A664ED" w:rsidRDefault="00321C58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A664ED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lastRenderedPageBreak/>
        <w:t>ผู้บริหารเป็นผู้รับผิดชอบต่อข้อมูลอื่น</w:t>
      </w:r>
      <w:r w:rsidRPr="00A664ED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A664ED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664ED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A664ED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แต่ไม่รวมถึง</w:t>
      </w:r>
      <w:r w:rsidRPr="00A664ED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</w:t>
      </w:r>
      <w:r w:rsidRPr="00A664ED">
        <w:rPr>
          <w:rFonts w:ascii="Angsana New" w:hAnsi="Angsana New" w:cs="Angsana New"/>
          <w:sz w:val="30"/>
          <w:szCs w:val="30"/>
          <w:cs/>
          <w:lang w:bidi="th-TH"/>
        </w:rPr>
        <w:t>รวมและเฉพาะของบริษัท</w:t>
      </w:r>
      <w:r w:rsidR="006D5C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664ED">
        <w:rPr>
          <w:rFonts w:ascii="Angsana New" w:eastAsia="Calibri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A664E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664ED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10E5880" w14:textId="77777777" w:rsidR="00321C58" w:rsidRPr="001D519E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7E6619D0" w14:textId="10DA3664" w:rsidR="00321C58" w:rsidRPr="00457EEE" w:rsidRDefault="00321C58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57EEE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</w:t>
      </w:r>
      <w:r w:rsidRPr="00457EEE">
        <w:rPr>
          <w:rFonts w:ascii="Angsana New" w:hAnsi="Angsana New" w:cs="Angsana New"/>
          <w:sz w:val="30"/>
          <w:szCs w:val="30"/>
          <w:cs/>
          <w:lang w:bidi="th-TH"/>
        </w:rPr>
        <w:t>รวมและเฉพาะของบริษัท</w:t>
      </w:r>
      <w:r w:rsidRPr="00457EEE">
        <w:rPr>
          <w:rFonts w:ascii="Angsana New" w:eastAsia="Calibri" w:hAnsi="Angsana New" w:cs="Angsana New"/>
          <w:sz w:val="30"/>
          <w:szCs w:val="30"/>
          <w:cs/>
          <w:lang w:bidi="th-TH"/>
        </w:rPr>
        <w:t>ไม่ครอบคลุมถึงข้อมูลอื่น</w:t>
      </w:r>
      <w:r w:rsidR="006D5C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457EEE">
        <w:rPr>
          <w:rFonts w:ascii="Angsana New" w:eastAsia="Calibri" w:hAnsi="Angsana New" w:cs="Angsana New"/>
          <w:sz w:val="30"/>
          <w:szCs w:val="30"/>
          <w:cs/>
          <w:lang w:bidi="th-TH"/>
        </w:rPr>
        <w:t>และข้าพเจ้าไม่ได้ให้ความเชื่อมั่นต่อข้อมูลอื่น</w:t>
      </w:r>
    </w:p>
    <w:p w14:paraId="2DF92F4F" w14:textId="77777777" w:rsidR="00321C58" w:rsidRPr="001D519E" w:rsidRDefault="00321C58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p w14:paraId="4B98AF28" w14:textId="7B8CC8CC" w:rsidR="00321C58" w:rsidRPr="006169AC" w:rsidRDefault="00D46DC0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</w:t>
      </w:r>
      <w:r w:rsidR="006D5CCF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คือการอ่านและพิจารณาว่าข้อมูลอื่นมีความขัดแย้งที่มีสาระสำคัญกับงบการเงินรวมและเฉพาะของบริษัท</w:t>
      </w:r>
      <w:r w:rsidR="006D5CCF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หรือกับ</w:t>
      </w:r>
      <w:r w:rsidR="006D5CCF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ข้อมูล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ที่</w:t>
      </w:r>
      <w:r w:rsidR="006D5CCF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ข้าพเจ้า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ได้รับจากการตรวจสอบของข้าพเจ้า</w:t>
      </w:r>
      <w:r w:rsidRPr="00D46DC0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หรือว่า</w:t>
      </w:r>
      <w:r w:rsidR="00AF3CE8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มี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ข้อมูลอื่นที่ขัด</w:t>
      </w:r>
      <w:r w:rsidR="00AF3CE8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แย้ง</w:t>
      </w:r>
      <w:r w:rsidRPr="00D46DC0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ต่อข้อเท็จจริงอันเป็นสาระสำคัญหรือไม่</w:t>
      </w:r>
    </w:p>
    <w:p w14:paraId="3B8479FB" w14:textId="77777777" w:rsidR="00321C58" w:rsidRPr="001D519E" w:rsidRDefault="00321C58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p w14:paraId="644873F7" w14:textId="19C44C81" w:rsidR="00321C58" w:rsidRDefault="00321C58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6169AC">
        <w:rPr>
          <w:rFonts w:ascii="Angsana New" w:eastAsia="Calibri" w:hAnsi="Angsana New" w:cs="Angsana New"/>
          <w:sz w:val="30"/>
          <w:szCs w:val="30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</w:t>
      </w:r>
      <w:r w:rsidR="00AF3CE8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แย้ง</w:t>
      </w:r>
      <w:r w:rsidRPr="006169AC">
        <w:rPr>
          <w:rFonts w:ascii="Angsana New" w:eastAsia="Calibri" w:hAnsi="Angsana New" w:cs="Angsana New"/>
          <w:sz w:val="30"/>
          <w:szCs w:val="30"/>
          <w:cs/>
          <w:lang w:bidi="th-TH"/>
        </w:rPr>
        <w:t>ต่อข้อเท็จจริงอันเป็น</w:t>
      </w:r>
      <w:r w:rsidRPr="006169AC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สาระสำคัญ ข้าพเจ้าต้อง</w:t>
      </w:r>
      <w:r w:rsidR="00AF3CE8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แจ้ง</w:t>
      </w:r>
      <w:r w:rsidRPr="006169AC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เรื่องดังกล่าวให้ผู้มีหน้าที่ในการกำกับดูแล</w:t>
      </w:r>
      <w:r w:rsidRPr="006169AC">
        <w:rPr>
          <w:rFonts w:ascii="Angsana New" w:eastAsia="Calibri" w:hAnsi="Angsana New" w:cs="Angsana New"/>
          <w:sz w:val="30"/>
          <w:szCs w:val="30"/>
          <w:cs/>
          <w:lang w:bidi="th-TH"/>
        </w:rPr>
        <w:t>ดำเนินการแก้ไขข้อมูลที่แสดงขัด</w:t>
      </w:r>
      <w:r w:rsidR="00AF3CE8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แย้ง</w:t>
      </w:r>
      <w:r w:rsidRPr="006169AC">
        <w:rPr>
          <w:rFonts w:ascii="Angsana New" w:eastAsia="Calibri" w:hAnsi="Angsana New" w:cs="Angsana New"/>
          <w:sz w:val="30"/>
          <w:szCs w:val="30"/>
          <w:cs/>
          <w:lang w:bidi="th-TH"/>
        </w:rPr>
        <w:t>ต่อข้อเท็จจริง</w:t>
      </w:r>
      <w:r w:rsidR="00AF3CE8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ให้เหมาะสม</w:t>
      </w:r>
    </w:p>
    <w:p w14:paraId="43E00A00" w14:textId="77777777" w:rsidR="00D46DC0" w:rsidRPr="00D46DC0" w:rsidRDefault="00D46DC0" w:rsidP="00321C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6A13A3FE" w14:textId="1AB7C1A3" w:rsidR="00321C58" w:rsidRPr="009474B0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9474B0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AF3CE8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ในการจัดทำ</w:t>
      </w:r>
      <w:r w:rsidRPr="009474B0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งบการเงิน</w:t>
      </w:r>
      <w:r w:rsidRPr="009474B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</w:t>
      </w:r>
      <w:r w:rsidR="00AF3CE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และเฉพาะของบริษัท</w:t>
      </w:r>
    </w:p>
    <w:p w14:paraId="0E873D37" w14:textId="77777777" w:rsidR="00321C58" w:rsidRPr="00CF4FC1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754416B5" w14:textId="78B6FB09" w:rsidR="00321C58" w:rsidRPr="009474B0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AF3CE8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AF3CE8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ที่ปราศจากการแสดงข้อมูลที่ขัดต่อข้อเท็จจริงอันเป็นสาระสำคัญ</w:t>
      </w:r>
      <w:r w:rsidR="00AF3CE8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</w:p>
    <w:p w14:paraId="502812A4" w14:textId="77777777" w:rsidR="00321C58" w:rsidRPr="00CF4FC1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2C600535" w14:textId="1ECAD4A3" w:rsidR="00321C58" w:rsidRPr="009474B0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ในการจัดทำงบการเงิน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AF3CE8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ผู้บริหาร</w:t>
      </w:r>
      <w:r w:rsidR="00AF3CE8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ต้อง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รับผิดชอบในการประเมินความสามารถของกลุ่มบริษัท</w:t>
      </w:r>
      <w:r w:rsidR="00E15C4D"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</w:t>
      </w:r>
      <w:r w:rsidR="00AF3CE8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เว้นแต่ผู้บริหารมีความตั้งใจที่จะเลิกกลุ่มบริษัท</w:t>
      </w:r>
      <w:r w:rsidR="00E15C4D"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หรือหยุดดำเนินงาน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หรือไม่สามารถดำเนินงานต่อเนื่องต่อไปได้</w:t>
      </w:r>
    </w:p>
    <w:p w14:paraId="7AB47DBE" w14:textId="77777777" w:rsidR="00321C58" w:rsidRPr="00CF4FC1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7948EAC4" w14:textId="3AC5F59F" w:rsidR="00321C58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8F257F"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</w:p>
    <w:p w14:paraId="73A3E488" w14:textId="77777777" w:rsidR="00CF4FC1" w:rsidRDefault="00CF4FC1" w:rsidP="00321C58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F399E33" w14:textId="77777777" w:rsidR="008F257F" w:rsidRDefault="008F257F" w:rsidP="00321C58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69A8A4E" w14:textId="77777777" w:rsidR="00D629A1" w:rsidRDefault="00D629A1" w:rsidP="00321C58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26EE1249" w14:textId="77777777" w:rsidR="00D629A1" w:rsidRDefault="00D629A1" w:rsidP="00321C58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B52FD5" w14:textId="77777777" w:rsidR="00D629A1" w:rsidRPr="00CF4FC1" w:rsidRDefault="00D629A1" w:rsidP="00321C58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D634E12" w14:textId="168C5CB7" w:rsidR="00321C58" w:rsidRPr="009474B0" w:rsidRDefault="00321C58" w:rsidP="00321C58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9474B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</w:t>
      </w:r>
      <w:r w:rsidR="00157392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ใน</w:t>
      </w:r>
      <w:r w:rsidRPr="009474B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การตรวจสอบงบการเงินรวม</w:t>
      </w:r>
      <w:r w:rsidR="00157392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และเฉพาะของบริษัท</w:t>
      </w:r>
    </w:p>
    <w:p w14:paraId="65B705E4" w14:textId="77777777" w:rsidR="00321C58" w:rsidRPr="00CF4FC1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19C1BDDE" w14:textId="4A1880B0" w:rsidR="00CF4FC1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157392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คือความเชื่อมั่นในระดับสูง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ล</w:t>
      </w:r>
      <w:r w:rsidRPr="00CF4FC1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ต่อการตัดสินใจ</w:t>
      </w:r>
      <w:r w:rsidR="00157392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เชิง</w:t>
      </w:r>
      <w:r w:rsidRPr="00CF4FC1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เศรษฐ</w:t>
      </w:r>
      <w:r w:rsidR="00157392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ศาสตร์</w:t>
      </w:r>
      <w:r w:rsidRPr="00CF4FC1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ของผู้ใช้งบการเงินจากการใช้งบการเงินรวม</w:t>
      </w:r>
      <w:r w:rsidR="00157392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ของกลุ่มบริษัท</w:t>
      </w:r>
      <w:r w:rsidRPr="00CF4FC1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และเฉพาะของบริษัทเหล่านี้</w:t>
      </w:r>
    </w:p>
    <w:p w14:paraId="2B3D3143" w14:textId="77777777" w:rsidR="00CF4FC1" w:rsidRPr="00CF4FC1" w:rsidRDefault="00CF4FC1" w:rsidP="00321C58">
      <w:pPr>
        <w:spacing w:after="0" w:line="240" w:lineRule="auto"/>
        <w:jc w:val="thaiDistribute"/>
        <w:rPr>
          <w:rFonts w:ascii="Angsana New" w:eastAsia="Calibri" w:hAnsi="Angsana New" w:cs="Angsana New"/>
          <w:spacing w:val="2"/>
          <w:sz w:val="14"/>
          <w:szCs w:val="14"/>
          <w:lang w:bidi="th-TH"/>
        </w:rPr>
      </w:pPr>
    </w:p>
    <w:p w14:paraId="3969F7AF" w14:textId="51696C00" w:rsidR="00321C58" w:rsidRPr="009474B0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CF4FC1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>ใน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การตรวจสอบของข้าพเจ้าตามมาตรฐานการสอบบัญชี ข้าพเจ้าได้ใช้ดุลยพินิจ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การสังเกต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และ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การตั้งข้อ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314FD815" w14:textId="77777777" w:rsidR="00321C58" w:rsidRPr="00CF4FC1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5F21597F" w14:textId="54612DF7" w:rsidR="00321C58" w:rsidRPr="00CF4FC1" w:rsidRDefault="00321C58" w:rsidP="00321C58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รวมและเฉพาะของบริษัท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</w:t>
      </w:r>
      <w:r w:rsidRPr="009474B0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การตรวจสอบเพื่อตอบสนองต่อความเสี่ยงเหล่านั้น 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เพื่อให้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CF4FC1">
        <w:rPr>
          <w:rFonts w:ascii="Angsana New" w:eastAsia="Calibri" w:hAnsi="Angsana New" w:cs="Angsana New"/>
          <w:spacing w:val="4"/>
          <w:sz w:val="30"/>
          <w:szCs w:val="30"/>
          <w:cs/>
          <w:lang w:bidi="th-TH"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CF4FC1">
        <w:rPr>
          <w:rFonts w:ascii="Angsana New" w:eastAsia="Calibri" w:hAnsi="Angsana New" w:cs="Angsana New"/>
          <w:sz w:val="30"/>
          <w:szCs w:val="30"/>
          <w:cs/>
          <w:lang w:bidi="th-TH"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F4FC1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1D733C00" w14:textId="77777777" w:rsidR="00321C58" w:rsidRPr="00BF4AA5" w:rsidRDefault="00321C58" w:rsidP="00321C58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8D17DD3" w14:textId="5AAB8661" w:rsidR="00321C58" w:rsidRPr="009474B0" w:rsidRDefault="00321C58" w:rsidP="00321C58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เกี่ยวกับ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ความมีประสิทธิผลของการควบคุมภายในของกลุ่มบริษัท</w:t>
      </w:r>
      <w:r w:rsidR="00550249"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</w:p>
    <w:p w14:paraId="47D4FFD6" w14:textId="77777777" w:rsidR="00321C58" w:rsidRPr="00197FC9" w:rsidRDefault="00321C58" w:rsidP="00321C58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51679C11" w14:textId="2C666B6A" w:rsidR="00321C58" w:rsidRPr="009474B0" w:rsidRDefault="00321C58" w:rsidP="00321C58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15739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และการเปิดเ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ผยข้อมูลที่เกี่ยวข้องซึ่งจัดทำขึ้นโดยผู้บริหาร</w:t>
      </w:r>
    </w:p>
    <w:p w14:paraId="75017326" w14:textId="77777777" w:rsidR="009C45E1" w:rsidRDefault="009C45E1" w:rsidP="00420CC9">
      <w:pPr>
        <w:spacing w:after="0" w:line="240" w:lineRule="auto"/>
        <w:contextualSpacing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7484B117" w14:textId="77777777" w:rsidR="009C45E1" w:rsidRPr="00197FC9" w:rsidRDefault="009C45E1" w:rsidP="00321C58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0814F52F" w14:textId="761D3617" w:rsidR="00321C58" w:rsidRPr="009474B0" w:rsidRDefault="00321C58" w:rsidP="00321C58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550249"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157392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50249"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ต้องหยุดการดำเนินงานต่อเนื่อง</w:t>
      </w:r>
    </w:p>
    <w:p w14:paraId="270ED103" w14:textId="77777777" w:rsidR="00321C58" w:rsidRPr="00197FC9" w:rsidRDefault="00321C58" w:rsidP="00321C58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7E7517C2" w14:textId="420AEE63" w:rsidR="00321C58" w:rsidRPr="009474B0" w:rsidRDefault="00321C58" w:rsidP="00321C58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และเฉพาะของบริษัทโดยรวม รวมถึงการเปิดเผยข้อมูลว่างบการเงินรวม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และ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D1D6C1A" w14:textId="77777777" w:rsidR="00321C58" w:rsidRPr="00197FC9" w:rsidRDefault="00321C58" w:rsidP="00321C58">
      <w:pPr>
        <w:pStyle w:val="ListParagraph"/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hAnsi="Angsana New" w:cs="Angsana New"/>
          <w:sz w:val="12"/>
          <w:szCs w:val="12"/>
        </w:rPr>
      </w:pPr>
    </w:p>
    <w:p w14:paraId="1CC920C0" w14:textId="7784BEE6" w:rsidR="00321C58" w:rsidRPr="009474B0" w:rsidRDefault="00550249" w:rsidP="00321C5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70" w:hanging="2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>วบรวม</w:t>
      </w:r>
      <w:r w:rsidR="00321C58" w:rsidRPr="009474B0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21C58" w:rsidRPr="009474B0">
        <w:rPr>
          <w:rFonts w:ascii="Angsana New" w:hAnsi="Angsana New" w:cs="Angsana New"/>
          <w:sz w:val="30"/>
          <w:szCs w:val="30"/>
          <w:cs/>
          <w:lang w:bidi="th-TH"/>
        </w:rPr>
        <w:t>เพื่อแสดงความเห็นต่องบการเงิน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>โดยรวม</w:t>
      </w:r>
      <w:r w:rsidR="00321C58" w:rsidRPr="009474B0">
        <w:rPr>
          <w:rFonts w:ascii="Angsana New" w:hAnsi="Angsana New" w:cs="Angsana New"/>
          <w:sz w:val="30"/>
          <w:szCs w:val="30"/>
        </w:rPr>
        <w:t xml:space="preserve"> </w:t>
      </w:r>
      <w:r w:rsidR="00321C58" w:rsidRPr="009474B0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321C58" w:rsidRPr="009474B0">
        <w:rPr>
          <w:rFonts w:ascii="Angsana New" w:hAnsi="Angsana New" w:cs="Angsana New"/>
          <w:sz w:val="30"/>
          <w:szCs w:val="30"/>
        </w:rPr>
        <w:t xml:space="preserve"> </w:t>
      </w:r>
      <w:r w:rsidR="00321C58" w:rsidRPr="009474B0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6AFA309A" w14:textId="77777777" w:rsidR="00321C58" w:rsidRPr="00197FC9" w:rsidRDefault="00321C58" w:rsidP="00321C5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6AD274" w14:textId="53F8DD2A" w:rsidR="00420CC9" w:rsidRPr="009474B0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9474B0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A96F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ที่</w:t>
      </w: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52E93B73" w14:textId="77777777" w:rsidR="00321C58" w:rsidRPr="00197FC9" w:rsidRDefault="00321C58" w:rsidP="00321C5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A4A8C6" w14:textId="22187FEA" w:rsidR="009C45E1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474B0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474B0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14:paraId="2EFD8CCE" w14:textId="77777777" w:rsidR="00420CC9" w:rsidRDefault="00420CC9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9FBFB9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B45D84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5B59B0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203C09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8B77A3D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3418CE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2E800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C41763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5324ED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72F178D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7F46EB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E78EC3" w14:textId="77777777" w:rsidR="00EE5428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EADF6E" w14:textId="77777777" w:rsidR="00EE5428" w:rsidRPr="00420CC9" w:rsidRDefault="00EE542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1212EB" w14:textId="3A9C7AB0" w:rsidR="00321C58" w:rsidRPr="0032728A" w:rsidRDefault="00321C58" w:rsidP="00321C5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2728A">
        <w:rPr>
          <w:rFonts w:ascii="Angsana New" w:hAnsi="Angsana New" w:cs="Angsana New"/>
          <w:spacing w:val="4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32728A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</w:t>
      </w:r>
      <w:r w:rsidRPr="0032728A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ๆ ที่มีนัยสำคัญมากที่สุด</w:t>
      </w:r>
      <w:r w:rsidRPr="0032728A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</w:t>
      </w:r>
      <w:r w:rsidRPr="0032728A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ในการตรวจสอบงบการเงินรวม</w:t>
      </w:r>
      <w:r w:rsidR="00A96FBF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ของกลุ่มบริษัท</w:t>
      </w:r>
      <w:r w:rsidRPr="0032728A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และเฉพาะของบริษัทในงวดปัจจุบันและกำหนดเป็นเรื่องสำคัญใน</w:t>
      </w:r>
      <w:r w:rsidRPr="0032728A">
        <w:rPr>
          <w:rFonts w:ascii="Angsana New" w:hAnsi="Angsana New" w:cs="Angsana New"/>
          <w:sz w:val="30"/>
          <w:szCs w:val="30"/>
          <w:cs/>
          <w:lang w:bidi="th-TH"/>
        </w:rPr>
        <w:t>การตรวจสอบ ข้าพเจ้าได้อธิบายเรื่องเหล่านี้ในรายงานของผู้สอบบัญชี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2728A">
        <w:rPr>
          <w:rFonts w:ascii="Angsana New" w:hAnsi="Angsana New" w:cs="Angsana New"/>
          <w:sz w:val="30"/>
          <w:szCs w:val="30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96FB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2728A">
        <w:rPr>
          <w:rFonts w:ascii="Angsana New" w:hAnsi="Angsana New" w:cs="Angsana New"/>
          <w:sz w:val="30"/>
          <w:szCs w:val="30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1426BA7" w14:textId="77777777" w:rsidR="0026343C" w:rsidRDefault="0026343C" w:rsidP="00A3103D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6FDD907" w14:textId="77777777" w:rsidR="00D629A1" w:rsidRPr="00880A9C" w:rsidRDefault="00D629A1" w:rsidP="00A3103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A3103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5865B6F" w14:textId="77777777" w:rsidR="00183915" w:rsidRPr="00B45191" w:rsidRDefault="00183915" w:rsidP="00A3103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4519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นายสมคิด </w:t>
      </w:r>
      <w:r w:rsidRPr="00B45191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B4519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เตียตระกูล</w:t>
      </w:r>
    </w:p>
    <w:p w14:paraId="0E6E53B8" w14:textId="77777777" w:rsidR="00183915" w:rsidRPr="00B45191" w:rsidRDefault="00183915" w:rsidP="00A31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398E7BA2" w14:textId="77777777" w:rsidR="00183915" w:rsidRPr="00B45191" w:rsidRDefault="00183915" w:rsidP="00A3103D">
      <w:pPr>
        <w:spacing w:after="0"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B45191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B45191">
        <w:rPr>
          <w:rFonts w:ascii="Angsana New" w:hAnsi="Angsana New" w:cs="Angsana New"/>
          <w:sz w:val="30"/>
          <w:szCs w:val="30"/>
          <w:lang w:bidi="th-TH"/>
        </w:rPr>
        <w:t>2785</w:t>
      </w:r>
    </w:p>
    <w:p w14:paraId="2A29BBC3" w14:textId="77777777" w:rsidR="00183915" w:rsidRPr="00B45191" w:rsidRDefault="00183915" w:rsidP="00A31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E14ED60" w14:textId="77777777" w:rsidR="00183915" w:rsidRPr="00B45191" w:rsidRDefault="00183915" w:rsidP="00A3103D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23E344EF" w14:textId="77777777" w:rsidR="00183915" w:rsidRPr="00B45191" w:rsidRDefault="00183915" w:rsidP="00A31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45191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35B0CA95" w14:textId="473E66A0" w:rsidR="00021AE1" w:rsidRPr="00B45191" w:rsidRDefault="00183915" w:rsidP="00A3103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E6B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วันที่ </w:t>
      </w:r>
      <w:r w:rsidRPr="00DE6BBA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DE6BBA" w:rsidRPr="00DE6BBA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DE6B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E6BBA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DE6B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E6BBA">
        <w:rPr>
          <w:rFonts w:ascii="Angsana New" w:hAnsi="Angsana New" w:cs="Angsana New"/>
          <w:sz w:val="30"/>
          <w:szCs w:val="30"/>
          <w:lang w:val="en-US" w:bidi="th-TH"/>
        </w:rPr>
        <w:t>2568</w:t>
      </w:r>
    </w:p>
    <w:sectPr w:rsidR="00021AE1" w:rsidRPr="00B45191" w:rsidSect="00647E61">
      <w:head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160" w:right="1152" w:bottom="576" w:left="2448" w:header="749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371F3" w14:textId="77777777" w:rsidR="00857453" w:rsidRDefault="00857453">
      <w:r>
        <w:separator/>
      </w:r>
    </w:p>
  </w:endnote>
  <w:endnote w:type="continuationSeparator" w:id="0">
    <w:p w14:paraId="5E3D3ADF" w14:textId="77777777" w:rsidR="00857453" w:rsidRDefault="0085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55913" w14:textId="2FF26A5A" w:rsidR="005C759F" w:rsidRPr="006D348F" w:rsidRDefault="005C759F" w:rsidP="006D348F">
    <w:pPr>
      <w:pStyle w:val="Footer"/>
      <w:jc w:val="left"/>
      <w:rPr>
        <w:rFonts w:ascii="Angsana New" w:hAnsi="Angsana New" w:cs="Angsana New"/>
        <w:b/>
        <w:bCs/>
        <w:color w:val="808080" w:themeColor="background1" w:themeShade="80"/>
        <w:sz w:val="16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204F" w14:textId="5E5163CC" w:rsidR="00647E61" w:rsidRPr="006D348F" w:rsidRDefault="00647E61" w:rsidP="006D348F">
    <w:pPr>
      <w:pStyle w:val="Footer"/>
      <w:jc w:val="left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A9FEB" w14:textId="77777777" w:rsidR="00857453" w:rsidRDefault="00857453">
      <w:bookmarkStart w:id="0" w:name="_Hlk482348182"/>
      <w:bookmarkEnd w:id="0"/>
      <w:r>
        <w:separator/>
      </w:r>
    </w:p>
  </w:footnote>
  <w:footnote w:type="continuationSeparator" w:id="0">
    <w:p w14:paraId="0D9883A6" w14:textId="77777777" w:rsidR="00857453" w:rsidRDefault="0085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8C26" w14:textId="77777777" w:rsidR="00EE5428" w:rsidRPr="00EE5428" w:rsidRDefault="00EE5428" w:rsidP="00183915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bCs/>
        <w:color w:val="auto"/>
        <w:sz w:val="2"/>
        <w:szCs w:val="2"/>
        <w:lang w:bidi="th-TH"/>
      </w:rPr>
    </w:pPr>
  </w:p>
  <w:p w14:paraId="2CCEE49E" w14:textId="74ECABAA" w:rsidR="00183915" w:rsidRPr="00CF4524" w:rsidRDefault="00183915" w:rsidP="00183915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CB96BB0"/>
    <w:multiLevelType w:val="hybridMultilevel"/>
    <w:tmpl w:val="97B8E752"/>
    <w:lvl w:ilvl="0" w:tplc="59D253CE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76109"/>
    <w:multiLevelType w:val="hybridMultilevel"/>
    <w:tmpl w:val="455A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C7D69EC"/>
    <w:multiLevelType w:val="hybridMultilevel"/>
    <w:tmpl w:val="14E60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 w16cid:durableId="330910380">
    <w:abstractNumId w:val="3"/>
  </w:num>
  <w:num w:numId="2" w16cid:durableId="742265001">
    <w:abstractNumId w:val="2"/>
  </w:num>
  <w:num w:numId="3" w16cid:durableId="1536037682">
    <w:abstractNumId w:val="1"/>
  </w:num>
  <w:num w:numId="4" w16cid:durableId="1367877170">
    <w:abstractNumId w:val="0"/>
  </w:num>
  <w:num w:numId="5" w16cid:durableId="485780885">
    <w:abstractNumId w:val="7"/>
  </w:num>
  <w:num w:numId="6" w16cid:durableId="784037695">
    <w:abstractNumId w:val="5"/>
  </w:num>
  <w:num w:numId="7" w16cid:durableId="1219125488">
    <w:abstractNumId w:val="13"/>
  </w:num>
  <w:num w:numId="8" w16cid:durableId="1585069444">
    <w:abstractNumId w:val="22"/>
  </w:num>
  <w:num w:numId="9" w16cid:durableId="743913898">
    <w:abstractNumId w:val="5"/>
  </w:num>
  <w:num w:numId="10" w16cid:durableId="2096854481">
    <w:abstractNumId w:val="20"/>
  </w:num>
  <w:num w:numId="11" w16cid:durableId="976691881">
    <w:abstractNumId w:val="17"/>
  </w:num>
  <w:num w:numId="12" w16cid:durableId="1646859238">
    <w:abstractNumId w:val="4"/>
  </w:num>
  <w:num w:numId="13" w16cid:durableId="1212421656">
    <w:abstractNumId w:val="9"/>
  </w:num>
  <w:num w:numId="14" w16cid:durableId="220792370">
    <w:abstractNumId w:val="8"/>
  </w:num>
  <w:num w:numId="15" w16cid:durableId="1334799849">
    <w:abstractNumId w:val="9"/>
  </w:num>
  <w:num w:numId="16" w16cid:durableId="1688019573">
    <w:abstractNumId w:val="10"/>
  </w:num>
  <w:num w:numId="17" w16cid:durableId="627202628">
    <w:abstractNumId w:val="14"/>
  </w:num>
  <w:num w:numId="18" w16cid:durableId="161481358">
    <w:abstractNumId w:val="20"/>
  </w:num>
  <w:num w:numId="19" w16cid:durableId="1700006002">
    <w:abstractNumId w:val="17"/>
  </w:num>
  <w:num w:numId="20" w16cid:durableId="755056700">
    <w:abstractNumId w:val="4"/>
  </w:num>
  <w:num w:numId="21" w16cid:durableId="895312686">
    <w:abstractNumId w:val="9"/>
  </w:num>
  <w:num w:numId="22" w16cid:durableId="1795783438">
    <w:abstractNumId w:val="8"/>
  </w:num>
  <w:num w:numId="23" w16cid:durableId="1708143443">
    <w:abstractNumId w:val="8"/>
  </w:num>
  <w:num w:numId="24" w16cid:durableId="549001148">
    <w:abstractNumId w:val="8"/>
  </w:num>
  <w:num w:numId="25" w16cid:durableId="1320884404">
    <w:abstractNumId w:val="9"/>
  </w:num>
  <w:num w:numId="26" w16cid:durableId="276454669">
    <w:abstractNumId w:val="9"/>
  </w:num>
  <w:num w:numId="27" w16cid:durableId="1822191701">
    <w:abstractNumId w:val="9"/>
  </w:num>
  <w:num w:numId="28" w16cid:durableId="750276974">
    <w:abstractNumId w:val="19"/>
  </w:num>
  <w:num w:numId="29" w16cid:durableId="1039932062">
    <w:abstractNumId w:val="19"/>
  </w:num>
  <w:num w:numId="30" w16cid:durableId="249126951">
    <w:abstractNumId w:val="19"/>
  </w:num>
  <w:num w:numId="31" w16cid:durableId="1228149362">
    <w:abstractNumId w:val="15"/>
  </w:num>
  <w:num w:numId="32" w16cid:durableId="654526978">
    <w:abstractNumId w:val="15"/>
  </w:num>
  <w:num w:numId="33" w16cid:durableId="1239748584">
    <w:abstractNumId w:val="15"/>
  </w:num>
  <w:num w:numId="34" w16cid:durableId="2144540687">
    <w:abstractNumId w:val="6"/>
  </w:num>
  <w:num w:numId="35" w16cid:durableId="777289337">
    <w:abstractNumId w:val="16"/>
  </w:num>
  <w:num w:numId="36" w16cid:durableId="1345324956">
    <w:abstractNumId w:val="21"/>
  </w:num>
  <w:num w:numId="37" w16cid:durableId="1020163450">
    <w:abstractNumId w:val="11"/>
  </w:num>
  <w:num w:numId="38" w16cid:durableId="1931350611">
    <w:abstractNumId w:val="12"/>
  </w:num>
  <w:num w:numId="39" w16cid:durableId="55516734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39AF"/>
    <w:rsid w:val="00014B86"/>
    <w:rsid w:val="000152FA"/>
    <w:rsid w:val="000162B0"/>
    <w:rsid w:val="00021AE1"/>
    <w:rsid w:val="00024549"/>
    <w:rsid w:val="0003023B"/>
    <w:rsid w:val="00030762"/>
    <w:rsid w:val="00031D17"/>
    <w:rsid w:val="000361FE"/>
    <w:rsid w:val="00044ACE"/>
    <w:rsid w:val="0004550E"/>
    <w:rsid w:val="0004782F"/>
    <w:rsid w:val="00052614"/>
    <w:rsid w:val="00060145"/>
    <w:rsid w:val="000723F7"/>
    <w:rsid w:val="000740C6"/>
    <w:rsid w:val="00074485"/>
    <w:rsid w:val="00076B1E"/>
    <w:rsid w:val="000828F1"/>
    <w:rsid w:val="00082F59"/>
    <w:rsid w:val="00085460"/>
    <w:rsid w:val="00092A94"/>
    <w:rsid w:val="00094333"/>
    <w:rsid w:val="00096F1F"/>
    <w:rsid w:val="00097FAB"/>
    <w:rsid w:val="000A0C02"/>
    <w:rsid w:val="000A7603"/>
    <w:rsid w:val="000B5BAB"/>
    <w:rsid w:val="000B65E3"/>
    <w:rsid w:val="000B697B"/>
    <w:rsid w:val="000B7090"/>
    <w:rsid w:val="000B7BE0"/>
    <w:rsid w:val="000C42F1"/>
    <w:rsid w:val="000E19EA"/>
    <w:rsid w:val="000E3984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4607F"/>
    <w:rsid w:val="00154A57"/>
    <w:rsid w:val="001554CD"/>
    <w:rsid w:val="00155A91"/>
    <w:rsid w:val="00157392"/>
    <w:rsid w:val="001613E2"/>
    <w:rsid w:val="001632CA"/>
    <w:rsid w:val="0016459D"/>
    <w:rsid w:val="00167017"/>
    <w:rsid w:val="001732B3"/>
    <w:rsid w:val="00183915"/>
    <w:rsid w:val="0019210D"/>
    <w:rsid w:val="00197FC9"/>
    <w:rsid w:val="001A3BFB"/>
    <w:rsid w:val="001A3C20"/>
    <w:rsid w:val="001B198C"/>
    <w:rsid w:val="001B64B3"/>
    <w:rsid w:val="001B7388"/>
    <w:rsid w:val="001C12AE"/>
    <w:rsid w:val="001D2302"/>
    <w:rsid w:val="001D4A7D"/>
    <w:rsid w:val="001D519E"/>
    <w:rsid w:val="001D7BB3"/>
    <w:rsid w:val="001E0CE3"/>
    <w:rsid w:val="001E12A6"/>
    <w:rsid w:val="001E498F"/>
    <w:rsid w:val="001E691A"/>
    <w:rsid w:val="001F2866"/>
    <w:rsid w:val="0022518C"/>
    <w:rsid w:val="00233821"/>
    <w:rsid w:val="00233EDD"/>
    <w:rsid w:val="00236095"/>
    <w:rsid w:val="00237A7E"/>
    <w:rsid w:val="00240AF8"/>
    <w:rsid w:val="00241F16"/>
    <w:rsid w:val="002429AE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4B34"/>
    <w:rsid w:val="002B1F96"/>
    <w:rsid w:val="002B5A4A"/>
    <w:rsid w:val="002C0D25"/>
    <w:rsid w:val="002C348E"/>
    <w:rsid w:val="002C48F6"/>
    <w:rsid w:val="002C623D"/>
    <w:rsid w:val="002C66D7"/>
    <w:rsid w:val="002D17AC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0F00"/>
    <w:rsid w:val="00312057"/>
    <w:rsid w:val="00321A76"/>
    <w:rsid w:val="00321C58"/>
    <w:rsid w:val="0032728A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A6244"/>
    <w:rsid w:val="003A7ACC"/>
    <w:rsid w:val="003B4CCD"/>
    <w:rsid w:val="003B4DED"/>
    <w:rsid w:val="003B5889"/>
    <w:rsid w:val="003C12C5"/>
    <w:rsid w:val="003C27EF"/>
    <w:rsid w:val="003C32E9"/>
    <w:rsid w:val="003C3898"/>
    <w:rsid w:val="003D10DB"/>
    <w:rsid w:val="003D2605"/>
    <w:rsid w:val="003D64D6"/>
    <w:rsid w:val="003E034A"/>
    <w:rsid w:val="003E3E21"/>
    <w:rsid w:val="003E5FBE"/>
    <w:rsid w:val="003F0B1D"/>
    <w:rsid w:val="003F16DE"/>
    <w:rsid w:val="003F1782"/>
    <w:rsid w:val="00416281"/>
    <w:rsid w:val="00420CC9"/>
    <w:rsid w:val="00422353"/>
    <w:rsid w:val="00425EB8"/>
    <w:rsid w:val="00426915"/>
    <w:rsid w:val="004272EF"/>
    <w:rsid w:val="00433F63"/>
    <w:rsid w:val="00435788"/>
    <w:rsid w:val="004359E6"/>
    <w:rsid w:val="00440CCC"/>
    <w:rsid w:val="00443CE3"/>
    <w:rsid w:val="00452E7B"/>
    <w:rsid w:val="00453BC8"/>
    <w:rsid w:val="004546FA"/>
    <w:rsid w:val="00454F50"/>
    <w:rsid w:val="00457EEE"/>
    <w:rsid w:val="00481D8F"/>
    <w:rsid w:val="00481FE7"/>
    <w:rsid w:val="0048532C"/>
    <w:rsid w:val="004865EB"/>
    <w:rsid w:val="0049103F"/>
    <w:rsid w:val="00491D00"/>
    <w:rsid w:val="0049414C"/>
    <w:rsid w:val="004972EC"/>
    <w:rsid w:val="004A0DFE"/>
    <w:rsid w:val="004A3C62"/>
    <w:rsid w:val="004B281E"/>
    <w:rsid w:val="004C0971"/>
    <w:rsid w:val="004C0C25"/>
    <w:rsid w:val="004C2111"/>
    <w:rsid w:val="004C65DE"/>
    <w:rsid w:val="004C732E"/>
    <w:rsid w:val="004C77BF"/>
    <w:rsid w:val="004D20AE"/>
    <w:rsid w:val="004D3578"/>
    <w:rsid w:val="004D52DC"/>
    <w:rsid w:val="004E0394"/>
    <w:rsid w:val="004E1F45"/>
    <w:rsid w:val="004F1A16"/>
    <w:rsid w:val="004F207F"/>
    <w:rsid w:val="004F5D91"/>
    <w:rsid w:val="005021F2"/>
    <w:rsid w:val="0050348A"/>
    <w:rsid w:val="00504DFE"/>
    <w:rsid w:val="005070FA"/>
    <w:rsid w:val="0052186A"/>
    <w:rsid w:val="005238D1"/>
    <w:rsid w:val="005248F3"/>
    <w:rsid w:val="00527E02"/>
    <w:rsid w:val="0053143D"/>
    <w:rsid w:val="005321DA"/>
    <w:rsid w:val="005359A8"/>
    <w:rsid w:val="005451C7"/>
    <w:rsid w:val="00547541"/>
    <w:rsid w:val="00547ECE"/>
    <w:rsid w:val="00550249"/>
    <w:rsid w:val="00551365"/>
    <w:rsid w:val="005514D6"/>
    <w:rsid w:val="005627FF"/>
    <w:rsid w:val="00577D61"/>
    <w:rsid w:val="005822AC"/>
    <w:rsid w:val="005A7C19"/>
    <w:rsid w:val="005B0B76"/>
    <w:rsid w:val="005B405A"/>
    <w:rsid w:val="005B4259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69AC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A4B35"/>
    <w:rsid w:val="006B06A2"/>
    <w:rsid w:val="006C1459"/>
    <w:rsid w:val="006C1F44"/>
    <w:rsid w:val="006C34C3"/>
    <w:rsid w:val="006C3D37"/>
    <w:rsid w:val="006C6376"/>
    <w:rsid w:val="006D348F"/>
    <w:rsid w:val="006D5CCF"/>
    <w:rsid w:val="006D6FF5"/>
    <w:rsid w:val="006E12E7"/>
    <w:rsid w:val="006E374B"/>
    <w:rsid w:val="006E46AD"/>
    <w:rsid w:val="006F1B19"/>
    <w:rsid w:val="006F2571"/>
    <w:rsid w:val="006F29ED"/>
    <w:rsid w:val="006F2C06"/>
    <w:rsid w:val="006F4F77"/>
    <w:rsid w:val="006F7673"/>
    <w:rsid w:val="0070147C"/>
    <w:rsid w:val="00706D05"/>
    <w:rsid w:val="00714187"/>
    <w:rsid w:val="00714FD6"/>
    <w:rsid w:val="007151D6"/>
    <w:rsid w:val="007265F7"/>
    <w:rsid w:val="00731894"/>
    <w:rsid w:val="00734D83"/>
    <w:rsid w:val="007459BB"/>
    <w:rsid w:val="00746796"/>
    <w:rsid w:val="00746D91"/>
    <w:rsid w:val="0075598A"/>
    <w:rsid w:val="00761813"/>
    <w:rsid w:val="0076798A"/>
    <w:rsid w:val="00771B85"/>
    <w:rsid w:val="00775DA6"/>
    <w:rsid w:val="0078170A"/>
    <w:rsid w:val="00782792"/>
    <w:rsid w:val="0078749D"/>
    <w:rsid w:val="00787F0B"/>
    <w:rsid w:val="00790956"/>
    <w:rsid w:val="0079502D"/>
    <w:rsid w:val="007A0755"/>
    <w:rsid w:val="007A31D9"/>
    <w:rsid w:val="007A74F9"/>
    <w:rsid w:val="007C5A37"/>
    <w:rsid w:val="007D41A1"/>
    <w:rsid w:val="007F5545"/>
    <w:rsid w:val="007F5583"/>
    <w:rsid w:val="008033D0"/>
    <w:rsid w:val="00803FB6"/>
    <w:rsid w:val="008059EF"/>
    <w:rsid w:val="0080665B"/>
    <w:rsid w:val="008128F7"/>
    <w:rsid w:val="00812938"/>
    <w:rsid w:val="008146CB"/>
    <w:rsid w:val="00820D06"/>
    <w:rsid w:val="00827B71"/>
    <w:rsid w:val="00830DAC"/>
    <w:rsid w:val="0083134C"/>
    <w:rsid w:val="00832F51"/>
    <w:rsid w:val="00843100"/>
    <w:rsid w:val="00847054"/>
    <w:rsid w:val="00850F25"/>
    <w:rsid w:val="008534AA"/>
    <w:rsid w:val="00857453"/>
    <w:rsid w:val="008719C2"/>
    <w:rsid w:val="00871E13"/>
    <w:rsid w:val="00875A44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D3035"/>
    <w:rsid w:val="008E7687"/>
    <w:rsid w:val="008F0E3C"/>
    <w:rsid w:val="008F11FA"/>
    <w:rsid w:val="008F257F"/>
    <w:rsid w:val="008F2B5A"/>
    <w:rsid w:val="008F33AE"/>
    <w:rsid w:val="008F414F"/>
    <w:rsid w:val="008F4ACA"/>
    <w:rsid w:val="00906E6D"/>
    <w:rsid w:val="00911037"/>
    <w:rsid w:val="009112C3"/>
    <w:rsid w:val="00912F98"/>
    <w:rsid w:val="009136BE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474B0"/>
    <w:rsid w:val="00950F32"/>
    <w:rsid w:val="00954B41"/>
    <w:rsid w:val="00957E70"/>
    <w:rsid w:val="009624E0"/>
    <w:rsid w:val="00970DAB"/>
    <w:rsid w:val="0097321D"/>
    <w:rsid w:val="009865F9"/>
    <w:rsid w:val="00992531"/>
    <w:rsid w:val="00995CD5"/>
    <w:rsid w:val="009A1787"/>
    <w:rsid w:val="009A38A5"/>
    <w:rsid w:val="009A4F5A"/>
    <w:rsid w:val="009B1F44"/>
    <w:rsid w:val="009B25CC"/>
    <w:rsid w:val="009B4573"/>
    <w:rsid w:val="009B6CCE"/>
    <w:rsid w:val="009C002A"/>
    <w:rsid w:val="009C45E1"/>
    <w:rsid w:val="009D6E94"/>
    <w:rsid w:val="009E0C82"/>
    <w:rsid w:val="009E278C"/>
    <w:rsid w:val="009E6010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0FF4"/>
    <w:rsid w:val="00A11FB4"/>
    <w:rsid w:val="00A1550B"/>
    <w:rsid w:val="00A3103D"/>
    <w:rsid w:val="00A3526A"/>
    <w:rsid w:val="00A35782"/>
    <w:rsid w:val="00A362F9"/>
    <w:rsid w:val="00A43EE6"/>
    <w:rsid w:val="00A52E1B"/>
    <w:rsid w:val="00A5746F"/>
    <w:rsid w:val="00A60F49"/>
    <w:rsid w:val="00A61E15"/>
    <w:rsid w:val="00A664ED"/>
    <w:rsid w:val="00A66F91"/>
    <w:rsid w:val="00A70229"/>
    <w:rsid w:val="00A74861"/>
    <w:rsid w:val="00A85952"/>
    <w:rsid w:val="00A918D1"/>
    <w:rsid w:val="00A93A9A"/>
    <w:rsid w:val="00A96A87"/>
    <w:rsid w:val="00A96FBF"/>
    <w:rsid w:val="00AA2A3D"/>
    <w:rsid w:val="00AA5C16"/>
    <w:rsid w:val="00AC1C56"/>
    <w:rsid w:val="00AC31D4"/>
    <w:rsid w:val="00AC6098"/>
    <w:rsid w:val="00AD16B9"/>
    <w:rsid w:val="00AD3B26"/>
    <w:rsid w:val="00AD6656"/>
    <w:rsid w:val="00AE0190"/>
    <w:rsid w:val="00AE2BF6"/>
    <w:rsid w:val="00AE3370"/>
    <w:rsid w:val="00AE64CA"/>
    <w:rsid w:val="00AF302E"/>
    <w:rsid w:val="00AF3CE8"/>
    <w:rsid w:val="00AF5F4A"/>
    <w:rsid w:val="00AF7092"/>
    <w:rsid w:val="00B0562E"/>
    <w:rsid w:val="00B05E99"/>
    <w:rsid w:val="00B0610F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5191"/>
    <w:rsid w:val="00B54FCC"/>
    <w:rsid w:val="00B55EE8"/>
    <w:rsid w:val="00B56E6C"/>
    <w:rsid w:val="00B6226E"/>
    <w:rsid w:val="00B63D0E"/>
    <w:rsid w:val="00B65410"/>
    <w:rsid w:val="00B82021"/>
    <w:rsid w:val="00B83039"/>
    <w:rsid w:val="00BA5B00"/>
    <w:rsid w:val="00BB1A07"/>
    <w:rsid w:val="00BB6DAD"/>
    <w:rsid w:val="00BB7346"/>
    <w:rsid w:val="00BC1271"/>
    <w:rsid w:val="00BC1555"/>
    <w:rsid w:val="00BC60A9"/>
    <w:rsid w:val="00BC6565"/>
    <w:rsid w:val="00BD1B56"/>
    <w:rsid w:val="00BD4719"/>
    <w:rsid w:val="00BE0C8A"/>
    <w:rsid w:val="00BE334D"/>
    <w:rsid w:val="00BE4988"/>
    <w:rsid w:val="00BF1C24"/>
    <w:rsid w:val="00BF2064"/>
    <w:rsid w:val="00BF3F9B"/>
    <w:rsid w:val="00BF5E73"/>
    <w:rsid w:val="00C06939"/>
    <w:rsid w:val="00C21E3B"/>
    <w:rsid w:val="00C23EE0"/>
    <w:rsid w:val="00C276F8"/>
    <w:rsid w:val="00C35B1A"/>
    <w:rsid w:val="00C403D8"/>
    <w:rsid w:val="00C41C7D"/>
    <w:rsid w:val="00C47BE1"/>
    <w:rsid w:val="00C63023"/>
    <w:rsid w:val="00C63743"/>
    <w:rsid w:val="00C7391B"/>
    <w:rsid w:val="00C76C6C"/>
    <w:rsid w:val="00C80EC5"/>
    <w:rsid w:val="00C86BB9"/>
    <w:rsid w:val="00C8772C"/>
    <w:rsid w:val="00CA43FD"/>
    <w:rsid w:val="00CB18EB"/>
    <w:rsid w:val="00CB441E"/>
    <w:rsid w:val="00CC02FB"/>
    <w:rsid w:val="00CC72E9"/>
    <w:rsid w:val="00CD25C2"/>
    <w:rsid w:val="00CD4D4E"/>
    <w:rsid w:val="00CE0C9A"/>
    <w:rsid w:val="00CE24E5"/>
    <w:rsid w:val="00CE41DB"/>
    <w:rsid w:val="00CE4D96"/>
    <w:rsid w:val="00CF4256"/>
    <w:rsid w:val="00CF4FC1"/>
    <w:rsid w:val="00D078C4"/>
    <w:rsid w:val="00D15EA5"/>
    <w:rsid w:val="00D20C85"/>
    <w:rsid w:val="00D2100B"/>
    <w:rsid w:val="00D2325F"/>
    <w:rsid w:val="00D24220"/>
    <w:rsid w:val="00D2677E"/>
    <w:rsid w:val="00D3089E"/>
    <w:rsid w:val="00D31B87"/>
    <w:rsid w:val="00D31D7A"/>
    <w:rsid w:val="00D33E60"/>
    <w:rsid w:val="00D36663"/>
    <w:rsid w:val="00D430AD"/>
    <w:rsid w:val="00D460E7"/>
    <w:rsid w:val="00D46DC0"/>
    <w:rsid w:val="00D47975"/>
    <w:rsid w:val="00D629A1"/>
    <w:rsid w:val="00D63ABC"/>
    <w:rsid w:val="00D675F1"/>
    <w:rsid w:val="00D73B96"/>
    <w:rsid w:val="00D77E45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90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E6BBA"/>
    <w:rsid w:val="00DF0ABD"/>
    <w:rsid w:val="00DF1C41"/>
    <w:rsid w:val="00E0108E"/>
    <w:rsid w:val="00E0324D"/>
    <w:rsid w:val="00E04361"/>
    <w:rsid w:val="00E064FD"/>
    <w:rsid w:val="00E1053A"/>
    <w:rsid w:val="00E114D3"/>
    <w:rsid w:val="00E116B1"/>
    <w:rsid w:val="00E15C4D"/>
    <w:rsid w:val="00E263EA"/>
    <w:rsid w:val="00E26AF3"/>
    <w:rsid w:val="00E276E0"/>
    <w:rsid w:val="00E314EA"/>
    <w:rsid w:val="00E33FDA"/>
    <w:rsid w:val="00E353CD"/>
    <w:rsid w:val="00E406D5"/>
    <w:rsid w:val="00E56701"/>
    <w:rsid w:val="00E62754"/>
    <w:rsid w:val="00E64D2D"/>
    <w:rsid w:val="00E77EC1"/>
    <w:rsid w:val="00E83203"/>
    <w:rsid w:val="00E86B53"/>
    <w:rsid w:val="00E9110B"/>
    <w:rsid w:val="00EA2B6F"/>
    <w:rsid w:val="00EB3478"/>
    <w:rsid w:val="00EB4B39"/>
    <w:rsid w:val="00EB6FE3"/>
    <w:rsid w:val="00EC09A6"/>
    <w:rsid w:val="00EE0F65"/>
    <w:rsid w:val="00EE473F"/>
    <w:rsid w:val="00EE5428"/>
    <w:rsid w:val="00F004EE"/>
    <w:rsid w:val="00F11892"/>
    <w:rsid w:val="00F246A1"/>
    <w:rsid w:val="00F368B8"/>
    <w:rsid w:val="00F37917"/>
    <w:rsid w:val="00F5513E"/>
    <w:rsid w:val="00F63F3F"/>
    <w:rsid w:val="00F66FA5"/>
    <w:rsid w:val="00F71678"/>
    <w:rsid w:val="00F71A70"/>
    <w:rsid w:val="00F72183"/>
    <w:rsid w:val="00F730E3"/>
    <w:rsid w:val="00F755E9"/>
    <w:rsid w:val="00F81D0D"/>
    <w:rsid w:val="00F8608C"/>
    <w:rsid w:val="00F909CD"/>
    <w:rsid w:val="00F974D1"/>
    <w:rsid w:val="00FA16E0"/>
    <w:rsid w:val="00FA3966"/>
    <w:rsid w:val="00FC1304"/>
    <w:rsid w:val="00FC4397"/>
    <w:rsid w:val="00FC66BB"/>
    <w:rsid w:val="00FD05AD"/>
    <w:rsid w:val="00FD0666"/>
    <w:rsid w:val="00FD7295"/>
    <w:rsid w:val="00FE2187"/>
    <w:rsid w:val="00FE25CD"/>
    <w:rsid w:val="00FE320C"/>
    <w:rsid w:val="00FF17C4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paragraph">
    <w:name w:val="paragraph"/>
    <w:basedOn w:val="Normal"/>
    <w:rsid w:val="00CC02F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C02FB"/>
  </w:style>
  <w:style w:type="paragraph" w:styleId="Revision">
    <w:name w:val="Revision"/>
    <w:hidden/>
    <w:uiPriority w:val="99"/>
    <w:semiHidden/>
    <w:rsid w:val="00F004E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18CC1-2190-4E8D-9989-72BB22517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198</TotalTime>
  <Pages>1</Pages>
  <Words>2186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86</cp:revision>
  <cp:lastPrinted>2025-02-25T15:03:00Z</cp:lastPrinted>
  <dcterms:created xsi:type="dcterms:W3CDTF">2025-02-22T12:12:00Z</dcterms:created>
  <dcterms:modified xsi:type="dcterms:W3CDTF">2025-02-26T23:04:00Z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