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50CCBFFA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1BA497B5" w14:textId="51F8D396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457D5D9C" w14:textId="757D09E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58F0DF45" w14:textId="2BB22E83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6DAF2643" w14:textId="735BCDE6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3F6F09C" w14:textId="5379547B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0AADB48" w14:textId="65AB48DF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7178C9E" w14:textId="5D7A820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3FDB57D4" w14:textId="5CC54192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16716AEA" w14:textId="181F439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026FB9C4" w14:textId="13364E8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56E441E" w14:textId="52AF519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ADA085D" w14:textId="77777777" w:rsidR="003969AE" w:rsidRDefault="003969AE" w:rsidP="004C2111">
      <w:pPr>
        <w:pStyle w:val="Reference"/>
        <w:rPr>
          <w:rFonts w:cstheme="minorBidi"/>
          <w:lang w:val="en-US" w:bidi="th-TH"/>
        </w:rPr>
      </w:pPr>
    </w:p>
    <w:p w14:paraId="65B7F6C7" w14:textId="77777777" w:rsidR="00944306" w:rsidRPr="008541C2" w:rsidRDefault="00944306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29264F96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E53C8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สหมิตรถังแก๊ส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1A04D20E" w:rsidR="00CD4D4E" w:rsidRPr="00311664" w:rsidRDefault="00142624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="00C34E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6C4990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92631" w:rsidRPr="00311664">
        <w:rPr>
          <w:rFonts w:ascii="Browallia New" w:hAnsi="Browallia New" w:cs="Browallia New"/>
          <w:sz w:val="28"/>
          <w:szCs w:val="28"/>
          <w:lang w:bidi="th-TH"/>
        </w:rPr>
        <w:t>(“</w:t>
      </w:r>
      <w:r w:rsidR="00D92631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92631" w:rsidRPr="00311664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="00CD031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</w:t>
      </w:r>
      <w:r w:rsidR="00DE21F6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44306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344FA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</w:t>
      </w:r>
      <w:r w:rsidR="008C68A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</w:t>
      </w:r>
      <w:r w:rsidR="00AB117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</w:t>
      </w:r>
      <w:r w:rsidR="00EC072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</w:t>
      </w:r>
      <w:r w:rsidR="00EC0722" w:rsidRPr="003507B5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615366" w:rsidRPr="003507B5">
        <w:rPr>
          <w:rFonts w:ascii="Browallia New" w:hAnsi="Browallia New" w:cs="Browallia New" w:hint="cs"/>
          <w:sz w:val="28"/>
          <w:szCs w:val="28"/>
          <w:cs/>
          <w:lang w:bidi="th-TH"/>
        </w:rPr>
        <w:t>มีสาระ</w:t>
      </w:r>
      <w:r w:rsidR="00EC0722" w:rsidRPr="003507B5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="00DD0F01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Pr="00311664" w:rsidRDefault="003F5A96" w:rsidP="0039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2CFA78A5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="007671BE" w:rsidRPr="00311664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480B62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="003969AE">
        <w:rPr>
          <w:rFonts w:ascii="Browallia New" w:hAnsi="Browallia New" w:cs="Browallia New"/>
          <w:sz w:val="28"/>
          <w:szCs w:val="28"/>
        </w:rPr>
        <w:br/>
      </w:r>
      <w:r w:rsidRPr="00311664">
        <w:rPr>
          <w:rFonts w:ascii="Browallia New" w:hAnsi="Browallia New" w:cs="Browallia New"/>
          <w:sz w:val="28"/>
          <w:szCs w:val="28"/>
        </w:rPr>
        <w:t xml:space="preserve">31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11664">
        <w:rPr>
          <w:rFonts w:ascii="Browallia New" w:hAnsi="Browallia New" w:cs="Browallia New"/>
          <w:sz w:val="28"/>
          <w:szCs w:val="28"/>
        </w:rPr>
        <w:t>256</w:t>
      </w:r>
      <w:r w:rsidR="00944306">
        <w:rPr>
          <w:rFonts w:ascii="Browallia New" w:hAnsi="Browallia New" w:cs="Browallia New"/>
          <w:sz w:val="28"/>
          <w:szCs w:val="28"/>
        </w:rPr>
        <w:t>7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</w:t>
      </w:r>
      <w:r w:rsidR="00F068A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23AF17B5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C458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ส่วนของ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7C18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7511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7C18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="002532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มาตรฐานเรื่องความเป็นอิสระ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F3B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</w:t>
      </w:r>
      <w:r w:rsidR="00BB25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="004F3B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6E723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3A94251" w14:textId="7D3047FB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4046598D" w14:textId="65E64951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4E979320" w14:textId="27F3FF47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3C4FD73B" w14:textId="77777777" w:rsidR="004921AC" w:rsidRDefault="004921AC" w:rsidP="00CD4D4E">
      <w:pPr>
        <w:jc w:val="thaiDistribute"/>
        <w:rPr>
          <w:rFonts w:cstheme="minorBidi"/>
          <w:noProof/>
          <w:lang w:bidi="th-TH"/>
        </w:rPr>
      </w:pPr>
    </w:p>
    <w:p w14:paraId="15211577" w14:textId="77777777" w:rsidR="004921AC" w:rsidRDefault="004921AC" w:rsidP="00CD4D4E">
      <w:pPr>
        <w:jc w:val="thaiDistribute"/>
        <w:rPr>
          <w:rFonts w:cstheme="minorBidi"/>
          <w:noProof/>
          <w:lang w:bidi="th-TH"/>
        </w:rPr>
      </w:pPr>
    </w:p>
    <w:p w14:paraId="2D6DE4F8" w14:textId="77777777" w:rsidR="004921AC" w:rsidRDefault="004921AC" w:rsidP="00CD4D4E">
      <w:pPr>
        <w:jc w:val="thaiDistribute"/>
        <w:rPr>
          <w:rFonts w:cstheme="minorBidi"/>
          <w:noProof/>
          <w:lang w:bidi="th-TH"/>
        </w:rPr>
      </w:pPr>
    </w:p>
    <w:p w14:paraId="569519AA" w14:textId="77777777" w:rsidR="006E5D7D" w:rsidRPr="003E4564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12A3264" w14:textId="2F66F568" w:rsidR="00BA5CF6" w:rsidRDefault="00BA5CF6" w:rsidP="00CA5D2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 xml:space="preserve">ปัจจุบัน </w:t>
      </w:r>
      <w:r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</w:t>
      </w:r>
      <w:r w:rsidR="003126C2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การตรวจสอบงบการเงินโดยรวมและในการแสดงความเห็นของ</w:t>
      </w:r>
      <w:r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="00EA33EB"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="00C60E29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ไม่ได้แสดงความเห็น</w:t>
      </w:r>
      <w:r w:rsidR="00B41BE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934D42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แยก</w:t>
      </w:r>
      <w:r w:rsidR="006F7ECA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ต่างหากสำหรับเรื่องเหล่านี้</w:t>
      </w:r>
    </w:p>
    <w:p w14:paraId="5546CD12" w14:textId="77777777" w:rsidR="008645EF" w:rsidRDefault="008645EF" w:rsidP="00CA5D2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59"/>
        <w:gridCol w:w="4160"/>
      </w:tblGrid>
      <w:tr w:rsidR="006F7ECA" w14:paraId="1E22C386" w14:textId="77777777" w:rsidTr="00D248A5">
        <w:tc>
          <w:tcPr>
            <w:tcW w:w="4159" w:type="dxa"/>
            <w:shd w:val="clear" w:color="auto" w:fill="7030A0"/>
          </w:tcPr>
          <w:p w14:paraId="56695485" w14:textId="59252065" w:rsidR="006F7ECA" w:rsidRPr="00D248A5" w:rsidRDefault="006F7ECA" w:rsidP="00362B8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bidi="th-TH"/>
              </w:rPr>
            </w:pPr>
            <w:r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362B87"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ในการตรวจสอบ</w:t>
            </w:r>
          </w:p>
        </w:tc>
        <w:tc>
          <w:tcPr>
            <w:tcW w:w="4160" w:type="dxa"/>
            <w:shd w:val="clear" w:color="auto" w:fill="7030A0"/>
          </w:tcPr>
          <w:p w14:paraId="21DC5E84" w14:textId="2BEBE57B" w:rsidR="006F7ECA" w:rsidRPr="00D248A5" w:rsidRDefault="00362B87" w:rsidP="00362B8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bidi="th-TH"/>
              </w:rPr>
            </w:pPr>
            <w:r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6F7ECA" w14:paraId="0D44DF03" w14:textId="77777777" w:rsidTr="006F7ECA">
        <w:tc>
          <w:tcPr>
            <w:tcW w:w="4159" w:type="dxa"/>
          </w:tcPr>
          <w:p w14:paraId="6F3361D8" w14:textId="4A37A636" w:rsidR="006F7ECA" w:rsidRDefault="008645EF" w:rsidP="00506D7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</w:t>
            </w:r>
            <w:r w:rsidR="006533FF" w:rsidRPr="00B15D58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รายได้</w:t>
            </w:r>
          </w:p>
          <w:p w14:paraId="6C0AA28D" w14:textId="77777777" w:rsidR="008645EF" w:rsidRDefault="008645EF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5BBFC119" w14:textId="53F03364" w:rsidR="00D91AE7" w:rsidRDefault="00B15D58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รายได้จากการขาย</w:t>
            </w:r>
            <w:r w:rsidR="008645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  <w:r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เป็นรายการที่มีสาระสำคัญต่องบการเงิน</w:t>
            </w:r>
            <w:r w:rsidR="00D91AE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D91AE7"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และเป็นรายการที่</w:t>
            </w:r>
            <w:r w:rsidR="00D91AE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ผู้ใช้งบการเงินให้ความสำคัญเพื่อการประเมินผล</w:t>
            </w:r>
            <w:r w:rsidR="00D91AE7"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การดำเนินงานของบริษัท</w:t>
            </w:r>
            <w:r w:rsidRPr="00B15D5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397E564" w14:textId="77777777" w:rsidR="00D91AE7" w:rsidRDefault="00D91AE7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DEAE316" w14:textId="0507B2DD" w:rsidR="00B15D58" w:rsidRPr="00FF6042" w:rsidRDefault="00D91AE7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ข้าพเจ้าให้ความสำคัญกับเรื่องนี้ เนื่องจากบริษัทมีจำนวนลูกค้าเป็นจำนวนมากและมีรายการขายที่เกิดขึ้นทั้งในและต่างประเทศ โดยมีเงื่อนไขทางการค้าที่แตกต่างกัน รวมถึงการพิจารณาจังหวะเวลาในการรับรู้รายได้ตามภาระที่ต้องปฏิบัติ บริษัทได้เปิดเผยนโยบายการบัญชีเกี่ยวกับการรับรู้รายได้ และรายได้ ในหมายเหตุประกอบงบการเงินข้อ </w:t>
            </w:r>
            <w:r w:rsidR="00751B5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 </w:t>
            </w:r>
            <w:r w:rsidR="00751B5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751B5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19</w:t>
            </w:r>
          </w:p>
          <w:p w14:paraId="36B3AFCA" w14:textId="3E47D1BD" w:rsidR="006533FF" w:rsidRDefault="006533FF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160" w:type="dxa"/>
          </w:tcPr>
          <w:p w14:paraId="7FC4C1F4" w14:textId="77777777" w:rsidR="00751B56" w:rsidRDefault="00751B56" w:rsidP="00506D7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41F2C957" w14:textId="77777777" w:rsidR="00C40AA5" w:rsidRPr="000979EF" w:rsidRDefault="00C40AA5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9604D86" w14:textId="4BB5EDED" w:rsidR="00CA5D29" w:rsidRPr="00701CE6" w:rsidRDefault="00751B56" w:rsidP="00701CE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ทำความเข้าใจถึงลักษณะและประเภทของรายได้ รวมถึงนโยบาย ระบบการควบคุมภาย</w:t>
            </w:r>
            <w:r w:rsidR="005E73E1"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</w:t>
            </w:r>
            <w:r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นที่เกี่ยวข้องกับวงจรรายได้ </w:t>
            </w:r>
            <w:r w:rsidR="00CA5D29"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สุ่ม</w:t>
            </w:r>
            <w:r w:rsidR="00CA5D29"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ทดสอบการปฏิบัติตามการควบคุมสำคัญที่บริษัทออกแบบไว้</w:t>
            </w:r>
            <w:r w:rsidR="00CA5D29" w:rsidRPr="00701CE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8E736D5" w14:textId="701912EE" w:rsidR="005E73E1" w:rsidRPr="000979EF" w:rsidRDefault="00CA5D29" w:rsidP="00701CE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สุ่มตรวจสอบเอกสารประกอบรายการขาย</w:t>
            </w:r>
            <w:r w:rsidR="00751B56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ที่เกิดขึ้น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กับการบันทึกรายการทางบัญชี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ในระหว่างปี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รวมถึงรายการที่เกิดขึ้นใกล้วันสิ้นรอบระยะเวลาบัญชี </w:t>
            </w:r>
          </w:p>
          <w:p w14:paraId="6ED88DE7" w14:textId="204E6302" w:rsidR="00CA5D29" w:rsidRPr="00191E33" w:rsidRDefault="005E73E1" w:rsidP="00191E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trike/>
                <w:sz w:val="28"/>
                <w:szCs w:val="28"/>
              </w:rPr>
            </w:pPr>
            <w:r w:rsidRPr="00191E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ตรวจสอบ</w:t>
            </w:r>
            <w:r w:rsidR="00CA5D29" w:rsidRPr="00191E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ใบลดหนี้ที่บริษัทออกภายหลังวัน</w:t>
            </w:r>
            <w:r w:rsidR="00191E33" w:rsidRPr="00191E33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="00CA5D29" w:rsidRPr="00191E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สิ้นรอบระยะเวลาบัญชี</w:t>
            </w:r>
            <w:r w:rsidR="00197CE1" w:rsidRPr="00191E33">
              <w:rPr>
                <w:rFonts w:ascii="Browallia New" w:hAnsi="Browallia New" w:cs="Browallia New"/>
                <w:strike/>
                <w:sz w:val="28"/>
                <w:szCs w:val="28"/>
              </w:rPr>
              <w:t xml:space="preserve"> </w:t>
            </w:r>
          </w:p>
          <w:p w14:paraId="5E78643C" w14:textId="58F25B16" w:rsidR="005E73E1" w:rsidRPr="000979EF" w:rsidRDefault="00CA5D29" w:rsidP="00191E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วิเคราะห์เปรียบเทียบข้อมูลบัญชี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รายได้แบบแยกย่อยเพื่อ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วิเคราะห์แนวโน้มของ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ความผิดปกติที่อาจเกิดขึ้นของรายการ</w:t>
            </w:r>
            <w:r w:rsidRPr="000979E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4AF1C09" w14:textId="637A44F2" w:rsidR="00751B56" w:rsidRPr="000979EF" w:rsidRDefault="005E73E1" w:rsidP="00191E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ทดสอบรายการขายและบริการที่บันทึก</w:t>
            </w:r>
            <w:r w:rsidR="00CA5D29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รายการบัญชีผ่านใบสำคัญทั่วไป</w:t>
            </w:r>
          </w:p>
          <w:p w14:paraId="3074AC9E" w14:textId="531C7290" w:rsidR="00751B56" w:rsidRDefault="00751B56" w:rsidP="00191E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ประเมินความเพียงพอของการเปิดเผยข้อมูลของบริษัท เกี่ยวกับรายได้จากการขายและบริการ</w:t>
            </w:r>
          </w:p>
          <w:p w14:paraId="266BB67F" w14:textId="5C12A61F" w:rsidR="00751B56" w:rsidRDefault="00751B56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</w:tbl>
    <w:p w14:paraId="4C75A0A7" w14:textId="77777777" w:rsidR="00BA5CF6" w:rsidRDefault="00BA5CF6" w:rsidP="0045253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5F1E6" w14:textId="77777777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0136D99C" w:rsidR="00BA5CF6" w:rsidRDefault="00B823B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เป็นผู้รับผิดชอบต่อข้อมูลอื่น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955487" w:rsidRPr="0095548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EA41E8E" w14:textId="77777777" w:rsidR="007A75F8" w:rsidRDefault="007A75F8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E75BF82" w14:textId="77777777" w:rsidR="004921AC" w:rsidRDefault="004921AC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46A5D0" w14:textId="77777777" w:rsidR="004921AC" w:rsidRDefault="004921AC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037F513" w14:textId="77777777" w:rsidR="004921AC" w:rsidRDefault="004921AC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80D102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75FE515" w14:textId="77777777" w:rsidR="00C82846" w:rsidRDefault="00C8284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0270F1F0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0772471C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D3545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</w:p>
    <w:p w14:paraId="400A5E61" w14:textId="77777777" w:rsidR="00BA5CF6" w:rsidRPr="00AC48F3" w:rsidRDefault="00BA5CF6" w:rsidP="00191E33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7BF69906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</w:t>
      </w:r>
      <w:r w:rsidRPr="00E51668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ของ</w:t>
      </w:r>
      <w:r w:rsidR="00D35450" w:rsidRPr="00E5166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ผู้บริหารและ</w:t>
      </w:r>
      <w:r w:rsidR="00E51668" w:rsidRPr="00E5166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ผู้มีหน้าที่ในการกำกับดูแล</w:t>
      </w:r>
      <w:r w:rsidRPr="00E51668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2381B6FA" w:rsidR="00BA5CF6" w:rsidRPr="00AC48F3" w:rsidRDefault="00E51668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BA5CF6"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763EB8B2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บริษัทในการดำเนินงานต่อเนื่องเปิดเผยเรื่องที่เกี่ยวกับการดำเนินงานต่อเนื่อง</w:t>
      </w:r>
      <w:r w:rsidR="00131FB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3E6898" w:rsidRPr="003E6898">
        <w:rPr>
          <w:rFonts w:ascii="Browallia New" w:eastAsia="Calibri" w:hAnsi="Browallia New" w:cs="Browallia New"/>
          <w:sz w:val="28"/>
          <w:szCs w:val="28"/>
          <w:cs/>
          <w:lang w:bidi="th-TH"/>
        </w:rPr>
        <w:t>(</w:t>
      </w:r>
      <w:r w:rsidR="003E6898" w:rsidRPr="003E68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3E6898" w:rsidRPr="003E6898">
        <w:rPr>
          <w:rFonts w:ascii="Browallia New" w:eastAsia="Calibri" w:hAnsi="Browallia New" w:cs="Browallia New"/>
          <w:sz w:val="28"/>
          <w:szCs w:val="28"/>
          <w:cs/>
          <w:lang w:bidi="th-TH"/>
        </w:rPr>
        <w:t>)</w:t>
      </w:r>
      <w:r w:rsidR="003E68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2D64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A058BF0" w:rsidR="00BA5CF6" w:rsidRDefault="006B0D9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มีหน้าที่ใน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</w:t>
      </w:r>
      <w:r w:rsidR="00472A4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6659300C" w14:textId="77777777" w:rsidR="00BA5CF6" w:rsidRDefault="00BA5CF6" w:rsidP="00191E33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3F0FFD25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7963CD49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</w:t>
      </w:r>
      <w:r w:rsidR="003D59C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="00C8595A"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636FB5A6" w14:textId="77777777" w:rsidR="007D4FBC" w:rsidRDefault="007D4FB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9F4B3B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894137" w14:textId="77777777" w:rsidR="004921AC" w:rsidRDefault="004921A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6AB24F" w14:textId="77777777" w:rsidR="004921AC" w:rsidRDefault="004921A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B0D2BC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3A7CB091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</w:t>
      </w:r>
      <w:r w:rsidR="003D59CC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เยี่ยงผู้ประกอบวิชาชีพ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</w:t>
      </w:r>
      <w:r w:rsidR="003D59C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07025FB5" w:rsidR="00BA5CF6" w:rsidRPr="00AC48F3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0314F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FE0C304" w:rsidR="00BA5CF6" w:rsidRPr="00AC48F3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4B59EB3" w14:textId="250415DE" w:rsidR="00BA5CF6" w:rsidRPr="00AC48F3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91E3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</w:t>
      </w:r>
      <w:r w:rsidR="006050F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</w:p>
    <w:p w14:paraId="26961A49" w14:textId="63851190" w:rsidR="00BA5CF6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</w:t>
      </w:r>
      <w:r w:rsidR="00DE0035">
        <w:rPr>
          <w:rFonts w:ascii="Browallia New" w:hAnsi="Browallia New" w:cs="Browallia New" w:hint="cs"/>
          <w:sz w:val="28"/>
          <w:szCs w:val="28"/>
          <w:cs/>
          <w:lang w:bidi="th-TH"/>
        </w:rPr>
        <w:t>ง</w:t>
      </w:r>
      <w:r w:rsidR="006050F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และจากหลักฐานการสอบบัญชีที่ได้รับ </w:t>
      </w:r>
      <w:r w:rsidR="00A43509" w:rsidRPr="00A43509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1560E03" w14:textId="4BC44B67" w:rsidR="00BA5CF6" w:rsidRPr="00010128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F432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</w:t>
      </w:r>
      <w:r w:rsidR="00D60D1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8B9E97C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644B56" w14:textId="7E2F07EB" w:rsidR="00394AE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354B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AF667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219AD3B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354B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</w:t>
      </w:r>
      <w:r w:rsidR="00493FE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</w:t>
      </w:r>
      <w:r w:rsidR="0097271A" w:rsidRPr="0097271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ว่า</w:t>
      </w:r>
      <w:r w:rsidR="0097271A" w:rsidRPr="009727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25F5A6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220313" w14:textId="77777777" w:rsidR="004921AC" w:rsidRDefault="004921A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E78730B" w14:textId="77777777" w:rsidR="004921AC" w:rsidRPr="00AC48F3" w:rsidRDefault="004921A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3AB56CAC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93FEA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="009D6F5A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493FEA">
        <w:rPr>
          <w:rFonts w:ascii="Browallia New" w:hAnsi="Browallia New" w:cs="Browallia New" w:hint="cs"/>
          <w:sz w:val="28"/>
          <w:szCs w:val="28"/>
          <w:cs/>
          <w:lang w:bidi="th-TH"/>
        </w:rPr>
        <w:t>หน้าที่ในการกำกับดูแล</w:t>
      </w:r>
      <w:r w:rsidR="009E1235" w:rsidRPr="009E12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E48D4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5E48D4" w:rsidRPr="00CB05BF">
        <w:rPr>
          <w:rFonts w:ascii="Browallia New" w:hAnsi="Browallia New" w:cs="Browallia New"/>
          <w:sz w:val="28"/>
          <w:szCs w:val="28"/>
          <w:cs/>
          <w:lang w:bidi="th-TH"/>
        </w:rPr>
        <w:t>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4E77E3C" w14:textId="77777777" w:rsidR="00D248A5" w:rsidRPr="00142624" w:rsidRDefault="00D248A5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EF91D2B" w14:textId="50EFD5D8" w:rsidR="008B21FF" w:rsidRPr="00220066" w:rsidRDefault="008B21FF" w:rsidP="008B21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BB773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5E0C95E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B9A17AE" w14:textId="77777777" w:rsidR="008B21FF" w:rsidRPr="003C08B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718B43DA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6B6F3A4" w14:textId="77777777" w:rsidR="008B21FF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3AD8E5B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146803B" w:rsidR="00D15EA5" w:rsidRPr="00D5535D" w:rsidRDefault="00A2611D" w:rsidP="00D5535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3507B5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126252" w:rsidRPr="003507B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26252" w:rsidRPr="003507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52538" w:rsidRPr="003507B5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3B1FC8" w:rsidRPr="003507B5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D5535D" w:rsidSect="00380C63">
      <w:headerReference w:type="even" r:id="rId11"/>
      <w:headerReference w:type="default" r:id="rId12"/>
      <w:headerReference w:type="first" r:id="rId13"/>
      <w:pgSz w:w="11907" w:h="16840" w:code="9"/>
      <w:pgMar w:top="1710" w:right="913" w:bottom="510" w:left="2665" w:header="743" w:footer="8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FFEA0" w14:textId="77777777" w:rsidR="00DC3D8F" w:rsidRDefault="00DC3D8F">
      <w:r>
        <w:separator/>
      </w:r>
    </w:p>
  </w:endnote>
  <w:endnote w:type="continuationSeparator" w:id="0">
    <w:p w14:paraId="07369BB8" w14:textId="77777777" w:rsidR="00DC3D8F" w:rsidRDefault="00DC3D8F">
      <w:r>
        <w:continuationSeparator/>
      </w:r>
    </w:p>
  </w:endnote>
  <w:endnote w:type="continuationNotice" w:id="1">
    <w:p w14:paraId="13A0CEA0" w14:textId="77777777" w:rsidR="00DC3D8F" w:rsidRDefault="00DC3D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05FC2" w14:textId="77777777" w:rsidR="00DC3D8F" w:rsidRDefault="00DC3D8F">
      <w:bookmarkStart w:id="0" w:name="_Hlk482348182"/>
      <w:bookmarkEnd w:id="0"/>
      <w:r>
        <w:separator/>
      </w:r>
    </w:p>
  </w:footnote>
  <w:footnote w:type="continuationSeparator" w:id="0">
    <w:p w14:paraId="2E90C371" w14:textId="77777777" w:rsidR="00DC3D8F" w:rsidRDefault="00DC3D8F">
      <w:r>
        <w:continuationSeparator/>
      </w:r>
    </w:p>
  </w:footnote>
  <w:footnote w:type="continuationNotice" w:id="1">
    <w:p w14:paraId="4E02F77B" w14:textId="77777777" w:rsidR="00DC3D8F" w:rsidRDefault="00DC3D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A7178D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3E2389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824CF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06D1F14"/>
    <w:multiLevelType w:val="hybridMultilevel"/>
    <w:tmpl w:val="5E6EF8EE"/>
    <w:lvl w:ilvl="0" w:tplc="80C8E17A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strike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2008508260">
    <w:abstractNumId w:val="3"/>
  </w:num>
  <w:num w:numId="2" w16cid:durableId="525800187">
    <w:abstractNumId w:val="2"/>
  </w:num>
  <w:num w:numId="3" w16cid:durableId="1176918726">
    <w:abstractNumId w:val="1"/>
  </w:num>
  <w:num w:numId="4" w16cid:durableId="2050096">
    <w:abstractNumId w:val="0"/>
  </w:num>
  <w:num w:numId="5" w16cid:durableId="931625318">
    <w:abstractNumId w:val="7"/>
  </w:num>
  <w:num w:numId="6" w16cid:durableId="1487210536">
    <w:abstractNumId w:val="5"/>
  </w:num>
  <w:num w:numId="7" w16cid:durableId="1846742673">
    <w:abstractNumId w:val="11"/>
  </w:num>
  <w:num w:numId="8" w16cid:durableId="998075474">
    <w:abstractNumId w:val="18"/>
  </w:num>
  <w:num w:numId="9" w16cid:durableId="1961494149">
    <w:abstractNumId w:val="5"/>
  </w:num>
  <w:num w:numId="10" w16cid:durableId="1653607145">
    <w:abstractNumId w:val="17"/>
  </w:num>
  <w:num w:numId="11" w16cid:durableId="263194877">
    <w:abstractNumId w:val="15"/>
  </w:num>
  <w:num w:numId="12" w16cid:durableId="689457476">
    <w:abstractNumId w:val="4"/>
  </w:num>
  <w:num w:numId="13" w16cid:durableId="22831433">
    <w:abstractNumId w:val="9"/>
  </w:num>
  <w:num w:numId="14" w16cid:durableId="1480419788">
    <w:abstractNumId w:val="8"/>
  </w:num>
  <w:num w:numId="15" w16cid:durableId="457069196">
    <w:abstractNumId w:val="9"/>
  </w:num>
  <w:num w:numId="16" w16cid:durableId="1274480660">
    <w:abstractNumId w:val="10"/>
  </w:num>
  <w:num w:numId="17" w16cid:durableId="1834832212">
    <w:abstractNumId w:val="12"/>
  </w:num>
  <w:num w:numId="18" w16cid:durableId="1140073610">
    <w:abstractNumId w:val="17"/>
  </w:num>
  <w:num w:numId="19" w16cid:durableId="2146771746">
    <w:abstractNumId w:val="15"/>
  </w:num>
  <w:num w:numId="20" w16cid:durableId="2135756880">
    <w:abstractNumId w:val="4"/>
  </w:num>
  <w:num w:numId="21" w16cid:durableId="605889573">
    <w:abstractNumId w:val="9"/>
  </w:num>
  <w:num w:numId="22" w16cid:durableId="1761827357">
    <w:abstractNumId w:val="8"/>
  </w:num>
  <w:num w:numId="23" w16cid:durableId="1105274827">
    <w:abstractNumId w:val="8"/>
  </w:num>
  <w:num w:numId="24" w16cid:durableId="277952232">
    <w:abstractNumId w:val="8"/>
  </w:num>
  <w:num w:numId="25" w16cid:durableId="792746802">
    <w:abstractNumId w:val="9"/>
  </w:num>
  <w:num w:numId="26" w16cid:durableId="1659380770">
    <w:abstractNumId w:val="9"/>
  </w:num>
  <w:num w:numId="27" w16cid:durableId="433671795">
    <w:abstractNumId w:val="9"/>
  </w:num>
  <w:num w:numId="28" w16cid:durableId="1722047621">
    <w:abstractNumId w:val="16"/>
  </w:num>
  <w:num w:numId="29" w16cid:durableId="702292462">
    <w:abstractNumId w:val="16"/>
  </w:num>
  <w:num w:numId="30" w16cid:durableId="2032535168">
    <w:abstractNumId w:val="16"/>
  </w:num>
  <w:num w:numId="31" w16cid:durableId="81614087">
    <w:abstractNumId w:val="13"/>
  </w:num>
  <w:num w:numId="32" w16cid:durableId="2136213285">
    <w:abstractNumId w:val="13"/>
  </w:num>
  <w:num w:numId="33" w16cid:durableId="1629313168">
    <w:abstractNumId w:val="13"/>
  </w:num>
  <w:num w:numId="34" w16cid:durableId="1864324934">
    <w:abstractNumId w:val="6"/>
  </w:num>
  <w:num w:numId="35" w16cid:durableId="127494665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AAD"/>
    <w:rsid w:val="00005D08"/>
    <w:rsid w:val="00010128"/>
    <w:rsid w:val="000139FA"/>
    <w:rsid w:val="00014FBD"/>
    <w:rsid w:val="000162B0"/>
    <w:rsid w:val="000300F4"/>
    <w:rsid w:val="0003023B"/>
    <w:rsid w:val="00031D17"/>
    <w:rsid w:val="0004208A"/>
    <w:rsid w:val="00044ACE"/>
    <w:rsid w:val="0004550E"/>
    <w:rsid w:val="00046CEB"/>
    <w:rsid w:val="00052614"/>
    <w:rsid w:val="00055CAD"/>
    <w:rsid w:val="00067A2B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0D0D"/>
    <w:rsid w:val="00094333"/>
    <w:rsid w:val="000979EF"/>
    <w:rsid w:val="00097FAB"/>
    <w:rsid w:val="000A66F8"/>
    <w:rsid w:val="000B3853"/>
    <w:rsid w:val="000B65E3"/>
    <w:rsid w:val="000B7090"/>
    <w:rsid w:val="000C2481"/>
    <w:rsid w:val="000D6E00"/>
    <w:rsid w:val="000E40E5"/>
    <w:rsid w:val="000E52CE"/>
    <w:rsid w:val="000F3AAB"/>
    <w:rsid w:val="000F6E25"/>
    <w:rsid w:val="001011DF"/>
    <w:rsid w:val="0010428E"/>
    <w:rsid w:val="00112B69"/>
    <w:rsid w:val="00113898"/>
    <w:rsid w:val="00116273"/>
    <w:rsid w:val="00126252"/>
    <w:rsid w:val="001316D3"/>
    <w:rsid w:val="00131FBC"/>
    <w:rsid w:val="00140666"/>
    <w:rsid w:val="00142624"/>
    <w:rsid w:val="00142760"/>
    <w:rsid w:val="00142E5B"/>
    <w:rsid w:val="00151AE5"/>
    <w:rsid w:val="001554CD"/>
    <w:rsid w:val="00155A91"/>
    <w:rsid w:val="001613E2"/>
    <w:rsid w:val="0016459D"/>
    <w:rsid w:val="00167017"/>
    <w:rsid w:val="0016775F"/>
    <w:rsid w:val="001766CA"/>
    <w:rsid w:val="0017769E"/>
    <w:rsid w:val="00182E74"/>
    <w:rsid w:val="00182F9F"/>
    <w:rsid w:val="00183CA9"/>
    <w:rsid w:val="001911A4"/>
    <w:rsid w:val="00191E33"/>
    <w:rsid w:val="0019210D"/>
    <w:rsid w:val="001950D2"/>
    <w:rsid w:val="00197CE1"/>
    <w:rsid w:val="001A32E3"/>
    <w:rsid w:val="001A3BFB"/>
    <w:rsid w:val="001A3C20"/>
    <w:rsid w:val="001B198C"/>
    <w:rsid w:val="001B4277"/>
    <w:rsid w:val="001B7388"/>
    <w:rsid w:val="001D2302"/>
    <w:rsid w:val="001D7BB3"/>
    <w:rsid w:val="001E12A6"/>
    <w:rsid w:val="001E3E4A"/>
    <w:rsid w:val="001E498F"/>
    <w:rsid w:val="001E53C8"/>
    <w:rsid w:val="001E5E11"/>
    <w:rsid w:val="001F519C"/>
    <w:rsid w:val="0020327B"/>
    <w:rsid w:val="00211889"/>
    <w:rsid w:val="0022518C"/>
    <w:rsid w:val="00235A5C"/>
    <w:rsid w:val="00237A7E"/>
    <w:rsid w:val="00240A27"/>
    <w:rsid w:val="00241F16"/>
    <w:rsid w:val="00247969"/>
    <w:rsid w:val="00250B6B"/>
    <w:rsid w:val="002532DF"/>
    <w:rsid w:val="0026182A"/>
    <w:rsid w:val="00264C08"/>
    <w:rsid w:val="00265EFE"/>
    <w:rsid w:val="00272604"/>
    <w:rsid w:val="00277EBE"/>
    <w:rsid w:val="00283701"/>
    <w:rsid w:val="002838FB"/>
    <w:rsid w:val="00285249"/>
    <w:rsid w:val="002A252E"/>
    <w:rsid w:val="002B0BF8"/>
    <w:rsid w:val="002B5A4A"/>
    <w:rsid w:val="002C623D"/>
    <w:rsid w:val="002D4009"/>
    <w:rsid w:val="002D5A0F"/>
    <w:rsid w:val="002D64B0"/>
    <w:rsid w:val="002D6E25"/>
    <w:rsid w:val="002E02F4"/>
    <w:rsid w:val="002E3892"/>
    <w:rsid w:val="002E7F1E"/>
    <w:rsid w:val="002F2DEB"/>
    <w:rsid w:val="002F3903"/>
    <w:rsid w:val="002F4A52"/>
    <w:rsid w:val="002F4BE2"/>
    <w:rsid w:val="002F731F"/>
    <w:rsid w:val="002F7D90"/>
    <w:rsid w:val="0030026A"/>
    <w:rsid w:val="003041FD"/>
    <w:rsid w:val="00305173"/>
    <w:rsid w:val="00311664"/>
    <w:rsid w:val="003126C2"/>
    <w:rsid w:val="00321A76"/>
    <w:rsid w:val="0032458A"/>
    <w:rsid w:val="003304A5"/>
    <w:rsid w:val="00335E5B"/>
    <w:rsid w:val="0034149A"/>
    <w:rsid w:val="00342105"/>
    <w:rsid w:val="00344FA8"/>
    <w:rsid w:val="003507B5"/>
    <w:rsid w:val="00354B47"/>
    <w:rsid w:val="00354F5D"/>
    <w:rsid w:val="003555D2"/>
    <w:rsid w:val="00362B87"/>
    <w:rsid w:val="00363BA3"/>
    <w:rsid w:val="00363ED5"/>
    <w:rsid w:val="0036536E"/>
    <w:rsid w:val="00365ECE"/>
    <w:rsid w:val="003744DA"/>
    <w:rsid w:val="00374B4C"/>
    <w:rsid w:val="00380C63"/>
    <w:rsid w:val="00384904"/>
    <w:rsid w:val="00386B84"/>
    <w:rsid w:val="00394AB3"/>
    <w:rsid w:val="00394AE6"/>
    <w:rsid w:val="003969AE"/>
    <w:rsid w:val="003A46D5"/>
    <w:rsid w:val="003B1FC8"/>
    <w:rsid w:val="003B4CCD"/>
    <w:rsid w:val="003B4DED"/>
    <w:rsid w:val="003C08B4"/>
    <w:rsid w:val="003C12C5"/>
    <w:rsid w:val="003C27EF"/>
    <w:rsid w:val="003C32E9"/>
    <w:rsid w:val="003C3898"/>
    <w:rsid w:val="003D2605"/>
    <w:rsid w:val="003D59CC"/>
    <w:rsid w:val="003D64D6"/>
    <w:rsid w:val="003E0260"/>
    <w:rsid w:val="003E034A"/>
    <w:rsid w:val="003E1245"/>
    <w:rsid w:val="003E3E21"/>
    <w:rsid w:val="003E4564"/>
    <w:rsid w:val="003E4BB4"/>
    <w:rsid w:val="003E6898"/>
    <w:rsid w:val="003E6CB6"/>
    <w:rsid w:val="003E6EC4"/>
    <w:rsid w:val="003F1162"/>
    <w:rsid w:val="003F5A96"/>
    <w:rsid w:val="00407932"/>
    <w:rsid w:val="004137C6"/>
    <w:rsid w:val="004140CF"/>
    <w:rsid w:val="00416281"/>
    <w:rsid w:val="00422353"/>
    <w:rsid w:val="00426915"/>
    <w:rsid w:val="00426D91"/>
    <w:rsid w:val="00427029"/>
    <w:rsid w:val="00433F63"/>
    <w:rsid w:val="00435788"/>
    <w:rsid w:val="004359E6"/>
    <w:rsid w:val="00443CE3"/>
    <w:rsid w:val="00452538"/>
    <w:rsid w:val="00452E7B"/>
    <w:rsid w:val="004546FA"/>
    <w:rsid w:val="00456EA9"/>
    <w:rsid w:val="00462BCB"/>
    <w:rsid w:val="00463364"/>
    <w:rsid w:val="00464A6F"/>
    <w:rsid w:val="004651A8"/>
    <w:rsid w:val="00472A49"/>
    <w:rsid w:val="00480B62"/>
    <w:rsid w:val="00481FE7"/>
    <w:rsid w:val="0048532C"/>
    <w:rsid w:val="004876B0"/>
    <w:rsid w:val="00487E39"/>
    <w:rsid w:val="0049103F"/>
    <w:rsid w:val="004921AC"/>
    <w:rsid w:val="00493FEA"/>
    <w:rsid w:val="004A0DFE"/>
    <w:rsid w:val="004A3C62"/>
    <w:rsid w:val="004A7455"/>
    <w:rsid w:val="004B69AF"/>
    <w:rsid w:val="004C0971"/>
    <w:rsid w:val="004C0C25"/>
    <w:rsid w:val="004C2111"/>
    <w:rsid w:val="004C732E"/>
    <w:rsid w:val="004C7819"/>
    <w:rsid w:val="004D0FD8"/>
    <w:rsid w:val="004D20AE"/>
    <w:rsid w:val="004D33AD"/>
    <w:rsid w:val="004D3578"/>
    <w:rsid w:val="004D420B"/>
    <w:rsid w:val="004D6145"/>
    <w:rsid w:val="004F1A16"/>
    <w:rsid w:val="004F207F"/>
    <w:rsid w:val="004F3BB1"/>
    <w:rsid w:val="004F5D91"/>
    <w:rsid w:val="004F733E"/>
    <w:rsid w:val="00506D7C"/>
    <w:rsid w:val="005070FA"/>
    <w:rsid w:val="005117F5"/>
    <w:rsid w:val="0052186A"/>
    <w:rsid w:val="00524040"/>
    <w:rsid w:val="005321DA"/>
    <w:rsid w:val="00535AF5"/>
    <w:rsid w:val="00541CAF"/>
    <w:rsid w:val="0054414E"/>
    <w:rsid w:val="00546061"/>
    <w:rsid w:val="00547541"/>
    <w:rsid w:val="0054756D"/>
    <w:rsid w:val="00550249"/>
    <w:rsid w:val="00551365"/>
    <w:rsid w:val="005614CC"/>
    <w:rsid w:val="005627FF"/>
    <w:rsid w:val="00577AD0"/>
    <w:rsid w:val="00577D61"/>
    <w:rsid w:val="005822AC"/>
    <w:rsid w:val="00591F0D"/>
    <w:rsid w:val="00594DA2"/>
    <w:rsid w:val="005A29D0"/>
    <w:rsid w:val="005B1823"/>
    <w:rsid w:val="005B405A"/>
    <w:rsid w:val="005B546B"/>
    <w:rsid w:val="005C2CCB"/>
    <w:rsid w:val="005C6479"/>
    <w:rsid w:val="005C69FD"/>
    <w:rsid w:val="005D7025"/>
    <w:rsid w:val="005E2D67"/>
    <w:rsid w:val="005E48D4"/>
    <w:rsid w:val="005E5578"/>
    <w:rsid w:val="005E73E1"/>
    <w:rsid w:val="005F066B"/>
    <w:rsid w:val="005F1454"/>
    <w:rsid w:val="005F4D62"/>
    <w:rsid w:val="00601266"/>
    <w:rsid w:val="006014C1"/>
    <w:rsid w:val="006050F0"/>
    <w:rsid w:val="00606C07"/>
    <w:rsid w:val="00610ED7"/>
    <w:rsid w:val="00614B2D"/>
    <w:rsid w:val="00615366"/>
    <w:rsid w:val="00620CE3"/>
    <w:rsid w:val="00621086"/>
    <w:rsid w:val="00624DD5"/>
    <w:rsid w:val="00634D49"/>
    <w:rsid w:val="006365A1"/>
    <w:rsid w:val="00636AA2"/>
    <w:rsid w:val="006533FF"/>
    <w:rsid w:val="00653B85"/>
    <w:rsid w:val="00660C17"/>
    <w:rsid w:val="00664AA0"/>
    <w:rsid w:val="00664C7E"/>
    <w:rsid w:val="00666764"/>
    <w:rsid w:val="0066694B"/>
    <w:rsid w:val="00667DB6"/>
    <w:rsid w:val="00671FD9"/>
    <w:rsid w:val="00674CB1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0DD7"/>
    <w:rsid w:val="006A1945"/>
    <w:rsid w:val="006A3B2F"/>
    <w:rsid w:val="006A797F"/>
    <w:rsid w:val="006B06A2"/>
    <w:rsid w:val="006B0D99"/>
    <w:rsid w:val="006B2FE3"/>
    <w:rsid w:val="006C2994"/>
    <w:rsid w:val="006C3D37"/>
    <w:rsid w:val="006C3EAA"/>
    <w:rsid w:val="006C4990"/>
    <w:rsid w:val="006C6376"/>
    <w:rsid w:val="006C7EA5"/>
    <w:rsid w:val="006D0396"/>
    <w:rsid w:val="006D6FF5"/>
    <w:rsid w:val="006D72B8"/>
    <w:rsid w:val="006E5D7D"/>
    <w:rsid w:val="006E7233"/>
    <w:rsid w:val="006F1659"/>
    <w:rsid w:val="006F1A99"/>
    <w:rsid w:val="006F1B19"/>
    <w:rsid w:val="006F29ED"/>
    <w:rsid w:val="006F4F77"/>
    <w:rsid w:val="006F53EE"/>
    <w:rsid w:val="006F7ECA"/>
    <w:rsid w:val="0070147C"/>
    <w:rsid w:val="00701CE6"/>
    <w:rsid w:val="007064E7"/>
    <w:rsid w:val="00713699"/>
    <w:rsid w:val="00714826"/>
    <w:rsid w:val="00714FD6"/>
    <w:rsid w:val="00717313"/>
    <w:rsid w:val="007265F7"/>
    <w:rsid w:val="00731894"/>
    <w:rsid w:val="00734885"/>
    <w:rsid w:val="00740A8A"/>
    <w:rsid w:val="00746796"/>
    <w:rsid w:val="00746D91"/>
    <w:rsid w:val="00751175"/>
    <w:rsid w:val="00751B56"/>
    <w:rsid w:val="0075598A"/>
    <w:rsid w:val="00761813"/>
    <w:rsid w:val="007671BE"/>
    <w:rsid w:val="00767313"/>
    <w:rsid w:val="00771B85"/>
    <w:rsid w:val="00775DA6"/>
    <w:rsid w:val="0078170A"/>
    <w:rsid w:val="00784D5D"/>
    <w:rsid w:val="00790956"/>
    <w:rsid w:val="0079502D"/>
    <w:rsid w:val="00795B96"/>
    <w:rsid w:val="007A0755"/>
    <w:rsid w:val="007A0798"/>
    <w:rsid w:val="007A1E52"/>
    <w:rsid w:val="007A30EF"/>
    <w:rsid w:val="007A31D9"/>
    <w:rsid w:val="007A74F9"/>
    <w:rsid w:val="007A75F8"/>
    <w:rsid w:val="007C18F9"/>
    <w:rsid w:val="007C6354"/>
    <w:rsid w:val="007D41A1"/>
    <w:rsid w:val="007D4FBC"/>
    <w:rsid w:val="007D7447"/>
    <w:rsid w:val="007E37D3"/>
    <w:rsid w:val="007E6873"/>
    <w:rsid w:val="007F2896"/>
    <w:rsid w:val="0080314F"/>
    <w:rsid w:val="008033D0"/>
    <w:rsid w:val="00803FB6"/>
    <w:rsid w:val="008059EF"/>
    <w:rsid w:val="00806118"/>
    <w:rsid w:val="008128F7"/>
    <w:rsid w:val="00812938"/>
    <w:rsid w:val="008130BE"/>
    <w:rsid w:val="0081651C"/>
    <w:rsid w:val="00824CF3"/>
    <w:rsid w:val="00825BF1"/>
    <w:rsid w:val="00825E3A"/>
    <w:rsid w:val="00827B71"/>
    <w:rsid w:val="00830DAC"/>
    <w:rsid w:val="0083134C"/>
    <w:rsid w:val="00832F51"/>
    <w:rsid w:val="00836000"/>
    <w:rsid w:val="008367AC"/>
    <w:rsid w:val="00836F6F"/>
    <w:rsid w:val="0083769C"/>
    <w:rsid w:val="00837B54"/>
    <w:rsid w:val="0084059A"/>
    <w:rsid w:val="00843100"/>
    <w:rsid w:val="00847054"/>
    <w:rsid w:val="00850F25"/>
    <w:rsid w:val="008534AA"/>
    <w:rsid w:val="008541C2"/>
    <w:rsid w:val="0086045C"/>
    <w:rsid w:val="00863E0D"/>
    <w:rsid w:val="008645EF"/>
    <w:rsid w:val="008719C2"/>
    <w:rsid w:val="00882558"/>
    <w:rsid w:val="00884701"/>
    <w:rsid w:val="00884FF7"/>
    <w:rsid w:val="00885D0A"/>
    <w:rsid w:val="00887416"/>
    <w:rsid w:val="008909CF"/>
    <w:rsid w:val="00894ACE"/>
    <w:rsid w:val="008A1F2A"/>
    <w:rsid w:val="008A3206"/>
    <w:rsid w:val="008A37FE"/>
    <w:rsid w:val="008A6DDC"/>
    <w:rsid w:val="008A769F"/>
    <w:rsid w:val="008B19D9"/>
    <w:rsid w:val="008B1FD3"/>
    <w:rsid w:val="008B204B"/>
    <w:rsid w:val="008B21FF"/>
    <w:rsid w:val="008B5B6A"/>
    <w:rsid w:val="008C49AE"/>
    <w:rsid w:val="008C59F7"/>
    <w:rsid w:val="008C68AE"/>
    <w:rsid w:val="008D7DEA"/>
    <w:rsid w:val="008E0055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31D7A"/>
    <w:rsid w:val="009323F1"/>
    <w:rsid w:val="009342EF"/>
    <w:rsid w:val="00934D42"/>
    <w:rsid w:val="00935D8D"/>
    <w:rsid w:val="00942FE8"/>
    <w:rsid w:val="00944306"/>
    <w:rsid w:val="0094694A"/>
    <w:rsid w:val="00951DA4"/>
    <w:rsid w:val="00955487"/>
    <w:rsid w:val="00955A3C"/>
    <w:rsid w:val="00957E70"/>
    <w:rsid w:val="00964FA1"/>
    <w:rsid w:val="00970DAB"/>
    <w:rsid w:val="0097271A"/>
    <w:rsid w:val="0097321D"/>
    <w:rsid w:val="00973827"/>
    <w:rsid w:val="00974FF6"/>
    <w:rsid w:val="00975BA0"/>
    <w:rsid w:val="00983709"/>
    <w:rsid w:val="009919C7"/>
    <w:rsid w:val="00992531"/>
    <w:rsid w:val="009934B1"/>
    <w:rsid w:val="00995CD5"/>
    <w:rsid w:val="009A1295"/>
    <w:rsid w:val="009A1787"/>
    <w:rsid w:val="009A3D62"/>
    <w:rsid w:val="009A4F5A"/>
    <w:rsid w:val="009A73BE"/>
    <w:rsid w:val="009B1F44"/>
    <w:rsid w:val="009B4573"/>
    <w:rsid w:val="009C002A"/>
    <w:rsid w:val="009D6F5A"/>
    <w:rsid w:val="009E1235"/>
    <w:rsid w:val="009E278C"/>
    <w:rsid w:val="009F65E8"/>
    <w:rsid w:val="009F6EDC"/>
    <w:rsid w:val="00A035CE"/>
    <w:rsid w:val="00A0537F"/>
    <w:rsid w:val="00A0602E"/>
    <w:rsid w:val="00A06C1F"/>
    <w:rsid w:val="00A06DD4"/>
    <w:rsid w:val="00A07FFA"/>
    <w:rsid w:val="00A11312"/>
    <w:rsid w:val="00A11FB4"/>
    <w:rsid w:val="00A1213F"/>
    <w:rsid w:val="00A1550B"/>
    <w:rsid w:val="00A21134"/>
    <w:rsid w:val="00A2611D"/>
    <w:rsid w:val="00A30D5D"/>
    <w:rsid w:val="00A35782"/>
    <w:rsid w:val="00A357F5"/>
    <w:rsid w:val="00A362F9"/>
    <w:rsid w:val="00A43509"/>
    <w:rsid w:val="00A43EE6"/>
    <w:rsid w:val="00A4585A"/>
    <w:rsid w:val="00A45E58"/>
    <w:rsid w:val="00A60F49"/>
    <w:rsid w:val="00A61E15"/>
    <w:rsid w:val="00A66F91"/>
    <w:rsid w:val="00A70229"/>
    <w:rsid w:val="00A72D32"/>
    <w:rsid w:val="00A84308"/>
    <w:rsid w:val="00A90B60"/>
    <w:rsid w:val="00A918D1"/>
    <w:rsid w:val="00A931A8"/>
    <w:rsid w:val="00A93A9A"/>
    <w:rsid w:val="00AA219C"/>
    <w:rsid w:val="00AA53DB"/>
    <w:rsid w:val="00AA5C16"/>
    <w:rsid w:val="00AA7146"/>
    <w:rsid w:val="00AB1178"/>
    <w:rsid w:val="00AB1F31"/>
    <w:rsid w:val="00AB3308"/>
    <w:rsid w:val="00AB690D"/>
    <w:rsid w:val="00AC0BA1"/>
    <w:rsid w:val="00AC107E"/>
    <w:rsid w:val="00AC18E7"/>
    <w:rsid w:val="00AC31D4"/>
    <w:rsid w:val="00AC6098"/>
    <w:rsid w:val="00AD1CAB"/>
    <w:rsid w:val="00AD3B26"/>
    <w:rsid w:val="00AD3BA9"/>
    <w:rsid w:val="00AE2BF6"/>
    <w:rsid w:val="00AE3370"/>
    <w:rsid w:val="00AE64CA"/>
    <w:rsid w:val="00AE7220"/>
    <w:rsid w:val="00AF2D9D"/>
    <w:rsid w:val="00AF667F"/>
    <w:rsid w:val="00AF7092"/>
    <w:rsid w:val="00AF727F"/>
    <w:rsid w:val="00B07427"/>
    <w:rsid w:val="00B1324D"/>
    <w:rsid w:val="00B1491C"/>
    <w:rsid w:val="00B157E2"/>
    <w:rsid w:val="00B15BB6"/>
    <w:rsid w:val="00B15D58"/>
    <w:rsid w:val="00B24A45"/>
    <w:rsid w:val="00B25B92"/>
    <w:rsid w:val="00B26948"/>
    <w:rsid w:val="00B2694B"/>
    <w:rsid w:val="00B26C23"/>
    <w:rsid w:val="00B32AF7"/>
    <w:rsid w:val="00B34D51"/>
    <w:rsid w:val="00B36A0E"/>
    <w:rsid w:val="00B36BA1"/>
    <w:rsid w:val="00B40D67"/>
    <w:rsid w:val="00B41BE4"/>
    <w:rsid w:val="00B43C45"/>
    <w:rsid w:val="00B45B39"/>
    <w:rsid w:val="00B51B47"/>
    <w:rsid w:val="00B55EE8"/>
    <w:rsid w:val="00B56E6C"/>
    <w:rsid w:val="00B63D0E"/>
    <w:rsid w:val="00B7581D"/>
    <w:rsid w:val="00B823B6"/>
    <w:rsid w:val="00B83039"/>
    <w:rsid w:val="00B90C4F"/>
    <w:rsid w:val="00B937D7"/>
    <w:rsid w:val="00B95763"/>
    <w:rsid w:val="00BA1FB4"/>
    <w:rsid w:val="00BA55A8"/>
    <w:rsid w:val="00BA5B00"/>
    <w:rsid w:val="00BA5CF6"/>
    <w:rsid w:val="00BA72D7"/>
    <w:rsid w:val="00BB1A07"/>
    <w:rsid w:val="00BB25AC"/>
    <w:rsid w:val="00BB6DAD"/>
    <w:rsid w:val="00BB7346"/>
    <w:rsid w:val="00BC1555"/>
    <w:rsid w:val="00BC60A9"/>
    <w:rsid w:val="00BC6662"/>
    <w:rsid w:val="00BD1B7B"/>
    <w:rsid w:val="00BD2A32"/>
    <w:rsid w:val="00BE0C8A"/>
    <w:rsid w:val="00BE315C"/>
    <w:rsid w:val="00BE334D"/>
    <w:rsid w:val="00BE3A77"/>
    <w:rsid w:val="00BE4988"/>
    <w:rsid w:val="00BE5F37"/>
    <w:rsid w:val="00BF1C24"/>
    <w:rsid w:val="00BF5E73"/>
    <w:rsid w:val="00C00A5E"/>
    <w:rsid w:val="00C06939"/>
    <w:rsid w:val="00C14EFC"/>
    <w:rsid w:val="00C173BF"/>
    <w:rsid w:val="00C21E3B"/>
    <w:rsid w:val="00C22B53"/>
    <w:rsid w:val="00C322E3"/>
    <w:rsid w:val="00C3462C"/>
    <w:rsid w:val="00C34E27"/>
    <w:rsid w:val="00C35B1A"/>
    <w:rsid w:val="00C35CEC"/>
    <w:rsid w:val="00C40AA5"/>
    <w:rsid w:val="00C41C7D"/>
    <w:rsid w:val="00C45869"/>
    <w:rsid w:val="00C54445"/>
    <w:rsid w:val="00C60E29"/>
    <w:rsid w:val="00C63023"/>
    <w:rsid w:val="00C63743"/>
    <w:rsid w:val="00C64D6C"/>
    <w:rsid w:val="00C74578"/>
    <w:rsid w:val="00C76C6C"/>
    <w:rsid w:val="00C80EC5"/>
    <w:rsid w:val="00C82846"/>
    <w:rsid w:val="00C85669"/>
    <w:rsid w:val="00C8595A"/>
    <w:rsid w:val="00C86BB9"/>
    <w:rsid w:val="00C8772C"/>
    <w:rsid w:val="00C94F9B"/>
    <w:rsid w:val="00C95E2B"/>
    <w:rsid w:val="00CA11C1"/>
    <w:rsid w:val="00CA43FD"/>
    <w:rsid w:val="00CA53F3"/>
    <w:rsid w:val="00CA5D29"/>
    <w:rsid w:val="00CB05BF"/>
    <w:rsid w:val="00CB18EB"/>
    <w:rsid w:val="00CB335B"/>
    <w:rsid w:val="00CB441E"/>
    <w:rsid w:val="00CB7C59"/>
    <w:rsid w:val="00CC72E9"/>
    <w:rsid w:val="00CD0313"/>
    <w:rsid w:val="00CD25C2"/>
    <w:rsid w:val="00CD4D4E"/>
    <w:rsid w:val="00CD79B1"/>
    <w:rsid w:val="00CE24E5"/>
    <w:rsid w:val="00CE33C4"/>
    <w:rsid w:val="00CE41DB"/>
    <w:rsid w:val="00CE4D96"/>
    <w:rsid w:val="00CF1EA0"/>
    <w:rsid w:val="00CF2C12"/>
    <w:rsid w:val="00CF5366"/>
    <w:rsid w:val="00D058BB"/>
    <w:rsid w:val="00D078C4"/>
    <w:rsid w:val="00D14EDC"/>
    <w:rsid w:val="00D15EA5"/>
    <w:rsid w:val="00D2100B"/>
    <w:rsid w:val="00D24220"/>
    <w:rsid w:val="00D246A2"/>
    <w:rsid w:val="00D248A5"/>
    <w:rsid w:val="00D3089E"/>
    <w:rsid w:val="00D30B57"/>
    <w:rsid w:val="00D31D7A"/>
    <w:rsid w:val="00D3367E"/>
    <w:rsid w:val="00D33E60"/>
    <w:rsid w:val="00D35450"/>
    <w:rsid w:val="00D460E7"/>
    <w:rsid w:val="00D5535D"/>
    <w:rsid w:val="00D60D10"/>
    <w:rsid w:val="00D63ABC"/>
    <w:rsid w:val="00D643B7"/>
    <w:rsid w:val="00D64587"/>
    <w:rsid w:val="00D65332"/>
    <w:rsid w:val="00D65E7F"/>
    <w:rsid w:val="00D675F1"/>
    <w:rsid w:val="00D7004A"/>
    <w:rsid w:val="00D72432"/>
    <w:rsid w:val="00D73B96"/>
    <w:rsid w:val="00D7446D"/>
    <w:rsid w:val="00D80807"/>
    <w:rsid w:val="00D86917"/>
    <w:rsid w:val="00D918C6"/>
    <w:rsid w:val="00D91AE7"/>
    <w:rsid w:val="00D92631"/>
    <w:rsid w:val="00D92F9A"/>
    <w:rsid w:val="00D9427D"/>
    <w:rsid w:val="00D96128"/>
    <w:rsid w:val="00DA36EE"/>
    <w:rsid w:val="00DA44ED"/>
    <w:rsid w:val="00DA452E"/>
    <w:rsid w:val="00DA5128"/>
    <w:rsid w:val="00DA6F10"/>
    <w:rsid w:val="00DB308D"/>
    <w:rsid w:val="00DB5F40"/>
    <w:rsid w:val="00DC0CAF"/>
    <w:rsid w:val="00DC1188"/>
    <w:rsid w:val="00DC3D8F"/>
    <w:rsid w:val="00DD0F01"/>
    <w:rsid w:val="00DD1E47"/>
    <w:rsid w:val="00DD61A9"/>
    <w:rsid w:val="00DD6EF1"/>
    <w:rsid w:val="00DE0035"/>
    <w:rsid w:val="00DE21F6"/>
    <w:rsid w:val="00DE4958"/>
    <w:rsid w:val="00DF051A"/>
    <w:rsid w:val="00E02F70"/>
    <w:rsid w:val="00E03974"/>
    <w:rsid w:val="00E04361"/>
    <w:rsid w:val="00E064FD"/>
    <w:rsid w:val="00E067A8"/>
    <w:rsid w:val="00E07837"/>
    <w:rsid w:val="00E1053A"/>
    <w:rsid w:val="00E12EBC"/>
    <w:rsid w:val="00E13654"/>
    <w:rsid w:val="00E16418"/>
    <w:rsid w:val="00E2136D"/>
    <w:rsid w:val="00E26AF3"/>
    <w:rsid w:val="00E276E0"/>
    <w:rsid w:val="00E314EA"/>
    <w:rsid w:val="00E33FDA"/>
    <w:rsid w:val="00E406D5"/>
    <w:rsid w:val="00E4338B"/>
    <w:rsid w:val="00E4627C"/>
    <w:rsid w:val="00E473FD"/>
    <w:rsid w:val="00E51668"/>
    <w:rsid w:val="00E52CF2"/>
    <w:rsid w:val="00E536CA"/>
    <w:rsid w:val="00E56701"/>
    <w:rsid w:val="00E62754"/>
    <w:rsid w:val="00E64D2D"/>
    <w:rsid w:val="00E66DD8"/>
    <w:rsid w:val="00E71E75"/>
    <w:rsid w:val="00E86B53"/>
    <w:rsid w:val="00E9110B"/>
    <w:rsid w:val="00EA2B6F"/>
    <w:rsid w:val="00EA33EB"/>
    <w:rsid w:val="00EB3478"/>
    <w:rsid w:val="00EB4B39"/>
    <w:rsid w:val="00EB6A82"/>
    <w:rsid w:val="00EB6FE3"/>
    <w:rsid w:val="00EC0722"/>
    <w:rsid w:val="00EC21F6"/>
    <w:rsid w:val="00ED2359"/>
    <w:rsid w:val="00EE0F65"/>
    <w:rsid w:val="00EE14B4"/>
    <w:rsid w:val="00EE3363"/>
    <w:rsid w:val="00EE406B"/>
    <w:rsid w:val="00EE44DA"/>
    <w:rsid w:val="00EE59BD"/>
    <w:rsid w:val="00EE5A1F"/>
    <w:rsid w:val="00EE7058"/>
    <w:rsid w:val="00EF190C"/>
    <w:rsid w:val="00F01358"/>
    <w:rsid w:val="00F068A4"/>
    <w:rsid w:val="00F107F3"/>
    <w:rsid w:val="00F144E0"/>
    <w:rsid w:val="00F22225"/>
    <w:rsid w:val="00F246A1"/>
    <w:rsid w:val="00F27DCC"/>
    <w:rsid w:val="00F32FB9"/>
    <w:rsid w:val="00F37917"/>
    <w:rsid w:val="00F405CA"/>
    <w:rsid w:val="00F4323F"/>
    <w:rsid w:val="00F43D66"/>
    <w:rsid w:val="00F547BB"/>
    <w:rsid w:val="00F5513E"/>
    <w:rsid w:val="00F63F3F"/>
    <w:rsid w:val="00F66FA5"/>
    <w:rsid w:val="00F71678"/>
    <w:rsid w:val="00F730E3"/>
    <w:rsid w:val="00F755E9"/>
    <w:rsid w:val="00F81F60"/>
    <w:rsid w:val="00F909CD"/>
    <w:rsid w:val="00F91E0F"/>
    <w:rsid w:val="00F93D86"/>
    <w:rsid w:val="00F94539"/>
    <w:rsid w:val="00F96B61"/>
    <w:rsid w:val="00F974D1"/>
    <w:rsid w:val="00FA0CF1"/>
    <w:rsid w:val="00FA121E"/>
    <w:rsid w:val="00FA16E0"/>
    <w:rsid w:val="00FC1D56"/>
    <w:rsid w:val="00FC4397"/>
    <w:rsid w:val="00FC499D"/>
    <w:rsid w:val="00FD05AD"/>
    <w:rsid w:val="00FD0666"/>
    <w:rsid w:val="00FD213E"/>
    <w:rsid w:val="00FD7295"/>
    <w:rsid w:val="00FE2187"/>
    <w:rsid w:val="00FE320C"/>
    <w:rsid w:val="00FE650C"/>
    <w:rsid w:val="00FE6B12"/>
    <w:rsid w:val="00FF0EF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D7C3095-B5EA-4C9A-AD62-64808EBFA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969AE"/>
  </w:style>
  <w:style w:type="paragraph" w:styleId="Revision">
    <w:name w:val="Revision"/>
    <w:hidden/>
    <w:uiPriority w:val="99"/>
    <w:semiHidden/>
    <w:rsid w:val="008645EF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be811c88fa276f979c886501794f9094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990d72935fa6a150ae1941ebf7697759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592989-4DAD-4E8A-8E95-D111E90F9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665a464-acd4-4c70-80c3-9e7a6a849254"/>
    <ds:schemaRef ds:uri="9c46a28d-acc8-4027-86ce-a8901ee39950"/>
    <ds:schemaRef ds:uri="http://purl.org/dc/elements/1.1/"/>
    <ds:schemaRef ds:uri="92e69a94-7668-43ca-b8be-de16f28eb7c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43</TotalTime>
  <Pages>5</Pages>
  <Words>1679</Words>
  <Characters>6658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40</cp:revision>
  <cp:lastPrinted>2025-02-05T00:14:00Z</cp:lastPrinted>
  <dcterms:created xsi:type="dcterms:W3CDTF">2024-02-05T01:17:00Z</dcterms:created>
  <dcterms:modified xsi:type="dcterms:W3CDTF">2025-02-14T10:56:00Z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