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F1BA" w14:textId="77777777" w:rsidR="000A2EF6" w:rsidRDefault="000A2EF6" w:rsidP="000A2EF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73471">
        <w:rPr>
          <w:rFonts w:ascii="Angsana New" w:hAnsi="Angsana New" w:cs="Angsana New"/>
          <w:sz w:val="52"/>
          <w:szCs w:val="52"/>
          <w:cs/>
        </w:rPr>
        <w:t>บริษัท อมรินทร์ คอร์เปอเรชั่นส์ จำกัด (มหาชน)</w:t>
      </w: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11DC340E" w14:textId="77777777" w:rsidR="000A2EF6" w:rsidRDefault="000A2EF6" w:rsidP="000A2EF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51890431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0729E13" w14:textId="4DAD1054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</w:t>
      </w:r>
      <w:r w:rsidR="00E35BFF"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="00F77136"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 w:rsidR="0045649C" w:rsidRPr="0024470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 w:rsidR="00E35BFF"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ธันวาคม</w:t>
      </w:r>
      <w:r w:rsidR="00737017" w:rsidRPr="0024470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</w:t>
      </w:r>
      <w:r w:rsidR="009E6568" w:rsidRPr="00244701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8C221D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18270351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B6E7AF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E35BFF"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24470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E2F353" w14:textId="77777777" w:rsidR="00DE1C23" w:rsidRPr="0024470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79D8D51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  <w:sectPr w:rsidR="00DE1C23" w:rsidRPr="00244701" w:rsidSect="004A5662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E800AE0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24470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="00FA69EF" w:rsidRPr="00244701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244701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712E0E43" w14:textId="77777777" w:rsidR="00DE1C23" w:rsidRPr="000A2EF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40EDCE1D" w14:textId="64C52BFD" w:rsidR="000A2EF6" w:rsidRPr="000A2EF6" w:rsidRDefault="000A2EF6" w:rsidP="000A2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A2EF6">
        <w:rPr>
          <w:rFonts w:asciiTheme="majorBidi" w:hAnsiTheme="majorBidi"/>
          <w:b/>
          <w:bCs/>
          <w:sz w:val="30"/>
          <w:szCs w:val="30"/>
          <w:cs/>
        </w:rPr>
        <w:t xml:space="preserve">เสนอ </w:t>
      </w:r>
      <w:r w:rsidR="00283197">
        <w:rPr>
          <w:rFonts w:asciiTheme="majorBidi" w:hAnsiTheme="majorBidi" w:hint="cs"/>
          <w:b/>
          <w:bCs/>
          <w:sz w:val="30"/>
          <w:szCs w:val="30"/>
          <w:cs/>
        </w:rPr>
        <w:t>ผู้ถือหุ้น</w:t>
      </w:r>
      <w:r w:rsidRPr="000A2EF6">
        <w:rPr>
          <w:rFonts w:asciiTheme="majorBidi" w:hAnsiTheme="majorBidi"/>
          <w:b/>
          <w:bCs/>
          <w:sz w:val="30"/>
          <w:szCs w:val="30"/>
          <w:cs/>
        </w:rPr>
        <w:t>บริษัท อมรินทร์ คอร์เปอเรชั่นส์ จำกัด (มหาชน)</w:t>
      </w:r>
    </w:p>
    <w:p w14:paraId="29A15287" w14:textId="77777777" w:rsidR="00DE1C23" w:rsidRPr="000A2EF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CE7D884" w14:textId="77777777" w:rsidR="009D1FBB" w:rsidRPr="00244701" w:rsidRDefault="009D1FBB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556A00C4" w14:textId="77777777" w:rsidR="009D1FBB" w:rsidRPr="000A2EF6" w:rsidRDefault="009D1FBB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EAC3D9C" w14:textId="36C1E7E8" w:rsidR="009D1FBB" w:rsidRPr="00244701" w:rsidRDefault="009D1FBB" w:rsidP="00663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0A2EF6" w:rsidRPr="000A2EF6">
        <w:rPr>
          <w:rFonts w:asciiTheme="majorBidi" w:hAnsiTheme="majorBidi"/>
          <w:sz w:val="30"/>
          <w:szCs w:val="30"/>
          <w:cs/>
        </w:rPr>
        <w:t>บริษัท อมรินทร์ คอร์เปอเรชั่นส์ จำกัด (มหาชน)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2EF6">
        <w:rPr>
          <w:rFonts w:asciiTheme="majorBidi" w:hAnsiTheme="majorBidi" w:cstheme="majorBidi"/>
          <w:sz w:val="30"/>
          <w:szCs w:val="30"/>
          <w:cs/>
        </w:rPr>
        <w:br/>
      </w:r>
      <w:r w:rsidRPr="00244701">
        <w:rPr>
          <w:rFonts w:asciiTheme="majorBidi" w:hAnsiTheme="majorBidi" w:cstheme="majorBidi"/>
          <w:sz w:val="30"/>
          <w:szCs w:val="30"/>
          <w:cs/>
        </w:rPr>
        <w:t>และบริษัทย่อย (กลุ่มบริษัท) และของเฉพาะ</w:t>
      </w:r>
      <w:r w:rsidR="000A2EF6" w:rsidRPr="000A2EF6">
        <w:rPr>
          <w:rFonts w:asciiTheme="majorBidi" w:hAnsiTheme="majorBidi"/>
          <w:sz w:val="30"/>
          <w:szCs w:val="30"/>
          <w:cs/>
        </w:rPr>
        <w:t>บริษัท อมรินทร์ คอร์เปอเรชั่นส์ จำกัด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(มหาชน) (บริษัท) ตามลำดับ </w:t>
      </w:r>
      <w:r w:rsidR="000A2EF6">
        <w:rPr>
          <w:rFonts w:asciiTheme="majorBidi" w:hAnsiTheme="majorBidi" w:cstheme="majorBidi"/>
          <w:sz w:val="30"/>
          <w:szCs w:val="30"/>
          <w:cs/>
        </w:rPr>
        <w:br/>
      </w:r>
      <w:r w:rsidRPr="00723D49">
        <w:rPr>
          <w:rFonts w:asciiTheme="majorBidi" w:hAnsiTheme="majorBidi" w:cstheme="majorBidi"/>
          <w:spacing w:val="-4"/>
          <w:sz w:val="30"/>
          <w:szCs w:val="30"/>
          <w:cs/>
        </w:rPr>
        <w:t>ซึ่งประกอบด้วย</w:t>
      </w:r>
      <w:r w:rsidR="005C6DE6" w:rsidRPr="00723D49">
        <w:rPr>
          <w:rFonts w:asciiTheme="majorBidi" w:hAnsiTheme="majorBidi" w:cstheme="majorBidi"/>
          <w:spacing w:val="-4"/>
          <w:sz w:val="30"/>
          <w:szCs w:val="30"/>
          <w:cs/>
        </w:rPr>
        <w:t>งบฐานะการเงิน</w:t>
      </w:r>
      <w:r w:rsidRPr="00723D49">
        <w:rPr>
          <w:rFonts w:asciiTheme="majorBidi" w:hAnsiTheme="majorBidi" w:cstheme="majorBidi"/>
          <w:spacing w:val="-4"/>
          <w:sz w:val="30"/>
          <w:szCs w:val="30"/>
          <w:cs/>
        </w:rPr>
        <w:t>รวมและ</w:t>
      </w:r>
      <w:r w:rsidR="005C6DE6" w:rsidRPr="00723D49">
        <w:rPr>
          <w:rFonts w:asciiTheme="majorBidi" w:hAnsiTheme="majorBidi" w:cstheme="majorBidi"/>
          <w:spacing w:val="-4"/>
          <w:sz w:val="30"/>
          <w:szCs w:val="30"/>
          <w:cs/>
        </w:rPr>
        <w:t>งบฐานะการเงิน</w:t>
      </w:r>
      <w:r w:rsidRPr="00723D49">
        <w:rPr>
          <w:rFonts w:asciiTheme="majorBidi" w:hAnsiTheme="majorBidi" w:cstheme="majorBidi"/>
          <w:spacing w:val="-4"/>
          <w:sz w:val="30"/>
          <w:szCs w:val="30"/>
          <w:cs/>
        </w:rPr>
        <w:t>เฉพาะกิจการ ณ วันที่</w:t>
      </w:r>
      <w:r w:rsidR="0035335A" w:rsidRPr="00723D49">
        <w:rPr>
          <w:rFonts w:asciiTheme="majorBidi" w:hAnsiTheme="majorBidi" w:cstheme="majorBidi"/>
          <w:spacing w:val="-4"/>
          <w:sz w:val="30"/>
          <w:szCs w:val="30"/>
        </w:rPr>
        <w:t xml:space="preserve"> 31 </w:t>
      </w:r>
      <w:r w:rsidRPr="00723D49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301846" w:rsidRPr="00723D49">
        <w:rPr>
          <w:rFonts w:asciiTheme="majorBidi" w:hAnsiTheme="majorBidi" w:cstheme="majorBidi"/>
          <w:spacing w:val="-4"/>
          <w:sz w:val="30"/>
          <w:szCs w:val="30"/>
        </w:rPr>
        <w:t xml:space="preserve"> 256</w:t>
      </w:r>
      <w:r w:rsidR="008C221D" w:rsidRPr="00723D49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596648" w:rsidRPr="00723D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23D49">
        <w:rPr>
          <w:rFonts w:asciiTheme="majorBidi" w:hAnsiTheme="majorBidi" w:cstheme="majorBidi"/>
          <w:spacing w:val="-4"/>
          <w:sz w:val="30"/>
          <w:szCs w:val="30"/>
          <w:cs/>
        </w:rPr>
        <w:t>งบกำไรขาดทุนเบ็ดเสร็จรวม</w:t>
      </w:r>
      <w:r w:rsidRPr="00244701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</w:t>
      </w:r>
      <w:r w:rsidR="00723D49">
        <w:rPr>
          <w:rFonts w:asciiTheme="majorBidi" w:hAnsiTheme="majorBidi" w:cstheme="majorBidi"/>
          <w:sz w:val="30"/>
          <w:szCs w:val="30"/>
        </w:rPr>
        <w:br/>
      </w:r>
      <w:r w:rsidRPr="00723D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B377F2" w:rsidRPr="00723D49">
        <w:rPr>
          <w:rFonts w:asciiTheme="majorBidi" w:hAnsiTheme="majorBidi" w:cstheme="majorBidi" w:hint="cs"/>
          <w:spacing w:val="-4"/>
          <w:sz w:val="30"/>
          <w:szCs w:val="30"/>
          <w:cs/>
        </w:rPr>
        <w:t>และหมายเหตุ</w:t>
      </w:r>
      <w:r w:rsidR="00B377F2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Pr="00244701">
        <w:rPr>
          <w:rFonts w:asciiTheme="majorBidi" w:hAnsiTheme="majorBidi" w:cstheme="majorBidi"/>
          <w:sz w:val="30"/>
          <w:szCs w:val="30"/>
          <w:cs/>
        </w:rPr>
        <w:t>ซึ่งประกอบด้วยสรุปนโยบายการบัญชีและ</w:t>
      </w:r>
      <w:r w:rsidR="00B377F2" w:rsidRPr="00B377F2">
        <w:rPr>
          <w:rFonts w:asciiTheme="majorBidi" w:hAnsiTheme="majorBidi" w:cstheme="majorBidi"/>
          <w:sz w:val="30"/>
          <w:szCs w:val="30"/>
          <w:cs/>
        </w:rPr>
        <w:t>ข้อมูลอธิบายอื่นที่มีสาระสำคัญ</w:t>
      </w:r>
    </w:p>
    <w:p w14:paraId="10C484C8" w14:textId="77777777" w:rsidR="00DE1C23" w:rsidRPr="000A2EF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E26B0D7" w14:textId="7615AA80" w:rsidR="00FB7536" w:rsidRPr="00244701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</w:t>
      </w:r>
      <w:r w:rsidR="0035335A" w:rsidRPr="00244701">
        <w:rPr>
          <w:rFonts w:asciiTheme="majorBidi" w:hAnsiTheme="majorBidi" w:cstheme="majorBidi"/>
          <w:sz w:val="30"/>
          <w:szCs w:val="30"/>
        </w:rPr>
        <w:t xml:space="preserve"> 31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301846" w:rsidRPr="00244701">
        <w:rPr>
          <w:rFonts w:asciiTheme="majorBidi" w:hAnsiTheme="majorBidi" w:cstheme="majorBidi"/>
          <w:sz w:val="30"/>
          <w:szCs w:val="30"/>
        </w:rPr>
        <w:t xml:space="preserve"> 256</w:t>
      </w:r>
      <w:r w:rsidR="008C221D">
        <w:rPr>
          <w:rFonts w:asciiTheme="majorBidi" w:hAnsiTheme="majorBidi" w:cstheme="majorBidi"/>
          <w:sz w:val="30"/>
          <w:szCs w:val="30"/>
        </w:rPr>
        <w:t>7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EE7ABB7" w14:textId="386243DA" w:rsidR="000A2EF6" w:rsidRPr="000A2EF6" w:rsidRDefault="000A2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79159F2F" w14:textId="153DCCD4" w:rsidR="007E0C60" w:rsidRPr="00244701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D88C97B" w14:textId="77777777" w:rsidR="007E0C60" w:rsidRPr="000A2EF6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3A653D2" w14:textId="1BBB05C4" w:rsidR="007E0C60" w:rsidRPr="00244701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                  </w:t>
      </w: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44701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</w:t>
      </w:r>
      <w:r w:rsidR="00AD2FA3" w:rsidRPr="00AD2FA3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D2FA3" w:rsidRPr="00AD2FA3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AD2FA3" w:rsidRPr="00AD2FA3">
        <w:rPr>
          <w:rFonts w:asciiTheme="majorBidi" w:hAnsiTheme="majorBidi" w:cstheme="majorBidi"/>
          <w:sz w:val="30"/>
          <w:szCs w:val="30"/>
        </w:rPr>
        <w:t xml:space="preserve"> </w:t>
      </w:r>
      <w:r w:rsidR="00AD2FA3" w:rsidRPr="00AD2FA3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AD2FA3" w:rsidRPr="00AD2FA3">
        <w:rPr>
          <w:rFonts w:asciiTheme="majorBidi" w:hAnsiTheme="majorBidi" w:cstheme="majorBidi"/>
          <w:sz w:val="30"/>
          <w:szCs w:val="30"/>
        </w:rPr>
        <w:t xml:space="preserve"> (</w:t>
      </w:r>
      <w:r w:rsidR="00AD2FA3" w:rsidRPr="00AD2FA3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2831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2FA3">
        <w:rPr>
          <w:rFonts w:asciiTheme="majorBid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B75E5B" w:rsidRPr="00AD2FA3">
        <w:rPr>
          <w:rFonts w:asciiTheme="majorBidi" w:hAnsiTheme="majorBidi" w:cstheme="majorBidi"/>
          <w:sz w:val="30"/>
          <w:szCs w:val="30"/>
          <w:cs/>
        </w:rPr>
        <w:t>มความรับผิดชอบด้านจรรยาบรรณ</w:t>
      </w:r>
      <w:r w:rsidR="00377188" w:rsidRPr="00AD2FA3">
        <w:rPr>
          <w:rFonts w:asciiTheme="majorBidi" w:hAnsiTheme="majorBidi" w:cstheme="majorBidi"/>
          <w:sz w:val="30"/>
          <w:szCs w:val="30"/>
          <w:cs/>
        </w:rPr>
        <w:t>อื่นๆ</w:t>
      </w:r>
      <w:r w:rsidRPr="00AD2F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2FA3" w:rsidRPr="00AD2FA3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86FA1DC" w14:textId="77777777" w:rsidR="00B75C56" w:rsidRDefault="00B75C5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B75C56" w:rsidSect="004A5662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2EB817E7" w14:textId="5D87AF77" w:rsidR="009261F3" w:rsidRPr="00244701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6779C053" w14:textId="77777777" w:rsidR="009261F3" w:rsidRPr="00244701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40DF6" w14:textId="77777777" w:rsidR="00FB7536" w:rsidRPr="00244701" w:rsidRDefault="00821BE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85F98B1" w14:textId="77777777" w:rsidR="0071368D" w:rsidRPr="00244701" w:rsidRDefault="0071368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5"/>
        <w:gridCol w:w="4860"/>
      </w:tblGrid>
      <w:tr w:rsidR="004426F3" w:rsidRPr="00244701" w14:paraId="21D0ED65" w14:textId="77777777" w:rsidTr="002940C2">
        <w:trPr>
          <w:tblHeader/>
        </w:trPr>
        <w:tc>
          <w:tcPr>
            <w:tcW w:w="9535" w:type="dxa"/>
            <w:gridSpan w:val="2"/>
            <w:shd w:val="clear" w:color="auto" w:fill="auto"/>
          </w:tcPr>
          <w:p w14:paraId="6202D5CC" w14:textId="77777777" w:rsidR="004426F3" w:rsidRPr="00244701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การรับรู้รายได้จากการให้บริการ</w:t>
            </w:r>
          </w:p>
        </w:tc>
      </w:tr>
      <w:tr w:rsidR="004426F3" w:rsidRPr="00244701" w14:paraId="377AF953" w14:textId="77777777" w:rsidTr="002940C2">
        <w:trPr>
          <w:tblHeader/>
        </w:trPr>
        <w:tc>
          <w:tcPr>
            <w:tcW w:w="9535" w:type="dxa"/>
            <w:gridSpan w:val="2"/>
            <w:shd w:val="clear" w:color="auto" w:fill="auto"/>
          </w:tcPr>
          <w:p w14:paraId="672FFFF3" w14:textId="5A9B4B98" w:rsidR="004426F3" w:rsidRPr="00244701" w:rsidRDefault="004426F3" w:rsidP="00494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C22401"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1B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810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107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4426F3" w:rsidRPr="00244701" w14:paraId="774D5075" w14:textId="77777777" w:rsidTr="00931BD5">
        <w:trPr>
          <w:tblHeader/>
        </w:trPr>
        <w:tc>
          <w:tcPr>
            <w:tcW w:w="4675" w:type="dxa"/>
            <w:tcBorders>
              <w:bottom w:val="single" w:sz="4" w:space="0" w:color="auto"/>
            </w:tcBorders>
            <w:shd w:val="clear" w:color="auto" w:fill="auto"/>
          </w:tcPr>
          <w:p w14:paraId="03BBBC26" w14:textId="77777777" w:rsidR="004426F3" w:rsidRPr="00244701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542DACDC" w14:textId="77777777" w:rsidR="004426F3" w:rsidRPr="00244701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C3B52" w:rsidRPr="00244701" w14:paraId="05C6F003" w14:textId="77777777" w:rsidTr="00931BD5"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37631" w14:textId="326A2C48" w:rsidR="00BC3B52" w:rsidRPr="00244701" w:rsidRDefault="00BC3B52" w:rsidP="00E32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กลุ่มบริษัทมีรายได้จากการให้บริการหลายประเภท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ผ่านหลายช่องทาง โดยสัญญาที่ทำกับลูกค้ามีข้อกำหนดและเงื่อนไขต่างๆ ตามประเภทและขอบเขตการ</w:t>
            </w:r>
            <w:r w:rsidRPr="00244701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ให้บริการ การกำหนดราคา อีกทั้งรายการส่งเสริมการขาย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และการให้ส่วนลดต่างๆ ซึ่งปัจจัยเหล่านี้มีผลต่อจำนวนและระยะเวลาในการรับรู้รายได้ การใช้ดุลยพินิจ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ในการรวมหรือแยกภาระผูกพันในแต่ละสัญญารวมถึงความเหมาะสมของจำนวนและระยะเวลาในการรับรู้รายได้ ในแต่ละภาระผูกพัน ทั้งนี้รายได้ของกลุ่มบริษัทและผลการดำเนินงานเป็นส่วนสำคัญในการตัดสินใจ</w:t>
            </w:r>
            <w:r w:rsidRPr="00270A29">
              <w:rPr>
                <w:rFonts w:asciiTheme="majorBidi" w:hAnsiTheme="majorBidi" w:cstheme="majorBidi"/>
                <w:color w:val="000000"/>
                <w:spacing w:val="4"/>
                <w:sz w:val="30"/>
                <w:szCs w:val="30"/>
                <w:cs/>
              </w:rPr>
              <w:t>ของผู้ใช้งบการเงิน เรื่องดังกล่าวจึงถือเป็นเรื่องสำคัญในการตรวจสอบ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4860" w:type="dxa"/>
          </w:tcPr>
          <w:p w14:paraId="41EA1F86" w14:textId="77777777" w:rsidR="00BC3B52" w:rsidRPr="00244701" w:rsidRDefault="00BC3B52" w:rsidP="00BC3B5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DC83CD5" w14:textId="77777777" w:rsidR="00BC3B52" w:rsidRPr="00244701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ทำความเข้าใจและประเมินประสิทธิภาพของการควบคุมภายในที่เกี่ยวข้องกับการรับรู้รายได้</w:t>
            </w:r>
          </w:p>
          <w:p w14:paraId="15D29977" w14:textId="77777777" w:rsidR="00BC3B52" w:rsidRPr="00244701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 รวมถึงประเมินความเหมาะสมของการแยกภาระผูกพันในสัญญาแต่ละประเภท วิธีการปฏิบัติในการรับรู้รายได้และช่วงเวลาที่รับรู้รายได้</w:t>
            </w:r>
          </w:p>
          <w:p w14:paraId="4B5614CA" w14:textId="243FEE79" w:rsidR="00BC3B52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14:paraId="43AC6030" w14:textId="46F2EF2C" w:rsidR="00835F8E" w:rsidRPr="00244701" w:rsidRDefault="00835F8E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วิเคราะห์รายได้โดยเปรียบเทียบกับข้อมูลในอดีต</w:t>
            </w:r>
          </w:p>
          <w:p w14:paraId="00B04801" w14:textId="77777777" w:rsidR="00BC3B52" w:rsidRPr="00244701" w:rsidRDefault="00BC3B52" w:rsidP="00F40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AEFD6DE" w14:textId="77777777" w:rsidR="00931BD5" w:rsidRDefault="00931BD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453DC92" w14:textId="511DE791" w:rsidR="00B75C56" w:rsidRDefault="00B75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767"/>
        <w:gridCol w:w="4768"/>
      </w:tblGrid>
      <w:tr w:rsidR="00931BD5" w:rsidRPr="00244701" w14:paraId="0D1981EB" w14:textId="77777777" w:rsidTr="00931BD5">
        <w:tc>
          <w:tcPr>
            <w:tcW w:w="95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C997E" w14:textId="77777777" w:rsidR="00931BD5" w:rsidRPr="00244701" w:rsidRDefault="00931BD5" w:rsidP="00842E2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การซื้อธุรกิจ</w:t>
            </w:r>
          </w:p>
        </w:tc>
      </w:tr>
      <w:tr w:rsidR="00931BD5" w:rsidRPr="00244701" w14:paraId="765ACD11" w14:textId="77777777" w:rsidTr="00931BD5">
        <w:tc>
          <w:tcPr>
            <w:tcW w:w="95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9D3B0" w14:textId="33526809" w:rsidR="00931BD5" w:rsidRDefault="00931BD5" w:rsidP="00842E21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อ้างอิงหมายเหต</w:t>
            </w:r>
            <w:r w:rsidR="00270A2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ุ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054C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58107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ของงบการเงินรวม</w:t>
            </w:r>
          </w:p>
        </w:tc>
      </w:tr>
      <w:tr w:rsidR="00931BD5" w:rsidRPr="00244701" w14:paraId="28442AF4" w14:textId="77777777" w:rsidTr="00931BD5">
        <w:tc>
          <w:tcPr>
            <w:tcW w:w="4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77177" w14:textId="2C04808E" w:rsidR="00931BD5" w:rsidRDefault="00931BD5" w:rsidP="00931BD5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A05FB" w14:textId="43C48B3F" w:rsidR="00931BD5" w:rsidRDefault="00931BD5" w:rsidP="00931BD5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31BD5" w:rsidRPr="00244701" w14:paraId="0B3E8C28" w14:textId="77777777" w:rsidTr="00931BD5">
        <w:tc>
          <w:tcPr>
            <w:tcW w:w="4767" w:type="dxa"/>
            <w:tcBorders>
              <w:top w:val="single" w:sz="4" w:space="0" w:color="auto"/>
            </w:tcBorders>
            <w:shd w:val="clear" w:color="auto" w:fill="auto"/>
          </w:tcPr>
          <w:p w14:paraId="207D094D" w14:textId="77777777" w:rsidR="00F43750" w:rsidRPr="00581075" w:rsidRDefault="00F43750" w:rsidP="00F4375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10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ในระหว่างปี 2567 กลุ่มบริษัทได้เข้าซื้อธุรกิจ </w:t>
            </w:r>
            <w:r w:rsidRPr="0058107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บริษัท เด็กดี </w:t>
            </w:r>
            <w:r w:rsidRPr="00581075">
              <w:rPr>
                <w:rFonts w:asciiTheme="majorBidi" w:hAnsiTheme="majorBidi" w:cstheme="majorBidi"/>
                <w:sz w:val="30"/>
                <w:szCs w:val="30"/>
                <w:cs/>
              </w:rPr>
              <w:t>อินเตอร์แอคทีฟ จํากัด กลุ่มบริษัทรับรู้สินทรัพย์ที่ได้มาและหนี้สินที่รับมาจากรายการดังกล่าวตามมูลค่ายุติธรรม</w:t>
            </w:r>
          </w:p>
          <w:p w14:paraId="77DA867E" w14:textId="77777777" w:rsidR="00F43750" w:rsidRPr="00F43750" w:rsidRDefault="00F43750" w:rsidP="00F4375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EC1545" w14:textId="1F3A6C96" w:rsidR="00931BD5" w:rsidRPr="00244701" w:rsidRDefault="00F43750" w:rsidP="00F4375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3750">
              <w:rPr>
                <w:rFonts w:asciiTheme="majorBidi" w:hAnsiTheme="majorBidi" w:cs="Angsana New"/>
                <w:sz w:val="30"/>
                <w:szCs w:val="30"/>
                <w:cs/>
              </w:rPr>
              <w:t>การบัญชีสำหรับการรวมธุรกิจมีความซับซ้อนและเกี่ยวข้องกับการระบุสินทรัพย์ไม่มีตัวตนและการใช้</w:t>
            </w:r>
            <w:r w:rsidR="00581075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Pr="00F43750">
              <w:rPr>
                <w:rFonts w:asciiTheme="majorBidi" w:hAnsiTheme="majorBidi" w:cs="Angsana New"/>
                <w:sz w:val="30"/>
                <w:szCs w:val="30"/>
                <w:cs/>
              </w:rPr>
              <w:t>ดุลยพินิจเนื่องจากการประเมินมูลค่ายุติธรรมของสินทรัพย์ที่ได้มา หนี้สินที่รับมาและสิ่งตอบแทนที่โอนให้ กลุ่มบริษัทได้ว่าจ้างผู้ประเมินราคาอิสระในการประมาณมูลค่ายุติธรรมของสินทรัพย์ที่ได้มา หนี้สินที่รับมาและ</w:t>
            </w:r>
            <w:r w:rsidR="00581075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Pr="00F43750">
              <w:rPr>
                <w:rFonts w:asciiTheme="majorBidi" w:hAnsiTheme="majorBidi" w:cs="Angsana New"/>
                <w:sz w:val="30"/>
                <w:szCs w:val="30"/>
                <w:cs/>
              </w:rPr>
              <w:t>สิ่งตอบแทนที่โอนให้ จากข้อสมมติที่มีความไม่แน่นอน</w:t>
            </w:r>
            <w:r w:rsidRPr="00F64DA8">
              <w:rPr>
                <w:rFonts w:asciiTheme="majorBidi" w:hAnsiTheme="majorBidi" w:cs="Angsana New"/>
                <w:spacing w:val="2"/>
                <w:sz w:val="30"/>
                <w:szCs w:val="30"/>
                <w:cs/>
              </w:rPr>
              <w:t>และต้องใช้ดุลยพินิจ เรื่องดังกล่าวจึงถือเป็นเรื่องสำคัญในการตรวจสอบ</w:t>
            </w:r>
          </w:p>
        </w:tc>
        <w:tc>
          <w:tcPr>
            <w:tcW w:w="4768" w:type="dxa"/>
            <w:tcBorders>
              <w:top w:val="single" w:sz="4" w:space="0" w:color="auto"/>
            </w:tcBorders>
            <w:shd w:val="clear" w:color="auto" w:fill="auto"/>
          </w:tcPr>
          <w:p w14:paraId="61890410" w14:textId="77777777" w:rsidR="00F43750" w:rsidRPr="00604A44" w:rsidRDefault="00F43750" w:rsidP="00F4375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A44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5287636" w14:textId="08B66298" w:rsidR="00581075" w:rsidRDefault="00F43750" w:rsidP="005A40C1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340" w:hanging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1075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สอบถามผู้บริหารถึงลักษณะและวัตถุประสงค์ใน</w:t>
            </w:r>
            <w:r w:rsidR="000D2F8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81075">
              <w:rPr>
                <w:rFonts w:asciiTheme="majorBidi" w:hAnsiTheme="majorBidi" w:cstheme="majorBidi"/>
                <w:sz w:val="30"/>
                <w:szCs w:val="30"/>
                <w:cs/>
              </w:rPr>
              <w:t>การเข้าทำรายการ ตลอดจนอ่านสัญญาซื้อขายและเอกสารอื่นที่เกี่ยวข้อง เพื่อทำความเข้าใจถึงข้อกำหนดและเงื่อนไขที่สำคัญของรายการ</w:t>
            </w:r>
          </w:p>
          <w:p w14:paraId="2BBC8E76" w14:textId="77777777" w:rsidR="00581075" w:rsidRDefault="00F43750" w:rsidP="005A40C1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1075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ประเมินความเหมาะสมของการระบุสินทรัพย์ที่ได้มา และหนี้สินที่รับมา ณ วันที่ซื้อธุรกิจ</w:t>
            </w:r>
          </w:p>
          <w:p w14:paraId="07AB94E2" w14:textId="77777777" w:rsidR="00581075" w:rsidRDefault="00F43750" w:rsidP="005A40C1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1075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ประเมินความเป็นอิสระและความรู้ความสามารถของผู้ประเมินราคาอิสระ</w:t>
            </w:r>
          </w:p>
          <w:p w14:paraId="67C33C9D" w14:textId="4A3495EF" w:rsidR="00581075" w:rsidRDefault="00F43750" w:rsidP="005A40C1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1075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ข้อสมมติที่สำคัญและวิธีการวัดมูลค่าที่ใช้ในการประมาณมูลค่ายุติธรรมของสินทรัพย์ที่ได้มา หนี้สินที่รับมาและสิ่งตอบแทน</w:t>
            </w:r>
            <w:r w:rsidR="000D2F8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81075">
              <w:rPr>
                <w:rFonts w:asciiTheme="majorBidi" w:hAnsiTheme="majorBidi" w:cstheme="majorBidi"/>
                <w:sz w:val="30"/>
                <w:szCs w:val="30"/>
                <w:cs/>
              </w:rPr>
              <w:t>ที่โอนให้</w:t>
            </w:r>
          </w:p>
          <w:p w14:paraId="3564419C" w14:textId="77777777" w:rsidR="00581075" w:rsidRDefault="00F43750" w:rsidP="005A40C1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340" w:hanging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1075">
              <w:rPr>
                <w:rFonts w:asciiTheme="majorBidi" w:hAnsiTheme="majorBidi" w:cstheme="majorBidi"/>
                <w:sz w:val="30"/>
                <w:szCs w:val="30"/>
                <w:cs/>
              </w:rPr>
              <w:t>ใช้ผู้เชี่ยวชาญของเคพีเอ็มจี ในการประเมินความเหมาะสมของวิธีการประเมินมูลค่าและค่าตัวแปรทางการเงินที่ใช้ในการกำหนดอัตราคิดลด การระบุสินทรัพย์ไม่มีตัวตน และความสมเหตุสมผลในการคำนวณ</w:t>
            </w:r>
          </w:p>
          <w:p w14:paraId="11F8A780" w14:textId="3E8CAA0B" w:rsidR="00931BD5" w:rsidRPr="00581075" w:rsidRDefault="00F43750" w:rsidP="005745AA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340" w:hanging="3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1075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23E02CA" w14:textId="77777777" w:rsidR="00CB5D5B" w:rsidRPr="005828E0" w:rsidRDefault="00CB5D5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635333" w14:textId="3143DF2C" w:rsidR="00F3071B" w:rsidRPr="00244701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757BBAB8" w14:textId="77777777" w:rsidR="00F3071B" w:rsidRPr="00244701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C6DBB7" w14:textId="77777777" w:rsidR="00B75C56" w:rsidRDefault="005822FA" w:rsidP="00F437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244701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FE1C994" w14:textId="64B0CD75" w:rsidR="00951F55" w:rsidRDefault="00951F55" w:rsidP="00F437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B3B1019" w14:textId="321DE4DD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       ความเชื่อมั่นต่อข้อมูลอื่น </w:t>
      </w:r>
    </w:p>
    <w:p w14:paraId="28C7C6F7" w14:textId="77777777" w:rsidR="004A5662" w:rsidRPr="00244701" w:rsidRDefault="004A5662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F4DE191" w14:textId="0861BE22" w:rsidR="00F3071B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9D351D0" w14:textId="77777777" w:rsidR="000F236B" w:rsidRPr="00244701" w:rsidRDefault="000F236B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AF6861C" w14:textId="77777777" w:rsidR="000F236B" w:rsidRPr="00244701" w:rsidRDefault="000F236B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E83A93B" w14:textId="77777777" w:rsidR="0090554A" w:rsidRPr="00244701" w:rsidRDefault="0090554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BFFF3BB" w14:textId="77777777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53628B8" w14:textId="77777777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9C5083D" w14:textId="77777777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       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545D400" w14:textId="77777777" w:rsidR="000A2EF6" w:rsidRPr="000A2EF6" w:rsidRDefault="000A2EF6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178D2BE" w14:textId="0BBDA3E9" w:rsidR="005822FA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3397FF2" w14:textId="77777777" w:rsidR="00466320" w:rsidRPr="00244701" w:rsidRDefault="00466320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FEE0DE0" w14:textId="11F2FC1F" w:rsidR="00F3071B" w:rsidRPr="0024470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ผู้มีหน้าที่ในการกำกับดูแลมีหน้าที่ในการ</w:t>
      </w:r>
      <w:r w:rsidR="00711CD8" w:rsidRPr="00244701">
        <w:rPr>
          <w:rFonts w:asciiTheme="majorBidi" w:hAnsiTheme="majorBidi" w:cstheme="majorBidi"/>
          <w:spacing w:val="-6"/>
          <w:sz w:val="30"/>
          <w:szCs w:val="30"/>
          <w:cs/>
        </w:rPr>
        <w:t>กำกับ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7A973599" w14:textId="77777777" w:rsidR="005B15BF" w:rsidRPr="000A2EF6" w:rsidRDefault="005B15B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5F01CA8" w14:textId="342C0A80" w:rsidR="00F3071B" w:rsidRPr="00244701" w:rsidRDefault="005822F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7880610" w14:textId="77777777" w:rsidR="00F3071B" w:rsidRPr="00244701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85873BE" w14:textId="3D1AEF4A" w:rsidR="00B75C56" w:rsidRDefault="00D44CDD" w:rsidP="00497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      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      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       เฉพาะกิจการเหล่านี้</w:t>
      </w:r>
      <w:r w:rsidR="00B75C5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A2D7F88" w14:textId="77777777" w:rsidR="00D44CDD" w:rsidRPr="00244701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823ED9" w14:textId="77777777" w:rsidR="00D44CDD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244701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44701">
        <w:rPr>
          <w:rFonts w:asciiTheme="majorBidi" w:hAnsiTheme="majorBidi" w:cstheme="majorBidi"/>
          <w:sz w:val="30"/>
          <w:szCs w:val="30"/>
          <w:cs/>
        </w:rPr>
        <w:t>รวมและ             งบการเงินเฉพาะกิจการ</w:t>
      </w:r>
      <w:r w:rsidRPr="00244701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              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         การควบคุมภ</w:t>
      </w:r>
      <w:r w:rsidRPr="00244701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5B1FEBF" w14:textId="77777777" w:rsidR="00EA11A5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  <w:lang w:bidi="ar-SA"/>
        </w:rPr>
      </w:pPr>
      <w:r w:rsidRPr="00244701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       ของกลุ่มบริษัทและ</w:t>
      </w:r>
      <w:r w:rsidRPr="00244701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886BF26" w14:textId="77777777" w:rsidR="00D44CDD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244701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46005DF" w14:textId="77777777" w:rsidR="00D44CDD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32CE1986" w14:textId="77777777" w:rsidR="00D44CDD" w:rsidRPr="00244701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             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115041" w:rsidRPr="00244701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การนำเสนอข้อมูลโดยถูกต้องตามที่ควรหรือไม่   </w:t>
      </w:r>
    </w:p>
    <w:p w14:paraId="27B5F788" w14:textId="15CAEB5F" w:rsidR="00B75C56" w:rsidRDefault="00D44CDD" w:rsidP="00F401F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Theme="majorBidi" w:eastAsiaTheme="minorHAnsi" w:hAnsiTheme="majorBidi" w:cstheme="majorBidi"/>
          <w:sz w:val="30"/>
          <w:szCs w:val="30"/>
          <w:cs/>
        </w:rPr>
      </w:pPr>
      <w:r w:rsidRPr="00244701">
        <w:rPr>
          <w:rFonts w:asciiTheme="majorBidi" w:eastAsiaTheme="minorHAns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44701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244701">
        <w:rPr>
          <w:rFonts w:asciiTheme="majorBidi" w:eastAsiaTheme="minorHAnsi" w:hAnsiTheme="majorBidi" w:cstheme="majorBidi"/>
          <w:sz w:val="30"/>
          <w:szCs w:val="30"/>
          <w:cs/>
        </w:rPr>
        <w:t xml:space="preserve">ข้าพเจ้ารับผิดชอบต่อการกำหนดแนวทาง          </w:t>
      </w:r>
      <w:r w:rsidR="00115041" w:rsidRPr="00244701">
        <w:rPr>
          <w:rFonts w:asciiTheme="majorBidi" w:eastAsiaTheme="minorHAnsi" w:hAnsiTheme="majorBidi" w:cstheme="majorBidi"/>
          <w:sz w:val="30"/>
          <w:szCs w:val="30"/>
          <w:cs/>
        </w:rPr>
        <w:t>การควบคุมดูแล</w:t>
      </w:r>
      <w:r w:rsidRPr="00244701">
        <w:rPr>
          <w:rFonts w:asciiTheme="majorBidi" w:eastAsiaTheme="minorHAnsi" w:hAnsiTheme="majorBidi" w:cstheme="majorBidi"/>
          <w:sz w:val="30"/>
          <w:szCs w:val="30"/>
          <w:cs/>
        </w:rPr>
        <w:t>และการปฏิบัติงานตรวจสอบกลุ่มบริษัท</w:t>
      </w:r>
      <w:r w:rsidRPr="00244701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244701">
        <w:rPr>
          <w:rFonts w:asciiTheme="majorBidi" w:eastAsiaTheme="minorHAns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4B456A2" w14:textId="77777777" w:rsidR="00B75C56" w:rsidRDefault="00B75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30"/>
          <w:szCs w:val="30"/>
          <w:cs/>
        </w:rPr>
      </w:pPr>
      <w:r>
        <w:rPr>
          <w:rFonts w:asciiTheme="majorBidi" w:eastAsiaTheme="minorHAnsi" w:hAnsiTheme="majorBidi" w:cstheme="majorBidi"/>
          <w:sz w:val="30"/>
          <w:szCs w:val="30"/>
          <w:cs/>
        </w:rPr>
        <w:br w:type="page"/>
      </w:r>
    </w:p>
    <w:p w14:paraId="318F52CB" w14:textId="77777777" w:rsidR="00D44CDD" w:rsidRPr="00244701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0C2C58A" w14:textId="77777777" w:rsidR="007C0A88" w:rsidRPr="00244701" w:rsidRDefault="007C0A88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26814C1" w14:textId="3BB65216" w:rsidR="00D44CDD" w:rsidRPr="00244701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115041" w:rsidRPr="00244701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244701">
        <w:rPr>
          <w:rFonts w:asciiTheme="majorBid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115041" w:rsidRPr="00244701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244701">
        <w:rPr>
          <w:rFonts w:asciiTheme="majorBidi" w:hAnsiTheme="majorBidi" w:cstheme="majorBidi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99575D" w:rsidRPr="0099575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9575D" w:rsidRPr="0099575D">
        <w:rPr>
          <w:rFonts w:asciiTheme="majorBid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4DF1163D" w14:textId="77777777" w:rsidR="00EA11A5" w:rsidRPr="00244701" w:rsidRDefault="00EA11A5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4EF121B" w14:textId="77777777" w:rsidR="00D44CDD" w:rsidRPr="00244701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              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    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              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2965785" w14:textId="0B21087E" w:rsidR="00FC0317" w:rsidRPr="00244701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D4F7695" w14:textId="77777777" w:rsidR="007C0A88" w:rsidRPr="00244701" w:rsidRDefault="007C0A8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CA86E9E" w14:textId="77777777" w:rsidR="00466320" w:rsidRPr="00244701" w:rsidRDefault="0046632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4A8936B" w14:textId="77777777" w:rsidR="00466320" w:rsidRPr="00244701" w:rsidRDefault="0046632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22C38A1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5853A47" w14:textId="07CA46D1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(</w:t>
      </w:r>
      <w:r w:rsidR="0098418A" w:rsidRPr="0098418A">
        <w:rPr>
          <w:rFonts w:asciiTheme="majorBidi" w:hAnsiTheme="majorBidi"/>
          <w:sz w:val="30"/>
          <w:szCs w:val="30"/>
          <w:cs/>
        </w:rPr>
        <w:t>นิตยา เชษฐโชติรส</w:t>
      </w:r>
      <w:r w:rsidRPr="00244701">
        <w:rPr>
          <w:rFonts w:asciiTheme="majorBidi" w:hAnsiTheme="majorBidi" w:cstheme="majorBidi"/>
          <w:sz w:val="30"/>
          <w:szCs w:val="30"/>
          <w:cs/>
        </w:rPr>
        <w:t>)</w:t>
      </w:r>
    </w:p>
    <w:p w14:paraId="33197BB4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3AB6DEC" w14:textId="55C32C00" w:rsidR="00DE1C23" w:rsidRPr="00244701" w:rsidRDefault="00DE1C23" w:rsidP="007B671E">
      <w:pPr>
        <w:pStyle w:val="10"/>
        <w:tabs>
          <w:tab w:val="clear" w:pos="1080"/>
        </w:tabs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98418A" w:rsidRPr="0098418A">
        <w:rPr>
          <w:rFonts w:asciiTheme="majorBidi" w:hAnsiTheme="majorBidi" w:cstheme="majorBidi"/>
          <w:sz w:val="30"/>
          <w:szCs w:val="30"/>
          <w:lang w:val="en-US"/>
        </w:rPr>
        <w:t>4439</w:t>
      </w:r>
    </w:p>
    <w:p w14:paraId="12A4E628" w14:textId="77777777" w:rsidR="00DE1C23" w:rsidRPr="00244701" w:rsidRDefault="00DE1C23" w:rsidP="007B671E">
      <w:pPr>
        <w:pStyle w:val="10"/>
        <w:tabs>
          <w:tab w:val="clear" w:pos="1080"/>
        </w:tabs>
        <w:rPr>
          <w:rFonts w:asciiTheme="majorBidi" w:hAnsiTheme="majorBidi" w:cstheme="majorBidi"/>
          <w:sz w:val="30"/>
          <w:szCs w:val="30"/>
          <w:lang w:val="en-US"/>
        </w:rPr>
      </w:pPr>
    </w:p>
    <w:p w14:paraId="5B1E43E7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31FD7AD" w14:textId="77777777" w:rsidR="00DE1C23" w:rsidRPr="00244701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F2137CF" w14:textId="35662601" w:rsidR="007B671E" w:rsidRPr="00244701" w:rsidRDefault="009C069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25</w:t>
      </w:r>
      <w:r w:rsidR="00AD2FA3">
        <w:rPr>
          <w:rFonts w:asciiTheme="majorBidi" w:hAnsiTheme="majorBidi" w:cstheme="majorBidi"/>
          <w:sz w:val="30"/>
          <w:szCs w:val="30"/>
        </w:rPr>
        <w:t xml:space="preserve"> </w:t>
      </w:r>
      <w:r w:rsidR="00AD2FA3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D2FA3">
        <w:rPr>
          <w:rFonts w:asciiTheme="majorBidi" w:hAnsiTheme="majorBidi" w:cstheme="majorBidi"/>
          <w:sz w:val="30"/>
          <w:szCs w:val="30"/>
        </w:rPr>
        <w:t>256</w:t>
      </w:r>
      <w:r w:rsidR="00E1798D">
        <w:rPr>
          <w:rFonts w:asciiTheme="majorBidi" w:hAnsiTheme="majorBidi" w:cstheme="majorBidi"/>
          <w:sz w:val="30"/>
          <w:szCs w:val="30"/>
        </w:rPr>
        <w:t>8</w:t>
      </w:r>
    </w:p>
    <w:p w14:paraId="65998745" w14:textId="4DE74605" w:rsidR="00255E38" w:rsidRDefault="00255E38" w:rsidP="009758CF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76137F" w14:textId="6398BBA0" w:rsidR="00255E38" w:rsidRPr="008057FB" w:rsidRDefault="00255E38" w:rsidP="00805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sectPr w:rsidR="00255E38" w:rsidRPr="008057FB" w:rsidSect="004A5662">
      <w:headerReference w:type="default" r:id="rId18"/>
      <w:footerReference w:type="default" r:id="rId19"/>
      <w:footerReference w:type="first" r:id="rId20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F046A" w14:textId="77777777" w:rsidR="00E53350" w:rsidRDefault="00E53350">
      <w:r>
        <w:separator/>
      </w:r>
    </w:p>
  </w:endnote>
  <w:endnote w:type="continuationSeparator" w:id="0">
    <w:p w14:paraId="526796F8" w14:textId="77777777" w:rsidR="00E53350" w:rsidRDefault="00E53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29815" w14:textId="77777777" w:rsidR="00267458" w:rsidRDefault="00267458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0ED14256" w14:textId="77777777" w:rsidR="00267458" w:rsidRDefault="00267458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6AC3E" w14:textId="77777777" w:rsidR="00267458" w:rsidRPr="00305593" w:rsidRDefault="00267458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9BA7E58" w14:textId="77777777" w:rsidR="00267458" w:rsidRPr="002D3586" w:rsidRDefault="00267458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49579" w14:textId="026E8AD8" w:rsidR="004A5662" w:rsidRPr="00305593" w:rsidRDefault="004A5662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E6725F1" w14:textId="77777777" w:rsidR="004A5662" w:rsidRPr="002D3586" w:rsidRDefault="004A5662" w:rsidP="00E07D5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65508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683A53" w14:textId="3518E138" w:rsidR="00267458" w:rsidRPr="00596648" w:rsidRDefault="00497EC3" w:rsidP="00596648">
        <w:pPr>
          <w:pStyle w:val="Footer"/>
          <w:jc w:val="center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7200B" w14:textId="77777777" w:rsidR="00267458" w:rsidRPr="001E26BA" w:rsidRDefault="00267458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105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A1546A5" w14:textId="77777777" w:rsidR="00267458" w:rsidRPr="00E4104E" w:rsidRDefault="00267458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2AD22" w14:textId="7F2EAFCB" w:rsidR="00267458" w:rsidRPr="004B7A13" w:rsidRDefault="00267458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497EC3">
      <w:rPr>
        <w:rFonts w:ascii="Angsana New" w:hAnsi="Angsana New"/>
        <w:noProof/>
        <w:sz w:val="30"/>
        <w:szCs w:val="30"/>
      </w:rPr>
      <w:t>AMRNt1-YE'24-set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EE1AB" w14:textId="77777777" w:rsidR="00E53350" w:rsidRDefault="00E53350">
      <w:r>
        <w:separator/>
      </w:r>
    </w:p>
  </w:footnote>
  <w:footnote w:type="continuationSeparator" w:id="0">
    <w:p w14:paraId="2F5CCA83" w14:textId="77777777" w:rsidR="00E53350" w:rsidRDefault="00E53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00FE" w14:textId="77777777" w:rsidR="00267458" w:rsidRDefault="00267458">
    <w:pPr>
      <w:rPr>
        <w:rFonts w:ascii="Angsana New" w:hAnsi="Angsana New"/>
        <w:sz w:val="32"/>
        <w:szCs w:val="32"/>
        <w:lang w:val="en-GB"/>
      </w:rPr>
    </w:pPr>
  </w:p>
  <w:p w14:paraId="5063EE9C" w14:textId="77777777" w:rsidR="00267458" w:rsidRPr="006B3A86" w:rsidRDefault="00267458">
    <w:pPr>
      <w:rPr>
        <w:rFonts w:ascii="Angsana New" w:hAnsi="Angsana New"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9056" w14:textId="0D0264E5" w:rsidR="00140567" w:rsidRPr="00140567" w:rsidRDefault="00140567" w:rsidP="0014056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FE555E5" w14:textId="0C1D0E95" w:rsidR="00140567" w:rsidRPr="00140567" w:rsidRDefault="00140567" w:rsidP="0014056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1C51C2E" w14:textId="11D6F771" w:rsidR="00140567" w:rsidRPr="00140567" w:rsidRDefault="00140567" w:rsidP="0014056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DF5EA6" w14:textId="5A3EF3C6" w:rsidR="00140567" w:rsidRPr="00140567" w:rsidRDefault="00140567" w:rsidP="0014056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C1ADB4E" w14:textId="6D5C1A26" w:rsidR="00140567" w:rsidRPr="00140567" w:rsidRDefault="00140567" w:rsidP="0014056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1640358" w14:textId="77777777" w:rsidR="00140567" w:rsidRPr="00140567" w:rsidRDefault="00140567" w:rsidP="0014056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CC6AF" w14:textId="76274000" w:rsidR="004A5662" w:rsidRDefault="004A5662" w:rsidP="00140567">
    <w:pPr>
      <w:spacing w:line="240" w:lineRule="auto"/>
      <w:rPr>
        <w:rFonts w:ascii="Angsana New" w:hAnsi="Angsana New"/>
        <w:sz w:val="32"/>
        <w:szCs w:val="32"/>
        <w:lang w:val="en-GB"/>
      </w:rPr>
    </w:pPr>
  </w:p>
  <w:p w14:paraId="5ACF3BB5" w14:textId="09A1BA58" w:rsidR="004A5662" w:rsidRDefault="004A5662" w:rsidP="00140567">
    <w:pPr>
      <w:spacing w:line="240" w:lineRule="auto"/>
      <w:rPr>
        <w:rFonts w:ascii="Angsana New" w:hAnsi="Angsana New"/>
        <w:sz w:val="32"/>
        <w:szCs w:val="32"/>
        <w:lang w:val="en-GB"/>
      </w:rPr>
    </w:pPr>
  </w:p>
  <w:p w14:paraId="1C767B37" w14:textId="77777777" w:rsidR="004A5662" w:rsidRDefault="004A5662" w:rsidP="00140567">
    <w:pPr>
      <w:spacing w:line="240" w:lineRule="auto"/>
      <w:rPr>
        <w:rFonts w:ascii="Angsana New" w:hAnsi="Angsana New"/>
        <w:sz w:val="32"/>
        <w:szCs w:val="32"/>
        <w:lang w:val="en-GB"/>
      </w:rPr>
    </w:pPr>
  </w:p>
  <w:p w14:paraId="7BEF19E9" w14:textId="77777777" w:rsidR="004A5662" w:rsidRPr="006B3A86" w:rsidRDefault="004A5662" w:rsidP="00140567">
    <w:pPr>
      <w:spacing w:line="240" w:lineRule="auto"/>
      <w:rPr>
        <w:rFonts w:ascii="Angsana New" w:hAnsi="Angsana New"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C7B35" w14:textId="1320B201" w:rsidR="00267458" w:rsidRDefault="00267458" w:rsidP="004A5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68598AF4" w14:textId="4E34B47E" w:rsidR="004A5662" w:rsidRDefault="004A5662" w:rsidP="004A5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6FD174B" w14:textId="77777777" w:rsidR="004A5662" w:rsidRPr="004A5662" w:rsidRDefault="004A5662" w:rsidP="004A5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36F5CF1" w14:textId="0DB6CCB0" w:rsidR="00267458" w:rsidRDefault="00267458" w:rsidP="004A5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38D7309D" w14:textId="3270C51D" w:rsidR="00140567" w:rsidRDefault="00140567" w:rsidP="004A5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B46A75A" w14:textId="508EFBEA" w:rsidR="00140567" w:rsidRDefault="00140567" w:rsidP="004A5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8632025" w14:textId="2DD4E0A4" w:rsidR="00140567" w:rsidRDefault="00140567" w:rsidP="004A5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ABACC11" w14:textId="77777777" w:rsidR="00140567" w:rsidRPr="004A5662" w:rsidRDefault="00140567" w:rsidP="004A5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81728" w14:textId="77777777" w:rsidR="00267458" w:rsidRDefault="00267458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298D2410" w14:textId="77777777" w:rsidR="00B855EF" w:rsidRDefault="00B855EF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5E307039" w14:textId="77777777" w:rsidR="00B855EF" w:rsidRDefault="00B855EF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68E0E937" w14:textId="77777777" w:rsidR="00B855EF" w:rsidRDefault="00B855EF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022A1E"/>
    <w:multiLevelType w:val="hybridMultilevel"/>
    <w:tmpl w:val="5894BDE8"/>
    <w:lvl w:ilvl="0" w:tplc="1D24361A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185C3160"/>
    <w:multiLevelType w:val="multilevel"/>
    <w:tmpl w:val="F152998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A0E5406"/>
    <w:multiLevelType w:val="multilevel"/>
    <w:tmpl w:val="65BC71AC"/>
    <w:lvl w:ilvl="0">
      <w:start w:val="1"/>
      <w:numFmt w:val="decimal"/>
      <w:lvlText w:val="(%1)"/>
      <w:lvlJc w:val="left"/>
      <w:pPr>
        <w:ind w:left="1710" w:hanging="360"/>
      </w:pPr>
      <w:rPr>
        <w:rFonts w:cs="Angsana New" w:hint="default"/>
        <w:b w:val="0"/>
        <w:i/>
      </w:rPr>
    </w:lvl>
    <w:lvl w:ilvl="1" w:tentative="1">
      <w:start w:val="1"/>
      <w:numFmt w:val="lowerLetter"/>
      <w:lvlText w:val="%2."/>
      <w:lvlJc w:val="left"/>
      <w:pPr>
        <w:ind w:left="2430" w:hanging="360"/>
      </w:pPr>
    </w:lvl>
    <w:lvl w:ilvl="2" w:tentative="1">
      <w:start w:val="1"/>
      <w:numFmt w:val="lowerRoman"/>
      <w:lvlText w:val="%3."/>
      <w:lvlJc w:val="right"/>
      <w:pPr>
        <w:ind w:left="3150" w:hanging="180"/>
      </w:pPr>
    </w:lvl>
    <w:lvl w:ilvl="3" w:tentative="1">
      <w:start w:val="1"/>
      <w:numFmt w:val="decimal"/>
      <w:lvlText w:val="%4."/>
      <w:lvlJc w:val="left"/>
      <w:pPr>
        <w:ind w:left="3870" w:hanging="360"/>
      </w:pPr>
    </w:lvl>
    <w:lvl w:ilvl="4" w:tentative="1">
      <w:start w:val="1"/>
      <w:numFmt w:val="lowerLetter"/>
      <w:lvlText w:val="%5."/>
      <w:lvlJc w:val="left"/>
      <w:pPr>
        <w:ind w:left="4590" w:hanging="360"/>
      </w:pPr>
    </w:lvl>
    <w:lvl w:ilvl="5" w:tentative="1">
      <w:start w:val="1"/>
      <w:numFmt w:val="lowerRoman"/>
      <w:lvlText w:val="%6."/>
      <w:lvlJc w:val="right"/>
      <w:pPr>
        <w:ind w:left="5310" w:hanging="180"/>
      </w:pPr>
    </w:lvl>
    <w:lvl w:ilvl="6" w:tentative="1">
      <w:start w:val="1"/>
      <w:numFmt w:val="decimal"/>
      <w:lvlText w:val="%7."/>
      <w:lvlJc w:val="left"/>
      <w:pPr>
        <w:ind w:left="6030" w:hanging="360"/>
      </w:pPr>
    </w:lvl>
    <w:lvl w:ilvl="7" w:tentative="1">
      <w:start w:val="1"/>
      <w:numFmt w:val="lowerLetter"/>
      <w:lvlText w:val="%8."/>
      <w:lvlJc w:val="left"/>
      <w:pPr>
        <w:ind w:left="6750" w:hanging="360"/>
      </w:pPr>
    </w:lvl>
    <w:lvl w:ilvl="8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1A2700A2"/>
    <w:multiLevelType w:val="hybridMultilevel"/>
    <w:tmpl w:val="524C8FDA"/>
    <w:lvl w:ilvl="0" w:tplc="7346BAF2">
      <w:numFmt w:val="bullet"/>
      <w:lvlText w:val="•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350158"/>
    <w:multiLevelType w:val="multilevel"/>
    <w:tmpl w:val="87DEEE6C"/>
    <w:lvl w:ilvl="0">
      <w:start w:val="1"/>
      <w:numFmt w:val="thaiLetters"/>
      <w:lvlText w:val="(%1)"/>
      <w:lvlJc w:val="left"/>
      <w:pPr>
        <w:ind w:left="1710" w:hanging="360"/>
      </w:pPr>
      <w:rPr>
        <w:rFonts w:hint="default"/>
        <w:b w:val="0"/>
        <w:bCs w:val="0"/>
        <w:i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2430" w:hanging="360"/>
      </w:pPr>
    </w:lvl>
    <w:lvl w:ilvl="2" w:tentative="1">
      <w:start w:val="1"/>
      <w:numFmt w:val="lowerRoman"/>
      <w:lvlText w:val="%3."/>
      <w:lvlJc w:val="right"/>
      <w:pPr>
        <w:ind w:left="3150" w:hanging="180"/>
      </w:pPr>
    </w:lvl>
    <w:lvl w:ilvl="3" w:tentative="1">
      <w:start w:val="1"/>
      <w:numFmt w:val="decimal"/>
      <w:lvlText w:val="%4."/>
      <w:lvlJc w:val="left"/>
      <w:pPr>
        <w:ind w:left="3870" w:hanging="360"/>
      </w:pPr>
    </w:lvl>
    <w:lvl w:ilvl="4" w:tentative="1">
      <w:start w:val="1"/>
      <w:numFmt w:val="lowerLetter"/>
      <w:lvlText w:val="%5."/>
      <w:lvlJc w:val="left"/>
      <w:pPr>
        <w:ind w:left="4590" w:hanging="360"/>
      </w:pPr>
    </w:lvl>
    <w:lvl w:ilvl="5" w:tentative="1">
      <w:start w:val="1"/>
      <w:numFmt w:val="lowerRoman"/>
      <w:lvlText w:val="%6."/>
      <w:lvlJc w:val="right"/>
      <w:pPr>
        <w:ind w:left="5310" w:hanging="180"/>
      </w:pPr>
    </w:lvl>
    <w:lvl w:ilvl="6" w:tentative="1">
      <w:start w:val="1"/>
      <w:numFmt w:val="decimal"/>
      <w:lvlText w:val="%7."/>
      <w:lvlJc w:val="left"/>
      <w:pPr>
        <w:ind w:left="6030" w:hanging="360"/>
      </w:pPr>
    </w:lvl>
    <w:lvl w:ilvl="7" w:tentative="1">
      <w:start w:val="1"/>
      <w:numFmt w:val="lowerLetter"/>
      <w:lvlText w:val="%8."/>
      <w:lvlJc w:val="left"/>
      <w:pPr>
        <w:ind w:left="6750" w:hanging="360"/>
      </w:pPr>
    </w:lvl>
    <w:lvl w:ilvl="8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1D546711"/>
    <w:multiLevelType w:val="hybridMultilevel"/>
    <w:tmpl w:val="1F903FCA"/>
    <w:lvl w:ilvl="0" w:tplc="811EF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1F884CAE"/>
    <w:multiLevelType w:val="hybridMultilevel"/>
    <w:tmpl w:val="2898AADA"/>
    <w:lvl w:ilvl="0" w:tplc="121C13E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C0C6E820">
      <w:start w:val="1"/>
      <w:numFmt w:val="decimal"/>
      <w:lvlText w:val="(%2)"/>
      <w:lvlJc w:val="left"/>
      <w:pPr>
        <w:ind w:left="1530" w:hanging="450"/>
      </w:pPr>
      <w:rPr>
        <w:rFonts w:hint="default"/>
        <w:i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91011FC"/>
    <w:multiLevelType w:val="hybridMultilevel"/>
    <w:tmpl w:val="65BC71AC"/>
    <w:lvl w:ilvl="0" w:tplc="9754096C">
      <w:start w:val="1"/>
      <w:numFmt w:val="decimal"/>
      <w:lvlText w:val="(%1)"/>
      <w:lvlJc w:val="left"/>
      <w:pPr>
        <w:ind w:left="171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3463D8"/>
    <w:multiLevelType w:val="hybridMultilevel"/>
    <w:tmpl w:val="12F81EC4"/>
    <w:lvl w:ilvl="0" w:tplc="5F1064BC">
      <w:start w:val="1"/>
      <w:numFmt w:val="decimal"/>
      <w:lvlText w:val="(%1)"/>
      <w:lvlJc w:val="left"/>
      <w:pPr>
        <w:ind w:left="990" w:hanging="4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A6431A5"/>
    <w:multiLevelType w:val="hybridMultilevel"/>
    <w:tmpl w:val="11065596"/>
    <w:lvl w:ilvl="0" w:tplc="D76A7DCA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E105384"/>
    <w:multiLevelType w:val="hybridMultilevel"/>
    <w:tmpl w:val="8876B7A6"/>
    <w:lvl w:ilvl="0" w:tplc="FFFFFFFF">
      <w:start w:val="1"/>
      <w:numFmt w:val="decimal"/>
      <w:lvlText w:val="(%1)"/>
      <w:lvlJc w:val="left"/>
      <w:pPr>
        <w:ind w:left="1260" w:hanging="360"/>
      </w:pPr>
      <w:rPr>
        <w:rFonts w:cs="Angsana New" w:hint="default"/>
        <w:b w:val="0"/>
        <w:i/>
      </w:rPr>
    </w:lvl>
    <w:lvl w:ilvl="1" w:tplc="9754096C">
      <w:start w:val="1"/>
      <w:numFmt w:val="decimal"/>
      <w:lvlText w:val="(%2)"/>
      <w:lvlJc w:val="left"/>
      <w:pPr>
        <w:ind w:left="1980" w:hanging="360"/>
      </w:pPr>
      <w:rPr>
        <w:rFonts w:cs="Angsana New" w:hint="default"/>
        <w:b w:val="0"/>
        <w:i/>
      </w:r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3AB54D0"/>
    <w:multiLevelType w:val="hybridMultilevel"/>
    <w:tmpl w:val="A4F270DE"/>
    <w:lvl w:ilvl="0" w:tplc="AA38A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0C64A4"/>
    <w:multiLevelType w:val="hybridMultilevel"/>
    <w:tmpl w:val="724085D0"/>
    <w:lvl w:ilvl="0" w:tplc="9754096C">
      <w:start w:val="1"/>
      <w:numFmt w:val="decimal"/>
      <w:lvlText w:val="(%1)"/>
      <w:lvlJc w:val="left"/>
      <w:pPr>
        <w:ind w:left="1260" w:hanging="360"/>
      </w:pPr>
      <w:rPr>
        <w:rFonts w:cs="Angsana New" w:hint="default"/>
        <w:b w:val="0"/>
        <w:i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CED004A"/>
    <w:multiLevelType w:val="hybridMultilevel"/>
    <w:tmpl w:val="59F6CB9A"/>
    <w:lvl w:ilvl="0" w:tplc="4978CE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7CB15C33"/>
    <w:multiLevelType w:val="hybridMultilevel"/>
    <w:tmpl w:val="05222802"/>
    <w:lvl w:ilvl="0" w:tplc="21503B1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720200611">
    <w:abstractNumId w:val="6"/>
  </w:num>
  <w:num w:numId="2" w16cid:durableId="121728545">
    <w:abstractNumId w:val="5"/>
  </w:num>
  <w:num w:numId="3" w16cid:durableId="1912033511">
    <w:abstractNumId w:val="9"/>
  </w:num>
  <w:num w:numId="4" w16cid:durableId="1718620606">
    <w:abstractNumId w:val="7"/>
  </w:num>
  <w:num w:numId="5" w16cid:durableId="1623337916">
    <w:abstractNumId w:val="8"/>
  </w:num>
  <w:num w:numId="6" w16cid:durableId="2005280615">
    <w:abstractNumId w:val="3"/>
  </w:num>
  <w:num w:numId="7" w16cid:durableId="1845241274">
    <w:abstractNumId w:val="2"/>
  </w:num>
  <w:num w:numId="8" w16cid:durableId="651956745">
    <w:abstractNumId w:val="0"/>
  </w:num>
  <w:num w:numId="9" w16cid:durableId="684795386">
    <w:abstractNumId w:val="1"/>
  </w:num>
  <w:num w:numId="10" w16cid:durableId="1326282995">
    <w:abstractNumId w:val="4"/>
  </w:num>
  <w:num w:numId="11" w16cid:durableId="1284650617">
    <w:abstractNumId w:val="24"/>
  </w:num>
  <w:num w:numId="12" w16cid:durableId="1331328651">
    <w:abstractNumId w:val="21"/>
  </w:num>
  <w:num w:numId="13" w16cid:durableId="1863467818">
    <w:abstractNumId w:val="31"/>
  </w:num>
  <w:num w:numId="14" w16cid:durableId="268659390">
    <w:abstractNumId w:val="23"/>
  </w:num>
  <w:num w:numId="15" w16cid:durableId="585499646">
    <w:abstractNumId w:val="26"/>
  </w:num>
  <w:num w:numId="16" w16cid:durableId="1822623466">
    <w:abstractNumId w:val="12"/>
  </w:num>
  <w:num w:numId="17" w16cid:durableId="1180513201">
    <w:abstractNumId w:val="11"/>
  </w:num>
  <w:num w:numId="18" w16cid:durableId="1324509863">
    <w:abstractNumId w:val="14"/>
  </w:num>
  <w:num w:numId="19" w16cid:durableId="442463810">
    <w:abstractNumId w:val="28"/>
  </w:num>
  <w:num w:numId="20" w16cid:durableId="1033267379">
    <w:abstractNumId w:val="34"/>
  </w:num>
  <w:num w:numId="21" w16cid:durableId="790200013">
    <w:abstractNumId w:val="18"/>
  </w:num>
  <w:num w:numId="22" w16cid:durableId="1394696047">
    <w:abstractNumId w:val="33"/>
  </w:num>
  <w:num w:numId="23" w16cid:durableId="938414021">
    <w:abstractNumId w:val="35"/>
  </w:num>
  <w:num w:numId="24" w16cid:durableId="1661806809">
    <w:abstractNumId w:val="18"/>
  </w:num>
  <w:num w:numId="25" w16cid:durableId="19954049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6813490">
    <w:abstractNumId w:val="25"/>
  </w:num>
  <w:num w:numId="27" w16cid:durableId="128137731">
    <w:abstractNumId w:val="10"/>
  </w:num>
  <w:num w:numId="28" w16cid:durableId="2042434724">
    <w:abstractNumId w:val="19"/>
  </w:num>
  <w:num w:numId="29" w16cid:durableId="506134565">
    <w:abstractNumId w:val="27"/>
  </w:num>
  <w:num w:numId="30" w16cid:durableId="495534703">
    <w:abstractNumId w:val="32"/>
  </w:num>
  <w:num w:numId="31" w16cid:durableId="1633708109">
    <w:abstractNumId w:val="29"/>
  </w:num>
  <w:num w:numId="32" w16cid:durableId="1762793679">
    <w:abstractNumId w:val="22"/>
  </w:num>
  <w:num w:numId="33" w16cid:durableId="514660140">
    <w:abstractNumId w:val="15"/>
  </w:num>
  <w:num w:numId="34" w16cid:durableId="1818914259">
    <w:abstractNumId w:val="17"/>
  </w:num>
  <w:num w:numId="35" w16cid:durableId="1435322803">
    <w:abstractNumId w:val="20"/>
  </w:num>
  <w:num w:numId="36" w16cid:durableId="1127234575">
    <w:abstractNumId w:val="13"/>
  </w:num>
  <w:num w:numId="37" w16cid:durableId="1754620936">
    <w:abstractNumId w:val="30"/>
  </w:num>
  <w:num w:numId="38" w16cid:durableId="1375231196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86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0CD"/>
    <w:rsid w:val="00000262"/>
    <w:rsid w:val="0000050B"/>
    <w:rsid w:val="00000911"/>
    <w:rsid w:val="00000D80"/>
    <w:rsid w:val="00000DF2"/>
    <w:rsid w:val="000012A2"/>
    <w:rsid w:val="00001385"/>
    <w:rsid w:val="0000142E"/>
    <w:rsid w:val="000014B5"/>
    <w:rsid w:val="000014C8"/>
    <w:rsid w:val="00001A62"/>
    <w:rsid w:val="00001AB3"/>
    <w:rsid w:val="00001B17"/>
    <w:rsid w:val="00001B39"/>
    <w:rsid w:val="00001B47"/>
    <w:rsid w:val="00001BC5"/>
    <w:rsid w:val="000026AE"/>
    <w:rsid w:val="000029DE"/>
    <w:rsid w:val="00002B18"/>
    <w:rsid w:val="000035E3"/>
    <w:rsid w:val="0000361A"/>
    <w:rsid w:val="00003804"/>
    <w:rsid w:val="00003832"/>
    <w:rsid w:val="000038E6"/>
    <w:rsid w:val="00003BED"/>
    <w:rsid w:val="00003D19"/>
    <w:rsid w:val="00003E43"/>
    <w:rsid w:val="00003EEC"/>
    <w:rsid w:val="00004D6D"/>
    <w:rsid w:val="00004F47"/>
    <w:rsid w:val="000052EB"/>
    <w:rsid w:val="00005628"/>
    <w:rsid w:val="00005682"/>
    <w:rsid w:val="000056DD"/>
    <w:rsid w:val="000058F6"/>
    <w:rsid w:val="00005B3B"/>
    <w:rsid w:val="00005CF5"/>
    <w:rsid w:val="000062F0"/>
    <w:rsid w:val="00006499"/>
    <w:rsid w:val="0000665B"/>
    <w:rsid w:val="0000698D"/>
    <w:rsid w:val="00006AC9"/>
    <w:rsid w:val="00006C56"/>
    <w:rsid w:val="00006DA6"/>
    <w:rsid w:val="00006E68"/>
    <w:rsid w:val="00007083"/>
    <w:rsid w:val="00007400"/>
    <w:rsid w:val="00007603"/>
    <w:rsid w:val="000076F5"/>
    <w:rsid w:val="00007876"/>
    <w:rsid w:val="00007C5B"/>
    <w:rsid w:val="00007CBA"/>
    <w:rsid w:val="00007F68"/>
    <w:rsid w:val="00010187"/>
    <w:rsid w:val="0001025E"/>
    <w:rsid w:val="000103CA"/>
    <w:rsid w:val="00010827"/>
    <w:rsid w:val="00010875"/>
    <w:rsid w:val="00010AA3"/>
    <w:rsid w:val="00010B2D"/>
    <w:rsid w:val="00010F2D"/>
    <w:rsid w:val="00011114"/>
    <w:rsid w:val="0001113D"/>
    <w:rsid w:val="0001117B"/>
    <w:rsid w:val="00011511"/>
    <w:rsid w:val="000117D9"/>
    <w:rsid w:val="000119D0"/>
    <w:rsid w:val="00011B2C"/>
    <w:rsid w:val="00012104"/>
    <w:rsid w:val="0001215B"/>
    <w:rsid w:val="00012211"/>
    <w:rsid w:val="00012304"/>
    <w:rsid w:val="0001249B"/>
    <w:rsid w:val="000125D2"/>
    <w:rsid w:val="000127EE"/>
    <w:rsid w:val="0001280D"/>
    <w:rsid w:val="0001281E"/>
    <w:rsid w:val="00012A90"/>
    <w:rsid w:val="00012A96"/>
    <w:rsid w:val="00012F3A"/>
    <w:rsid w:val="00013352"/>
    <w:rsid w:val="00013385"/>
    <w:rsid w:val="0001352D"/>
    <w:rsid w:val="000138A5"/>
    <w:rsid w:val="00013945"/>
    <w:rsid w:val="000139CC"/>
    <w:rsid w:val="00013B03"/>
    <w:rsid w:val="00013C25"/>
    <w:rsid w:val="00013DB4"/>
    <w:rsid w:val="00013EB3"/>
    <w:rsid w:val="00013F7D"/>
    <w:rsid w:val="000140A6"/>
    <w:rsid w:val="00014121"/>
    <w:rsid w:val="00014241"/>
    <w:rsid w:val="00014D93"/>
    <w:rsid w:val="00014EBD"/>
    <w:rsid w:val="00014FF4"/>
    <w:rsid w:val="00015241"/>
    <w:rsid w:val="00015BCB"/>
    <w:rsid w:val="00015DB7"/>
    <w:rsid w:val="00015F48"/>
    <w:rsid w:val="000160C4"/>
    <w:rsid w:val="0001616C"/>
    <w:rsid w:val="000162B2"/>
    <w:rsid w:val="00016378"/>
    <w:rsid w:val="000164FD"/>
    <w:rsid w:val="00016611"/>
    <w:rsid w:val="00016752"/>
    <w:rsid w:val="0001687E"/>
    <w:rsid w:val="0001689D"/>
    <w:rsid w:val="0001698B"/>
    <w:rsid w:val="00016AFB"/>
    <w:rsid w:val="00016B39"/>
    <w:rsid w:val="00016CB6"/>
    <w:rsid w:val="00016E05"/>
    <w:rsid w:val="00016F77"/>
    <w:rsid w:val="00017219"/>
    <w:rsid w:val="00017B72"/>
    <w:rsid w:val="00017CD4"/>
    <w:rsid w:val="00020331"/>
    <w:rsid w:val="000204CD"/>
    <w:rsid w:val="00020593"/>
    <w:rsid w:val="000207E3"/>
    <w:rsid w:val="000208D9"/>
    <w:rsid w:val="000209BA"/>
    <w:rsid w:val="000209F7"/>
    <w:rsid w:val="00020BF2"/>
    <w:rsid w:val="00020CB5"/>
    <w:rsid w:val="00020E0D"/>
    <w:rsid w:val="00020F3E"/>
    <w:rsid w:val="000211F7"/>
    <w:rsid w:val="00021D0E"/>
    <w:rsid w:val="000221BA"/>
    <w:rsid w:val="0002244C"/>
    <w:rsid w:val="00022517"/>
    <w:rsid w:val="0002290B"/>
    <w:rsid w:val="000229D4"/>
    <w:rsid w:val="00022B08"/>
    <w:rsid w:val="00022E4A"/>
    <w:rsid w:val="0002311B"/>
    <w:rsid w:val="0002315B"/>
    <w:rsid w:val="00023338"/>
    <w:rsid w:val="00023527"/>
    <w:rsid w:val="00023970"/>
    <w:rsid w:val="000239D0"/>
    <w:rsid w:val="000246AF"/>
    <w:rsid w:val="00024741"/>
    <w:rsid w:val="00024797"/>
    <w:rsid w:val="0002484D"/>
    <w:rsid w:val="00024976"/>
    <w:rsid w:val="00024CEE"/>
    <w:rsid w:val="00024F50"/>
    <w:rsid w:val="00025307"/>
    <w:rsid w:val="00025352"/>
    <w:rsid w:val="000254DB"/>
    <w:rsid w:val="000256A5"/>
    <w:rsid w:val="00025876"/>
    <w:rsid w:val="00025941"/>
    <w:rsid w:val="00025CF5"/>
    <w:rsid w:val="00025D28"/>
    <w:rsid w:val="0002627D"/>
    <w:rsid w:val="0002656A"/>
    <w:rsid w:val="0002674C"/>
    <w:rsid w:val="00026BE1"/>
    <w:rsid w:val="00026F21"/>
    <w:rsid w:val="0002700E"/>
    <w:rsid w:val="0002724A"/>
    <w:rsid w:val="00027574"/>
    <w:rsid w:val="0002773C"/>
    <w:rsid w:val="000277DA"/>
    <w:rsid w:val="00027E5C"/>
    <w:rsid w:val="00027F23"/>
    <w:rsid w:val="0003014A"/>
    <w:rsid w:val="0003014B"/>
    <w:rsid w:val="0003047C"/>
    <w:rsid w:val="000305C0"/>
    <w:rsid w:val="000309E7"/>
    <w:rsid w:val="00030BBF"/>
    <w:rsid w:val="00030BCB"/>
    <w:rsid w:val="00030ED3"/>
    <w:rsid w:val="000310D3"/>
    <w:rsid w:val="0003114D"/>
    <w:rsid w:val="00031156"/>
    <w:rsid w:val="000313E7"/>
    <w:rsid w:val="00031619"/>
    <w:rsid w:val="00031726"/>
    <w:rsid w:val="0003176E"/>
    <w:rsid w:val="00031A08"/>
    <w:rsid w:val="00031C37"/>
    <w:rsid w:val="00031F8D"/>
    <w:rsid w:val="000320A2"/>
    <w:rsid w:val="000322D6"/>
    <w:rsid w:val="00032346"/>
    <w:rsid w:val="00032618"/>
    <w:rsid w:val="00032816"/>
    <w:rsid w:val="00032918"/>
    <w:rsid w:val="00032BEF"/>
    <w:rsid w:val="00032C1C"/>
    <w:rsid w:val="00032DD3"/>
    <w:rsid w:val="00032F61"/>
    <w:rsid w:val="000335A7"/>
    <w:rsid w:val="0003374D"/>
    <w:rsid w:val="00033956"/>
    <w:rsid w:val="00033C3C"/>
    <w:rsid w:val="0003409F"/>
    <w:rsid w:val="000342DC"/>
    <w:rsid w:val="00034301"/>
    <w:rsid w:val="00034623"/>
    <w:rsid w:val="000347C1"/>
    <w:rsid w:val="00034954"/>
    <w:rsid w:val="00034A07"/>
    <w:rsid w:val="00034BB8"/>
    <w:rsid w:val="00034C10"/>
    <w:rsid w:val="00034CEA"/>
    <w:rsid w:val="00034DFD"/>
    <w:rsid w:val="00034E82"/>
    <w:rsid w:val="00035027"/>
    <w:rsid w:val="00035228"/>
    <w:rsid w:val="00035259"/>
    <w:rsid w:val="000352FB"/>
    <w:rsid w:val="0003554B"/>
    <w:rsid w:val="0003563F"/>
    <w:rsid w:val="0003564F"/>
    <w:rsid w:val="000356BA"/>
    <w:rsid w:val="000357C6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6F9D"/>
    <w:rsid w:val="00037043"/>
    <w:rsid w:val="0003704C"/>
    <w:rsid w:val="000374FD"/>
    <w:rsid w:val="0003779E"/>
    <w:rsid w:val="00037BBB"/>
    <w:rsid w:val="00037C28"/>
    <w:rsid w:val="00037C88"/>
    <w:rsid w:val="00037CDD"/>
    <w:rsid w:val="00037F1A"/>
    <w:rsid w:val="0004002E"/>
    <w:rsid w:val="0004078D"/>
    <w:rsid w:val="00040A75"/>
    <w:rsid w:val="00041233"/>
    <w:rsid w:val="000413F1"/>
    <w:rsid w:val="0004164F"/>
    <w:rsid w:val="00041A70"/>
    <w:rsid w:val="00041B29"/>
    <w:rsid w:val="00041DD3"/>
    <w:rsid w:val="00041E6E"/>
    <w:rsid w:val="0004206D"/>
    <w:rsid w:val="00042286"/>
    <w:rsid w:val="00042337"/>
    <w:rsid w:val="0004274A"/>
    <w:rsid w:val="000429D6"/>
    <w:rsid w:val="00042AD7"/>
    <w:rsid w:val="00042B40"/>
    <w:rsid w:val="00042CCB"/>
    <w:rsid w:val="00042EE6"/>
    <w:rsid w:val="000434EE"/>
    <w:rsid w:val="0004399C"/>
    <w:rsid w:val="000439AC"/>
    <w:rsid w:val="00043A5B"/>
    <w:rsid w:val="00043B5A"/>
    <w:rsid w:val="00043E2A"/>
    <w:rsid w:val="00043F70"/>
    <w:rsid w:val="00044391"/>
    <w:rsid w:val="0004444F"/>
    <w:rsid w:val="00044584"/>
    <w:rsid w:val="0004465B"/>
    <w:rsid w:val="000447C9"/>
    <w:rsid w:val="000449B1"/>
    <w:rsid w:val="00044C85"/>
    <w:rsid w:val="000450BF"/>
    <w:rsid w:val="000453BA"/>
    <w:rsid w:val="0004591E"/>
    <w:rsid w:val="00045D7E"/>
    <w:rsid w:val="00045ECF"/>
    <w:rsid w:val="00046285"/>
    <w:rsid w:val="000465F4"/>
    <w:rsid w:val="00046696"/>
    <w:rsid w:val="00046ABB"/>
    <w:rsid w:val="00046F76"/>
    <w:rsid w:val="00047125"/>
    <w:rsid w:val="000472D7"/>
    <w:rsid w:val="00047389"/>
    <w:rsid w:val="0004774F"/>
    <w:rsid w:val="0004785C"/>
    <w:rsid w:val="00047C73"/>
    <w:rsid w:val="00047D8B"/>
    <w:rsid w:val="00050257"/>
    <w:rsid w:val="000502D0"/>
    <w:rsid w:val="00050348"/>
    <w:rsid w:val="00050828"/>
    <w:rsid w:val="00050AA8"/>
    <w:rsid w:val="00050C53"/>
    <w:rsid w:val="00051285"/>
    <w:rsid w:val="0005146F"/>
    <w:rsid w:val="0005184E"/>
    <w:rsid w:val="00051CFE"/>
    <w:rsid w:val="00051D57"/>
    <w:rsid w:val="0005208D"/>
    <w:rsid w:val="00052332"/>
    <w:rsid w:val="00052738"/>
    <w:rsid w:val="000527EE"/>
    <w:rsid w:val="00052A8A"/>
    <w:rsid w:val="00053015"/>
    <w:rsid w:val="00053083"/>
    <w:rsid w:val="00053733"/>
    <w:rsid w:val="00053D6E"/>
    <w:rsid w:val="00053DDD"/>
    <w:rsid w:val="00053E50"/>
    <w:rsid w:val="00053EA2"/>
    <w:rsid w:val="00053F4C"/>
    <w:rsid w:val="00054127"/>
    <w:rsid w:val="00054130"/>
    <w:rsid w:val="0005425D"/>
    <w:rsid w:val="00054312"/>
    <w:rsid w:val="00054588"/>
    <w:rsid w:val="0005460B"/>
    <w:rsid w:val="000546D1"/>
    <w:rsid w:val="00054C2D"/>
    <w:rsid w:val="00054D35"/>
    <w:rsid w:val="000554B8"/>
    <w:rsid w:val="00056175"/>
    <w:rsid w:val="000561AA"/>
    <w:rsid w:val="0005622E"/>
    <w:rsid w:val="00057122"/>
    <w:rsid w:val="00057492"/>
    <w:rsid w:val="00057A15"/>
    <w:rsid w:val="00057C78"/>
    <w:rsid w:val="00057EED"/>
    <w:rsid w:val="0006012C"/>
    <w:rsid w:val="000602DB"/>
    <w:rsid w:val="000605F1"/>
    <w:rsid w:val="00060918"/>
    <w:rsid w:val="00060DFF"/>
    <w:rsid w:val="00060FAC"/>
    <w:rsid w:val="0006118D"/>
    <w:rsid w:val="000612BE"/>
    <w:rsid w:val="0006145F"/>
    <w:rsid w:val="00061577"/>
    <w:rsid w:val="00061647"/>
    <w:rsid w:val="00061B99"/>
    <w:rsid w:val="00062182"/>
    <w:rsid w:val="000623DC"/>
    <w:rsid w:val="000625CF"/>
    <w:rsid w:val="000625DB"/>
    <w:rsid w:val="00062668"/>
    <w:rsid w:val="0006274E"/>
    <w:rsid w:val="0006284F"/>
    <w:rsid w:val="0006288E"/>
    <w:rsid w:val="00062AEF"/>
    <w:rsid w:val="00062E18"/>
    <w:rsid w:val="000632AF"/>
    <w:rsid w:val="000634B9"/>
    <w:rsid w:val="00063511"/>
    <w:rsid w:val="00063AC6"/>
    <w:rsid w:val="00063E9C"/>
    <w:rsid w:val="000643D1"/>
    <w:rsid w:val="000646D2"/>
    <w:rsid w:val="000647B3"/>
    <w:rsid w:val="000647F8"/>
    <w:rsid w:val="000648D5"/>
    <w:rsid w:val="00064996"/>
    <w:rsid w:val="00064B44"/>
    <w:rsid w:val="00064D98"/>
    <w:rsid w:val="000651A1"/>
    <w:rsid w:val="000654D3"/>
    <w:rsid w:val="00065A5B"/>
    <w:rsid w:val="000660B9"/>
    <w:rsid w:val="00066212"/>
    <w:rsid w:val="000662C9"/>
    <w:rsid w:val="00066458"/>
    <w:rsid w:val="00066625"/>
    <w:rsid w:val="000668A7"/>
    <w:rsid w:val="00066A6F"/>
    <w:rsid w:val="00066A80"/>
    <w:rsid w:val="00066DA8"/>
    <w:rsid w:val="00066F4E"/>
    <w:rsid w:val="00067062"/>
    <w:rsid w:val="0006716F"/>
    <w:rsid w:val="000674A8"/>
    <w:rsid w:val="0006761C"/>
    <w:rsid w:val="0006764D"/>
    <w:rsid w:val="000676B2"/>
    <w:rsid w:val="000678F9"/>
    <w:rsid w:val="0006791F"/>
    <w:rsid w:val="0006799D"/>
    <w:rsid w:val="00067C17"/>
    <w:rsid w:val="00067CB6"/>
    <w:rsid w:val="00067DBE"/>
    <w:rsid w:val="00070054"/>
    <w:rsid w:val="00070254"/>
    <w:rsid w:val="0007075F"/>
    <w:rsid w:val="000707D9"/>
    <w:rsid w:val="000709CB"/>
    <w:rsid w:val="00070BC6"/>
    <w:rsid w:val="00070CA0"/>
    <w:rsid w:val="00070D5A"/>
    <w:rsid w:val="00071022"/>
    <w:rsid w:val="000711A0"/>
    <w:rsid w:val="000712AB"/>
    <w:rsid w:val="000716C5"/>
    <w:rsid w:val="000717E2"/>
    <w:rsid w:val="00071847"/>
    <w:rsid w:val="00071976"/>
    <w:rsid w:val="00071ADA"/>
    <w:rsid w:val="00071E32"/>
    <w:rsid w:val="00071E45"/>
    <w:rsid w:val="00071E61"/>
    <w:rsid w:val="0007213A"/>
    <w:rsid w:val="000721C1"/>
    <w:rsid w:val="00072357"/>
    <w:rsid w:val="0007271E"/>
    <w:rsid w:val="00072C13"/>
    <w:rsid w:val="00072CDE"/>
    <w:rsid w:val="000730A5"/>
    <w:rsid w:val="00073148"/>
    <w:rsid w:val="00073162"/>
    <w:rsid w:val="00073246"/>
    <w:rsid w:val="000734F3"/>
    <w:rsid w:val="000737E9"/>
    <w:rsid w:val="00073898"/>
    <w:rsid w:val="00073A56"/>
    <w:rsid w:val="00073A73"/>
    <w:rsid w:val="0007407D"/>
    <w:rsid w:val="00074147"/>
    <w:rsid w:val="0007419B"/>
    <w:rsid w:val="00074279"/>
    <w:rsid w:val="00074398"/>
    <w:rsid w:val="00074735"/>
    <w:rsid w:val="000749A4"/>
    <w:rsid w:val="00074B3F"/>
    <w:rsid w:val="00074FCA"/>
    <w:rsid w:val="000752A6"/>
    <w:rsid w:val="000758E1"/>
    <w:rsid w:val="00075B3B"/>
    <w:rsid w:val="00075E6F"/>
    <w:rsid w:val="000764B2"/>
    <w:rsid w:val="0007655A"/>
    <w:rsid w:val="00076709"/>
    <w:rsid w:val="00076A05"/>
    <w:rsid w:val="00076BE8"/>
    <w:rsid w:val="00076D19"/>
    <w:rsid w:val="00076DEC"/>
    <w:rsid w:val="00076E7D"/>
    <w:rsid w:val="00076EFB"/>
    <w:rsid w:val="00077164"/>
    <w:rsid w:val="000771EA"/>
    <w:rsid w:val="000776BD"/>
    <w:rsid w:val="000777BB"/>
    <w:rsid w:val="00077C97"/>
    <w:rsid w:val="00077CAF"/>
    <w:rsid w:val="00077E06"/>
    <w:rsid w:val="00077E41"/>
    <w:rsid w:val="00077F3F"/>
    <w:rsid w:val="00077F46"/>
    <w:rsid w:val="00077F90"/>
    <w:rsid w:val="000800C4"/>
    <w:rsid w:val="000800F1"/>
    <w:rsid w:val="00080546"/>
    <w:rsid w:val="00080553"/>
    <w:rsid w:val="000805A6"/>
    <w:rsid w:val="00080900"/>
    <w:rsid w:val="00080E2D"/>
    <w:rsid w:val="00080F97"/>
    <w:rsid w:val="000810FA"/>
    <w:rsid w:val="00081568"/>
    <w:rsid w:val="000817F1"/>
    <w:rsid w:val="00081954"/>
    <w:rsid w:val="00081BDF"/>
    <w:rsid w:val="00081BFB"/>
    <w:rsid w:val="00081C0F"/>
    <w:rsid w:val="00081D03"/>
    <w:rsid w:val="00081FC8"/>
    <w:rsid w:val="00082352"/>
    <w:rsid w:val="000823A8"/>
    <w:rsid w:val="00082455"/>
    <w:rsid w:val="000825B1"/>
    <w:rsid w:val="000827F0"/>
    <w:rsid w:val="00082873"/>
    <w:rsid w:val="00082A67"/>
    <w:rsid w:val="00082C3E"/>
    <w:rsid w:val="000832C3"/>
    <w:rsid w:val="0008384F"/>
    <w:rsid w:val="00083B9E"/>
    <w:rsid w:val="00083C04"/>
    <w:rsid w:val="00083CA4"/>
    <w:rsid w:val="00083E4C"/>
    <w:rsid w:val="00083EDC"/>
    <w:rsid w:val="00084149"/>
    <w:rsid w:val="000843B9"/>
    <w:rsid w:val="000843FA"/>
    <w:rsid w:val="00084EBF"/>
    <w:rsid w:val="00084FF5"/>
    <w:rsid w:val="000854AA"/>
    <w:rsid w:val="00085638"/>
    <w:rsid w:val="00085CD9"/>
    <w:rsid w:val="00085D68"/>
    <w:rsid w:val="0008635C"/>
    <w:rsid w:val="000867AA"/>
    <w:rsid w:val="00086917"/>
    <w:rsid w:val="00086B68"/>
    <w:rsid w:val="00086D70"/>
    <w:rsid w:val="00086DC1"/>
    <w:rsid w:val="00086E2A"/>
    <w:rsid w:val="000873E7"/>
    <w:rsid w:val="00087836"/>
    <w:rsid w:val="00087963"/>
    <w:rsid w:val="000879E9"/>
    <w:rsid w:val="00090095"/>
    <w:rsid w:val="00090E53"/>
    <w:rsid w:val="00091066"/>
    <w:rsid w:val="000917D6"/>
    <w:rsid w:val="000919BD"/>
    <w:rsid w:val="00091F4C"/>
    <w:rsid w:val="00092821"/>
    <w:rsid w:val="00092895"/>
    <w:rsid w:val="000928A3"/>
    <w:rsid w:val="00092944"/>
    <w:rsid w:val="00092D16"/>
    <w:rsid w:val="000932ED"/>
    <w:rsid w:val="0009333E"/>
    <w:rsid w:val="00093349"/>
    <w:rsid w:val="00093389"/>
    <w:rsid w:val="000935D8"/>
    <w:rsid w:val="00093736"/>
    <w:rsid w:val="000939EC"/>
    <w:rsid w:val="00093F6A"/>
    <w:rsid w:val="00094019"/>
    <w:rsid w:val="0009417A"/>
    <w:rsid w:val="0009419B"/>
    <w:rsid w:val="00094446"/>
    <w:rsid w:val="00094447"/>
    <w:rsid w:val="000945CD"/>
    <w:rsid w:val="00094BD7"/>
    <w:rsid w:val="00094CE4"/>
    <w:rsid w:val="000950D5"/>
    <w:rsid w:val="00095147"/>
    <w:rsid w:val="0009518B"/>
    <w:rsid w:val="000951B7"/>
    <w:rsid w:val="000953BA"/>
    <w:rsid w:val="00095576"/>
    <w:rsid w:val="00095A5B"/>
    <w:rsid w:val="00095C4B"/>
    <w:rsid w:val="00095D8F"/>
    <w:rsid w:val="00095E77"/>
    <w:rsid w:val="00096658"/>
    <w:rsid w:val="000966F6"/>
    <w:rsid w:val="00096A81"/>
    <w:rsid w:val="00096B72"/>
    <w:rsid w:val="00096BA2"/>
    <w:rsid w:val="00096D61"/>
    <w:rsid w:val="0009706E"/>
    <w:rsid w:val="0009710A"/>
    <w:rsid w:val="0009745D"/>
    <w:rsid w:val="0009782D"/>
    <w:rsid w:val="00097D8D"/>
    <w:rsid w:val="00097F4E"/>
    <w:rsid w:val="00097FC6"/>
    <w:rsid w:val="000A019F"/>
    <w:rsid w:val="000A05C9"/>
    <w:rsid w:val="000A07A0"/>
    <w:rsid w:val="000A0874"/>
    <w:rsid w:val="000A09C1"/>
    <w:rsid w:val="000A0C50"/>
    <w:rsid w:val="000A0F37"/>
    <w:rsid w:val="000A1008"/>
    <w:rsid w:val="000A1091"/>
    <w:rsid w:val="000A14B5"/>
    <w:rsid w:val="000A1773"/>
    <w:rsid w:val="000A17F5"/>
    <w:rsid w:val="000A1946"/>
    <w:rsid w:val="000A1CCA"/>
    <w:rsid w:val="000A1CDD"/>
    <w:rsid w:val="000A1D5E"/>
    <w:rsid w:val="000A205B"/>
    <w:rsid w:val="000A2142"/>
    <w:rsid w:val="000A21CF"/>
    <w:rsid w:val="000A232B"/>
    <w:rsid w:val="000A2721"/>
    <w:rsid w:val="000A2777"/>
    <w:rsid w:val="000A2861"/>
    <w:rsid w:val="000A2EF6"/>
    <w:rsid w:val="000A2FDC"/>
    <w:rsid w:val="000A30FC"/>
    <w:rsid w:val="000A325C"/>
    <w:rsid w:val="000A32AC"/>
    <w:rsid w:val="000A331A"/>
    <w:rsid w:val="000A3329"/>
    <w:rsid w:val="000A3737"/>
    <w:rsid w:val="000A3E00"/>
    <w:rsid w:val="000A4813"/>
    <w:rsid w:val="000A483C"/>
    <w:rsid w:val="000A4C16"/>
    <w:rsid w:val="000A4E6D"/>
    <w:rsid w:val="000A50D3"/>
    <w:rsid w:val="000A5217"/>
    <w:rsid w:val="000A544F"/>
    <w:rsid w:val="000A5939"/>
    <w:rsid w:val="000A598F"/>
    <w:rsid w:val="000A6010"/>
    <w:rsid w:val="000A62A0"/>
    <w:rsid w:val="000A630F"/>
    <w:rsid w:val="000A681D"/>
    <w:rsid w:val="000A6A51"/>
    <w:rsid w:val="000A6B6C"/>
    <w:rsid w:val="000A6C32"/>
    <w:rsid w:val="000A6EA9"/>
    <w:rsid w:val="000A7413"/>
    <w:rsid w:val="000A7923"/>
    <w:rsid w:val="000A795E"/>
    <w:rsid w:val="000A79E5"/>
    <w:rsid w:val="000A7A9C"/>
    <w:rsid w:val="000A7D4E"/>
    <w:rsid w:val="000A7E06"/>
    <w:rsid w:val="000A7FA6"/>
    <w:rsid w:val="000B00CD"/>
    <w:rsid w:val="000B01CA"/>
    <w:rsid w:val="000B02BF"/>
    <w:rsid w:val="000B034D"/>
    <w:rsid w:val="000B08F7"/>
    <w:rsid w:val="000B0CC4"/>
    <w:rsid w:val="000B0D4B"/>
    <w:rsid w:val="000B0E0D"/>
    <w:rsid w:val="000B0EF3"/>
    <w:rsid w:val="000B0FD2"/>
    <w:rsid w:val="000B1068"/>
    <w:rsid w:val="000B1334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1B3"/>
    <w:rsid w:val="000B21EC"/>
    <w:rsid w:val="000B229F"/>
    <w:rsid w:val="000B22AD"/>
    <w:rsid w:val="000B232C"/>
    <w:rsid w:val="000B23BA"/>
    <w:rsid w:val="000B243C"/>
    <w:rsid w:val="000B26A1"/>
    <w:rsid w:val="000B29E2"/>
    <w:rsid w:val="000B2B32"/>
    <w:rsid w:val="000B2BE0"/>
    <w:rsid w:val="000B2F10"/>
    <w:rsid w:val="000B2F74"/>
    <w:rsid w:val="000B335D"/>
    <w:rsid w:val="000B35A7"/>
    <w:rsid w:val="000B3711"/>
    <w:rsid w:val="000B38B4"/>
    <w:rsid w:val="000B409C"/>
    <w:rsid w:val="000B41D2"/>
    <w:rsid w:val="000B4285"/>
    <w:rsid w:val="000B42CA"/>
    <w:rsid w:val="000B431C"/>
    <w:rsid w:val="000B442A"/>
    <w:rsid w:val="000B4481"/>
    <w:rsid w:val="000B4847"/>
    <w:rsid w:val="000B4933"/>
    <w:rsid w:val="000B495E"/>
    <w:rsid w:val="000B4A2D"/>
    <w:rsid w:val="000B4A7F"/>
    <w:rsid w:val="000B4BB2"/>
    <w:rsid w:val="000B4BFD"/>
    <w:rsid w:val="000B4E19"/>
    <w:rsid w:val="000B4EC0"/>
    <w:rsid w:val="000B4FDA"/>
    <w:rsid w:val="000B5075"/>
    <w:rsid w:val="000B5376"/>
    <w:rsid w:val="000B5755"/>
    <w:rsid w:val="000B5799"/>
    <w:rsid w:val="000B598F"/>
    <w:rsid w:val="000B5A0D"/>
    <w:rsid w:val="000B5A4A"/>
    <w:rsid w:val="000B5CF1"/>
    <w:rsid w:val="000B5EC1"/>
    <w:rsid w:val="000B5F36"/>
    <w:rsid w:val="000B604A"/>
    <w:rsid w:val="000B6429"/>
    <w:rsid w:val="000B687F"/>
    <w:rsid w:val="000B69EE"/>
    <w:rsid w:val="000B6D18"/>
    <w:rsid w:val="000B6D8D"/>
    <w:rsid w:val="000B6DE0"/>
    <w:rsid w:val="000B726B"/>
    <w:rsid w:val="000B7322"/>
    <w:rsid w:val="000C054A"/>
    <w:rsid w:val="000C05D8"/>
    <w:rsid w:val="000C05E3"/>
    <w:rsid w:val="000C08C9"/>
    <w:rsid w:val="000C095E"/>
    <w:rsid w:val="000C0979"/>
    <w:rsid w:val="000C0AC3"/>
    <w:rsid w:val="000C0B3E"/>
    <w:rsid w:val="000C0E6A"/>
    <w:rsid w:val="000C0E6F"/>
    <w:rsid w:val="000C0EE1"/>
    <w:rsid w:val="000C1472"/>
    <w:rsid w:val="000C1BC9"/>
    <w:rsid w:val="000C2371"/>
    <w:rsid w:val="000C2531"/>
    <w:rsid w:val="000C2568"/>
    <w:rsid w:val="000C2752"/>
    <w:rsid w:val="000C27DC"/>
    <w:rsid w:val="000C27E3"/>
    <w:rsid w:val="000C294B"/>
    <w:rsid w:val="000C29E5"/>
    <w:rsid w:val="000C2A92"/>
    <w:rsid w:val="000C2B17"/>
    <w:rsid w:val="000C320E"/>
    <w:rsid w:val="000C342C"/>
    <w:rsid w:val="000C3562"/>
    <w:rsid w:val="000C3DB4"/>
    <w:rsid w:val="000C401E"/>
    <w:rsid w:val="000C436C"/>
    <w:rsid w:val="000C4BD0"/>
    <w:rsid w:val="000C4DC3"/>
    <w:rsid w:val="000C5180"/>
    <w:rsid w:val="000C55CD"/>
    <w:rsid w:val="000C58DE"/>
    <w:rsid w:val="000C59E1"/>
    <w:rsid w:val="000C5A5D"/>
    <w:rsid w:val="000C5F11"/>
    <w:rsid w:val="000C6217"/>
    <w:rsid w:val="000C662B"/>
    <w:rsid w:val="000C69EC"/>
    <w:rsid w:val="000C6EAC"/>
    <w:rsid w:val="000C71FF"/>
    <w:rsid w:val="000C799A"/>
    <w:rsid w:val="000C7F55"/>
    <w:rsid w:val="000D043D"/>
    <w:rsid w:val="000D04BD"/>
    <w:rsid w:val="000D04D1"/>
    <w:rsid w:val="000D062E"/>
    <w:rsid w:val="000D067A"/>
    <w:rsid w:val="000D0A35"/>
    <w:rsid w:val="000D0B16"/>
    <w:rsid w:val="000D105B"/>
    <w:rsid w:val="000D1087"/>
    <w:rsid w:val="000D10C2"/>
    <w:rsid w:val="000D1150"/>
    <w:rsid w:val="000D11E2"/>
    <w:rsid w:val="000D171B"/>
    <w:rsid w:val="000D17BF"/>
    <w:rsid w:val="000D1C75"/>
    <w:rsid w:val="000D1C7D"/>
    <w:rsid w:val="000D1D26"/>
    <w:rsid w:val="000D21AC"/>
    <w:rsid w:val="000D23B0"/>
    <w:rsid w:val="000D24E6"/>
    <w:rsid w:val="000D29A6"/>
    <w:rsid w:val="000D2E95"/>
    <w:rsid w:val="000D2F88"/>
    <w:rsid w:val="000D3062"/>
    <w:rsid w:val="000D3086"/>
    <w:rsid w:val="000D3164"/>
    <w:rsid w:val="000D3336"/>
    <w:rsid w:val="000D38D0"/>
    <w:rsid w:val="000D39FE"/>
    <w:rsid w:val="000D3AE0"/>
    <w:rsid w:val="000D3F52"/>
    <w:rsid w:val="000D4054"/>
    <w:rsid w:val="000D415C"/>
    <w:rsid w:val="000D42A9"/>
    <w:rsid w:val="000D4705"/>
    <w:rsid w:val="000D4C01"/>
    <w:rsid w:val="000D54EB"/>
    <w:rsid w:val="000D5600"/>
    <w:rsid w:val="000D561C"/>
    <w:rsid w:val="000D587B"/>
    <w:rsid w:val="000D5D4A"/>
    <w:rsid w:val="000D63C6"/>
    <w:rsid w:val="000D6BE9"/>
    <w:rsid w:val="000D6DF4"/>
    <w:rsid w:val="000D6E4A"/>
    <w:rsid w:val="000D6FEF"/>
    <w:rsid w:val="000D7108"/>
    <w:rsid w:val="000D711C"/>
    <w:rsid w:val="000D7461"/>
    <w:rsid w:val="000D748A"/>
    <w:rsid w:val="000D769D"/>
    <w:rsid w:val="000D7843"/>
    <w:rsid w:val="000D7CE8"/>
    <w:rsid w:val="000D7E3D"/>
    <w:rsid w:val="000D7FEA"/>
    <w:rsid w:val="000E005D"/>
    <w:rsid w:val="000E01AB"/>
    <w:rsid w:val="000E0477"/>
    <w:rsid w:val="000E072A"/>
    <w:rsid w:val="000E07A4"/>
    <w:rsid w:val="000E08CC"/>
    <w:rsid w:val="000E093B"/>
    <w:rsid w:val="000E0A01"/>
    <w:rsid w:val="000E0AD5"/>
    <w:rsid w:val="000E0E9F"/>
    <w:rsid w:val="000E0EEB"/>
    <w:rsid w:val="000E1844"/>
    <w:rsid w:val="000E1C68"/>
    <w:rsid w:val="000E1D90"/>
    <w:rsid w:val="000E2591"/>
    <w:rsid w:val="000E2971"/>
    <w:rsid w:val="000E2AA7"/>
    <w:rsid w:val="000E2D0A"/>
    <w:rsid w:val="000E2EE8"/>
    <w:rsid w:val="000E32A6"/>
    <w:rsid w:val="000E330A"/>
    <w:rsid w:val="000E363D"/>
    <w:rsid w:val="000E38AD"/>
    <w:rsid w:val="000E3937"/>
    <w:rsid w:val="000E39CD"/>
    <w:rsid w:val="000E409A"/>
    <w:rsid w:val="000E41C6"/>
    <w:rsid w:val="000E44B3"/>
    <w:rsid w:val="000E44CA"/>
    <w:rsid w:val="000E4574"/>
    <w:rsid w:val="000E4913"/>
    <w:rsid w:val="000E4B37"/>
    <w:rsid w:val="000E4B8A"/>
    <w:rsid w:val="000E4C7F"/>
    <w:rsid w:val="000E4C8C"/>
    <w:rsid w:val="000E5044"/>
    <w:rsid w:val="000E51DA"/>
    <w:rsid w:val="000E542C"/>
    <w:rsid w:val="000E5939"/>
    <w:rsid w:val="000E598F"/>
    <w:rsid w:val="000E5D90"/>
    <w:rsid w:val="000E64F9"/>
    <w:rsid w:val="000E671C"/>
    <w:rsid w:val="000E6EE0"/>
    <w:rsid w:val="000E71ED"/>
    <w:rsid w:val="000E7744"/>
    <w:rsid w:val="000E77E0"/>
    <w:rsid w:val="000E79B9"/>
    <w:rsid w:val="000E7A3D"/>
    <w:rsid w:val="000E7D7C"/>
    <w:rsid w:val="000F042A"/>
    <w:rsid w:val="000F042B"/>
    <w:rsid w:val="000F0502"/>
    <w:rsid w:val="000F07DF"/>
    <w:rsid w:val="000F0AC3"/>
    <w:rsid w:val="000F0EC3"/>
    <w:rsid w:val="000F1056"/>
    <w:rsid w:val="000F17A0"/>
    <w:rsid w:val="000F17EB"/>
    <w:rsid w:val="000F1EA8"/>
    <w:rsid w:val="000F1FC1"/>
    <w:rsid w:val="000F200D"/>
    <w:rsid w:val="000F2063"/>
    <w:rsid w:val="000F2288"/>
    <w:rsid w:val="000F2349"/>
    <w:rsid w:val="000F236B"/>
    <w:rsid w:val="000F25D5"/>
    <w:rsid w:val="000F2936"/>
    <w:rsid w:val="000F29AF"/>
    <w:rsid w:val="000F2ED0"/>
    <w:rsid w:val="000F3156"/>
    <w:rsid w:val="000F32DB"/>
    <w:rsid w:val="000F3725"/>
    <w:rsid w:val="000F387E"/>
    <w:rsid w:val="000F3A0E"/>
    <w:rsid w:val="000F3A17"/>
    <w:rsid w:val="000F3AE7"/>
    <w:rsid w:val="000F3BB5"/>
    <w:rsid w:val="000F3DFA"/>
    <w:rsid w:val="000F3E45"/>
    <w:rsid w:val="000F3EB2"/>
    <w:rsid w:val="000F3F06"/>
    <w:rsid w:val="000F3F62"/>
    <w:rsid w:val="000F4352"/>
    <w:rsid w:val="000F4962"/>
    <w:rsid w:val="000F4BCC"/>
    <w:rsid w:val="000F4EAF"/>
    <w:rsid w:val="000F4F1B"/>
    <w:rsid w:val="000F5005"/>
    <w:rsid w:val="000F503C"/>
    <w:rsid w:val="000F51AC"/>
    <w:rsid w:val="000F533B"/>
    <w:rsid w:val="000F5801"/>
    <w:rsid w:val="000F58BC"/>
    <w:rsid w:val="000F5AF6"/>
    <w:rsid w:val="000F5BC7"/>
    <w:rsid w:val="000F5BE2"/>
    <w:rsid w:val="000F5D03"/>
    <w:rsid w:val="000F5E9B"/>
    <w:rsid w:val="000F5EDC"/>
    <w:rsid w:val="000F6774"/>
    <w:rsid w:val="000F6C0A"/>
    <w:rsid w:val="000F72C2"/>
    <w:rsid w:val="000F7423"/>
    <w:rsid w:val="000F760B"/>
    <w:rsid w:val="000F7F3F"/>
    <w:rsid w:val="001001BD"/>
    <w:rsid w:val="00100D70"/>
    <w:rsid w:val="00101020"/>
    <w:rsid w:val="00101477"/>
    <w:rsid w:val="00101FB2"/>
    <w:rsid w:val="001020A3"/>
    <w:rsid w:val="0010225B"/>
    <w:rsid w:val="0010227C"/>
    <w:rsid w:val="00102991"/>
    <w:rsid w:val="00102DA2"/>
    <w:rsid w:val="00103296"/>
    <w:rsid w:val="001032B4"/>
    <w:rsid w:val="00103459"/>
    <w:rsid w:val="00103828"/>
    <w:rsid w:val="001038E5"/>
    <w:rsid w:val="0010391D"/>
    <w:rsid w:val="00103AB4"/>
    <w:rsid w:val="00103BFC"/>
    <w:rsid w:val="00103E90"/>
    <w:rsid w:val="00104276"/>
    <w:rsid w:val="00104A8F"/>
    <w:rsid w:val="00104B7D"/>
    <w:rsid w:val="00104FB2"/>
    <w:rsid w:val="00104FE5"/>
    <w:rsid w:val="001051BB"/>
    <w:rsid w:val="0010537A"/>
    <w:rsid w:val="001053B9"/>
    <w:rsid w:val="001053FF"/>
    <w:rsid w:val="00105C72"/>
    <w:rsid w:val="00105EB5"/>
    <w:rsid w:val="00106162"/>
    <w:rsid w:val="001061BF"/>
    <w:rsid w:val="001061F0"/>
    <w:rsid w:val="001064FD"/>
    <w:rsid w:val="0010674E"/>
    <w:rsid w:val="001068B6"/>
    <w:rsid w:val="00106901"/>
    <w:rsid w:val="00106A6E"/>
    <w:rsid w:val="00106B89"/>
    <w:rsid w:val="00106D00"/>
    <w:rsid w:val="00107460"/>
    <w:rsid w:val="001078DC"/>
    <w:rsid w:val="00107AFB"/>
    <w:rsid w:val="00107C13"/>
    <w:rsid w:val="00107E8D"/>
    <w:rsid w:val="00110463"/>
    <w:rsid w:val="00110D9C"/>
    <w:rsid w:val="00110E6E"/>
    <w:rsid w:val="00111156"/>
    <w:rsid w:val="001116A2"/>
    <w:rsid w:val="0011184D"/>
    <w:rsid w:val="00111924"/>
    <w:rsid w:val="00111CFE"/>
    <w:rsid w:val="00111E30"/>
    <w:rsid w:val="0011219F"/>
    <w:rsid w:val="001121DC"/>
    <w:rsid w:val="001122B2"/>
    <w:rsid w:val="001124F9"/>
    <w:rsid w:val="00112537"/>
    <w:rsid w:val="00112646"/>
    <w:rsid w:val="00112889"/>
    <w:rsid w:val="00112BB5"/>
    <w:rsid w:val="00112D1C"/>
    <w:rsid w:val="00112D88"/>
    <w:rsid w:val="00112F82"/>
    <w:rsid w:val="00113476"/>
    <w:rsid w:val="00113610"/>
    <w:rsid w:val="0011362C"/>
    <w:rsid w:val="00113750"/>
    <w:rsid w:val="001138A0"/>
    <w:rsid w:val="001138EF"/>
    <w:rsid w:val="00113B22"/>
    <w:rsid w:val="00113C5E"/>
    <w:rsid w:val="00113EC0"/>
    <w:rsid w:val="001140A4"/>
    <w:rsid w:val="00114118"/>
    <w:rsid w:val="001141EE"/>
    <w:rsid w:val="0011448E"/>
    <w:rsid w:val="001145D4"/>
    <w:rsid w:val="00114C17"/>
    <w:rsid w:val="00114E63"/>
    <w:rsid w:val="00114F3E"/>
    <w:rsid w:val="00115041"/>
    <w:rsid w:val="00115258"/>
    <w:rsid w:val="00115470"/>
    <w:rsid w:val="001154BD"/>
    <w:rsid w:val="001155B1"/>
    <w:rsid w:val="0011566A"/>
    <w:rsid w:val="001157C0"/>
    <w:rsid w:val="001159E8"/>
    <w:rsid w:val="00115A5C"/>
    <w:rsid w:val="00115E58"/>
    <w:rsid w:val="001161F8"/>
    <w:rsid w:val="001163EE"/>
    <w:rsid w:val="001165FA"/>
    <w:rsid w:val="00116710"/>
    <w:rsid w:val="001167B0"/>
    <w:rsid w:val="001169AC"/>
    <w:rsid w:val="00116D85"/>
    <w:rsid w:val="00116DA2"/>
    <w:rsid w:val="00117A8E"/>
    <w:rsid w:val="00117C34"/>
    <w:rsid w:val="00117CD8"/>
    <w:rsid w:val="001201B7"/>
    <w:rsid w:val="001205DF"/>
    <w:rsid w:val="001206ED"/>
    <w:rsid w:val="00120A9F"/>
    <w:rsid w:val="00120AAC"/>
    <w:rsid w:val="00120BC3"/>
    <w:rsid w:val="00120E9F"/>
    <w:rsid w:val="00121331"/>
    <w:rsid w:val="00121427"/>
    <w:rsid w:val="00121582"/>
    <w:rsid w:val="00121B28"/>
    <w:rsid w:val="00121B8F"/>
    <w:rsid w:val="00121E79"/>
    <w:rsid w:val="00121EB6"/>
    <w:rsid w:val="0012208F"/>
    <w:rsid w:val="0012209B"/>
    <w:rsid w:val="0012256E"/>
    <w:rsid w:val="001225E0"/>
    <w:rsid w:val="00122812"/>
    <w:rsid w:val="00122B1A"/>
    <w:rsid w:val="00122E2F"/>
    <w:rsid w:val="00123228"/>
    <w:rsid w:val="00123595"/>
    <w:rsid w:val="00123789"/>
    <w:rsid w:val="00123935"/>
    <w:rsid w:val="00123A1E"/>
    <w:rsid w:val="00123A2C"/>
    <w:rsid w:val="001241F1"/>
    <w:rsid w:val="0012444E"/>
    <w:rsid w:val="001246AE"/>
    <w:rsid w:val="00124791"/>
    <w:rsid w:val="001249E8"/>
    <w:rsid w:val="00124A32"/>
    <w:rsid w:val="00124AEF"/>
    <w:rsid w:val="00124B2F"/>
    <w:rsid w:val="00124F88"/>
    <w:rsid w:val="00125088"/>
    <w:rsid w:val="0012523B"/>
    <w:rsid w:val="00125490"/>
    <w:rsid w:val="001254C6"/>
    <w:rsid w:val="0012553C"/>
    <w:rsid w:val="001256A9"/>
    <w:rsid w:val="00125DFB"/>
    <w:rsid w:val="0012602A"/>
    <w:rsid w:val="00126113"/>
    <w:rsid w:val="00126160"/>
    <w:rsid w:val="0012691E"/>
    <w:rsid w:val="001269E5"/>
    <w:rsid w:val="00126B46"/>
    <w:rsid w:val="00126E57"/>
    <w:rsid w:val="001272F9"/>
    <w:rsid w:val="0012751D"/>
    <w:rsid w:val="001275C6"/>
    <w:rsid w:val="001279CB"/>
    <w:rsid w:val="00127BD5"/>
    <w:rsid w:val="00127C86"/>
    <w:rsid w:val="00127DB8"/>
    <w:rsid w:val="001300B6"/>
    <w:rsid w:val="001300DE"/>
    <w:rsid w:val="001303A8"/>
    <w:rsid w:val="00130421"/>
    <w:rsid w:val="00130483"/>
    <w:rsid w:val="0013053D"/>
    <w:rsid w:val="0013076A"/>
    <w:rsid w:val="0013081D"/>
    <w:rsid w:val="001308BD"/>
    <w:rsid w:val="00130B4C"/>
    <w:rsid w:val="00130C1D"/>
    <w:rsid w:val="00130C49"/>
    <w:rsid w:val="00130D2B"/>
    <w:rsid w:val="00130D37"/>
    <w:rsid w:val="00130FA2"/>
    <w:rsid w:val="0013130F"/>
    <w:rsid w:val="001316DD"/>
    <w:rsid w:val="001316F3"/>
    <w:rsid w:val="00131876"/>
    <w:rsid w:val="00131A2F"/>
    <w:rsid w:val="00131B66"/>
    <w:rsid w:val="00131D47"/>
    <w:rsid w:val="001320D5"/>
    <w:rsid w:val="00132257"/>
    <w:rsid w:val="001324E7"/>
    <w:rsid w:val="001325C2"/>
    <w:rsid w:val="0013267B"/>
    <w:rsid w:val="00132874"/>
    <w:rsid w:val="001328DF"/>
    <w:rsid w:val="001330B6"/>
    <w:rsid w:val="00133286"/>
    <w:rsid w:val="001338CF"/>
    <w:rsid w:val="00133C4A"/>
    <w:rsid w:val="0013464F"/>
    <w:rsid w:val="00134B29"/>
    <w:rsid w:val="00134D7B"/>
    <w:rsid w:val="00134F45"/>
    <w:rsid w:val="00134F62"/>
    <w:rsid w:val="001353DF"/>
    <w:rsid w:val="00135570"/>
    <w:rsid w:val="001355AF"/>
    <w:rsid w:val="001356CD"/>
    <w:rsid w:val="00135C9D"/>
    <w:rsid w:val="00135CEF"/>
    <w:rsid w:val="00135F0C"/>
    <w:rsid w:val="00136098"/>
    <w:rsid w:val="00136217"/>
    <w:rsid w:val="0013642B"/>
    <w:rsid w:val="001366B4"/>
    <w:rsid w:val="0013693B"/>
    <w:rsid w:val="00136941"/>
    <w:rsid w:val="00136AA1"/>
    <w:rsid w:val="00136B32"/>
    <w:rsid w:val="00137218"/>
    <w:rsid w:val="001378C0"/>
    <w:rsid w:val="001379FE"/>
    <w:rsid w:val="00137C46"/>
    <w:rsid w:val="00140107"/>
    <w:rsid w:val="00140567"/>
    <w:rsid w:val="001406B2"/>
    <w:rsid w:val="00140A87"/>
    <w:rsid w:val="00140D40"/>
    <w:rsid w:val="001414F5"/>
    <w:rsid w:val="00141891"/>
    <w:rsid w:val="00141A17"/>
    <w:rsid w:val="00141D54"/>
    <w:rsid w:val="00141FBD"/>
    <w:rsid w:val="00142177"/>
    <w:rsid w:val="001428A7"/>
    <w:rsid w:val="00142A5B"/>
    <w:rsid w:val="00142F02"/>
    <w:rsid w:val="0014311F"/>
    <w:rsid w:val="0014350C"/>
    <w:rsid w:val="00143540"/>
    <w:rsid w:val="00143722"/>
    <w:rsid w:val="001437BD"/>
    <w:rsid w:val="00143987"/>
    <w:rsid w:val="00143B8E"/>
    <w:rsid w:val="00143CDA"/>
    <w:rsid w:val="00144768"/>
    <w:rsid w:val="00144CE0"/>
    <w:rsid w:val="00144D5B"/>
    <w:rsid w:val="00144DE0"/>
    <w:rsid w:val="001451A2"/>
    <w:rsid w:val="001453B4"/>
    <w:rsid w:val="001454C0"/>
    <w:rsid w:val="00145601"/>
    <w:rsid w:val="0014579B"/>
    <w:rsid w:val="00145911"/>
    <w:rsid w:val="001460A9"/>
    <w:rsid w:val="001461A3"/>
    <w:rsid w:val="00146475"/>
    <w:rsid w:val="00146527"/>
    <w:rsid w:val="001466B9"/>
    <w:rsid w:val="00146D9D"/>
    <w:rsid w:val="00146FC4"/>
    <w:rsid w:val="0014714A"/>
    <w:rsid w:val="001473F2"/>
    <w:rsid w:val="001474A4"/>
    <w:rsid w:val="0014765E"/>
    <w:rsid w:val="001477E9"/>
    <w:rsid w:val="0014796C"/>
    <w:rsid w:val="001500A6"/>
    <w:rsid w:val="00150189"/>
    <w:rsid w:val="0015048A"/>
    <w:rsid w:val="001504F7"/>
    <w:rsid w:val="00150678"/>
    <w:rsid w:val="001509F3"/>
    <w:rsid w:val="00150A4A"/>
    <w:rsid w:val="00151039"/>
    <w:rsid w:val="001510D3"/>
    <w:rsid w:val="00151379"/>
    <w:rsid w:val="00151654"/>
    <w:rsid w:val="00151C14"/>
    <w:rsid w:val="00151D07"/>
    <w:rsid w:val="00151F34"/>
    <w:rsid w:val="00152182"/>
    <w:rsid w:val="001521BA"/>
    <w:rsid w:val="001525CC"/>
    <w:rsid w:val="0015263F"/>
    <w:rsid w:val="0015267A"/>
    <w:rsid w:val="001526BB"/>
    <w:rsid w:val="00152B4E"/>
    <w:rsid w:val="00152D62"/>
    <w:rsid w:val="00152FB9"/>
    <w:rsid w:val="0015302E"/>
    <w:rsid w:val="00153BA2"/>
    <w:rsid w:val="00153C44"/>
    <w:rsid w:val="00153D0C"/>
    <w:rsid w:val="00153D5D"/>
    <w:rsid w:val="00153F35"/>
    <w:rsid w:val="00154163"/>
    <w:rsid w:val="0015446D"/>
    <w:rsid w:val="001544D7"/>
    <w:rsid w:val="00154526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58D"/>
    <w:rsid w:val="0015767F"/>
    <w:rsid w:val="001577E9"/>
    <w:rsid w:val="00157C31"/>
    <w:rsid w:val="00160059"/>
    <w:rsid w:val="0016043A"/>
    <w:rsid w:val="001605FF"/>
    <w:rsid w:val="00160AF2"/>
    <w:rsid w:val="00160E6C"/>
    <w:rsid w:val="00161101"/>
    <w:rsid w:val="00161215"/>
    <w:rsid w:val="00161467"/>
    <w:rsid w:val="00161642"/>
    <w:rsid w:val="00161791"/>
    <w:rsid w:val="00161DDA"/>
    <w:rsid w:val="00161EF0"/>
    <w:rsid w:val="00161EF5"/>
    <w:rsid w:val="00162094"/>
    <w:rsid w:val="001622BB"/>
    <w:rsid w:val="00162440"/>
    <w:rsid w:val="001627C9"/>
    <w:rsid w:val="001627FC"/>
    <w:rsid w:val="0016293F"/>
    <w:rsid w:val="0016298D"/>
    <w:rsid w:val="001629D4"/>
    <w:rsid w:val="00162B8C"/>
    <w:rsid w:val="00162C42"/>
    <w:rsid w:val="00162DCE"/>
    <w:rsid w:val="00162DD0"/>
    <w:rsid w:val="00162DF3"/>
    <w:rsid w:val="00163377"/>
    <w:rsid w:val="001634EF"/>
    <w:rsid w:val="001635E5"/>
    <w:rsid w:val="001639FE"/>
    <w:rsid w:val="00163C92"/>
    <w:rsid w:val="00163D8D"/>
    <w:rsid w:val="001643E6"/>
    <w:rsid w:val="00164413"/>
    <w:rsid w:val="0016463B"/>
    <w:rsid w:val="001646A9"/>
    <w:rsid w:val="0016473B"/>
    <w:rsid w:val="001647CF"/>
    <w:rsid w:val="001649C5"/>
    <w:rsid w:val="00164D08"/>
    <w:rsid w:val="00164D54"/>
    <w:rsid w:val="00164F08"/>
    <w:rsid w:val="00164F8E"/>
    <w:rsid w:val="0016507E"/>
    <w:rsid w:val="0016517C"/>
    <w:rsid w:val="0016527A"/>
    <w:rsid w:val="001652DE"/>
    <w:rsid w:val="001656D2"/>
    <w:rsid w:val="00165703"/>
    <w:rsid w:val="00165AA9"/>
    <w:rsid w:val="00165B2E"/>
    <w:rsid w:val="00165D74"/>
    <w:rsid w:val="00166276"/>
    <w:rsid w:val="001662DD"/>
    <w:rsid w:val="0016645E"/>
    <w:rsid w:val="001665D6"/>
    <w:rsid w:val="00166700"/>
    <w:rsid w:val="001668C9"/>
    <w:rsid w:val="00166F9B"/>
    <w:rsid w:val="001671AB"/>
    <w:rsid w:val="001672F5"/>
    <w:rsid w:val="0016747E"/>
    <w:rsid w:val="00167482"/>
    <w:rsid w:val="001679F1"/>
    <w:rsid w:val="00167BAE"/>
    <w:rsid w:val="00167BE5"/>
    <w:rsid w:val="00167C9A"/>
    <w:rsid w:val="00167EAC"/>
    <w:rsid w:val="00167F17"/>
    <w:rsid w:val="00167F97"/>
    <w:rsid w:val="001704AF"/>
    <w:rsid w:val="00170CBC"/>
    <w:rsid w:val="00170F23"/>
    <w:rsid w:val="0017118E"/>
    <w:rsid w:val="001711AC"/>
    <w:rsid w:val="001712FB"/>
    <w:rsid w:val="0017134D"/>
    <w:rsid w:val="00171351"/>
    <w:rsid w:val="00171382"/>
    <w:rsid w:val="001715C3"/>
    <w:rsid w:val="001715E5"/>
    <w:rsid w:val="001719CD"/>
    <w:rsid w:val="00171B8E"/>
    <w:rsid w:val="00171BC3"/>
    <w:rsid w:val="0017209C"/>
    <w:rsid w:val="0017256D"/>
    <w:rsid w:val="001727F9"/>
    <w:rsid w:val="001730A8"/>
    <w:rsid w:val="00173167"/>
    <w:rsid w:val="0017317D"/>
    <w:rsid w:val="001731E5"/>
    <w:rsid w:val="0017333F"/>
    <w:rsid w:val="00173596"/>
    <w:rsid w:val="00173641"/>
    <w:rsid w:val="00173C08"/>
    <w:rsid w:val="00173D5A"/>
    <w:rsid w:val="00173E01"/>
    <w:rsid w:val="0017421C"/>
    <w:rsid w:val="00174626"/>
    <w:rsid w:val="00174828"/>
    <w:rsid w:val="0017539E"/>
    <w:rsid w:val="00175610"/>
    <w:rsid w:val="00175892"/>
    <w:rsid w:val="00175D50"/>
    <w:rsid w:val="00176325"/>
    <w:rsid w:val="001763EB"/>
    <w:rsid w:val="001768C6"/>
    <w:rsid w:val="001768F9"/>
    <w:rsid w:val="00176CC5"/>
    <w:rsid w:val="00176DA0"/>
    <w:rsid w:val="00176E4C"/>
    <w:rsid w:val="001772A8"/>
    <w:rsid w:val="001773BC"/>
    <w:rsid w:val="00177641"/>
    <w:rsid w:val="001777A9"/>
    <w:rsid w:val="001777D0"/>
    <w:rsid w:val="00177810"/>
    <w:rsid w:val="00177CA2"/>
    <w:rsid w:val="001803E0"/>
    <w:rsid w:val="001805BD"/>
    <w:rsid w:val="00180673"/>
    <w:rsid w:val="00180ADF"/>
    <w:rsid w:val="00180B53"/>
    <w:rsid w:val="00180B99"/>
    <w:rsid w:val="00180B9A"/>
    <w:rsid w:val="00180BDB"/>
    <w:rsid w:val="00180D38"/>
    <w:rsid w:val="001812E9"/>
    <w:rsid w:val="00181544"/>
    <w:rsid w:val="001815D8"/>
    <w:rsid w:val="0018197D"/>
    <w:rsid w:val="001821DC"/>
    <w:rsid w:val="00182341"/>
    <w:rsid w:val="00182343"/>
    <w:rsid w:val="001825DF"/>
    <w:rsid w:val="001826BF"/>
    <w:rsid w:val="001831A2"/>
    <w:rsid w:val="00183221"/>
    <w:rsid w:val="00183590"/>
    <w:rsid w:val="00183744"/>
    <w:rsid w:val="00183B14"/>
    <w:rsid w:val="00183C26"/>
    <w:rsid w:val="00183F6E"/>
    <w:rsid w:val="001841C9"/>
    <w:rsid w:val="001849FF"/>
    <w:rsid w:val="00184C3F"/>
    <w:rsid w:val="00184EE9"/>
    <w:rsid w:val="001857D0"/>
    <w:rsid w:val="00185C1B"/>
    <w:rsid w:val="00185D04"/>
    <w:rsid w:val="00185E75"/>
    <w:rsid w:val="001860C8"/>
    <w:rsid w:val="001860F9"/>
    <w:rsid w:val="0018632C"/>
    <w:rsid w:val="00186B07"/>
    <w:rsid w:val="00186C3B"/>
    <w:rsid w:val="00186C55"/>
    <w:rsid w:val="00186CF7"/>
    <w:rsid w:val="001871AE"/>
    <w:rsid w:val="0018772D"/>
    <w:rsid w:val="00187954"/>
    <w:rsid w:val="00187982"/>
    <w:rsid w:val="001879F5"/>
    <w:rsid w:val="0019020B"/>
    <w:rsid w:val="0019023C"/>
    <w:rsid w:val="001905AF"/>
    <w:rsid w:val="0019095D"/>
    <w:rsid w:val="00190AEE"/>
    <w:rsid w:val="00190BDD"/>
    <w:rsid w:val="00190E5A"/>
    <w:rsid w:val="00190EB8"/>
    <w:rsid w:val="00190F28"/>
    <w:rsid w:val="00191017"/>
    <w:rsid w:val="001916A2"/>
    <w:rsid w:val="00191905"/>
    <w:rsid w:val="00191A77"/>
    <w:rsid w:val="00191E06"/>
    <w:rsid w:val="00192087"/>
    <w:rsid w:val="001920F0"/>
    <w:rsid w:val="001924B0"/>
    <w:rsid w:val="00192527"/>
    <w:rsid w:val="00192611"/>
    <w:rsid w:val="00192AC2"/>
    <w:rsid w:val="00192D44"/>
    <w:rsid w:val="00192DBF"/>
    <w:rsid w:val="0019339E"/>
    <w:rsid w:val="001935C5"/>
    <w:rsid w:val="0019364D"/>
    <w:rsid w:val="001936FC"/>
    <w:rsid w:val="001937B6"/>
    <w:rsid w:val="00193946"/>
    <w:rsid w:val="00193A3C"/>
    <w:rsid w:val="0019415F"/>
    <w:rsid w:val="001945B4"/>
    <w:rsid w:val="001947CC"/>
    <w:rsid w:val="00194B4C"/>
    <w:rsid w:val="00194D51"/>
    <w:rsid w:val="00194DA0"/>
    <w:rsid w:val="001950A9"/>
    <w:rsid w:val="00195101"/>
    <w:rsid w:val="00195313"/>
    <w:rsid w:val="001956BC"/>
    <w:rsid w:val="00195780"/>
    <w:rsid w:val="00195857"/>
    <w:rsid w:val="00195876"/>
    <w:rsid w:val="001958E5"/>
    <w:rsid w:val="00195BC3"/>
    <w:rsid w:val="00195C2B"/>
    <w:rsid w:val="00195D17"/>
    <w:rsid w:val="00195E4F"/>
    <w:rsid w:val="001961B0"/>
    <w:rsid w:val="001962EA"/>
    <w:rsid w:val="001965A7"/>
    <w:rsid w:val="001966D0"/>
    <w:rsid w:val="001968C9"/>
    <w:rsid w:val="00196974"/>
    <w:rsid w:val="001969FD"/>
    <w:rsid w:val="00197151"/>
    <w:rsid w:val="001971CB"/>
    <w:rsid w:val="001974C8"/>
    <w:rsid w:val="00197514"/>
    <w:rsid w:val="00197B5D"/>
    <w:rsid w:val="00197D2B"/>
    <w:rsid w:val="00197D51"/>
    <w:rsid w:val="00197ECA"/>
    <w:rsid w:val="001A0A9F"/>
    <w:rsid w:val="001A0BB2"/>
    <w:rsid w:val="001A0D4C"/>
    <w:rsid w:val="001A0ED1"/>
    <w:rsid w:val="001A1071"/>
    <w:rsid w:val="001A110F"/>
    <w:rsid w:val="001A14FB"/>
    <w:rsid w:val="001A154B"/>
    <w:rsid w:val="001A17B9"/>
    <w:rsid w:val="001A196F"/>
    <w:rsid w:val="001A1ADF"/>
    <w:rsid w:val="001A1E66"/>
    <w:rsid w:val="001A1F80"/>
    <w:rsid w:val="001A2025"/>
    <w:rsid w:val="001A2106"/>
    <w:rsid w:val="001A2117"/>
    <w:rsid w:val="001A24AD"/>
    <w:rsid w:val="001A267C"/>
    <w:rsid w:val="001A26E4"/>
    <w:rsid w:val="001A2B33"/>
    <w:rsid w:val="001A2C4A"/>
    <w:rsid w:val="001A2D7D"/>
    <w:rsid w:val="001A3237"/>
    <w:rsid w:val="001A33A6"/>
    <w:rsid w:val="001A37F8"/>
    <w:rsid w:val="001A3F0F"/>
    <w:rsid w:val="001A3FAD"/>
    <w:rsid w:val="001A4045"/>
    <w:rsid w:val="001A41DF"/>
    <w:rsid w:val="001A47A9"/>
    <w:rsid w:val="001A4952"/>
    <w:rsid w:val="001A4B93"/>
    <w:rsid w:val="001A4BB9"/>
    <w:rsid w:val="001A4F2A"/>
    <w:rsid w:val="001A5172"/>
    <w:rsid w:val="001A5232"/>
    <w:rsid w:val="001A568D"/>
    <w:rsid w:val="001A5B40"/>
    <w:rsid w:val="001A5CEF"/>
    <w:rsid w:val="001A6020"/>
    <w:rsid w:val="001A60AC"/>
    <w:rsid w:val="001A62E6"/>
    <w:rsid w:val="001A66CB"/>
    <w:rsid w:val="001A6818"/>
    <w:rsid w:val="001A6948"/>
    <w:rsid w:val="001A6B16"/>
    <w:rsid w:val="001A6BB2"/>
    <w:rsid w:val="001A6D18"/>
    <w:rsid w:val="001A6E9E"/>
    <w:rsid w:val="001A6F28"/>
    <w:rsid w:val="001A6F5F"/>
    <w:rsid w:val="001A70EA"/>
    <w:rsid w:val="001A7374"/>
    <w:rsid w:val="001A7A60"/>
    <w:rsid w:val="001A7A8A"/>
    <w:rsid w:val="001A7CB3"/>
    <w:rsid w:val="001B0081"/>
    <w:rsid w:val="001B0101"/>
    <w:rsid w:val="001B016A"/>
    <w:rsid w:val="001B0261"/>
    <w:rsid w:val="001B034C"/>
    <w:rsid w:val="001B03CE"/>
    <w:rsid w:val="001B04FF"/>
    <w:rsid w:val="001B055A"/>
    <w:rsid w:val="001B09CA"/>
    <w:rsid w:val="001B121D"/>
    <w:rsid w:val="001B13B0"/>
    <w:rsid w:val="001B14DE"/>
    <w:rsid w:val="001B1500"/>
    <w:rsid w:val="001B1574"/>
    <w:rsid w:val="001B185D"/>
    <w:rsid w:val="001B1947"/>
    <w:rsid w:val="001B1A74"/>
    <w:rsid w:val="001B1B37"/>
    <w:rsid w:val="001B1D3A"/>
    <w:rsid w:val="001B1DF7"/>
    <w:rsid w:val="001B204D"/>
    <w:rsid w:val="001B20BC"/>
    <w:rsid w:val="001B22B4"/>
    <w:rsid w:val="001B23CA"/>
    <w:rsid w:val="001B26B9"/>
    <w:rsid w:val="001B2B33"/>
    <w:rsid w:val="001B2BFC"/>
    <w:rsid w:val="001B2C46"/>
    <w:rsid w:val="001B2EE2"/>
    <w:rsid w:val="001B32F3"/>
    <w:rsid w:val="001B3437"/>
    <w:rsid w:val="001B3493"/>
    <w:rsid w:val="001B3594"/>
    <w:rsid w:val="001B3612"/>
    <w:rsid w:val="001B39C4"/>
    <w:rsid w:val="001B3DA7"/>
    <w:rsid w:val="001B3EAE"/>
    <w:rsid w:val="001B3F04"/>
    <w:rsid w:val="001B41C9"/>
    <w:rsid w:val="001B4279"/>
    <w:rsid w:val="001B44E9"/>
    <w:rsid w:val="001B4522"/>
    <w:rsid w:val="001B4529"/>
    <w:rsid w:val="001B4B11"/>
    <w:rsid w:val="001B4DA9"/>
    <w:rsid w:val="001B4F07"/>
    <w:rsid w:val="001B505C"/>
    <w:rsid w:val="001B532D"/>
    <w:rsid w:val="001B5ADD"/>
    <w:rsid w:val="001B5C50"/>
    <w:rsid w:val="001B5C77"/>
    <w:rsid w:val="001B5E83"/>
    <w:rsid w:val="001B6074"/>
    <w:rsid w:val="001B60C8"/>
    <w:rsid w:val="001B62FD"/>
    <w:rsid w:val="001B6611"/>
    <w:rsid w:val="001B66E6"/>
    <w:rsid w:val="001B66F0"/>
    <w:rsid w:val="001B6B19"/>
    <w:rsid w:val="001B6DB8"/>
    <w:rsid w:val="001B71F7"/>
    <w:rsid w:val="001B7360"/>
    <w:rsid w:val="001B7556"/>
    <w:rsid w:val="001B76E0"/>
    <w:rsid w:val="001B7BC0"/>
    <w:rsid w:val="001B7C6A"/>
    <w:rsid w:val="001B7CAB"/>
    <w:rsid w:val="001C0086"/>
    <w:rsid w:val="001C009C"/>
    <w:rsid w:val="001C044E"/>
    <w:rsid w:val="001C0AC6"/>
    <w:rsid w:val="001C0B96"/>
    <w:rsid w:val="001C1020"/>
    <w:rsid w:val="001C10B2"/>
    <w:rsid w:val="001C1288"/>
    <w:rsid w:val="001C13E7"/>
    <w:rsid w:val="001C143E"/>
    <w:rsid w:val="001C16AC"/>
    <w:rsid w:val="001C1844"/>
    <w:rsid w:val="001C1C6E"/>
    <w:rsid w:val="001C2151"/>
    <w:rsid w:val="001C22CB"/>
    <w:rsid w:val="001C23B5"/>
    <w:rsid w:val="001C28CE"/>
    <w:rsid w:val="001C2962"/>
    <w:rsid w:val="001C2A06"/>
    <w:rsid w:val="001C3207"/>
    <w:rsid w:val="001C3259"/>
    <w:rsid w:val="001C340C"/>
    <w:rsid w:val="001C3464"/>
    <w:rsid w:val="001C359C"/>
    <w:rsid w:val="001C375D"/>
    <w:rsid w:val="001C3A10"/>
    <w:rsid w:val="001C3DB0"/>
    <w:rsid w:val="001C4152"/>
    <w:rsid w:val="001C43CE"/>
    <w:rsid w:val="001C46B6"/>
    <w:rsid w:val="001C4918"/>
    <w:rsid w:val="001C4932"/>
    <w:rsid w:val="001C52F5"/>
    <w:rsid w:val="001C5354"/>
    <w:rsid w:val="001C5361"/>
    <w:rsid w:val="001C57F1"/>
    <w:rsid w:val="001C595E"/>
    <w:rsid w:val="001C596E"/>
    <w:rsid w:val="001C5A49"/>
    <w:rsid w:val="001C5B95"/>
    <w:rsid w:val="001C5C2B"/>
    <w:rsid w:val="001C5E91"/>
    <w:rsid w:val="001C5EC0"/>
    <w:rsid w:val="001C5F5B"/>
    <w:rsid w:val="001C642A"/>
    <w:rsid w:val="001C65EC"/>
    <w:rsid w:val="001C69BD"/>
    <w:rsid w:val="001C69FA"/>
    <w:rsid w:val="001C6A63"/>
    <w:rsid w:val="001C6BD7"/>
    <w:rsid w:val="001C6C08"/>
    <w:rsid w:val="001C73EB"/>
    <w:rsid w:val="001C745C"/>
    <w:rsid w:val="001C7492"/>
    <w:rsid w:val="001C7585"/>
    <w:rsid w:val="001C784A"/>
    <w:rsid w:val="001C796A"/>
    <w:rsid w:val="001C7B5F"/>
    <w:rsid w:val="001C7D13"/>
    <w:rsid w:val="001D1150"/>
    <w:rsid w:val="001D13BD"/>
    <w:rsid w:val="001D1441"/>
    <w:rsid w:val="001D1809"/>
    <w:rsid w:val="001D1C34"/>
    <w:rsid w:val="001D1C41"/>
    <w:rsid w:val="001D1E51"/>
    <w:rsid w:val="001D2209"/>
    <w:rsid w:val="001D233C"/>
    <w:rsid w:val="001D24C9"/>
    <w:rsid w:val="001D2763"/>
    <w:rsid w:val="001D2774"/>
    <w:rsid w:val="001D2CBF"/>
    <w:rsid w:val="001D2E9C"/>
    <w:rsid w:val="001D2F3B"/>
    <w:rsid w:val="001D2F81"/>
    <w:rsid w:val="001D3012"/>
    <w:rsid w:val="001D32DC"/>
    <w:rsid w:val="001D362E"/>
    <w:rsid w:val="001D3CD5"/>
    <w:rsid w:val="001D3E39"/>
    <w:rsid w:val="001D4067"/>
    <w:rsid w:val="001D4AD3"/>
    <w:rsid w:val="001D4D94"/>
    <w:rsid w:val="001D4F2A"/>
    <w:rsid w:val="001D4FB7"/>
    <w:rsid w:val="001D5018"/>
    <w:rsid w:val="001D5250"/>
    <w:rsid w:val="001D530E"/>
    <w:rsid w:val="001D57DA"/>
    <w:rsid w:val="001D596E"/>
    <w:rsid w:val="001D5AAA"/>
    <w:rsid w:val="001D5B4C"/>
    <w:rsid w:val="001D5BBB"/>
    <w:rsid w:val="001D5BDE"/>
    <w:rsid w:val="001D5C74"/>
    <w:rsid w:val="001D5EB4"/>
    <w:rsid w:val="001D60E5"/>
    <w:rsid w:val="001D61F7"/>
    <w:rsid w:val="001D6335"/>
    <w:rsid w:val="001D63FF"/>
    <w:rsid w:val="001D65AD"/>
    <w:rsid w:val="001D65E2"/>
    <w:rsid w:val="001D693E"/>
    <w:rsid w:val="001D76FE"/>
    <w:rsid w:val="001D790D"/>
    <w:rsid w:val="001D7943"/>
    <w:rsid w:val="001D7E37"/>
    <w:rsid w:val="001D7F12"/>
    <w:rsid w:val="001E0140"/>
    <w:rsid w:val="001E0326"/>
    <w:rsid w:val="001E0369"/>
    <w:rsid w:val="001E0473"/>
    <w:rsid w:val="001E066E"/>
    <w:rsid w:val="001E0B57"/>
    <w:rsid w:val="001E0DEC"/>
    <w:rsid w:val="001E0E92"/>
    <w:rsid w:val="001E0F03"/>
    <w:rsid w:val="001E14A6"/>
    <w:rsid w:val="001E18DB"/>
    <w:rsid w:val="001E1B42"/>
    <w:rsid w:val="001E1C5C"/>
    <w:rsid w:val="001E1D5A"/>
    <w:rsid w:val="001E2483"/>
    <w:rsid w:val="001E24AC"/>
    <w:rsid w:val="001E26BA"/>
    <w:rsid w:val="001E26D0"/>
    <w:rsid w:val="001E2965"/>
    <w:rsid w:val="001E2E00"/>
    <w:rsid w:val="001E2F3C"/>
    <w:rsid w:val="001E2F41"/>
    <w:rsid w:val="001E3562"/>
    <w:rsid w:val="001E3809"/>
    <w:rsid w:val="001E38B9"/>
    <w:rsid w:val="001E3B29"/>
    <w:rsid w:val="001E3BB7"/>
    <w:rsid w:val="001E3C05"/>
    <w:rsid w:val="001E443B"/>
    <w:rsid w:val="001E4960"/>
    <w:rsid w:val="001E4B97"/>
    <w:rsid w:val="001E4C6A"/>
    <w:rsid w:val="001E4DA8"/>
    <w:rsid w:val="001E4F61"/>
    <w:rsid w:val="001E50CF"/>
    <w:rsid w:val="001E53F9"/>
    <w:rsid w:val="001E5B36"/>
    <w:rsid w:val="001E5E87"/>
    <w:rsid w:val="001E5EB4"/>
    <w:rsid w:val="001E63EF"/>
    <w:rsid w:val="001E67F9"/>
    <w:rsid w:val="001E6D27"/>
    <w:rsid w:val="001E6D4A"/>
    <w:rsid w:val="001E746B"/>
    <w:rsid w:val="001E75C7"/>
    <w:rsid w:val="001E7651"/>
    <w:rsid w:val="001E79F5"/>
    <w:rsid w:val="001E7F9F"/>
    <w:rsid w:val="001F007E"/>
    <w:rsid w:val="001F025E"/>
    <w:rsid w:val="001F026A"/>
    <w:rsid w:val="001F02BF"/>
    <w:rsid w:val="001F08A0"/>
    <w:rsid w:val="001F08ED"/>
    <w:rsid w:val="001F0953"/>
    <w:rsid w:val="001F0B6E"/>
    <w:rsid w:val="001F0D56"/>
    <w:rsid w:val="001F1127"/>
    <w:rsid w:val="001F1170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2057"/>
    <w:rsid w:val="001F2AA8"/>
    <w:rsid w:val="001F2B91"/>
    <w:rsid w:val="001F318A"/>
    <w:rsid w:val="001F31B1"/>
    <w:rsid w:val="001F328F"/>
    <w:rsid w:val="001F3308"/>
    <w:rsid w:val="001F3453"/>
    <w:rsid w:val="001F36EC"/>
    <w:rsid w:val="001F3C70"/>
    <w:rsid w:val="001F3CB3"/>
    <w:rsid w:val="001F3DD4"/>
    <w:rsid w:val="001F3F81"/>
    <w:rsid w:val="001F40D7"/>
    <w:rsid w:val="001F4130"/>
    <w:rsid w:val="001F41DF"/>
    <w:rsid w:val="001F4461"/>
    <w:rsid w:val="001F44AA"/>
    <w:rsid w:val="001F45DA"/>
    <w:rsid w:val="001F46A2"/>
    <w:rsid w:val="001F4851"/>
    <w:rsid w:val="001F4B8E"/>
    <w:rsid w:val="001F4D16"/>
    <w:rsid w:val="001F5057"/>
    <w:rsid w:val="001F5146"/>
    <w:rsid w:val="001F517B"/>
    <w:rsid w:val="001F57C4"/>
    <w:rsid w:val="001F58EB"/>
    <w:rsid w:val="001F59AD"/>
    <w:rsid w:val="001F66C7"/>
    <w:rsid w:val="001F6750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CDA"/>
    <w:rsid w:val="001F7EE5"/>
    <w:rsid w:val="002000AC"/>
    <w:rsid w:val="00200200"/>
    <w:rsid w:val="00200EB6"/>
    <w:rsid w:val="002014AA"/>
    <w:rsid w:val="00201545"/>
    <w:rsid w:val="002015F1"/>
    <w:rsid w:val="00201871"/>
    <w:rsid w:val="00201AF9"/>
    <w:rsid w:val="00202067"/>
    <w:rsid w:val="002024EE"/>
    <w:rsid w:val="0020271B"/>
    <w:rsid w:val="002027B5"/>
    <w:rsid w:val="00202890"/>
    <w:rsid w:val="00202A50"/>
    <w:rsid w:val="00202EA2"/>
    <w:rsid w:val="00203A36"/>
    <w:rsid w:val="00203B32"/>
    <w:rsid w:val="00203CC7"/>
    <w:rsid w:val="0020471C"/>
    <w:rsid w:val="0020492C"/>
    <w:rsid w:val="00204AB6"/>
    <w:rsid w:val="00204C57"/>
    <w:rsid w:val="00204DD6"/>
    <w:rsid w:val="00204E8E"/>
    <w:rsid w:val="00204F11"/>
    <w:rsid w:val="00204F6D"/>
    <w:rsid w:val="00205060"/>
    <w:rsid w:val="00205B82"/>
    <w:rsid w:val="00205E0F"/>
    <w:rsid w:val="002060C9"/>
    <w:rsid w:val="002061E0"/>
    <w:rsid w:val="00206511"/>
    <w:rsid w:val="00206551"/>
    <w:rsid w:val="002067CD"/>
    <w:rsid w:val="002068A7"/>
    <w:rsid w:val="00206AA5"/>
    <w:rsid w:val="00207426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2BF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A65"/>
    <w:rsid w:val="00211D01"/>
    <w:rsid w:val="00211E62"/>
    <w:rsid w:val="002125C1"/>
    <w:rsid w:val="00213170"/>
    <w:rsid w:val="00213323"/>
    <w:rsid w:val="0021354B"/>
    <w:rsid w:val="00213610"/>
    <w:rsid w:val="00213C2D"/>
    <w:rsid w:val="00213F7A"/>
    <w:rsid w:val="00213FB7"/>
    <w:rsid w:val="00214110"/>
    <w:rsid w:val="002144D4"/>
    <w:rsid w:val="002147FE"/>
    <w:rsid w:val="00214D1A"/>
    <w:rsid w:val="00214D33"/>
    <w:rsid w:val="00214D86"/>
    <w:rsid w:val="00214EB4"/>
    <w:rsid w:val="0021519D"/>
    <w:rsid w:val="00215343"/>
    <w:rsid w:val="0021567F"/>
    <w:rsid w:val="002157DA"/>
    <w:rsid w:val="002157EC"/>
    <w:rsid w:val="002158EB"/>
    <w:rsid w:val="00215A36"/>
    <w:rsid w:val="00215CD5"/>
    <w:rsid w:val="00215DDA"/>
    <w:rsid w:val="00215E00"/>
    <w:rsid w:val="00215E26"/>
    <w:rsid w:val="002160D3"/>
    <w:rsid w:val="00216341"/>
    <w:rsid w:val="00216577"/>
    <w:rsid w:val="00216579"/>
    <w:rsid w:val="00216620"/>
    <w:rsid w:val="00216917"/>
    <w:rsid w:val="00216A03"/>
    <w:rsid w:val="00216B70"/>
    <w:rsid w:val="00216CB1"/>
    <w:rsid w:val="00217179"/>
    <w:rsid w:val="00217700"/>
    <w:rsid w:val="00217783"/>
    <w:rsid w:val="002178E9"/>
    <w:rsid w:val="00217B43"/>
    <w:rsid w:val="00217C02"/>
    <w:rsid w:val="00217EF2"/>
    <w:rsid w:val="00217F27"/>
    <w:rsid w:val="0022016E"/>
    <w:rsid w:val="00220801"/>
    <w:rsid w:val="00220861"/>
    <w:rsid w:val="0022090D"/>
    <w:rsid w:val="0022097C"/>
    <w:rsid w:val="002209DA"/>
    <w:rsid w:val="00220A80"/>
    <w:rsid w:val="00220C80"/>
    <w:rsid w:val="002212C7"/>
    <w:rsid w:val="00221431"/>
    <w:rsid w:val="00221876"/>
    <w:rsid w:val="00221A5D"/>
    <w:rsid w:val="00221B1D"/>
    <w:rsid w:val="002220E0"/>
    <w:rsid w:val="0022221E"/>
    <w:rsid w:val="00222618"/>
    <w:rsid w:val="00222625"/>
    <w:rsid w:val="002226C8"/>
    <w:rsid w:val="002227ED"/>
    <w:rsid w:val="00222877"/>
    <w:rsid w:val="00222A01"/>
    <w:rsid w:val="00222C1B"/>
    <w:rsid w:val="00222FDA"/>
    <w:rsid w:val="00223400"/>
    <w:rsid w:val="00223450"/>
    <w:rsid w:val="00223913"/>
    <w:rsid w:val="00223A96"/>
    <w:rsid w:val="00224141"/>
    <w:rsid w:val="0022459F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A67"/>
    <w:rsid w:val="00225C74"/>
    <w:rsid w:val="00225D25"/>
    <w:rsid w:val="00225D38"/>
    <w:rsid w:val="00225F5E"/>
    <w:rsid w:val="002260FD"/>
    <w:rsid w:val="00226105"/>
    <w:rsid w:val="002262FE"/>
    <w:rsid w:val="00226720"/>
    <w:rsid w:val="00226CF1"/>
    <w:rsid w:val="002270BC"/>
    <w:rsid w:val="00227388"/>
    <w:rsid w:val="00227570"/>
    <w:rsid w:val="00227886"/>
    <w:rsid w:val="00227A19"/>
    <w:rsid w:val="00227A59"/>
    <w:rsid w:val="00227CDC"/>
    <w:rsid w:val="002300C8"/>
    <w:rsid w:val="00230137"/>
    <w:rsid w:val="00230490"/>
    <w:rsid w:val="00230765"/>
    <w:rsid w:val="00230976"/>
    <w:rsid w:val="00230A04"/>
    <w:rsid w:val="00230C93"/>
    <w:rsid w:val="00230CDB"/>
    <w:rsid w:val="00231211"/>
    <w:rsid w:val="00231296"/>
    <w:rsid w:val="00231580"/>
    <w:rsid w:val="002315F1"/>
    <w:rsid w:val="00231926"/>
    <w:rsid w:val="0023193F"/>
    <w:rsid w:val="00231980"/>
    <w:rsid w:val="00231C58"/>
    <w:rsid w:val="0023218C"/>
    <w:rsid w:val="00232234"/>
    <w:rsid w:val="00232320"/>
    <w:rsid w:val="00232580"/>
    <w:rsid w:val="00232925"/>
    <w:rsid w:val="00232B28"/>
    <w:rsid w:val="00232BE0"/>
    <w:rsid w:val="00232C9C"/>
    <w:rsid w:val="00232F3A"/>
    <w:rsid w:val="00233085"/>
    <w:rsid w:val="002331E3"/>
    <w:rsid w:val="002333AC"/>
    <w:rsid w:val="0023342A"/>
    <w:rsid w:val="0023342D"/>
    <w:rsid w:val="0023355B"/>
    <w:rsid w:val="0023389E"/>
    <w:rsid w:val="00233CE2"/>
    <w:rsid w:val="0023431C"/>
    <w:rsid w:val="002344EE"/>
    <w:rsid w:val="00234A9B"/>
    <w:rsid w:val="00234CDA"/>
    <w:rsid w:val="00234D12"/>
    <w:rsid w:val="00234EAF"/>
    <w:rsid w:val="00234FBA"/>
    <w:rsid w:val="00235606"/>
    <w:rsid w:val="002357DB"/>
    <w:rsid w:val="00235829"/>
    <w:rsid w:val="00235A5B"/>
    <w:rsid w:val="00235D64"/>
    <w:rsid w:val="00235D78"/>
    <w:rsid w:val="00236038"/>
    <w:rsid w:val="0023611F"/>
    <w:rsid w:val="002362A1"/>
    <w:rsid w:val="0023632C"/>
    <w:rsid w:val="00236350"/>
    <w:rsid w:val="00236874"/>
    <w:rsid w:val="00236ACB"/>
    <w:rsid w:val="00236B22"/>
    <w:rsid w:val="00236B36"/>
    <w:rsid w:val="00236B6E"/>
    <w:rsid w:val="00236C4E"/>
    <w:rsid w:val="00236FEC"/>
    <w:rsid w:val="00237137"/>
    <w:rsid w:val="002371CF"/>
    <w:rsid w:val="002372E1"/>
    <w:rsid w:val="002373A4"/>
    <w:rsid w:val="002376C2"/>
    <w:rsid w:val="002378C6"/>
    <w:rsid w:val="00240088"/>
    <w:rsid w:val="0024010F"/>
    <w:rsid w:val="00240345"/>
    <w:rsid w:val="0024098B"/>
    <w:rsid w:val="00240D7A"/>
    <w:rsid w:val="00240DB1"/>
    <w:rsid w:val="00240E7D"/>
    <w:rsid w:val="00240ECE"/>
    <w:rsid w:val="00240EF5"/>
    <w:rsid w:val="0024109E"/>
    <w:rsid w:val="00241763"/>
    <w:rsid w:val="00241993"/>
    <w:rsid w:val="00241BC8"/>
    <w:rsid w:val="00241F34"/>
    <w:rsid w:val="00241F75"/>
    <w:rsid w:val="00242058"/>
    <w:rsid w:val="0024206F"/>
    <w:rsid w:val="0024211A"/>
    <w:rsid w:val="00242446"/>
    <w:rsid w:val="002426C6"/>
    <w:rsid w:val="00242DBA"/>
    <w:rsid w:val="002433AD"/>
    <w:rsid w:val="00244252"/>
    <w:rsid w:val="002443E1"/>
    <w:rsid w:val="002445C2"/>
    <w:rsid w:val="00244701"/>
    <w:rsid w:val="00244992"/>
    <w:rsid w:val="002449DE"/>
    <w:rsid w:val="00244AFB"/>
    <w:rsid w:val="00244EF2"/>
    <w:rsid w:val="00244F60"/>
    <w:rsid w:val="00245499"/>
    <w:rsid w:val="002454B6"/>
    <w:rsid w:val="0024564B"/>
    <w:rsid w:val="0024576A"/>
    <w:rsid w:val="0024592A"/>
    <w:rsid w:val="00245A8E"/>
    <w:rsid w:val="00245D2E"/>
    <w:rsid w:val="00245FDF"/>
    <w:rsid w:val="00246099"/>
    <w:rsid w:val="00247232"/>
    <w:rsid w:val="00247677"/>
    <w:rsid w:val="002476AB"/>
    <w:rsid w:val="00247822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0C49"/>
    <w:rsid w:val="00250D59"/>
    <w:rsid w:val="00251020"/>
    <w:rsid w:val="002513F3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56D"/>
    <w:rsid w:val="00253844"/>
    <w:rsid w:val="00253AC4"/>
    <w:rsid w:val="00253AC7"/>
    <w:rsid w:val="00253D54"/>
    <w:rsid w:val="002540BE"/>
    <w:rsid w:val="00254449"/>
    <w:rsid w:val="00254CDF"/>
    <w:rsid w:val="00254D35"/>
    <w:rsid w:val="00255119"/>
    <w:rsid w:val="00255223"/>
    <w:rsid w:val="00255285"/>
    <w:rsid w:val="002553F6"/>
    <w:rsid w:val="0025549E"/>
    <w:rsid w:val="00255577"/>
    <w:rsid w:val="0025561E"/>
    <w:rsid w:val="00255AA5"/>
    <w:rsid w:val="00255E38"/>
    <w:rsid w:val="00255E58"/>
    <w:rsid w:val="00256002"/>
    <w:rsid w:val="0025625D"/>
    <w:rsid w:val="00256309"/>
    <w:rsid w:val="0025650F"/>
    <w:rsid w:val="002567FC"/>
    <w:rsid w:val="002568C5"/>
    <w:rsid w:val="00256AAE"/>
    <w:rsid w:val="00256AC3"/>
    <w:rsid w:val="00256B14"/>
    <w:rsid w:val="00256CFC"/>
    <w:rsid w:val="00256D29"/>
    <w:rsid w:val="002571C7"/>
    <w:rsid w:val="002573F9"/>
    <w:rsid w:val="0025768D"/>
    <w:rsid w:val="002578BF"/>
    <w:rsid w:val="00260007"/>
    <w:rsid w:val="00260781"/>
    <w:rsid w:val="002607FE"/>
    <w:rsid w:val="00260F2B"/>
    <w:rsid w:val="0026101D"/>
    <w:rsid w:val="002611EA"/>
    <w:rsid w:val="002614A4"/>
    <w:rsid w:val="0026196E"/>
    <w:rsid w:val="00261C0E"/>
    <w:rsid w:val="00262179"/>
    <w:rsid w:val="002625C8"/>
    <w:rsid w:val="002626FC"/>
    <w:rsid w:val="00262B12"/>
    <w:rsid w:val="00262F4F"/>
    <w:rsid w:val="00263138"/>
    <w:rsid w:val="0026314E"/>
    <w:rsid w:val="00263197"/>
    <w:rsid w:val="002636E1"/>
    <w:rsid w:val="00263CCC"/>
    <w:rsid w:val="00263D87"/>
    <w:rsid w:val="00263D89"/>
    <w:rsid w:val="00263DDE"/>
    <w:rsid w:val="00263E46"/>
    <w:rsid w:val="002641B8"/>
    <w:rsid w:val="002647D0"/>
    <w:rsid w:val="00264A6E"/>
    <w:rsid w:val="00264BEA"/>
    <w:rsid w:val="00264C5F"/>
    <w:rsid w:val="00264F50"/>
    <w:rsid w:val="00264FF9"/>
    <w:rsid w:val="002652FB"/>
    <w:rsid w:val="00265354"/>
    <w:rsid w:val="002654E3"/>
    <w:rsid w:val="002655EB"/>
    <w:rsid w:val="00265650"/>
    <w:rsid w:val="00265663"/>
    <w:rsid w:val="00265B62"/>
    <w:rsid w:val="00265BF4"/>
    <w:rsid w:val="00266198"/>
    <w:rsid w:val="00266620"/>
    <w:rsid w:val="0026673B"/>
    <w:rsid w:val="002668AC"/>
    <w:rsid w:val="002669AC"/>
    <w:rsid w:val="00266A62"/>
    <w:rsid w:val="00266AEE"/>
    <w:rsid w:val="00266D22"/>
    <w:rsid w:val="0026703F"/>
    <w:rsid w:val="002670DB"/>
    <w:rsid w:val="002673D0"/>
    <w:rsid w:val="00267458"/>
    <w:rsid w:val="002675D0"/>
    <w:rsid w:val="00267652"/>
    <w:rsid w:val="002676F5"/>
    <w:rsid w:val="00270529"/>
    <w:rsid w:val="00270843"/>
    <w:rsid w:val="00270A29"/>
    <w:rsid w:val="00270A9C"/>
    <w:rsid w:val="00270B3B"/>
    <w:rsid w:val="00270F7F"/>
    <w:rsid w:val="00270FB7"/>
    <w:rsid w:val="002711EE"/>
    <w:rsid w:val="00271766"/>
    <w:rsid w:val="0027198A"/>
    <w:rsid w:val="00271A39"/>
    <w:rsid w:val="00271AB5"/>
    <w:rsid w:val="00271EB6"/>
    <w:rsid w:val="00272192"/>
    <w:rsid w:val="002726E0"/>
    <w:rsid w:val="002727CB"/>
    <w:rsid w:val="002728B2"/>
    <w:rsid w:val="00272AEE"/>
    <w:rsid w:val="00272CAB"/>
    <w:rsid w:val="00272E94"/>
    <w:rsid w:val="00273281"/>
    <w:rsid w:val="002732C4"/>
    <w:rsid w:val="002734DF"/>
    <w:rsid w:val="002735A5"/>
    <w:rsid w:val="002737A8"/>
    <w:rsid w:val="002737EC"/>
    <w:rsid w:val="0027381C"/>
    <w:rsid w:val="00273914"/>
    <w:rsid w:val="00273D99"/>
    <w:rsid w:val="00273E1A"/>
    <w:rsid w:val="00273EB4"/>
    <w:rsid w:val="00273FD0"/>
    <w:rsid w:val="00274252"/>
    <w:rsid w:val="00274581"/>
    <w:rsid w:val="002745CD"/>
    <w:rsid w:val="002746C8"/>
    <w:rsid w:val="00274C16"/>
    <w:rsid w:val="00275277"/>
    <w:rsid w:val="0027597B"/>
    <w:rsid w:val="00276133"/>
    <w:rsid w:val="002762E6"/>
    <w:rsid w:val="002768F5"/>
    <w:rsid w:val="00276AFF"/>
    <w:rsid w:val="00276BB1"/>
    <w:rsid w:val="00276D70"/>
    <w:rsid w:val="00276E61"/>
    <w:rsid w:val="00276FEF"/>
    <w:rsid w:val="002770F3"/>
    <w:rsid w:val="0027725A"/>
    <w:rsid w:val="00277266"/>
    <w:rsid w:val="0027737A"/>
    <w:rsid w:val="002778C9"/>
    <w:rsid w:val="002778F2"/>
    <w:rsid w:val="00277B64"/>
    <w:rsid w:val="00277C6A"/>
    <w:rsid w:val="00277D9A"/>
    <w:rsid w:val="0028018D"/>
    <w:rsid w:val="0028023F"/>
    <w:rsid w:val="0028033B"/>
    <w:rsid w:val="00280847"/>
    <w:rsid w:val="00280D38"/>
    <w:rsid w:val="00280D98"/>
    <w:rsid w:val="0028124C"/>
    <w:rsid w:val="00281306"/>
    <w:rsid w:val="002818F9"/>
    <w:rsid w:val="00281DDA"/>
    <w:rsid w:val="00281FC1"/>
    <w:rsid w:val="00282186"/>
    <w:rsid w:val="002823FB"/>
    <w:rsid w:val="002825BA"/>
    <w:rsid w:val="00282684"/>
    <w:rsid w:val="00282710"/>
    <w:rsid w:val="00282783"/>
    <w:rsid w:val="00282811"/>
    <w:rsid w:val="00282B75"/>
    <w:rsid w:val="00282E99"/>
    <w:rsid w:val="00283197"/>
    <w:rsid w:val="002831A4"/>
    <w:rsid w:val="002831DC"/>
    <w:rsid w:val="0028331B"/>
    <w:rsid w:val="002834AD"/>
    <w:rsid w:val="0028375B"/>
    <w:rsid w:val="00283E27"/>
    <w:rsid w:val="0028406D"/>
    <w:rsid w:val="002840C1"/>
    <w:rsid w:val="00284710"/>
    <w:rsid w:val="002847A1"/>
    <w:rsid w:val="00284F4A"/>
    <w:rsid w:val="00285030"/>
    <w:rsid w:val="0028503B"/>
    <w:rsid w:val="002856A6"/>
    <w:rsid w:val="0028570F"/>
    <w:rsid w:val="00285763"/>
    <w:rsid w:val="00285786"/>
    <w:rsid w:val="00285855"/>
    <w:rsid w:val="00285B4D"/>
    <w:rsid w:val="00286258"/>
    <w:rsid w:val="00286471"/>
    <w:rsid w:val="00286580"/>
    <w:rsid w:val="002866FF"/>
    <w:rsid w:val="00286A6D"/>
    <w:rsid w:val="00286C26"/>
    <w:rsid w:val="00286C7E"/>
    <w:rsid w:val="00286CA7"/>
    <w:rsid w:val="00287183"/>
    <w:rsid w:val="002871F6"/>
    <w:rsid w:val="0028725A"/>
    <w:rsid w:val="002872C0"/>
    <w:rsid w:val="00287A70"/>
    <w:rsid w:val="00287B37"/>
    <w:rsid w:val="00287EA4"/>
    <w:rsid w:val="002901BB"/>
    <w:rsid w:val="0029028B"/>
    <w:rsid w:val="002903EF"/>
    <w:rsid w:val="00290561"/>
    <w:rsid w:val="002905EC"/>
    <w:rsid w:val="00290821"/>
    <w:rsid w:val="002908F9"/>
    <w:rsid w:val="00290CD2"/>
    <w:rsid w:val="00291022"/>
    <w:rsid w:val="0029148F"/>
    <w:rsid w:val="002916DE"/>
    <w:rsid w:val="0029191C"/>
    <w:rsid w:val="00291A09"/>
    <w:rsid w:val="00291AD3"/>
    <w:rsid w:val="0029200C"/>
    <w:rsid w:val="002920F7"/>
    <w:rsid w:val="002921B7"/>
    <w:rsid w:val="00292318"/>
    <w:rsid w:val="002924EE"/>
    <w:rsid w:val="00292C35"/>
    <w:rsid w:val="00292D10"/>
    <w:rsid w:val="002931F4"/>
    <w:rsid w:val="00293336"/>
    <w:rsid w:val="0029333F"/>
    <w:rsid w:val="00293695"/>
    <w:rsid w:val="002939D8"/>
    <w:rsid w:val="00293AD8"/>
    <w:rsid w:val="00293CD4"/>
    <w:rsid w:val="00293F54"/>
    <w:rsid w:val="00293FCD"/>
    <w:rsid w:val="002940C2"/>
    <w:rsid w:val="00294384"/>
    <w:rsid w:val="002948E2"/>
    <w:rsid w:val="00294C4E"/>
    <w:rsid w:val="00294FC7"/>
    <w:rsid w:val="00295260"/>
    <w:rsid w:val="002953A9"/>
    <w:rsid w:val="0029577E"/>
    <w:rsid w:val="00295A9A"/>
    <w:rsid w:val="00295B37"/>
    <w:rsid w:val="00295B74"/>
    <w:rsid w:val="00295BA9"/>
    <w:rsid w:val="00295CD7"/>
    <w:rsid w:val="00295E32"/>
    <w:rsid w:val="00295FFE"/>
    <w:rsid w:val="002962A0"/>
    <w:rsid w:val="00296674"/>
    <w:rsid w:val="002966DE"/>
    <w:rsid w:val="002967A1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A31"/>
    <w:rsid w:val="00297B72"/>
    <w:rsid w:val="002A00C1"/>
    <w:rsid w:val="002A012E"/>
    <w:rsid w:val="002A0B6F"/>
    <w:rsid w:val="002A17B7"/>
    <w:rsid w:val="002A1851"/>
    <w:rsid w:val="002A18EC"/>
    <w:rsid w:val="002A1906"/>
    <w:rsid w:val="002A19D4"/>
    <w:rsid w:val="002A1CAC"/>
    <w:rsid w:val="002A1DF4"/>
    <w:rsid w:val="002A1EE5"/>
    <w:rsid w:val="002A249A"/>
    <w:rsid w:val="002A257D"/>
    <w:rsid w:val="002A266B"/>
    <w:rsid w:val="002A2E46"/>
    <w:rsid w:val="002A2F32"/>
    <w:rsid w:val="002A2FCA"/>
    <w:rsid w:val="002A33F5"/>
    <w:rsid w:val="002A3909"/>
    <w:rsid w:val="002A39FC"/>
    <w:rsid w:val="002A3AF5"/>
    <w:rsid w:val="002A3F88"/>
    <w:rsid w:val="002A40F7"/>
    <w:rsid w:val="002A41F1"/>
    <w:rsid w:val="002A4A3B"/>
    <w:rsid w:val="002A4B62"/>
    <w:rsid w:val="002A4DA9"/>
    <w:rsid w:val="002A4E81"/>
    <w:rsid w:val="002A5160"/>
    <w:rsid w:val="002A5274"/>
    <w:rsid w:val="002A52A3"/>
    <w:rsid w:val="002A540F"/>
    <w:rsid w:val="002A5413"/>
    <w:rsid w:val="002A54B4"/>
    <w:rsid w:val="002A5640"/>
    <w:rsid w:val="002A5799"/>
    <w:rsid w:val="002A57FE"/>
    <w:rsid w:val="002A5ACA"/>
    <w:rsid w:val="002A5E64"/>
    <w:rsid w:val="002A5F7C"/>
    <w:rsid w:val="002A60D7"/>
    <w:rsid w:val="002A6276"/>
    <w:rsid w:val="002A643D"/>
    <w:rsid w:val="002A66C9"/>
    <w:rsid w:val="002A69EE"/>
    <w:rsid w:val="002A6F84"/>
    <w:rsid w:val="002A6FE1"/>
    <w:rsid w:val="002A72A5"/>
    <w:rsid w:val="002A756E"/>
    <w:rsid w:val="002A774A"/>
    <w:rsid w:val="002A788B"/>
    <w:rsid w:val="002A7EE7"/>
    <w:rsid w:val="002B00C1"/>
    <w:rsid w:val="002B0320"/>
    <w:rsid w:val="002B037A"/>
    <w:rsid w:val="002B0CCA"/>
    <w:rsid w:val="002B1325"/>
    <w:rsid w:val="002B1466"/>
    <w:rsid w:val="002B16E1"/>
    <w:rsid w:val="002B1A8F"/>
    <w:rsid w:val="002B1AF3"/>
    <w:rsid w:val="002B1CCC"/>
    <w:rsid w:val="002B1CF1"/>
    <w:rsid w:val="002B224A"/>
    <w:rsid w:val="002B2413"/>
    <w:rsid w:val="002B2893"/>
    <w:rsid w:val="002B2983"/>
    <w:rsid w:val="002B2AA7"/>
    <w:rsid w:val="002B2EC4"/>
    <w:rsid w:val="002B2EF8"/>
    <w:rsid w:val="002B2F31"/>
    <w:rsid w:val="002B3003"/>
    <w:rsid w:val="002B31C9"/>
    <w:rsid w:val="002B3A2C"/>
    <w:rsid w:val="002B3AF8"/>
    <w:rsid w:val="002B3C22"/>
    <w:rsid w:val="002B3C8A"/>
    <w:rsid w:val="002B3DC3"/>
    <w:rsid w:val="002B3EE3"/>
    <w:rsid w:val="002B4136"/>
    <w:rsid w:val="002B479C"/>
    <w:rsid w:val="002B49AF"/>
    <w:rsid w:val="002B49E9"/>
    <w:rsid w:val="002B4CBF"/>
    <w:rsid w:val="002B5400"/>
    <w:rsid w:val="002B5489"/>
    <w:rsid w:val="002B5A02"/>
    <w:rsid w:val="002B5B22"/>
    <w:rsid w:val="002B5D20"/>
    <w:rsid w:val="002B6295"/>
    <w:rsid w:val="002B6943"/>
    <w:rsid w:val="002B6AF6"/>
    <w:rsid w:val="002B6BCB"/>
    <w:rsid w:val="002B6C59"/>
    <w:rsid w:val="002B6FC4"/>
    <w:rsid w:val="002B71F3"/>
    <w:rsid w:val="002B71F9"/>
    <w:rsid w:val="002B7293"/>
    <w:rsid w:val="002B73C3"/>
    <w:rsid w:val="002B7403"/>
    <w:rsid w:val="002B7679"/>
    <w:rsid w:val="002B7BB7"/>
    <w:rsid w:val="002B7C59"/>
    <w:rsid w:val="002B7CBD"/>
    <w:rsid w:val="002B7D93"/>
    <w:rsid w:val="002B7FE3"/>
    <w:rsid w:val="002C01AC"/>
    <w:rsid w:val="002C023D"/>
    <w:rsid w:val="002C061D"/>
    <w:rsid w:val="002C0709"/>
    <w:rsid w:val="002C0D3F"/>
    <w:rsid w:val="002C0F5C"/>
    <w:rsid w:val="002C102B"/>
    <w:rsid w:val="002C1369"/>
    <w:rsid w:val="002C1559"/>
    <w:rsid w:val="002C19CA"/>
    <w:rsid w:val="002C1D7C"/>
    <w:rsid w:val="002C2461"/>
    <w:rsid w:val="002C26F7"/>
    <w:rsid w:val="002C27BC"/>
    <w:rsid w:val="002C29C0"/>
    <w:rsid w:val="002C2AC0"/>
    <w:rsid w:val="002C2CD1"/>
    <w:rsid w:val="002C2EEB"/>
    <w:rsid w:val="002C324C"/>
    <w:rsid w:val="002C3343"/>
    <w:rsid w:val="002C36EB"/>
    <w:rsid w:val="002C38DA"/>
    <w:rsid w:val="002C3900"/>
    <w:rsid w:val="002C3C63"/>
    <w:rsid w:val="002C3C92"/>
    <w:rsid w:val="002C3DA3"/>
    <w:rsid w:val="002C424D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50E"/>
    <w:rsid w:val="002C5A69"/>
    <w:rsid w:val="002C5CED"/>
    <w:rsid w:val="002C612C"/>
    <w:rsid w:val="002C61BA"/>
    <w:rsid w:val="002C632C"/>
    <w:rsid w:val="002C6422"/>
    <w:rsid w:val="002C644F"/>
    <w:rsid w:val="002C653E"/>
    <w:rsid w:val="002C6BCE"/>
    <w:rsid w:val="002C6DE0"/>
    <w:rsid w:val="002C6FF9"/>
    <w:rsid w:val="002C709F"/>
    <w:rsid w:val="002C7B24"/>
    <w:rsid w:val="002C7FD5"/>
    <w:rsid w:val="002D003D"/>
    <w:rsid w:val="002D09BB"/>
    <w:rsid w:val="002D0B19"/>
    <w:rsid w:val="002D0EB4"/>
    <w:rsid w:val="002D11C8"/>
    <w:rsid w:val="002D1277"/>
    <w:rsid w:val="002D1BBD"/>
    <w:rsid w:val="002D1C5C"/>
    <w:rsid w:val="002D1CCA"/>
    <w:rsid w:val="002D22A5"/>
    <w:rsid w:val="002D24A1"/>
    <w:rsid w:val="002D24AC"/>
    <w:rsid w:val="002D257C"/>
    <w:rsid w:val="002D2655"/>
    <w:rsid w:val="002D2695"/>
    <w:rsid w:val="002D26D5"/>
    <w:rsid w:val="002D26F4"/>
    <w:rsid w:val="002D274F"/>
    <w:rsid w:val="002D2837"/>
    <w:rsid w:val="002D2A77"/>
    <w:rsid w:val="002D2C78"/>
    <w:rsid w:val="002D2DA6"/>
    <w:rsid w:val="002D2E3F"/>
    <w:rsid w:val="002D3165"/>
    <w:rsid w:val="002D3586"/>
    <w:rsid w:val="002D367C"/>
    <w:rsid w:val="002D3C49"/>
    <w:rsid w:val="002D3D85"/>
    <w:rsid w:val="002D4207"/>
    <w:rsid w:val="002D426A"/>
    <w:rsid w:val="002D46B9"/>
    <w:rsid w:val="002D4AB8"/>
    <w:rsid w:val="002D4C32"/>
    <w:rsid w:val="002D4DFD"/>
    <w:rsid w:val="002D5075"/>
    <w:rsid w:val="002D5332"/>
    <w:rsid w:val="002D546D"/>
    <w:rsid w:val="002D551C"/>
    <w:rsid w:val="002D55B3"/>
    <w:rsid w:val="002D55B6"/>
    <w:rsid w:val="002D5B4E"/>
    <w:rsid w:val="002D5F1E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50"/>
    <w:rsid w:val="002D7367"/>
    <w:rsid w:val="002D739D"/>
    <w:rsid w:val="002D779C"/>
    <w:rsid w:val="002D7A2D"/>
    <w:rsid w:val="002D7A3D"/>
    <w:rsid w:val="002D7A3F"/>
    <w:rsid w:val="002E01E5"/>
    <w:rsid w:val="002E023F"/>
    <w:rsid w:val="002E04E8"/>
    <w:rsid w:val="002E0723"/>
    <w:rsid w:val="002E0DA6"/>
    <w:rsid w:val="002E0E56"/>
    <w:rsid w:val="002E13FE"/>
    <w:rsid w:val="002E17FC"/>
    <w:rsid w:val="002E1879"/>
    <w:rsid w:val="002E1BF0"/>
    <w:rsid w:val="002E22F2"/>
    <w:rsid w:val="002E2484"/>
    <w:rsid w:val="002E26A1"/>
    <w:rsid w:val="002E26C7"/>
    <w:rsid w:val="002E2B73"/>
    <w:rsid w:val="002E2D68"/>
    <w:rsid w:val="002E330D"/>
    <w:rsid w:val="002E33E7"/>
    <w:rsid w:val="002E3580"/>
    <w:rsid w:val="002E3676"/>
    <w:rsid w:val="002E3A89"/>
    <w:rsid w:val="002E3AC3"/>
    <w:rsid w:val="002E3B04"/>
    <w:rsid w:val="002E3B46"/>
    <w:rsid w:val="002E3DCD"/>
    <w:rsid w:val="002E479E"/>
    <w:rsid w:val="002E489B"/>
    <w:rsid w:val="002E4A47"/>
    <w:rsid w:val="002E4B37"/>
    <w:rsid w:val="002E4B57"/>
    <w:rsid w:val="002E4D96"/>
    <w:rsid w:val="002E513F"/>
    <w:rsid w:val="002E5195"/>
    <w:rsid w:val="002E519B"/>
    <w:rsid w:val="002E62D0"/>
    <w:rsid w:val="002E63A6"/>
    <w:rsid w:val="002E63CE"/>
    <w:rsid w:val="002E650C"/>
    <w:rsid w:val="002E6538"/>
    <w:rsid w:val="002E68AF"/>
    <w:rsid w:val="002E69A9"/>
    <w:rsid w:val="002E69CC"/>
    <w:rsid w:val="002E6A8A"/>
    <w:rsid w:val="002E6D1D"/>
    <w:rsid w:val="002E6DD5"/>
    <w:rsid w:val="002E7314"/>
    <w:rsid w:val="002E73B8"/>
    <w:rsid w:val="002E7637"/>
    <w:rsid w:val="002E784C"/>
    <w:rsid w:val="002E7A34"/>
    <w:rsid w:val="002E7AD7"/>
    <w:rsid w:val="002E7B59"/>
    <w:rsid w:val="002E7D4E"/>
    <w:rsid w:val="002E7EBC"/>
    <w:rsid w:val="002F00F9"/>
    <w:rsid w:val="002F01B7"/>
    <w:rsid w:val="002F01E6"/>
    <w:rsid w:val="002F041E"/>
    <w:rsid w:val="002F050C"/>
    <w:rsid w:val="002F08A0"/>
    <w:rsid w:val="002F09D6"/>
    <w:rsid w:val="002F0D3B"/>
    <w:rsid w:val="002F1466"/>
    <w:rsid w:val="002F16A7"/>
    <w:rsid w:val="002F177D"/>
    <w:rsid w:val="002F1988"/>
    <w:rsid w:val="002F1995"/>
    <w:rsid w:val="002F19E2"/>
    <w:rsid w:val="002F1A24"/>
    <w:rsid w:val="002F1D2C"/>
    <w:rsid w:val="002F1ED6"/>
    <w:rsid w:val="002F20E9"/>
    <w:rsid w:val="002F2707"/>
    <w:rsid w:val="002F2B2B"/>
    <w:rsid w:val="002F2C1F"/>
    <w:rsid w:val="002F2F1A"/>
    <w:rsid w:val="002F3102"/>
    <w:rsid w:val="002F3337"/>
    <w:rsid w:val="002F33B3"/>
    <w:rsid w:val="002F3603"/>
    <w:rsid w:val="002F37B3"/>
    <w:rsid w:val="002F37EB"/>
    <w:rsid w:val="002F38E7"/>
    <w:rsid w:val="002F3B04"/>
    <w:rsid w:val="002F3EA9"/>
    <w:rsid w:val="002F4119"/>
    <w:rsid w:val="002F41C7"/>
    <w:rsid w:val="002F42CE"/>
    <w:rsid w:val="002F47D9"/>
    <w:rsid w:val="002F48B4"/>
    <w:rsid w:val="002F4B0F"/>
    <w:rsid w:val="002F5001"/>
    <w:rsid w:val="002F548D"/>
    <w:rsid w:val="002F61FD"/>
    <w:rsid w:val="002F6210"/>
    <w:rsid w:val="002F64A6"/>
    <w:rsid w:val="002F6A29"/>
    <w:rsid w:val="002F6AB5"/>
    <w:rsid w:val="002F6D83"/>
    <w:rsid w:val="002F6FB7"/>
    <w:rsid w:val="002F7024"/>
    <w:rsid w:val="002F7062"/>
    <w:rsid w:val="002F7287"/>
    <w:rsid w:val="002F7562"/>
    <w:rsid w:val="002F7C49"/>
    <w:rsid w:val="002F7CF5"/>
    <w:rsid w:val="002F7DA6"/>
    <w:rsid w:val="002F7F39"/>
    <w:rsid w:val="00300872"/>
    <w:rsid w:val="003009C3"/>
    <w:rsid w:val="00300C16"/>
    <w:rsid w:val="00300D6F"/>
    <w:rsid w:val="00300DC3"/>
    <w:rsid w:val="00300F71"/>
    <w:rsid w:val="00301040"/>
    <w:rsid w:val="00301074"/>
    <w:rsid w:val="00301121"/>
    <w:rsid w:val="00301360"/>
    <w:rsid w:val="003015BE"/>
    <w:rsid w:val="0030163A"/>
    <w:rsid w:val="003017DA"/>
    <w:rsid w:val="003017EA"/>
    <w:rsid w:val="0030180B"/>
    <w:rsid w:val="00301846"/>
    <w:rsid w:val="00301888"/>
    <w:rsid w:val="00301899"/>
    <w:rsid w:val="00301B34"/>
    <w:rsid w:val="00301D2B"/>
    <w:rsid w:val="00302465"/>
    <w:rsid w:val="003027D0"/>
    <w:rsid w:val="0030305F"/>
    <w:rsid w:val="003030FB"/>
    <w:rsid w:val="003031E0"/>
    <w:rsid w:val="003034F1"/>
    <w:rsid w:val="003036F3"/>
    <w:rsid w:val="00303B45"/>
    <w:rsid w:val="00303C2B"/>
    <w:rsid w:val="00303D4B"/>
    <w:rsid w:val="00303E7C"/>
    <w:rsid w:val="00304000"/>
    <w:rsid w:val="0030470B"/>
    <w:rsid w:val="003047D8"/>
    <w:rsid w:val="00304A4E"/>
    <w:rsid w:val="00304A86"/>
    <w:rsid w:val="00304BA6"/>
    <w:rsid w:val="00304D99"/>
    <w:rsid w:val="00304DDC"/>
    <w:rsid w:val="00305073"/>
    <w:rsid w:val="00305593"/>
    <w:rsid w:val="003055EC"/>
    <w:rsid w:val="00305675"/>
    <w:rsid w:val="00305768"/>
    <w:rsid w:val="003057AA"/>
    <w:rsid w:val="003057F0"/>
    <w:rsid w:val="003057FE"/>
    <w:rsid w:val="00305C34"/>
    <w:rsid w:val="003064C5"/>
    <w:rsid w:val="0030660B"/>
    <w:rsid w:val="00306616"/>
    <w:rsid w:val="00306936"/>
    <w:rsid w:val="00306E30"/>
    <w:rsid w:val="003073DD"/>
    <w:rsid w:val="00307926"/>
    <w:rsid w:val="003079B8"/>
    <w:rsid w:val="00307A76"/>
    <w:rsid w:val="00307F3A"/>
    <w:rsid w:val="00310720"/>
    <w:rsid w:val="0031087A"/>
    <w:rsid w:val="00310963"/>
    <w:rsid w:val="00310987"/>
    <w:rsid w:val="003113F1"/>
    <w:rsid w:val="00311402"/>
    <w:rsid w:val="00311501"/>
    <w:rsid w:val="003117A1"/>
    <w:rsid w:val="00311907"/>
    <w:rsid w:val="00311ACD"/>
    <w:rsid w:val="00311CE3"/>
    <w:rsid w:val="00311D92"/>
    <w:rsid w:val="00312007"/>
    <w:rsid w:val="0031203A"/>
    <w:rsid w:val="003121A1"/>
    <w:rsid w:val="0031244A"/>
    <w:rsid w:val="0031280F"/>
    <w:rsid w:val="003129A7"/>
    <w:rsid w:val="00312A46"/>
    <w:rsid w:val="00312FA3"/>
    <w:rsid w:val="00312FB1"/>
    <w:rsid w:val="0031322A"/>
    <w:rsid w:val="00313826"/>
    <w:rsid w:val="00313854"/>
    <w:rsid w:val="00313BDC"/>
    <w:rsid w:val="00313BED"/>
    <w:rsid w:val="00313D06"/>
    <w:rsid w:val="00313D65"/>
    <w:rsid w:val="00313DBD"/>
    <w:rsid w:val="00313E0B"/>
    <w:rsid w:val="003141C6"/>
    <w:rsid w:val="00314327"/>
    <w:rsid w:val="003144C0"/>
    <w:rsid w:val="003148E6"/>
    <w:rsid w:val="00314B8C"/>
    <w:rsid w:val="00314D93"/>
    <w:rsid w:val="00314E8F"/>
    <w:rsid w:val="003157FF"/>
    <w:rsid w:val="00315A4B"/>
    <w:rsid w:val="00315EB6"/>
    <w:rsid w:val="00315F74"/>
    <w:rsid w:val="00315F81"/>
    <w:rsid w:val="00315FAD"/>
    <w:rsid w:val="00316083"/>
    <w:rsid w:val="00316224"/>
    <w:rsid w:val="00316456"/>
    <w:rsid w:val="003167E7"/>
    <w:rsid w:val="0031681C"/>
    <w:rsid w:val="0031696E"/>
    <w:rsid w:val="00316CD1"/>
    <w:rsid w:val="00316DAD"/>
    <w:rsid w:val="00316FB6"/>
    <w:rsid w:val="00316FE1"/>
    <w:rsid w:val="00317004"/>
    <w:rsid w:val="003170FD"/>
    <w:rsid w:val="003171F0"/>
    <w:rsid w:val="003173BE"/>
    <w:rsid w:val="00317511"/>
    <w:rsid w:val="0031771F"/>
    <w:rsid w:val="003178DB"/>
    <w:rsid w:val="00317E16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B9D"/>
    <w:rsid w:val="00320CF6"/>
    <w:rsid w:val="003217EE"/>
    <w:rsid w:val="0032199F"/>
    <w:rsid w:val="00321A46"/>
    <w:rsid w:val="00321AD1"/>
    <w:rsid w:val="00321F81"/>
    <w:rsid w:val="00321F9F"/>
    <w:rsid w:val="003220E1"/>
    <w:rsid w:val="003224A6"/>
    <w:rsid w:val="0032258C"/>
    <w:rsid w:val="003226B4"/>
    <w:rsid w:val="003227B9"/>
    <w:rsid w:val="00322A4F"/>
    <w:rsid w:val="00322BA0"/>
    <w:rsid w:val="003230CD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C37"/>
    <w:rsid w:val="00324DBC"/>
    <w:rsid w:val="00324E1B"/>
    <w:rsid w:val="00325349"/>
    <w:rsid w:val="003255DC"/>
    <w:rsid w:val="003256BC"/>
    <w:rsid w:val="00325786"/>
    <w:rsid w:val="0032594F"/>
    <w:rsid w:val="0032623E"/>
    <w:rsid w:val="00326692"/>
    <w:rsid w:val="00326DDD"/>
    <w:rsid w:val="00326E15"/>
    <w:rsid w:val="00326F9B"/>
    <w:rsid w:val="0032710D"/>
    <w:rsid w:val="00327379"/>
    <w:rsid w:val="00327479"/>
    <w:rsid w:val="0032748C"/>
    <w:rsid w:val="00327789"/>
    <w:rsid w:val="00327C3C"/>
    <w:rsid w:val="00327F7C"/>
    <w:rsid w:val="003302A2"/>
    <w:rsid w:val="003302BC"/>
    <w:rsid w:val="003306C3"/>
    <w:rsid w:val="00330B38"/>
    <w:rsid w:val="00330C69"/>
    <w:rsid w:val="00330F60"/>
    <w:rsid w:val="0033107C"/>
    <w:rsid w:val="003315D5"/>
    <w:rsid w:val="00331ABA"/>
    <w:rsid w:val="00331AEA"/>
    <w:rsid w:val="00331BBF"/>
    <w:rsid w:val="00331BCE"/>
    <w:rsid w:val="00331EF8"/>
    <w:rsid w:val="003321AA"/>
    <w:rsid w:val="0033229B"/>
    <w:rsid w:val="00332570"/>
    <w:rsid w:val="0033272F"/>
    <w:rsid w:val="00332789"/>
    <w:rsid w:val="00332898"/>
    <w:rsid w:val="00332BF9"/>
    <w:rsid w:val="00332D7D"/>
    <w:rsid w:val="00332DDE"/>
    <w:rsid w:val="0033327A"/>
    <w:rsid w:val="003332C8"/>
    <w:rsid w:val="003336E5"/>
    <w:rsid w:val="003338B3"/>
    <w:rsid w:val="00333E3D"/>
    <w:rsid w:val="00334021"/>
    <w:rsid w:val="003340FF"/>
    <w:rsid w:val="00334619"/>
    <w:rsid w:val="003346AD"/>
    <w:rsid w:val="00334798"/>
    <w:rsid w:val="00334A68"/>
    <w:rsid w:val="00334A7B"/>
    <w:rsid w:val="00334AE8"/>
    <w:rsid w:val="00334E54"/>
    <w:rsid w:val="00334F50"/>
    <w:rsid w:val="0033502E"/>
    <w:rsid w:val="0033515B"/>
    <w:rsid w:val="00335461"/>
    <w:rsid w:val="0033566D"/>
    <w:rsid w:val="003356D6"/>
    <w:rsid w:val="00335B79"/>
    <w:rsid w:val="00335DC5"/>
    <w:rsid w:val="00335F1F"/>
    <w:rsid w:val="0033623F"/>
    <w:rsid w:val="00336315"/>
    <w:rsid w:val="0033684C"/>
    <w:rsid w:val="003368F9"/>
    <w:rsid w:val="0033698F"/>
    <w:rsid w:val="00336A3F"/>
    <w:rsid w:val="00336BCD"/>
    <w:rsid w:val="0033738C"/>
    <w:rsid w:val="00337399"/>
    <w:rsid w:val="003373BF"/>
    <w:rsid w:val="003373C4"/>
    <w:rsid w:val="0033776E"/>
    <w:rsid w:val="003378A9"/>
    <w:rsid w:val="003378AA"/>
    <w:rsid w:val="0033793F"/>
    <w:rsid w:val="00337B71"/>
    <w:rsid w:val="00340053"/>
    <w:rsid w:val="00340493"/>
    <w:rsid w:val="003405B3"/>
    <w:rsid w:val="003405C2"/>
    <w:rsid w:val="00340652"/>
    <w:rsid w:val="0034069F"/>
    <w:rsid w:val="00340885"/>
    <w:rsid w:val="00340994"/>
    <w:rsid w:val="00340AAC"/>
    <w:rsid w:val="00340B7E"/>
    <w:rsid w:val="00340D11"/>
    <w:rsid w:val="00341063"/>
    <w:rsid w:val="00341125"/>
    <w:rsid w:val="003411CD"/>
    <w:rsid w:val="00341266"/>
    <w:rsid w:val="0034129C"/>
    <w:rsid w:val="0034146E"/>
    <w:rsid w:val="003414E7"/>
    <w:rsid w:val="00341592"/>
    <w:rsid w:val="00341626"/>
    <w:rsid w:val="00341656"/>
    <w:rsid w:val="00341743"/>
    <w:rsid w:val="003419B7"/>
    <w:rsid w:val="00341BDD"/>
    <w:rsid w:val="00341BE6"/>
    <w:rsid w:val="00341CF1"/>
    <w:rsid w:val="00341F03"/>
    <w:rsid w:val="003422C6"/>
    <w:rsid w:val="00342641"/>
    <w:rsid w:val="00342662"/>
    <w:rsid w:val="0034273A"/>
    <w:rsid w:val="00342745"/>
    <w:rsid w:val="00342771"/>
    <w:rsid w:val="0034282A"/>
    <w:rsid w:val="00342EFF"/>
    <w:rsid w:val="00342FB1"/>
    <w:rsid w:val="0034302A"/>
    <w:rsid w:val="0034350F"/>
    <w:rsid w:val="0034355A"/>
    <w:rsid w:val="00343579"/>
    <w:rsid w:val="003435A0"/>
    <w:rsid w:val="003435B1"/>
    <w:rsid w:val="003435F5"/>
    <w:rsid w:val="00343D33"/>
    <w:rsid w:val="003446B3"/>
    <w:rsid w:val="003446B8"/>
    <w:rsid w:val="003446F0"/>
    <w:rsid w:val="00344DBD"/>
    <w:rsid w:val="00344E03"/>
    <w:rsid w:val="00344E60"/>
    <w:rsid w:val="003453B0"/>
    <w:rsid w:val="00345417"/>
    <w:rsid w:val="003454AC"/>
    <w:rsid w:val="003455A2"/>
    <w:rsid w:val="00345652"/>
    <w:rsid w:val="003456CA"/>
    <w:rsid w:val="00345869"/>
    <w:rsid w:val="0034587E"/>
    <w:rsid w:val="003459A5"/>
    <w:rsid w:val="00345BEE"/>
    <w:rsid w:val="00345C1F"/>
    <w:rsid w:val="00345DD7"/>
    <w:rsid w:val="00345E15"/>
    <w:rsid w:val="00346007"/>
    <w:rsid w:val="0034632B"/>
    <w:rsid w:val="003463F2"/>
    <w:rsid w:val="003465A1"/>
    <w:rsid w:val="0034675F"/>
    <w:rsid w:val="00346DBE"/>
    <w:rsid w:val="00346F7C"/>
    <w:rsid w:val="00346FF6"/>
    <w:rsid w:val="00347292"/>
    <w:rsid w:val="00347443"/>
    <w:rsid w:val="003475BE"/>
    <w:rsid w:val="003475FA"/>
    <w:rsid w:val="00347701"/>
    <w:rsid w:val="00347AD7"/>
    <w:rsid w:val="00347BF8"/>
    <w:rsid w:val="00347C19"/>
    <w:rsid w:val="00347DCB"/>
    <w:rsid w:val="0035003E"/>
    <w:rsid w:val="003500A0"/>
    <w:rsid w:val="003502C3"/>
    <w:rsid w:val="0035036D"/>
    <w:rsid w:val="003503C7"/>
    <w:rsid w:val="00350667"/>
    <w:rsid w:val="00350993"/>
    <w:rsid w:val="00350B1F"/>
    <w:rsid w:val="00350DF7"/>
    <w:rsid w:val="00350FE9"/>
    <w:rsid w:val="00351166"/>
    <w:rsid w:val="00351C3B"/>
    <w:rsid w:val="00351E48"/>
    <w:rsid w:val="00351F25"/>
    <w:rsid w:val="003522CA"/>
    <w:rsid w:val="003522EE"/>
    <w:rsid w:val="003524AA"/>
    <w:rsid w:val="00352647"/>
    <w:rsid w:val="00352851"/>
    <w:rsid w:val="003529A3"/>
    <w:rsid w:val="00352EE5"/>
    <w:rsid w:val="00352F17"/>
    <w:rsid w:val="0035309E"/>
    <w:rsid w:val="00353290"/>
    <w:rsid w:val="0035335A"/>
    <w:rsid w:val="00353442"/>
    <w:rsid w:val="00353500"/>
    <w:rsid w:val="00353B6D"/>
    <w:rsid w:val="0035438F"/>
    <w:rsid w:val="0035440C"/>
    <w:rsid w:val="00354F6F"/>
    <w:rsid w:val="0035513E"/>
    <w:rsid w:val="00355357"/>
    <w:rsid w:val="0035574C"/>
    <w:rsid w:val="00355993"/>
    <w:rsid w:val="00355AA0"/>
    <w:rsid w:val="00355DA8"/>
    <w:rsid w:val="00355E4F"/>
    <w:rsid w:val="00356018"/>
    <w:rsid w:val="0035656B"/>
    <w:rsid w:val="00356619"/>
    <w:rsid w:val="00356C93"/>
    <w:rsid w:val="003570BA"/>
    <w:rsid w:val="003571A5"/>
    <w:rsid w:val="00360143"/>
    <w:rsid w:val="00360184"/>
    <w:rsid w:val="003601DC"/>
    <w:rsid w:val="00360359"/>
    <w:rsid w:val="0036046E"/>
    <w:rsid w:val="003605BD"/>
    <w:rsid w:val="00360FC4"/>
    <w:rsid w:val="00361746"/>
    <w:rsid w:val="0036183E"/>
    <w:rsid w:val="0036199E"/>
    <w:rsid w:val="00361F6C"/>
    <w:rsid w:val="00362796"/>
    <w:rsid w:val="003627EE"/>
    <w:rsid w:val="0036280D"/>
    <w:rsid w:val="00362826"/>
    <w:rsid w:val="003628DD"/>
    <w:rsid w:val="00362A6B"/>
    <w:rsid w:val="00362C22"/>
    <w:rsid w:val="00362C63"/>
    <w:rsid w:val="00362DF5"/>
    <w:rsid w:val="00362EF6"/>
    <w:rsid w:val="00362FC5"/>
    <w:rsid w:val="00363096"/>
    <w:rsid w:val="003631CC"/>
    <w:rsid w:val="00363302"/>
    <w:rsid w:val="0036338A"/>
    <w:rsid w:val="0036338F"/>
    <w:rsid w:val="00363633"/>
    <w:rsid w:val="0036368C"/>
    <w:rsid w:val="0036387A"/>
    <w:rsid w:val="003639FB"/>
    <w:rsid w:val="003640A7"/>
    <w:rsid w:val="003641B7"/>
    <w:rsid w:val="0036472D"/>
    <w:rsid w:val="00364A00"/>
    <w:rsid w:val="00364BEC"/>
    <w:rsid w:val="00364D2F"/>
    <w:rsid w:val="003653A5"/>
    <w:rsid w:val="00365B71"/>
    <w:rsid w:val="00365E02"/>
    <w:rsid w:val="00366063"/>
    <w:rsid w:val="003660F6"/>
    <w:rsid w:val="003663A1"/>
    <w:rsid w:val="00366442"/>
    <w:rsid w:val="0036646E"/>
    <w:rsid w:val="00366488"/>
    <w:rsid w:val="003664E0"/>
    <w:rsid w:val="003664F2"/>
    <w:rsid w:val="00366513"/>
    <w:rsid w:val="0036660B"/>
    <w:rsid w:val="0036668F"/>
    <w:rsid w:val="00366C08"/>
    <w:rsid w:val="00366FD2"/>
    <w:rsid w:val="003672C8"/>
    <w:rsid w:val="00367355"/>
    <w:rsid w:val="00367AD9"/>
    <w:rsid w:val="00367BD3"/>
    <w:rsid w:val="00367C36"/>
    <w:rsid w:val="00370018"/>
    <w:rsid w:val="0037001D"/>
    <w:rsid w:val="0037018B"/>
    <w:rsid w:val="00370631"/>
    <w:rsid w:val="00370641"/>
    <w:rsid w:val="00370657"/>
    <w:rsid w:val="0037068B"/>
    <w:rsid w:val="00370BF7"/>
    <w:rsid w:val="00370CB6"/>
    <w:rsid w:val="00371456"/>
    <w:rsid w:val="003714EC"/>
    <w:rsid w:val="0037155F"/>
    <w:rsid w:val="00371603"/>
    <w:rsid w:val="0037161D"/>
    <w:rsid w:val="00371B2D"/>
    <w:rsid w:val="00371B66"/>
    <w:rsid w:val="00371BF1"/>
    <w:rsid w:val="00371C94"/>
    <w:rsid w:val="00371DBC"/>
    <w:rsid w:val="00371FFB"/>
    <w:rsid w:val="0037203C"/>
    <w:rsid w:val="003721DE"/>
    <w:rsid w:val="003725AA"/>
    <w:rsid w:val="0037298D"/>
    <w:rsid w:val="003729D0"/>
    <w:rsid w:val="00372A4A"/>
    <w:rsid w:val="00372C48"/>
    <w:rsid w:val="00372E51"/>
    <w:rsid w:val="00372EE6"/>
    <w:rsid w:val="00372F51"/>
    <w:rsid w:val="003732D3"/>
    <w:rsid w:val="003735C9"/>
    <w:rsid w:val="00373609"/>
    <w:rsid w:val="003736DB"/>
    <w:rsid w:val="00373DDF"/>
    <w:rsid w:val="00374125"/>
    <w:rsid w:val="003749A1"/>
    <w:rsid w:val="00374BB3"/>
    <w:rsid w:val="00374BDF"/>
    <w:rsid w:val="00374CE5"/>
    <w:rsid w:val="00375316"/>
    <w:rsid w:val="003753A6"/>
    <w:rsid w:val="0037573F"/>
    <w:rsid w:val="003759EA"/>
    <w:rsid w:val="00375A7A"/>
    <w:rsid w:val="00375B32"/>
    <w:rsid w:val="00375E52"/>
    <w:rsid w:val="00375E99"/>
    <w:rsid w:val="00375F0C"/>
    <w:rsid w:val="00376071"/>
    <w:rsid w:val="0037609E"/>
    <w:rsid w:val="003762F7"/>
    <w:rsid w:val="00376513"/>
    <w:rsid w:val="0037665C"/>
    <w:rsid w:val="00376974"/>
    <w:rsid w:val="00376BB6"/>
    <w:rsid w:val="00376CE2"/>
    <w:rsid w:val="00376E23"/>
    <w:rsid w:val="00376E87"/>
    <w:rsid w:val="00377188"/>
    <w:rsid w:val="0037741E"/>
    <w:rsid w:val="0037773E"/>
    <w:rsid w:val="00377AA1"/>
    <w:rsid w:val="00377BCD"/>
    <w:rsid w:val="00377C2F"/>
    <w:rsid w:val="00377D6C"/>
    <w:rsid w:val="0038008F"/>
    <w:rsid w:val="00380501"/>
    <w:rsid w:val="0038068C"/>
    <w:rsid w:val="0038078D"/>
    <w:rsid w:val="003808A6"/>
    <w:rsid w:val="00380B70"/>
    <w:rsid w:val="00380D5E"/>
    <w:rsid w:val="0038117A"/>
    <w:rsid w:val="00381187"/>
    <w:rsid w:val="00381259"/>
    <w:rsid w:val="00381371"/>
    <w:rsid w:val="003813A5"/>
    <w:rsid w:val="00381587"/>
    <w:rsid w:val="00381623"/>
    <w:rsid w:val="0038171D"/>
    <w:rsid w:val="003819C6"/>
    <w:rsid w:val="00382305"/>
    <w:rsid w:val="00382934"/>
    <w:rsid w:val="003829E2"/>
    <w:rsid w:val="00382A44"/>
    <w:rsid w:val="00382FE0"/>
    <w:rsid w:val="00382FF0"/>
    <w:rsid w:val="00383158"/>
    <w:rsid w:val="003831EE"/>
    <w:rsid w:val="0038380C"/>
    <w:rsid w:val="00383886"/>
    <w:rsid w:val="003838B3"/>
    <w:rsid w:val="0038398F"/>
    <w:rsid w:val="00383BCF"/>
    <w:rsid w:val="00383D74"/>
    <w:rsid w:val="00383F11"/>
    <w:rsid w:val="00383F7B"/>
    <w:rsid w:val="00383F81"/>
    <w:rsid w:val="00383F9B"/>
    <w:rsid w:val="003840B0"/>
    <w:rsid w:val="003842B0"/>
    <w:rsid w:val="003846B7"/>
    <w:rsid w:val="0038494E"/>
    <w:rsid w:val="00384C95"/>
    <w:rsid w:val="00384D8A"/>
    <w:rsid w:val="00384F3A"/>
    <w:rsid w:val="00384F78"/>
    <w:rsid w:val="00384FE7"/>
    <w:rsid w:val="003853FE"/>
    <w:rsid w:val="003854C5"/>
    <w:rsid w:val="0038550F"/>
    <w:rsid w:val="0038567C"/>
    <w:rsid w:val="00385B22"/>
    <w:rsid w:val="00386172"/>
    <w:rsid w:val="00386205"/>
    <w:rsid w:val="0038634E"/>
    <w:rsid w:val="003863C0"/>
    <w:rsid w:val="003865C5"/>
    <w:rsid w:val="003865D5"/>
    <w:rsid w:val="003867E2"/>
    <w:rsid w:val="003868A8"/>
    <w:rsid w:val="003868A9"/>
    <w:rsid w:val="00386A18"/>
    <w:rsid w:val="00386D5A"/>
    <w:rsid w:val="00386EA7"/>
    <w:rsid w:val="00386F68"/>
    <w:rsid w:val="00387445"/>
    <w:rsid w:val="00387459"/>
    <w:rsid w:val="00387547"/>
    <w:rsid w:val="00387B59"/>
    <w:rsid w:val="00387C94"/>
    <w:rsid w:val="00390082"/>
    <w:rsid w:val="00390153"/>
    <w:rsid w:val="003902CE"/>
    <w:rsid w:val="00390559"/>
    <w:rsid w:val="0039090C"/>
    <w:rsid w:val="00390B2A"/>
    <w:rsid w:val="00390E1E"/>
    <w:rsid w:val="00390FB9"/>
    <w:rsid w:val="00390FD0"/>
    <w:rsid w:val="003912A9"/>
    <w:rsid w:val="0039166E"/>
    <w:rsid w:val="00391841"/>
    <w:rsid w:val="00391912"/>
    <w:rsid w:val="00391B38"/>
    <w:rsid w:val="00391BC8"/>
    <w:rsid w:val="00391D4F"/>
    <w:rsid w:val="00391DC4"/>
    <w:rsid w:val="003926A3"/>
    <w:rsid w:val="00392EBA"/>
    <w:rsid w:val="00393384"/>
    <w:rsid w:val="0039343C"/>
    <w:rsid w:val="00393611"/>
    <w:rsid w:val="00393749"/>
    <w:rsid w:val="00393810"/>
    <w:rsid w:val="00393866"/>
    <w:rsid w:val="00393CDE"/>
    <w:rsid w:val="00393D44"/>
    <w:rsid w:val="00393E83"/>
    <w:rsid w:val="0039472F"/>
    <w:rsid w:val="00394D95"/>
    <w:rsid w:val="00394D9C"/>
    <w:rsid w:val="00394F10"/>
    <w:rsid w:val="00394FBC"/>
    <w:rsid w:val="00395005"/>
    <w:rsid w:val="003953A3"/>
    <w:rsid w:val="003955B4"/>
    <w:rsid w:val="0039582B"/>
    <w:rsid w:val="00395A1F"/>
    <w:rsid w:val="00395F7E"/>
    <w:rsid w:val="003961B5"/>
    <w:rsid w:val="003962BF"/>
    <w:rsid w:val="00396315"/>
    <w:rsid w:val="00396520"/>
    <w:rsid w:val="00396562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53C"/>
    <w:rsid w:val="003A065A"/>
    <w:rsid w:val="003A082B"/>
    <w:rsid w:val="003A09E0"/>
    <w:rsid w:val="003A09E3"/>
    <w:rsid w:val="003A0D99"/>
    <w:rsid w:val="003A102A"/>
    <w:rsid w:val="003A10E8"/>
    <w:rsid w:val="003A12DD"/>
    <w:rsid w:val="003A146A"/>
    <w:rsid w:val="003A157F"/>
    <w:rsid w:val="003A1891"/>
    <w:rsid w:val="003A18F9"/>
    <w:rsid w:val="003A194A"/>
    <w:rsid w:val="003A1D02"/>
    <w:rsid w:val="003A1F77"/>
    <w:rsid w:val="003A252A"/>
    <w:rsid w:val="003A25C1"/>
    <w:rsid w:val="003A2670"/>
    <w:rsid w:val="003A27A8"/>
    <w:rsid w:val="003A2B7B"/>
    <w:rsid w:val="003A2D75"/>
    <w:rsid w:val="003A2E78"/>
    <w:rsid w:val="003A2F25"/>
    <w:rsid w:val="003A321B"/>
    <w:rsid w:val="003A3281"/>
    <w:rsid w:val="003A329F"/>
    <w:rsid w:val="003A3404"/>
    <w:rsid w:val="003A345D"/>
    <w:rsid w:val="003A36A3"/>
    <w:rsid w:val="003A36D9"/>
    <w:rsid w:val="003A3943"/>
    <w:rsid w:val="003A456F"/>
    <w:rsid w:val="003A4895"/>
    <w:rsid w:val="003A48AC"/>
    <w:rsid w:val="003A4921"/>
    <w:rsid w:val="003A495F"/>
    <w:rsid w:val="003A4B16"/>
    <w:rsid w:val="003A4B95"/>
    <w:rsid w:val="003A4BE0"/>
    <w:rsid w:val="003A4C30"/>
    <w:rsid w:val="003A5158"/>
    <w:rsid w:val="003A520A"/>
    <w:rsid w:val="003A5A1E"/>
    <w:rsid w:val="003A6005"/>
    <w:rsid w:val="003A618C"/>
    <w:rsid w:val="003A687D"/>
    <w:rsid w:val="003A6929"/>
    <w:rsid w:val="003A692D"/>
    <w:rsid w:val="003A6C09"/>
    <w:rsid w:val="003A6EC1"/>
    <w:rsid w:val="003A74B6"/>
    <w:rsid w:val="003A7846"/>
    <w:rsid w:val="003A7AEA"/>
    <w:rsid w:val="003A7E29"/>
    <w:rsid w:val="003A7E5B"/>
    <w:rsid w:val="003A7F37"/>
    <w:rsid w:val="003B011E"/>
    <w:rsid w:val="003B0163"/>
    <w:rsid w:val="003B038E"/>
    <w:rsid w:val="003B03C0"/>
    <w:rsid w:val="003B0593"/>
    <w:rsid w:val="003B0716"/>
    <w:rsid w:val="003B101E"/>
    <w:rsid w:val="003B1148"/>
    <w:rsid w:val="003B12CC"/>
    <w:rsid w:val="003B197A"/>
    <w:rsid w:val="003B1DCA"/>
    <w:rsid w:val="003B1E22"/>
    <w:rsid w:val="003B1E74"/>
    <w:rsid w:val="003B1EDF"/>
    <w:rsid w:val="003B1EF0"/>
    <w:rsid w:val="003B2562"/>
    <w:rsid w:val="003B2584"/>
    <w:rsid w:val="003B264B"/>
    <w:rsid w:val="003B2848"/>
    <w:rsid w:val="003B2D00"/>
    <w:rsid w:val="003B30B0"/>
    <w:rsid w:val="003B30E3"/>
    <w:rsid w:val="003B31C8"/>
    <w:rsid w:val="003B31CF"/>
    <w:rsid w:val="003B3856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B0C"/>
    <w:rsid w:val="003B4B6C"/>
    <w:rsid w:val="003B4D3D"/>
    <w:rsid w:val="003B4DBD"/>
    <w:rsid w:val="003B50E4"/>
    <w:rsid w:val="003B5480"/>
    <w:rsid w:val="003B5518"/>
    <w:rsid w:val="003B58D8"/>
    <w:rsid w:val="003B593C"/>
    <w:rsid w:val="003B5CDF"/>
    <w:rsid w:val="003B5D5D"/>
    <w:rsid w:val="003B6099"/>
    <w:rsid w:val="003B60BF"/>
    <w:rsid w:val="003B6546"/>
    <w:rsid w:val="003B65D4"/>
    <w:rsid w:val="003B6772"/>
    <w:rsid w:val="003B67EC"/>
    <w:rsid w:val="003B6E71"/>
    <w:rsid w:val="003B6F2C"/>
    <w:rsid w:val="003B7053"/>
    <w:rsid w:val="003B7234"/>
    <w:rsid w:val="003B7278"/>
    <w:rsid w:val="003B72CC"/>
    <w:rsid w:val="003B7708"/>
    <w:rsid w:val="003B7715"/>
    <w:rsid w:val="003B78A2"/>
    <w:rsid w:val="003B78F7"/>
    <w:rsid w:val="003B7A14"/>
    <w:rsid w:val="003B7C94"/>
    <w:rsid w:val="003B7D63"/>
    <w:rsid w:val="003B7D81"/>
    <w:rsid w:val="003B7DE0"/>
    <w:rsid w:val="003B7FDA"/>
    <w:rsid w:val="003C010A"/>
    <w:rsid w:val="003C0794"/>
    <w:rsid w:val="003C07AF"/>
    <w:rsid w:val="003C07F9"/>
    <w:rsid w:val="003C0916"/>
    <w:rsid w:val="003C0AAC"/>
    <w:rsid w:val="003C0B49"/>
    <w:rsid w:val="003C0EF6"/>
    <w:rsid w:val="003C10F7"/>
    <w:rsid w:val="003C1782"/>
    <w:rsid w:val="003C1798"/>
    <w:rsid w:val="003C1B38"/>
    <w:rsid w:val="003C1B89"/>
    <w:rsid w:val="003C1E4B"/>
    <w:rsid w:val="003C1F51"/>
    <w:rsid w:val="003C20A3"/>
    <w:rsid w:val="003C21DB"/>
    <w:rsid w:val="003C2616"/>
    <w:rsid w:val="003C28F9"/>
    <w:rsid w:val="003C2A77"/>
    <w:rsid w:val="003C2B7D"/>
    <w:rsid w:val="003C2BEE"/>
    <w:rsid w:val="003C30F2"/>
    <w:rsid w:val="003C3199"/>
    <w:rsid w:val="003C3320"/>
    <w:rsid w:val="003C33D0"/>
    <w:rsid w:val="003C33D5"/>
    <w:rsid w:val="003C3CB0"/>
    <w:rsid w:val="003C3DE7"/>
    <w:rsid w:val="003C3E2A"/>
    <w:rsid w:val="003C40B7"/>
    <w:rsid w:val="003C41E8"/>
    <w:rsid w:val="003C440E"/>
    <w:rsid w:val="003C45C9"/>
    <w:rsid w:val="003C487D"/>
    <w:rsid w:val="003C50AA"/>
    <w:rsid w:val="003C5487"/>
    <w:rsid w:val="003C56E5"/>
    <w:rsid w:val="003C5AD6"/>
    <w:rsid w:val="003C5F1D"/>
    <w:rsid w:val="003C6026"/>
    <w:rsid w:val="003C6435"/>
    <w:rsid w:val="003C65FF"/>
    <w:rsid w:val="003C66B9"/>
    <w:rsid w:val="003C69D5"/>
    <w:rsid w:val="003C6DF9"/>
    <w:rsid w:val="003C6FDB"/>
    <w:rsid w:val="003C7056"/>
    <w:rsid w:val="003C7196"/>
    <w:rsid w:val="003C7388"/>
    <w:rsid w:val="003C7644"/>
    <w:rsid w:val="003C7CFC"/>
    <w:rsid w:val="003C7E38"/>
    <w:rsid w:val="003C7EC1"/>
    <w:rsid w:val="003D0064"/>
    <w:rsid w:val="003D0135"/>
    <w:rsid w:val="003D0387"/>
    <w:rsid w:val="003D060E"/>
    <w:rsid w:val="003D08DF"/>
    <w:rsid w:val="003D0995"/>
    <w:rsid w:val="003D0CC7"/>
    <w:rsid w:val="003D107B"/>
    <w:rsid w:val="003D155C"/>
    <w:rsid w:val="003D1970"/>
    <w:rsid w:val="003D1CB5"/>
    <w:rsid w:val="003D211F"/>
    <w:rsid w:val="003D21A0"/>
    <w:rsid w:val="003D221F"/>
    <w:rsid w:val="003D245D"/>
    <w:rsid w:val="003D2772"/>
    <w:rsid w:val="003D2839"/>
    <w:rsid w:val="003D2951"/>
    <w:rsid w:val="003D299E"/>
    <w:rsid w:val="003D2BA9"/>
    <w:rsid w:val="003D313E"/>
    <w:rsid w:val="003D3173"/>
    <w:rsid w:val="003D33B1"/>
    <w:rsid w:val="003D3423"/>
    <w:rsid w:val="003D3556"/>
    <w:rsid w:val="003D369B"/>
    <w:rsid w:val="003D36EB"/>
    <w:rsid w:val="003D37D7"/>
    <w:rsid w:val="003D3B8C"/>
    <w:rsid w:val="003D406F"/>
    <w:rsid w:val="003D4098"/>
    <w:rsid w:val="003D41A7"/>
    <w:rsid w:val="003D429C"/>
    <w:rsid w:val="003D43C1"/>
    <w:rsid w:val="003D43F1"/>
    <w:rsid w:val="003D45FF"/>
    <w:rsid w:val="003D4E92"/>
    <w:rsid w:val="003D4EAA"/>
    <w:rsid w:val="003D4F7F"/>
    <w:rsid w:val="003D4FFF"/>
    <w:rsid w:val="003D53FD"/>
    <w:rsid w:val="003D5414"/>
    <w:rsid w:val="003D562D"/>
    <w:rsid w:val="003D581C"/>
    <w:rsid w:val="003D5B5B"/>
    <w:rsid w:val="003D5B99"/>
    <w:rsid w:val="003D5BFF"/>
    <w:rsid w:val="003D5CF8"/>
    <w:rsid w:val="003D5D69"/>
    <w:rsid w:val="003D6184"/>
    <w:rsid w:val="003D6185"/>
    <w:rsid w:val="003D6258"/>
    <w:rsid w:val="003D63D7"/>
    <w:rsid w:val="003D6644"/>
    <w:rsid w:val="003D6660"/>
    <w:rsid w:val="003D6AE2"/>
    <w:rsid w:val="003D6CE2"/>
    <w:rsid w:val="003D7336"/>
    <w:rsid w:val="003D74E6"/>
    <w:rsid w:val="003D76DB"/>
    <w:rsid w:val="003D7709"/>
    <w:rsid w:val="003D7EDC"/>
    <w:rsid w:val="003E004A"/>
    <w:rsid w:val="003E014B"/>
    <w:rsid w:val="003E020E"/>
    <w:rsid w:val="003E0220"/>
    <w:rsid w:val="003E0234"/>
    <w:rsid w:val="003E0361"/>
    <w:rsid w:val="003E0744"/>
    <w:rsid w:val="003E0AC4"/>
    <w:rsid w:val="003E0E19"/>
    <w:rsid w:val="003E0F2D"/>
    <w:rsid w:val="003E1077"/>
    <w:rsid w:val="003E11D2"/>
    <w:rsid w:val="003E16EC"/>
    <w:rsid w:val="003E2306"/>
    <w:rsid w:val="003E2DE9"/>
    <w:rsid w:val="003E2E4D"/>
    <w:rsid w:val="003E3328"/>
    <w:rsid w:val="003E3959"/>
    <w:rsid w:val="003E3A5E"/>
    <w:rsid w:val="003E3D2C"/>
    <w:rsid w:val="003E3F74"/>
    <w:rsid w:val="003E4531"/>
    <w:rsid w:val="003E46AF"/>
    <w:rsid w:val="003E4774"/>
    <w:rsid w:val="003E4841"/>
    <w:rsid w:val="003E487F"/>
    <w:rsid w:val="003E4C40"/>
    <w:rsid w:val="003E4FB2"/>
    <w:rsid w:val="003E4FB4"/>
    <w:rsid w:val="003E5441"/>
    <w:rsid w:val="003E564D"/>
    <w:rsid w:val="003E5B90"/>
    <w:rsid w:val="003E5BB9"/>
    <w:rsid w:val="003E5BE1"/>
    <w:rsid w:val="003E6078"/>
    <w:rsid w:val="003E62CF"/>
    <w:rsid w:val="003E648E"/>
    <w:rsid w:val="003E6B4C"/>
    <w:rsid w:val="003E6E9C"/>
    <w:rsid w:val="003E70DE"/>
    <w:rsid w:val="003E7128"/>
    <w:rsid w:val="003E71E7"/>
    <w:rsid w:val="003E72F3"/>
    <w:rsid w:val="003E7915"/>
    <w:rsid w:val="003E7965"/>
    <w:rsid w:val="003E79B6"/>
    <w:rsid w:val="003E7B38"/>
    <w:rsid w:val="003E7C8A"/>
    <w:rsid w:val="003E7EC1"/>
    <w:rsid w:val="003E7F61"/>
    <w:rsid w:val="003F02E1"/>
    <w:rsid w:val="003F065E"/>
    <w:rsid w:val="003F0CE1"/>
    <w:rsid w:val="003F0EA9"/>
    <w:rsid w:val="003F1517"/>
    <w:rsid w:val="003F1677"/>
    <w:rsid w:val="003F16D7"/>
    <w:rsid w:val="003F1B35"/>
    <w:rsid w:val="003F1B7C"/>
    <w:rsid w:val="003F1FB0"/>
    <w:rsid w:val="003F2471"/>
    <w:rsid w:val="003F2A26"/>
    <w:rsid w:val="003F2AE5"/>
    <w:rsid w:val="003F2B74"/>
    <w:rsid w:val="003F2D3F"/>
    <w:rsid w:val="003F2F09"/>
    <w:rsid w:val="003F308E"/>
    <w:rsid w:val="003F31A5"/>
    <w:rsid w:val="003F32EE"/>
    <w:rsid w:val="003F3C74"/>
    <w:rsid w:val="003F3D05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990"/>
    <w:rsid w:val="003F6C2C"/>
    <w:rsid w:val="003F6CCB"/>
    <w:rsid w:val="003F6D33"/>
    <w:rsid w:val="003F7160"/>
    <w:rsid w:val="003F7245"/>
    <w:rsid w:val="003F7386"/>
    <w:rsid w:val="003F7481"/>
    <w:rsid w:val="003F78FE"/>
    <w:rsid w:val="003F7901"/>
    <w:rsid w:val="003F7DD3"/>
    <w:rsid w:val="003F7E92"/>
    <w:rsid w:val="0040020C"/>
    <w:rsid w:val="0040026D"/>
    <w:rsid w:val="00400311"/>
    <w:rsid w:val="004005B5"/>
    <w:rsid w:val="0040067A"/>
    <w:rsid w:val="004007D0"/>
    <w:rsid w:val="00400908"/>
    <w:rsid w:val="00400A10"/>
    <w:rsid w:val="00400B77"/>
    <w:rsid w:val="00400F4A"/>
    <w:rsid w:val="0040145F"/>
    <w:rsid w:val="004014D5"/>
    <w:rsid w:val="004017CE"/>
    <w:rsid w:val="00401945"/>
    <w:rsid w:val="00401A1B"/>
    <w:rsid w:val="00401C57"/>
    <w:rsid w:val="004024E4"/>
    <w:rsid w:val="00402606"/>
    <w:rsid w:val="004029FB"/>
    <w:rsid w:val="00402BE6"/>
    <w:rsid w:val="00402CD9"/>
    <w:rsid w:val="00402D29"/>
    <w:rsid w:val="00402DCF"/>
    <w:rsid w:val="00402EBA"/>
    <w:rsid w:val="00402EC9"/>
    <w:rsid w:val="004033F6"/>
    <w:rsid w:val="0040350D"/>
    <w:rsid w:val="00403C55"/>
    <w:rsid w:val="00403C9E"/>
    <w:rsid w:val="00403CF5"/>
    <w:rsid w:val="00404206"/>
    <w:rsid w:val="004044F8"/>
    <w:rsid w:val="00404508"/>
    <w:rsid w:val="0040483E"/>
    <w:rsid w:val="00405130"/>
    <w:rsid w:val="00405D7D"/>
    <w:rsid w:val="004060E9"/>
    <w:rsid w:val="00406662"/>
    <w:rsid w:val="00406970"/>
    <w:rsid w:val="00406C49"/>
    <w:rsid w:val="00406DD1"/>
    <w:rsid w:val="004073DC"/>
    <w:rsid w:val="004074E7"/>
    <w:rsid w:val="00407963"/>
    <w:rsid w:val="00407B77"/>
    <w:rsid w:val="004100F9"/>
    <w:rsid w:val="004101DE"/>
    <w:rsid w:val="004102CF"/>
    <w:rsid w:val="00410595"/>
    <w:rsid w:val="0041064D"/>
    <w:rsid w:val="0041071D"/>
    <w:rsid w:val="00410D1F"/>
    <w:rsid w:val="00410E40"/>
    <w:rsid w:val="00410F3D"/>
    <w:rsid w:val="00410FA4"/>
    <w:rsid w:val="00411090"/>
    <w:rsid w:val="00411742"/>
    <w:rsid w:val="00411A64"/>
    <w:rsid w:val="00411BB9"/>
    <w:rsid w:val="00411E7F"/>
    <w:rsid w:val="00412790"/>
    <w:rsid w:val="00412795"/>
    <w:rsid w:val="004128EB"/>
    <w:rsid w:val="00412911"/>
    <w:rsid w:val="00412F69"/>
    <w:rsid w:val="004132B9"/>
    <w:rsid w:val="0041330E"/>
    <w:rsid w:val="0041338D"/>
    <w:rsid w:val="004136BB"/>
    <w:rsid w:val="004136CD"/>
    <w:rsid w:val="004137D5"/>
    <w:rsid w:val="0041386E"/>
    <w:rsid w:val="004139C3"/>
    <w:rsid w:val="00413C52"/>
    <w:rsid w:val="00413CB1"/>
    <w:rsid w:val="00413CBD"/>
    <w:rsid w:val="00413D14"/>
    <w:rsid w:val="00413DFB"/>
    <w:rsid w:val="0041423D"/>
    <w:rsid w:val="004146C5"/>
    <w:rsid w:val="0041484B"/>
    <w:rsid w:val="00414889"/>
    <w:rsid w:val="00414A05"/>
    <w:rsid w:val="00414C6D"/>
    <w:rsid w:val="00414E5D"/>
    <w:rsid w:val="0041506F"/>
    <w:rsid w:val="0041521A"/>
    <w:rsid w:val="004153AB"/>
    <w:rsid w:val="00415931"/>
    <w:rsid w:val="0041593B"/>
    <w:rsid w:val="00415C9D"/>
    <w:rsid w:val="00415CD6"/>
    <w:rsid w:val="00415CE8"/>
    <w:rsid w:val="0041625D"/>
    <w:rsid w:val="0041634B"/>
    <w:rsid w:val="0041650B"/>
    <w:rsid w:val="00416665"/>
    <w:rsid w:val="00416A3D"/>
    <w:rsid w:val="00416ACD"/>
    <w:rsid w:val="00416E96"/>
    <w:rsid w:val="00416F64"/>
    <w:rsid w:val="004172B8"/>
    <w:rsid w:val="0041759F"/>
    <w:rsid w:val="0041790E"/>
    <w:rsid w:val="00417BCA"/>
    <w:rsid w:val="00417C0A"/>
    <w:rsid w:val="00417CE2"/>
    <w:rsid w:val="0042000B"/>
    <w:rsid w:val="00420057"/>
    <w:rsid w:val="0042019D"/>
    <w:rsid w:val="00420462"/>
    <w:rsid w:val="00420468"/>
    <w:rsid w:val="0042080B"/>
    <w:rsid w:val="00420A85"/>
    <w:rsid w:val="00421120"/>
    <w:rsid w:val="00421295"/>
    <w:rsid w:val="004213C8"/>
    <w:rsid w:val="0042140B"/>
    <w:rsid w:val="0042182C"/>
    <w:rsid w:val="0042194E"/>
    <w:rsid w:val="004219C5"/>
    <w:rsid w:val="00421D32"/>
    <w:rsid w:val="00422124"/>
    <w:rsid w:val="00422981"/>
    <w:rsid w:val="00422C92"/>
    <w:rsid w:val="00422CE5"/>
    <w:rsid w:val="00422DA0"/>
    <w:rsid w:val="00423027"/>
    <w:rsid w:val="0042309C"/>
    <w:rsid w:val="00423133"/>
    <w:rsid w:val="00423288"/>
    <w:rsid w:val="004233A5"/>
    <w:rsid w:val="004238CE"/>
    <w:rsid w:val="004239BC"/>
    <w:rsid w:val="00423B1D"/>
    <w:rsid w:val="00424452"/>
    <w:rsid w:val="00424537"/>
    <w:rsid w:val="004245A7"/>
    <w:rsid w:val="00424685"/>
    <w:rsid w:val="0042496B"/>
    <w:rsid w:val="00424A69"/>
    <w:rsid w:val="00424D90"/>
    <w:rsid w:val="00424FDC"/>
    <w:rsid w:val="004259D2"/>
    <w:rsid w:val="00425E50"/>
    <w:rsid w:val="00425FD1"/>
    <w:rsid w:val="0042603D"/>
    <w:rsid w:val="004263CE"/>
    <w:rsid w:val="004268BD"/>
    <w:rsid w:val="004268CC"/>
    <w:rsid w:val="0042695F"/>
    <w:rsid w:val="00426B72"/>
    <w:rsid w:val="0042791D"/>
    <w:rsid w:val="00427B3A"/>
    <w:rsid w:val="00427D16"/>
    <w:rsid w:val="00427FDB"/>
    <w:rsid w:val="00430835"/>
    <w:rsid w:val="004308C4"/>
    <w:rsid w:val="00430A18"/>
    <w:rsid w:val="004312BF"/>
    <w:rsid w:val="004313C7"/>
    <w:rsid w:val="00431554"/>
    <w:rsid w:val="00431592"/>
    <w:rsid w:val="0043165C"/>
    <w:rsid w:val="00431A79"/>
    <w:rsid w:val="00431F90"/>
    <w:rsid w:val="00432038"/>
    <w:rsid w:val="004320EF"/>
    <w:rsid w:val="0043216A"/>
    <w:rsid w:val="0043238E"/>
    <w:rsid w:val="00432728"/>
    <w:rsid w:val="00432874"/>
    <w:rsid w:val="00432974"/>
    <w:rsid w:val="004330E9"/>
    <w:rsid w:val="00433252"/>
    <w:rsid w:val="00433279"/>
    <w:rsid w:val="004332F9"/>
    <w:rsid w:val="00433472"/>
    <w:rsid w:val="0043349D"/>
    <w:rsid w:val="004335ED"/>
    <w:rsid w:val="004338E1"/>
    <w:rsid w:val="00433AE4"/>
    <w:rsid w:val="00433CC6"/>
    <w:rsid w:val="00433CDD"/>
    <w:rsid w:val="00434E0D"/>
    <w:rsid w:val="00434E30"/>
    <w:rsid w:val="0043515D"/>
    <w:rsid w:val="00435419"/>
    <w:rsid w:val="00435830"/>
    <w:rsid w:val="004358BE"/>
    <w:rsid w:val="00435999"/>
    <w:rsid w:val="00435B9A"/>
    <w:rsid w:val="00435E76"/>
    <w:rsid w:val="00435EB1"/>
    <w:rsid w:val="0043619E"/>
    <w:rsid w:val="00436287"/>
    <w:rsid w:val="004365EC"/>
    <w:rsid w:val="004366D3"/>
    <w:rsid w:val="0043679B"/>
    <w:rsid w:val="00436AC1"/>
    <w:rsid w:val="00436B26"/>
    <w:rsid w:val="00436C72"/>
    <w:rsid w:val="00436E50"/>
    <w:rsid w:val="0043714B"/>
    <w:rsid w:val="00437397"/>
    <w:rsid w:val="004378F5"/>
    <w:rsid w:val="00437A1E"/>
    <w:rsid w:val="00437EC0"/>
    <w:rsid w:val="00440026"/>
    <w:rsid w:val="0044034D"/>
    <w:rsid w:val="00440D5E"/>
    <w:rsid w:val="00440EF0"/>
    <w:rsid w:val="00441022"/>
    <w:rsid w:val="0044116C"/>
    <w:rsid w:val="00441267"/>
    <w:rsid w:val="00441756"/>
    <w:rsid w:val="00441D50"/>
    <w:rsid w:val="00441DAD"/>
    <w:rsid w:val="00442146"/>
    <w:rsid w:val="00442676"/>
    <w:rsid w:val="004426F3"/>
    <w:rsid w:val="0044286D"/>
    <w:rsid w:val="00442F27"/>
    <w:rsid w:val="0044332F"/>
    <w:rsid w:val="0044336A"/>
    <w:rsid w:val="004434FB"/>
    <w:rsid w:val="004435CF"/>
    <w:rsid w:val="004437D9"/>
    <w:rsid w:val="00443F2C"/>
    <w:rsid w:val="004443D1"/>
    <w:rsid w:val="0044441E"/>
    <w:rsid w:val="0044444A"/>
    <w:rsid w:val="004445C2"/>
    <w:rsid w:val="004445D6"/>
    <w:rsid w:val="00444A73"/>
    <w:rsid w:val="00444B6B"/>
    <w:rsid w:val="00444C7D"/>
    <w:rsid w:val="004451DE"/>
    <w:rsid w:val="00445261"/>
    <w:rsid w:val="00445334"/>
    <w:rsid w:val="00445411"/>
    <w:rsid w:val="0044546D"/>
    <w:rsid w:val="00445590"/>
    <w:rsid w:val="004456DC"/>
    <w:rsid w:val="00445C69"/>
    <w:rsid w:val="0044622F"/>
    <w:rsid w:val="00446245"/>
    <w:rsid w:val="004462D5"/>
    <w:rsid w:val="0044643E"/>
    <w:rsid w:val="00446985"/>
    <w:rsid w:val="00446B84"/>
    <w:rsid w:val="00446C61"/>
    <w:rsid w:val="00446CE8"/>
    <w:rsid w:val="00446DCF"/>
    <w:rsid w:val="004470C0"/>
    <w:rsid w:val="0044726B"/>
    <w:rsid w:val="00447593"/>
    <w:rsid w:val="004477B4"/>
    <w:rsid w:val="004479DE"/>
    <w:rsid w:val="00447A29"/>
    <w:rsid w:val="00447A7B"/>
    <w:rsid w:val="00447CF5"/>
    <w:rsid w:val="00447DBC"/>
    <w:rsid w:val="00450223"/>
    <w:rsid w:val="004503C5"/>
    <w:rsid w:val="004503E2"/>
    <w:rsid w:val="0045063A"/>
    <w:rsid w:val="00450ADC"/>
    <w:rsid w:val="00450C56"/>
    <w:rsid w:val="00450CA1"/>
    <w:rsid w:val="00450EBE"/>
    <w:rsid w:val="00450EDB"/>
    <w:rsid w:val="00451121"/>
    <w:rsid w:val="004513E5"/>
    <w:rsid w:val="00451585"/>
    <w:rsid w:val="004515D6"/>
    <w:rsid w:val="004516DC"/>
    <w:rsid w:val="00451706"/>
    <w:rsid w:val="0045196A"/>
    <w:rsid w:val="00451ACD"/>
    <w:rsid w:val="00451AF9"/>
    <w:rsid w:val="00451B51"/>
    <w:rsid w:val="00451FA5"/>
    <w:rsid w:val="0045214D"/>
    <w:rsid w:val="0045225D"/>
    <w:rsid w:val="004522AF"/>
    <w:rsid w:val="00452718"/>
    <w:rsid w:val="004527FA"/>
    <w:rsid w:val="00452C44"/>
    <w:rsid w:val="00452F0F"/>
    <w:rsid w:val="00452F2A"/>
    <w:rsid w:val="00453410"/>
    <w:rsid w:val="0045343E"/>
    <w:rsid w:val="004535C7"/>
    <w:rsid w:val="00453AF0"/>
    <w:rsid w:val="00453C0C"/>
    <w:rsid w:val="00453DDF"/>
    <w:rsid w:val="00453FF1"/>
    <w:rsid w:val="00453FF9"/>
    <w:rsid w:val="0045404D"/>
    <w:rsid w:val="004546E6"/>
    <w:rsid w:val="00454881"/>
    <w:rsid w:val="00454A65"/>
    <w:rsid w:val="00454AB2"/>
    <w:rsid w:val="00455552"/>
    <w:rsid w:val="0045570E"/>
    <w:rsid w:val="00455A6A"/>
    <w:rsid w:val="00455B67"/>
    <w:rsid w:val="00455B7D"/>
    <w:rsid w:val="00455E77"/>
    <w:rsid w:val="00455E94"/>
    <w:rsid w:val="00456211"/>
    <w:rsid w:val="004563C0"/>
    <w:rsid w:val="0045649C"/>
    <w:rsid w:val="00456F65"/>
    <w:rsid w:val="00457263"/>
    <w:rsid w:val="004572BE"/>
    <w:rsid w:val="004579B2"/>
    <w:rsid w:val="00457CA8"/>
    <w:rsid w:val="00457EFE"/>
    <w:rsid w:val="00460269"/>
    <w:rsid w:val="004607A2"/>
    <w:rsid w:val="00460A48"/>
    <w:rsid w:val="00460B09"/>
    <w:rsid w:val="00460B30"/>
    <w:rsid w:val="00460BA8"/>
    <w:rsid w:val="00460F02"/>
    <w:rsid w:val="00460F78"/>
    <w:rsid w:val="00461324"/>
    <w:rsid w:val="0046161D"/>
    <w:rsid w:val="004617E9"/>
    <w:rsid w:val="0046180A"/>
    <w:rsid w:val="0046199A"/>
    <w:rsid w:val="00461BB3"/>
    <w:rsid w:val="00461E5F"/>
    <w:rsid w:val="004623DF"/>
    <w:rsid w:val="00462A3C"/>
    <w:rsid w:val="00462A69"/>
    <w:rsid w:val="00462AB2"/>
    <w:rsid w:val="004630EF"/>
    <w:rsid w:val="004630FF"/>
    <w:rsid w:val="0046327E"/>
    <w:rsid w:val="00463479"/>
    <w:rsid w:val="00463502"/>
    <w:rsid w:val="0046382B"/>
    <w:rsid w:val="00463B86"/>
    <w:rsid w:val="00463CC1"/>
    <w:rsid w:val="004644E0"/>
    <w:rsid w:val="00464609"/>
    <w:rsid w:val="004646D9"/>
    <w:rsid w:val="00464B19"/>
    <w:rsid w:val="00464BDE"/>
    <w:rsid w:val="00464F21"/>
    <w:rsid w:val="004653D3"/>
    <w:rsid w:val="004657E7"/>
    <w:rsid w:val="00466115"/>
    <w:rsid w:val="00466320"/>
    <w:rsid w:val="004666CC"/>
    <w:rsid w:val="0046684D"/>
    <w:rsid w:val="00466A6D"/>
    <w:rsid w:val="00466B6D"/>
    <w:rsid w:val="00466E87"/>
    <w:rsid w:val="004670FB"/>
    <w:rsid w:val="0046736D"/>
    <w:rsid w:val="00467557"/>
    <w:rsid w:val="00467940"/>
    <w:rsid w:val="00467A7C"/>
    <w:rsid w:val="00467B16"/>
    <w:rsid w:val="00467EDF"/>
    <w:rsid w:val="00470304"/>
    <w:rsid w:val="004705F1"/>
    <w:rsid w:val="0047067E"/>
    <w:rsid w:val="004708BE"/>
    <w:rsid w:val="00470C8F"/>
    <w:rsid w:val="00470D4D"/>
    <w:rsid w:val="00470D53"/>
    <w:rsid w:val="00470F4F"/>
    <w:rsid w:val="0047105F"/>
    <w:rsid w:val="00471084"/>
    <w:rsid w:val="0047169E"/>
    <w:rsid w:val="004718F6"/>
    <w:rsid w:val="00471A08"/>
    <w:rsid w:val="00471AA7"/>
    <w:rsid w:val="00471B94"/>
    <w:rsid w:val="00471D54"/>
    <w:rsid w:val="00471D5A"/>
    <w:rsid w:val="00471ED2"/>
    <w:rsid w:val="00472424"/>
    <w:rsid w:val="00472762"/>
    <w:rsid w:val="004728C4"/>
    <w:rsid w:val="004729E6"/>
    <w:rsid w:val="00472F34"/>
    <w:rsid w:val="004730B2"/>
    <w:rsid w:val="00473265"/>
    <w:rsid w:val="00473318"/>
    <w:rsid w:val="00473602"/>
    <w:rsid w:val="00473615"/>
    <w:rsid w:val="00473743"/>
    <w:rsid w:val="00473AEE"/>
    <w:rsid w:val="00473D95"/>
    <w:rsid w:val="00473DFD"/>
    <w:rsid w:val="00473FE1"/>
    <w:rsid w:val="004740A0"/>
    <w:rsid w:val="00474892"/>
    <w:rsid w:val="004748E0"/>
    <w:rsid w:val="00474C19"/>
    <w:rsid w:val="00474C4A"/>
    <w:rsid w:val="00474E56"/>
    <w:rsid w:val="00474E78"/>
    <w:rsid w:val="00474F49"/>
    <w:rsid w:val="00475122"/>
    <w:rsid w:val="004753B8"/>
    <w:rsid w:val="004757B5"/>
    <w:rsid w:val="004757E1"/>
    <w:rsid w:val="00475857"/>
    <w:rsid w:val="00475970"/>
    <w:rsid w:val="00475A9F"/>
    <w:rsid w:val="00475C83"/>
    <w:rsid w:val="00475DA0"/>
    <w:rsid w:val="00475DCF"/>
    <w:rsid w:val="00475E97"/>
    <w:rsid w:val="004762A9"/>
    <w:rsid w:val="00476B34"/>
    <w:rsid w:val="00476E42"/>
    <w:rsid w:val="00476EB9"/>
    <w:rsid w:val="00477232"/>
    <w:rsid w:val="004773FF"/>
    <w:rsid w:val="004775BC"/>
    <w:rsid w:val="0047767E"/>
    <w:rsid w:val="0047771B"/>
    <w:rsid w:val="0047774C"/>
    <w:rsid w:val="00477760"/>
    <w:rsid w:val="00477A43"/>
    <w:rsid w:val="00477B5D"/>
    <w:rsid w:val="00477F1A"/>
    <w:rsid w:val="004804CA"/>
    <w:rsid w:val="00480654"/>
    <w:rsid w:val="00480A78"/>
    <w:rsid w:val="00480BF5"/>
    <w:rsid w:val="00480C77"/>
    <w:rsid w:val="00480FE5"/>
    <w:rsid w:val="004812A1"/>
    <w:rsid w:val="004816C0"/>
    <w:rsid w:val="0048179C"/>
    <w:rsid w:val="00482474"/>
    <w:rsid w:val="00482624"/>
    <w:rsid w:val="00482654"/>
    <w:rsid w:val="0048273C"/>
    <w:rsid w:val="0048278A"/>
    <w:rsid w:val="00482824"/>
    <w:rsid w:val="00482E4E"/>
    <w:rsid w:val="00482E86"/>
    <w:rsid w:val="00482F28"/>
    <w:rsid w:val="00483128"/>
    <w:rsid w:val="00483384"/>
    <w:rsid w:val="00483447"/>
    <w:rsid w:val="00483AD0"/>
    <w:rsid w:val="00483BB9"/>
    <w:rsid w:val="00483D7D"/>
    <w:rsid w:val="00483EF7"/>
    <w:rsid w:val="004840EC"/>
    <w:rsid w:val="00484155"/>
    <w:rsid w:val="00484276"/>
    <w:rsid w:val="004842EB"/>
    <w:rsid w:val="00485066"/>
    <w:rsid w:val="004857F9"/>
    <w:rsid w:val="0048586E"/>
    <w:rsid w:val="0048590F"/>
    <w:rsid w:val="00485AF4"/>
    <w:rsid w:val="00485BF3"/>
    <w:rsid w:val="00485D2C"/>
    <w:rsid w:val="00485D4E"/>
    <w:rsid w:val="0048620D"/>
    <w:rsid w:val="0048649D"/>
    <w:rsid w:val="004865BF"/>
    <w:rsid w:val="00486626"/>
    <w:rsid w:val="00486772"/>
    <w:rsid w:val="0048699E"/>
    <w:rsid w:val="00486B42"/>
    <w:rsid w:val="00486C42"/>
    <w:rsid w:val="00486C94"/>
    <w:rsid w:val="00486E2F"/>
    <w:rsid w:val="00486F3E"/>
    <w:rsid w:val="0048726F"/>
    <w:rsid w:val="004873B2"/>
    <w:rsid w:val="00487935"/>
    <w:rsid w:val="00487B0B"/>
    <w:rsid w:val="00487C12"/>
    <w:rsid w:val="00487CE6"/>
    <w:rsid w:val="00487F31"/>
    <w:rsid w:val="004901DC"/>
    <w:rsid w:val="00490291"/>
    <w:rsid w:val="0049033B"/>
    <w:rsid w:val="0049045D"/>
    <w:rsid w:val="00490765"/>
    <w:rsid w:val="0049094E"/>
    <w:rsid w:val="00490A5E"/>
    <w:rsid w:val="00490A98"/>
    <w:rsid w:val="00490D53"/>
    <w:rsid w:val="00491013"/>
    <w:rsid w:val="00491270"/>
    <w:rsid w:val="0049133F"/>
    <w:rsid w:val="0049138E"/>
    <w:rsid w:val="004913D0"/>
    <w:rsid w:val="004917CF"/>
    <w:rsid w:val="004918BC"/>
    <w:rsid w:val="004919D3"/>
    <w:rsid w:val="00491EA3"/>
    <w:rsid w:val="00491EFD"/>
    <w:rsid w:val="00491F31"/>
    <w:rsid w:val="00492212"/>
    <w:rsid w:val="0049237F"/>
    <w:rsid w:val="004923FC"/>
    <w:rsid w:val="00492B48"/>
    <w:rsid w:val="00492B9B"/>
    <w:rsid w:val="00492BCA"/>
    <w:rsid w:val="00492D93"/>
    <w:rsid w:val="00492FB0"/>
    <w:rsid w:val="004933D7"/>
    <w:rsid w:val="00493C8F"/>
    <w:rsid w:val="00493EB5"/>
    <w:rsid w:val="00493EB6"/>
    <w:rsid w:val="00494015"/>
    <w:rsid w:val="00494306"/>
    <w:rsid w:val="004944AD"/>
    <w:rsid w:val="004944FD"/>
    <w:rsid w:val="0049455B"/>
    <w:rsid w:val="00494575"/>
    <w:rsid w:val="004946BF"/>
    <w:rsid w:val="004947B5"/>
    <w:rsid w:val="00494ABE"/>
    <w:rsid w:val="00494C11"/>
    <w:rsid w:val="00494C9D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880"/>
    <w:rsid w:val="00495AA5"/>
    <w:rsid w:val="00495F56"/>
    <w:rsid w:val="0049618D"/>
    <w:rsid w:val="0049640B"/>
    <w:rsid w:val="00496466"/>
    <w:rsid w:val="0049674D"/>
    <w:rsid w:val="0049698A"/>
    <w:rsid w:val="00496AD3"/>
    <w:rsid w:val="00496B83"/>
    <w:rsid w:val="00496BC9"/>
    <w:rsid w:val="00496BFE"/>
    <w:rsid w:val="00496DC5"/>
    <w:rsid w:val="0049791A"/>
    <w:rsid w:val="00497BF2"/>
    <w:rsid w:val="00497C74"/>
    <w:rsid w:val="00497D04"/>
    <w:rsid w:val="00497D4D"/>
    <w:rsid w:val="00497D57"/>
    <w:rsid w:val="00497EC3"/>
    <w:rsid w:val="004A002F"/>
    <w:rsid w:val="004A01BD"/>
    <w:rsid w:val="004A01D9"/>
    <w:rsid w:val="004A0301"/>
    <w:rsid w:val="004A049F"/>
    <w:rsid w:val="004A06C7"/>
    <w:rsid w:val="004A0C34"/>
    <w:rsid w:val="004A0DD0"/>
    <w:rsid w:val="004A0FD4"/>
    <w:rsid w:val="004A0FE4"/>
    <w:rsid w:val="004A1251"/>
    <w:rsid w:val="004A1BFC"/>
    <w:rsid w:val="004A1C15"/>
    <w:rsid w:val="004A1CDC"/>
    <w:rsid w:val="004A1D23"/>
    <w:rsid w:val="004A1D33"/>
    <w:rsid w:val="004A1D8C"/>
    <w:rsid w:val="004A1E30"/>
    <w:rsid w:val="004A1ECA"/>
    <w:rsid w:val="004A1F12"/>
    <w:rsid w:val="004A2129"/>
    <w:rsid w:val="004A22B9"/>
    <w:rsid w:val="004A234A"/>
    <w:rsid w:val="004A28C0"/>
    <w:rsid w:val="004A2906"/>
    <w:rsid w:val="004A2CAC"/>
    <w:rsid w:val="004A2D09"/>
    <w:rsid w:val="004A3030"/>
    <w:rsid w:val="004A3267"/>
    <w:rsid w:val="004A3320"/>
    <w:rsid w:val="004A336D"/>
    <w:rsid w:val="004A33E1"/>
    <w:rsid w:val="004A346E"/>
    <w:rsid w:val="004A34A2"/>
    <w:rsid w:val="004A36A6"/>
    <w:rsid w:val="004A3B65"/>
    <w:rsid w:val="004A3EA9"/>
    <w:rsid w:val="004A3F1A"/>
    <w:rsid w:val="004A3F56"/>
    <w:rsid w:val="004A4307"/>
    <w:rsid w:val="004A45EC"/>
    <w:rsid w:val="004A4C78"/>
    <w:rsid w:val="004A5087"/>
    <w:rsid w:val="004A5317"/>
    <w:rsid w:val="004A5662"/>
    <w:rsid w:val="004A5BFC"/>
    <w:rsid w:val="004A5FE9"/>
    <w:rsid w:val="004A625C"/>
    <w:rsid w:val="004A648C"/>
    <w:rsid w:val="004A64EE"/>
    <w:rsid w:val="004A65C6"/>
    <w:rsid w:val="004A6634"/>
    <w:rsid w:val="004A6CF6"/>
    <w:rsid w:val="004A7039"/>
    <w:rsid w:val="004A7375"/>
    <w:rsid w:val="004A73A9"/>
    <w:rsid w:val="004A7796"/>
    <w:rsid w:val="004A77B6"/>
    <w:rsid w:val="004A7B68"/>
    <w:rsid w:val="004B0039"/>
    <w:rsid w:val="004B01C2"/>
    <w:rsid w:val="004B04D0"/>
    <w:rsid w:val="004B0A6F"/>
    <w:rsid w:val="004B0AA2"/>
    <w:rsid w:val="004B0D43"/>
    <w:rsid w:val="004B0DF2"/>
    <w:rsid w:val="004B0E57"/>
    <w:rsid w:val="004B15D7"/>
    <w:rsid w:val="004B166C"/>
    <w:rsid w:val="004B1CC3"/>
    <w:rsid w:val="004B1DD5"/>
    <w:rsid w:val="004B26DF"/>
    <w:rsid w:val="004B2B95"/>
    <w:rsid w:val="004B30D4"/>
    <w:rsid w:val="004B3284"/>
    <w:rsid w:val="004B3410"/>
    <w:rsid w:val="004B345B"/>
    <w:rsid w:val="004B364C"/>
    <w:rsid w:val="004B3D8A"/>
    <w:rsid w:val="004B4057"/>
    <w:rsid w:val="004B4532"/>
    <w:rsid w:val="004B45D5"/>
    <w:rsid w:val="004B47F8"/>
    <w:rsid w:val="004B4C47"/>
    <w:rsid w:val="004B4FB7"/>
    <w:rsid w:val="004B5145"/>
    <w:rsid w:val="004B54B3"/>
    <w:rsid w:val="004B54B7"/>
    <w:rsid w:val="004B5702"/>
    <w:rsid w:val="004B5867"/>
    <w:rsid w:val="004B5B97"/>
    <w:rsid w:val="004B5BC0"/>
    <w:rsid w:val="004B5CA7"/>
    <w:rsid w:val="004B5FDC"/>
    <w:rsid w:val="004B61C3"/>
    <w:rsid w:val="004B63AF"/>
    <w:rsid w:val="004B6455"/>
    <w:rsid w:val="004B689B"/>
    <w:rsid w:val="004B6B6A"/>
    <w:rsid w:val="004B6D7E"/>
    <w:rsid w:val="004B731D"/>
    <w:rsid w:val="004B75BF"/>
    <w:rsid w:val="004B7668"/>
    <w:rsid w:val="004B76C4"/>
    <w:rsid w:val="004B7A13"/>
    <w:rsid w:val="004B7F96"/>
    <w:rsid w:val="004C060D"/>
    <w:rsid w:val="004C0868"/>
    <w:rsid w:val="004C087F"/>
    <w:rsid w:val="004C0955"/>
    <w:rsid w:val="004C0A7C"/>
    <w:rsid w:val="004C1172"/>
    <w:rsid w:val="004C11BE"/>
    <w:rsid w:val="004C16E8"/>
    <w:rsid w:val="004C179C"/>
    <w:rsid w:val="004C17E7"/>
    <w:rsid w:val="004C1AB9"/>
    <w:rsid w:val="004C1B73"/>
    <w:rsid w:val="004C1E11"/>
    <w:rsid w:val="004C1F69"/>
    <w:rsid w:val="004C200E"/>
    <w:rsid w:val="004C2651"/>
    <w:rsid w:val="004C2890"/>
    <w:rsid w:val="004C2A3B"/>
    <w:rsid w:val="004C2A94"/>
    <w:rsid w:val="004C2B93"/>
    <w:rsid w:val="004C3BD3"/>
    <w:rsid w:val="004C3E89"/>
    <w:rsid w:val="004C3FC8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1AE"/>
    <w:rsid w:val="004C5301"/>
    <w:rsid w:val="004C53AF"/>
    <w:rsid w:val="004C5C01"/>
    <w:rsid w:val="004C5CE9"/>
    <w:rsid w:val="004C5CF1"/>
    <w:rsid w:val="004C5DC4"/>
    <w:rsid w:val="004C60A4"/>
    <w:rsid w:val="004C61EB"/>
    <w:rsid w:val="004C65E3"/>
    <w:rsid w:val="004C6697"/>
    <w:rsid w:val="004C6698"/>
    <w:rsid w:val="004C66C2"/>
    <w:rsid w:val="004C68B1"/>
    <w:rsid w:val="004C6BCF"/>
    <w:rsid w:val="004C6DF8"/>
    <w:rsid w:val="004C6FCD"/>
    <w:rsid w:val="004C7665"/>
    <w:rsid w:val="004C7874"/>
    <w:rsid w:val="004C7A83"/>
    <w:rsid w:val="004C7D8C"/>
    <w:rsid w:val="004C7E4C"/>
    <w:rsid w:val="004C7F1B"/>
    <w:rsid w:val="004D048F"/>
    <w:rsid w:val="004D0526"/>
    <w:rsid w:val="004D0692"/>
    <w:rsid w:val="004D09CA"/>
    <w:rsid w:val="004D0FCA"/>
    <w:rsid w:val="004D1102"/>
    <w:rsid w:val="004D1294"/>
    <w:rsid w:val="004D13CB"/>
    <w:rsid w:val="004D151A"/>
    <w:rsid w:val="004D15D6"/>
    <w:rsid w:val="004D1611"/>
    <w:rsid w:val="004D16AF"/>
    <w:rsid w:val="004D1869"/>
    <w:rsid w:val="004D1998"/>
    <w:rsid w:val="004D1A0C"/>
    <w:rsid w:val="004D256D"/>
    <w:rsid w:val="004D25FC"/>
    <w:rsid w:val="004D2675"/>
    <w:rsid w:val="004D27E4"/>
    <w:rsid w:val="004D2BD1"/>
    <w:rsid w:val="004D2C4E"/>
    <w:rsid w:val="004D2D63"/>
    <w:rsid w:val="004D3234"/>
    <w:rsid w:val="004D3486"/>
    <w:rsid w:val="004D382B"/>
    <w:rsid w:val="004D390F"/>
    <w:rsid w:val="004D3AA1"/>
    <w:rsid w:val="004D3AED"/>
    <w:rsid w:val="004D3BC7"/>
    <w:rsid w:val="004D40C7"/>
    <w:rsid w:val="004D44EA"/>
    <w:rsid w:val="004D453F"/>
    <w:rsid w:val="004D4833"/>
    <w:rsid w:val="004D4A96"/>
    <w:rsid w:val="004D4C1B"/>
    <w:rsid w:val="004D4D08"/>
    <w:rsid w:val="004D52BB"/>
    <w:rsid w:val="004D5496"/>
    <w:rsid w:val="004D54B7"/>
    <w:rsid w:val="004D5660"/>
    <w:rsid w:val="004D5788"/>
    <w:rsid w:val="004D5892"/>
    <w:rsid w:val="004D5B99"/>
    <w:rsid w:val="004D6033"/>
    <w:rsid w:val="004D66AA"/>
    <w:rsid w:val="004D66CD"/>
    <w:rsid w:val="004D67F4"/>
    <w:rsid w:val="004D69B4"/>
    <w:rsid w:val="004D6C06"/>
    <w:rsid w:val="004D6FB7"/>
    <w:rsid w:val="004D703E"/>
    <w:rsid w:val="004D72DB"/>
    <w:rsid w:val="004D739A"/>
    <w:rsid w:val="004D756B"/>
    <w:rsid w:val="004D79AE"/>
    <w:rsid w:val="004D7F7F"/>
    <w:rsid w:val="004E0091"/>
    <w:rsid w:val="004E01F9"/>
    <w:rsid w:val="004E02C9"/>
    <w:rsid w:val="004E0467"/>
    <w:rsid w:val="004E066F"/>
    <w:rsid w:val="004E067A"/>
    <w:rsid w:val="004E0997"/>
    <w:rsid w:val="004E0A5B"/>
    <w:rsid w:val="004E0AC5"/>
    <w:rsid w:val="004E0CA5"/>
    <w:rsid w:val="004E0EF7"/>
    <w:rsid w:val="004E0F97"/>
    <w:rsid w:val="004E113A"/>
    <w:rsid w:val="004E11F5"/>
    <w:rsid w:val="004E147B"/>
    <w:rsid w:val="004E16C8"/>
    <w:rsid w:val="004E1C9E"/>
    <w:rsid w:val="004E1E02"/>
    <w:rsid w:val="004E1F0A"/>
    <w:rsid w:val="004E1F1A"/>
    <w:rsid w:val="004E1FC4"/>
    <w:rsid w:val="004E262A"/>
    <w:rsid w:val="004E26A6"/>
    <w:rsid w:val="004E2B50"/>
    <w:rsid w:val="004E2D9D"/>
    <w:rsid w:val="004E2E9D"/>
    <w:rsid w:val="004E32C9"/>
    <w:rsid w:val="004E3422"/>
    <w:rsid w:val="004E3448"/>
    <w:rsid w:val="004E3C3C"/>
    <w:rsid w:val="004E3EA5"/>
    <w:rsid w:val="004E4135"/>
    <w:rsid w:val="004E44D2"/>
    <w:rsid w:val="004E475B"/>
    <w:rsid w:val="004E477E"/>
    <w:rsid w:val="004E47E4"/>
    <w:rsid w:val="004E49B1"/>
    <w:rsid w:val="004E49F0"/>
    <w:rsid w:val="004E4AD7"/>
    <w:rsid w:val="004E4D8E"/>
    <w:rsid w:val="004E4FB0"/>
    <w:rsid w:val="004E5178"/>
    <w:rsid w:val="004E51A9"/>
    <w:rsid w:val="004E5454"/>
    <w:rsid w:val="004E54A8"/>
    <w:rsid w:val="004E57FC"/>
    <w:rsid w:val="004E5AD0"/>
    <w:rsid w:val="004E5AD6"/>
    <w:rsid w:val="004E61DC"/>
    <w:rsid w:val="004E637B"/>
    <w:rsid w:val="004E64C6"/>
    <w:rsid w:val="004E6859"/>
    <w:rsid w:val="004E685F"/>
    <w:rsid w:val="004E6D82"/>
    <w:rsid w:val="004E6DE3"/>
    <w:rsid w:val="004E6F4E"/>
    <w:rsid w:val="004E7004"/>
    <w:rsid w:val="004E76C1"/>
    <w:rsid w:val="004E76CD"/>
    <w:rsid w:val="004E78B5"/>
    <w:rsid w:val="004E7967"/>
    <w:rsid w:val="004E7B63"/>
    <w:rsid w:val="004E7E24"/>
    <w:rsid w:val="004E7FC8"/>
    <w:rsid w:val="004F004F"/>
    <w:rsid w:val="004F0698"/>
    <w:rsid w:val="004F0A29"/>
    <w:rsid w:val="004F1042"/>
    <w:rsid w:val="004F13DC"/>
    <w:rsid w:val="004F1A98"/>
    <w:rsid w:val="004F1C94"/>
    <w:rsid w:val="004F20FC"/>
    <w:rsid w:val="004F226B"/>
    <w:rsid w:val="004F231B"/>
    <w:rsid w:val="004F2528"/>
    <w:rsid w:val="004F259C"/>
    <w:rsid w:val="004F2A48"/>
    <w:rsid w:val="004F2AA4"/>
    <w:rsid w:val="004F2CBF"/>
    <w:rsid w:val="004F33ED"/>
    <w:rsid w:val="004F367B"/>
    <w:rsid w:val="004F3DB2"/>
    <w:rsid w:val="004F4000"/>
    <w:rsid w:val="004F40D4"/>
    <w:rsid w:val="004F4419"/>
    <w:rsid w:val="004F4721"/>
    <w:rsid w:val="004F4AC5"/>
    <w:rsid w:val="004F4E59"/>
    <w:rsid w:val="004F4E8C"/>
    <w:rsid w:val="004F4F2A"/>
    <w:rsid w:val="004F507F"/>
    <w:rsid w:val="004F5A9C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3F9"/>
    <w:rsid w:val="004F748D"/>
    <w:rsid w:val="004F774D"/>
    <w:rsid w:val="004F79F6"/>
    <w:rsid w:val="004F7B10"/>
    <w:rsid w:val="004F7C16"/>
    <w:rsid w:val="0050009F"/>
    <w:rsid w:val="005004C9"/>
    <w:rsid w:val="00500878"/>
    <w:rsid w:val="00500975"/>
    <w:rsid w:val="00501403"/>
    <w:rsid w:val="005016E7"/>
    <w:rsid w:val="005017CF"/>
    <w:rsid w:val="0050189B"/>
    <w:rsid w:val="005018ED"/>
    <w:rsid w:val="00501AED"/>
    <w:rsid w:val="00501EEA"/>
    <w:rsid w:val="00502329"/>
    <w:rsid w:val="00502344"/>
    <w:rsid w:val="0050273A"/>
    <w:rsid w:val="005029E5"/>
    <w:rsid w:val="00502CD8"/>
    <w:rsid w:val="00503054"/>
    <w:rsid w:val="005030A7"/>
    <w:rsid w:val="005030E8"/>
    <w:rsid w:val="0050333C"/>
    <w:rsid w:val="00503498"/>
    <w:rsid w:val="0050389D"/>
    <w:rsid w:val="00503962"/>
    <w:rsid w:val="00503DB1"/>
    <w:rsid w:val="00504014"/>
    <w:rsid w:val="00504B2A"/>
    <w:rsid w:val="00504F10"/>
    <w:rsid w:val="00504F20"/>
    <w:rsid w:val="005050A4"/>
    <w:rsid w:val="005052E7"/>
    <w:rsid w:val="0050559E"/>
    <w:rsid w:val="00505B61"/>
    <w:rsid w:val="0050617C"/>
    <w:rsid w:val="0050626E"/>
    <w:rsid w:val="00506C5E"/>
    <w:rsid w:val="00506E67"/>
    <w:rsid w:val="00506EE0"/>
    <w:rsid w:val="005072ED"/>
    <w:rsid w:val="00507903"/>
    <w:rsid w:val="005100DF"/>
    <w:rsid w:val="005102FB"/>
    <w:rsid w:val="0051048A"/>
    <w:rsid w:val="0051053D"/>
    <w:rsid w:val="0051082B"/>
    <w:rsid w:val="00510842"/>
    <w:rsid w:val="00510843"/>
    <w:rsid w:val="00510B97"/>
    <w:rsid w:val="00510E72"/>
    <w:rsid w:val="00510ECC"/>
    <w:rsid w:val="005110BF"/>
    <w:rsid w:val="005118D8"/>
    <w:rsid w:val="00511975"/>
    <w:rsid w:val="005119FA"/>
    <w:rsid w:val="00511A1C"/>
    <w:rsid w:val="00511E8A"/>
    <w:rsid w:val="00511F3A"/>
    <w:rsid w:val="00512385"/>
    <w:rsid w:val="00512595"/>
    <w:rsid w:val="00512B00"/>
    <w:rsid w:val="00512C25"/>
    <w:rsid w:val="00512D66"/>
    <w:rsid w:val="005134EF"/>
    <w:rsid w:val="00513D36"/>
    <w:rsid w:val="005140AE"/>
    <w:rsid w:val="00514283"/>
    <w:rsid w:val="005142BE"/>
    <w:rsid w:val="00514839"/>
    <w:rsid w:val="00514876"/>
    <w:rsid w:val="00514998"/>
    <w:rsid w:val="00514C39"/>
    <w:rsid w:val="00514DBA"/>
    <w:rsid w:val="00515259"/>
    <w:rsid w:val="005152EA"/>
    <w:rsid w:val="00515653"/>
    <w:rsid w:val="00515740"/>
    <w:rsid w:val="005157F9"/>
    <w:rsid w:val="0051591E"/>
    <w:rsid w:val="00515A36"/>
    <w:rsid w:val="00515B59"/>
    <w:rsid w:val="00515C34"/>
    <w:rsid w:val="00515D01"/>
    <w:rsid w:val="00515FB7"/>
    <w:rsid w:val="0051603C"/>
    <w:rsid w:val="00516184"/>
    <w:rsid w:val="005162F9"/>
    <w:rsid w:val="00516A67"/>
    <w:rsid w:val="00516DBF"/>
    <w:rsid w:val="00516FC5"/>
    <w:rsid w:val="00517230"/>
    <w:rsid w:val="0051766F"/>
    <w:rsid w:val="00517688"/>
    <w:rsid w:val="00517A1A"/>
    <w:rsid w:val="00517B4E"/>
    <w:rsid w:val="00517D6F"/>
    <w:rsid w:val="00520023"/>
    <w:rsid w:val="00520557"/>
    <w:rsid w:val="00520576"/>
    <w:rsid w:val="005206F0"/>
    <w:rsid w:val="0052090A"/>
    <w:rsid w:val="00520B02"/>
    <w:rsid w:val="00520BFE"/>
    <w:rsid w:val="0052145A"/>
    <w:rsid w:val="00521473"/>
    <w:rsid w:val="005214C9"/>
    <w:rsid w:val="0052191C"/>
    <w:rsid w:val="00521D48"/>
    <w:rsid w:val="00521ED1"/>
    <w:rsid w:val="00521F99"/>
    <w:rsid w:val="0052214C"/>
    <w:rsid w:val="005223C5"/>
    <w:rsid w:val="00522542"/>
    <w:rsid w:val="0052262C"/>
    <w:rsid w:val="00522784"/>
    <w:rsid w:val="005227E1"/>
    <w:rsid w:val="005229E9"/>
    <w:rsid w:val="00522A2C"/>
    <w:rsid w:val="00522C2D"/>
    <w:rsid w:val="00522CCA"/>
    <w:rsid w:val="00522DE1"/>
    <w:rsid w:val="005238D2"/>
    <w:rsid w:val="00523AF4"/>
    <w:rsid w:val="00523C6F"/>
    <w:rsid w:val="005241FF"/>
    <w:rsid w:val="0052427A"/>
    <w:rsid w:val="0052434A"/>
    <w:rsid w:val="00524400"/>
    <w:rsid w:val="005245DB"/>
    <w:rsid w:val="005249B6"/>
    <w:rsid w:val="00524A05"/>
    <w:rsid w:val="00524B7F"/>
    <w:rsid w:val="00524C49"/>
    <w:rsid w:val="00524C54"/>
    <w:rsid w:val="00524D2A"/>
    <w:rsid w:val="00524F7F"/>
    <w:rsid w:val="00525029"/>
    <w:rsid w:val="00525319"/>
    <w:rsid w:val="005254E2"/>
    <w:rsid w:val="005254F8"/>
    <w:rsid w:val="005255B1"/>
    <w:rsid w:val="005258F0"/>
    <w:rsid w:val="00525967"/>
    <w:rsid w:val="00525B7C"/>
    <w:rsid w:val="00525CCC"/>
    <w:rsid w:val="00525D78"/>
    <w:rsid w:val="00525D95"/>
    <w:rsid w:val="00525E77"/>
    <w:rsid w:val="00526287"/>
    <w:rsid w:val="0052652C"/>
    <w:rsid w:val="00526596"/>
    <w:rsid w:val="00526642"/>
    <w:rsid w:val="00526F95"/>
    <w:rsid w:val="005270B1"/>
    <w:rsid w:val="00527104"/>
    <w:rsid w:val="00527132"/>
    <w:rsid w:val="005271FE"/>
    <w:rsid w:val="005273CF"/>
    <w:rsid w:val="00527448"/>
    <w:rsid w:val="00527490"/>
    <w:rsid w:val="005276D9"/>
    <w:rsid w:val="00527844"/>
    <w:rsid w:val="00527A6F"/>
    <w:rsid w:val="00527C7D"/>
    <w:rsid w:val="00530291"/>
    <w:rsid w:val="0053042E"/>
    <w:rsid w:val="0053067E"/>
    <w:rsid w:val="005308DE"/>
    <w:rsid w:val="00530BFB"/>
    <w:rsid w:val="00530C7D"/>
    <w:rsid w:val="00530CE4"/>
    <w:rsid w:val="00530E3B"/>
    <w:rsid w:val="00530EFC"/>
    <w:rsid w:val="005310C0"/>
    <w:rsid w:val="0053114B"/>
    <w:rsid w:val="0053173A"/>
    <w:rsid w:val="0053175D"/>
    <w:rsid w:val="005317A6"/>
    <w:rsid w:val="00531878"/>
    <w:rsid w:val="00532165"/>
    <w:rsid w:val="005321A0"/>
    <w:rsid w:val="005321AA"/>
    <w:rsid w:val="0053237E"/>
    <w:rsid w:val="005327AD"/>
    <w:rsid w:val="0053280B"/>
    <w:rsid w:val="00532896"/>
    <w:rsid w:val="00532A94"/>
    <w:rsid w:val="00532AA9"/>
    <w:rsid w:val="00532C4F"/>
    <w:rsid w:val="00532CF0"/>
    <w:rsid w:val="00532D0A"/>
    <w:rsid w:val="00532E67"/>
    <w:rsid w:val="0053305E"/>
    <w:rsid w:val="005330D6"/>
    <w:rsid w:val="0053326B"/>
    <w:rsid w:val="005332F7"/>
    <w:rsid w:val="005334A8"/>
    <w:rsid w:val="00533580"/>
    <w:rsid w:val="005336B8"/>
    <w:rsid w:val="005338C9"/>
    <w:rsid w:val="0053394D"/>
    <w:rsid w:val="005339BA"/>
    <w:rsid w:val="00533C31"/>
    <w:rsid w:val="00533C55"/>
    <w:rsid w:val="00533DB7"/>
    <w:rsid w:val="00533E99"/>
    <w:rsid w:val="00534085"/>
    <w:rsid w:val="0053422D"/>
    <w:rsid w:val="0053426F"/>
    <w:rsid w:val="005349FA"/>
    <w:rsid w:val="00534ABF"/>
    <w:rsid w:val="00534D1D"/>
    <w:rsid w:val="00535011"/>
    <w:rsid w:val="005350C7"/>
    <w:rsid w:val="00535617"/>
    <w:rsid w:val="0053567E"/>
    <w:rsid w:val="0053585C"/>
    <w:rsid w:val="00535877"/>
    <w:rsid w:val="00535880"/>
    <w:rsid w:val="00535922"/>
    <w:rsid w:val="00535CFA"/>
    <w:rsid w:val="005361E4"/>
    <w:rsid w:val="00536263"/>
    <w:rsid w:val="0053630D"/>
    <w:rsid w:val="005364F3"/>
    <w:rsid w:val="00536607"/>
    <w:rsid w:val="00536736"/>
    <w:rsid w:val="005369E3"/>
    <w:rsid w:val="00536A82"/>
    <w:rsid w:val="00536B76"/>
    <w:rsid w:val="0053707D"/>
    <w:rsid w:val="0053717E"/>
    <w:rsid w:val="00537579"/>
    <w:rsid w:val="00537666"/>
    <w:rsid w:val="0053777D"/>
    <w:rsid w:val="005378E1"/>
    <w:rsid w:val="005379E4"/>
    <w:rsid w:val="00537A73"/>
    <w:rsid w:val="00537AEF"/>
    <w:rsid w:val="00537C76"/>
    <w:rsid w:val="00537CB4"/>
    <w:rsid w:val="00537CF7"/>
    <w:rsid w:val="00537F44"/>
    <w:rsid w:val="00537FC3"/>
    <w:rsid w:val="00540502"/>
    <w:rsid w:val="005407B1"/>
    <w:rsid w:val="005408C5"/>
    <w:rsid w:val="00540E8E"/>
    <w:rsid w:val="00540F98"/>
    <w:rsid w:val="005410D4"/>
    <w:rsid w:val="00541340"/>
    <w:rsid w:val="00541422"/>
    <w:rsid w:val="00541591"/>
    <w:rsid w:val="0054162D"/>
    <w:rsid w:val="00541680"/>
    <w:rsid w:val="00541832"/>
    <w:rsid w:val="005419C8"/>
    <w:rsid w:val="00541AC7"/>
    <w:rsid w:val="00541BA4"/>
    <w:rsid w:val="00541C2F"/>
    <w:rsid w:val="00542579"/>
    <w:rsid w:val="005426D6"/>
    <w:rsid w:val="0054272F"/>
    <w:rsid w:val="00542A58"/>
    <w:rsid w:val="00542B3C"/>
    <w:rsid w:val="00543230"/>
    <w:rsid w:val="005434E3"/>
    <w:rsid w:val="005436A1"/>
    <w:rsid w:val="00543A26"/>
    <w:rsid w:val="00543AD4"/>
    <w:rsid w:val="00543AE1"/>
    <w:rsid w:val="00543DE6"/>
    <w:rsid w:val="00544013"/>
    <w:rsid w:val="005440C3"/>
    <w:rsid w:val="0054412D"/>
    <w:rsid w:val="005441D6"/>
    <w:rsid w:val="005441FD"/>
    <w:rsid w:val="00544218"/>
    <w:rsid w:val="005442E6"/>
    <w:rsid w:val="00544367"/>
    <w:rsid w:val="00544695"/>
    <w:rsid w:val="00544762"/>
    <w:rsid w:val="0054476B"/>
    <w:rsid w:val="005449B0"/>
    <w:rsid w:val="00544A22"/>
    <w:rsid w:val="00544C3F"/>
    <w:rsid w:val="00544E33"/>
    <w:rsid w:val="0054545C"/>
    <w:rsid w:val="005456EF"/>
    <w:rsid w:val="0054579A"/>
    <w:rsid w:val="00545BD9"/>
    <w:rsid w:val="00545CB1"/>
    <w:rsid w:val="00545F17"/>
    <w:rsid w:val="005461E5"/>
    <w:rsid w:val="005462F2"/>
    <w:rsid w:val="0054636F"/>
    <w:rsid w:val="005463A7"/>
    <w:rsid w:val="00546576"/>
    <w:rsid w:val="0054701C"/>
    <w:rsid w:val="00547295"/>
    <w:rsid w:val="0054749E"/>
    <w:rsid w:val="00547556"/>
    <w:rsid w:val="00547616"/>
    <w:rsid w:val="00547667"/>
    <w:rsid w:val="00547CC9"/>
    <w:rsid w:val="00547CE7"/>
    <w:rsid w:val="00550217"/>
    <w:rsid w:val="0055034E"/>
    <w:rsid w:val="005505E3"/>
    <w:rsid w:val="00550C05"/>
    <w:rsid w:val="00550FC2"/>
    <w:rsid w:val="00551120"/>
    <w:rsid w:val="005511D9"/>
    <w:rsid w:val="005513DE"/>
    <w:rsid w:val="00551467"/>
    <w:rsid w:val="00551589"/>
    <w:rsid w:val="00551651"/>
    <w:rsid w:val="00551707"/>
    <w:rsid w:val="005518D2"/>
    <w:rsid w:val="0055190E"/>
    <w:rsid w:val="00551C06"/>
    <w:rsid w:val="00551FDB"/>
    <w:rsid w:val="005522CF"/>
    <w:rsid w:val="00552412"/>
    <w:rsid w:val="005528DE"/>
    <w:rsid w:val="00552F68"/>
    <w:rsid w:val="00553340"/>
    <w:rsid w:val="005534EA"/>
    <w:rsid w:val="005539FA"/>
    <w:rsid w:val="00553D2D"/>
    <w:rsid w:val="00553F23"/>
    <w:rsid w:val="005540A0"/>
    <w:rsid w:val="005543C1"/>
    <w:rsid w:val="0055465A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6B1"/>
    <w:rsid w:val="0055575A"/>
    <w:rsid w:val="0055577B"/>
    <w:rsid w:val="00555877"/>
    <w:rsid w:val="00555ABB"/>
    <w:rsid w:val="00555BBB"/>
    <w:rsid w:val="00555CBC"/>
    <w:rsid w:val="0055630F"/>
    <w:rsid w:val="0055631E"/>
    <w:rsid w:val="00556A89"/>
    <w:rsid w:val="00556C15"/>
    <w:rsid w:val="00556F4D"/>
    <w:rsid w:val="0055707C"/>
    <w:rsid w:val="005570DC"/>
    <w:rsid w:val="00557253"/>
    <w:rsid w:val="0055731D"/>
    <w:rsid w:val="0055734B"/>
    <w:rsid w:val="0055745A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0A92"/>
    <w:rsid w:val="0056109B"/>
    <w:rsid w:val="00561139"/>
    <w:rsid w:val="005611E1"/>
    <w:rsid w:val="005612E1"/>
    <w:rsid w:val="00561340"/>
    <w:rsid w:val="00561653"/>
    <w:rsid w:val="005619B8"/>
    <w:rsid w:val="00561F94"/>
    <w:rsid w:val="00562402"/>
    <w:rsid w:val="0056248B"/>
    <w:rsid w:val="00562601"/>
    <w:rsid w:val="00562912"/>
    <w:rsid w:val="00562A76"/>
    <w:rsid w:val="00562BB7"/>
    <w:rsid w:val="00562BFF"/>
    <w:rsid w:val="00562D56"/>
    <w:rsid w:val="00562DC0"/>
    <w:rsid w:val="00563733"/>
    <w:rsid w:val="00563762"/>
    <w:rsid w:val="00563A18"/>
    <w:rsid w:val="00563AAE"/>
    <w:rsid w:val="00563CB9"/>
    <w:rsid w:val="00563D3C"/>
    <w:rsid w:val="00563E58"/>
    <w:rsid w:val="00563FA6"/>
    <w:rsid w:val="00564267"/>
    <w:rsid w:val="00564278"/>
    <w:rsid w:val="00564559"/>
    <w:rsid w:val="00564BC4"/>
    <w:rsid w:val="00564C2B"/>
    <w:rsid w:val="00564D13"/>
    <w:rsid w:val="00564F3C"/>
    <w:rsid w:val="00565350"/>
    <w:rsid w:val="005654BE"/>
    <w:rsid w:val="00565740"/>
    <w:rsid w:val="005659D0"/>
    <w:rsid w:val="00565A32"/>
    <w:rsid w:val="00565B1C"/>
    <w:rsid w:val="00565FCF"/>
    <w:rsid w:val="00566142"/>
    <w:rsid w:val="005665F5"/>
    <w:rsid w:val="0056699C"/>
    <w:rsid w:val="00566AE3"/>
    <w:rsid w:val="00566E85"/>
    <w:rsid w:val="00566ECB"/>
    <w:rsid w:val="00566F29"/>
    <w:rsid w:val="00566F99"/>
    <w:rsid w:val="0056700F"/>
    <w:rsid w:val="005670B4"/>
    <w:rsid w:val="005671FB"/>
    <w:rsid w:val="00567213"/>
    <w:rsid w:val="00567226"/>
    <w:rsid w:val="0056751F"/>
    <w:rsid w:val="0056775B"/>
    <w:rsid w:val="005679FE"/>
    <w:rsid w:val="00567ADE"/>
    <w:rsid w:val="00567BF2"/>
    <w:rsid w:val="00567C00"/>
    <w:rsid w:val="00567CB9"/>
    <w:rsid w:val="00567E24"/>
    <w:rsid w:val="00570117"/>
    <w:rsid w:val="005704A3"/>
    <w:rsid w:val="005704B2"/>
    <w:rsid w:val="00570523"/>
    <w:rsid w:val="0057085D"/>
    <w:rsid w:val="005709C0"/>
    <w:rsid w:val="00570A34"/>
    <w:rsid w:val="00570ABA"/>
    <w:rsid w:val="00570BEE"/>
    <w:rsid w:val="00570D03"/>
    <w:rsid w:val="00570D42"/>
    <w:rsid w:val="005712EA"/>
    <w:rsid w:val="005712EF"/>
    <w:rsid w:val="0057141B"/>
    <w:rsid w:val="005716A7"/>
    <w:rsid w:val="00571740"/>
    <w:rsid w:val="00571AD2"/>
    <w:rsid w:val="00571BAB"/>
    <w:rsid w:val="00571BF0"/>
    <w:rsid w:val="0057203E"/>
    <w:rsid w:val="00572056"/>
    <w:rsid w:val="00572090"/>
    <w:rsid w:val="0057227E"/>
    <w:rsid w:val="00572294"/>
    <w:rsid w:val="00572326"/>
    <w:rsid w:val="0057243F"/>
    <w:rsid w:val="00572447"/>
    <w:rsid w:val="0057249B"/>
    <w:rsid w:val="0057249C"/>
    <w:rsid w:val="0057266E"/>
    <w:rsid w:val="00572B7A"/>
    <w:rsid w:val="00572C09"/>
    <w:rsid w:val="00572D11"/>
    <w:rsid w:val="0057306F"/>
    <w:rsid w:val="0057314F"/>
    <w:rsid w:val="00573227"/>
    <w:rsid w:val="0057325D"/>
    <w:rsid w:val="005734AC"/>
    <w:rsid w:val="005734E9"/>
    <w:rsid w:val="005735F1"/>
    <w:rsid w:val="00573A13"/>
    <w:rsid w:val="00573B6E"/>
    <w:rsid w:val="00574113"/>
    <w:rsid w:val="0057456C"/>
    <w:rsid w:val="00574575"/>
    <w:rsid w:val="005745AA"/>
    <w:rsid w:val="00574613"/>
    <w:rsid w:val="00574797"/>
    <w:rsid w:val="00574814"/>
    <w:rsid w:val="00574997"/>
    <w:rsid w:val="00574A67"/>
    <w:rsid w:val="00574F73"/>
    <w:rsid w:val="00575448"/>
    <w:rsid w:val="005755A7"/>
    <w:rsid w:val="0057565E"/>
    <w:rsid w:val="0057573D"/>
    <w:rsid w:val="00575797"/>
    <w:rsid w:val="00575A34"/>
    <w:rsid w:val="00575DA2"/>
    <w:rsid w:val="005762AF"/>
    <w:rsid w:val="00576413"/>
    <w:rsid w:val="00576702"/>
    <w:rsid w:val="00576759"/>
    <w:rsid w:val="00576ADA"/>
    <w:rsid w:val="00576AF5"/>
    <w:rsid w:val="00576B20"/>
    <w:rsid w:val="00576C62"/>
    <w:rsid w:val="00576D7B"/>
    <w:rsid w:val="00577229"/>
    <w:rsid w:val="00577401"/>
    <w:rsid w:val="005779D2"/>
    <w:rsid w:val="00577B47"/>
    <w:rsid w:val="005800D2"/>
    <w:rsid w:val="0058084A"/>
    <w:rsid w:val="005808A6"/>
    <w:rsid w:val="00580B0D"/>
    <w:rsid w:val="00580B2E"/>
    <w:rsid w:val="00580C87"/>
    <w:rsid w:val="00580D0B"/>
    <w:rsid w:val="00580F86"/>
    <w:rsid w:val="00581075"/>
    <w:rsid w:val="00581670"/>
    <w:rsid w:val="005817A3"/>
    <w:rsid w:val="0058180B"/>
    <w:rsid w:val="00581A5E"/>
    <w:rsid w:val="00581B8A"/>
    <w:rsid w:val="005821FD"/>
    <w:rsid w:val="00582268"/>
    <w:rsid w:val="005822FA"/>
    <w:rsid w:val="00582444"/>
    <w:rsid w:val="005824EA"/>
    <w:rsid w:val="00582703"/>
    <w:rsid w:val="005827A7"/>
    <w:rsid w:val="005828E0"/>
    <w:rsid w:val="0058290A"/>
    <w:rsid w:val="0058290E"/>
    <w:rsid w:val="00582A4D"/>
    <w:rsid w:val="005837AA"/>
    <w:rsid w:val="00583B9C"/>
    <w:rsid w:val="00583DEB"/>
    <w:rsid w:val="00583E3A"/>
    <w:rsid w:val="00583ECA"/>
    <w:rsid w:val="00583FB4"/>
    <w:rsid w:val="005843C1"/>
    <w:rsid w:val="0058478C"/>
    <w:rsid w:val="00584880"/>
    <w:rsid w:val="00584F45"/>
    <w:rsid w:val="005850E7"/>
    <w:rsid w:val="00585254"/>
    <w:rsid w:val="00585516"/>
    <w:rsid w:val="00585586"/>
    <w:rsid w:val="005858F1"/>
    <w:rsid w:val="00585BB6"/>
    <w:rsid w:val="005860DB"/>
    <w:rsid w:val="005862A8"/>
    <w:rsid w:val="005863EE"/>
    <w:rsid w:val="00586401"/>
    <w:rsid w:val="005867A1"/>
    <w:rsid w:val="00586A29"/>
    <w:rsid w:val="00586B18"/>
    <w:rsid w:val="00586F56"/>
    <w:rsid w:val="00587221"/>
    <w:rsid w:val="00587661"/>
    <w:rsid w:val="00587D43"/>
    <w:rsid w:val="00587E66"/>
    <w:rsid w:val="0059043A"/>
    <w:rsid w:val="005904A2"/>
    <w:rsid w:val="00590549"/>
    <w:rsid w:val="00590602"/>
    <w:rsid w:val="0059071E"/>
    <w:rsid w:val="00590C9E"/>
    <w:rsid w:val="00590E22"/>
    <w:rsid w:val="00590E71"/>
    <w:rsid w:val="00591138"/>
    <w:rsid w:val="00591148"/>
    <w:rsid w:val="00591161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2A3"/>
    <w:rsid w:val="00592498"/>
    <w:rsid w:val="0059273F"/>
    <w:rsid w:val="005928B5"/>
    <w:rsid w:val="00592A45"/>
    <w:rsid w:val="00592B60"/>
    <w:rsid w:val="00592DF0"/>
    <w:rsid w:val="00592FC9"/>
    <w:rsid w:val="00593384"/>
    <w:rsid w:val="0059344F"/>
    <w:rsid w:val="00593610"/>
    <w:rsid w:val="00593EF3"/>
    <w:rsid w:val="0059407C"/>
    <w:rsid w:val="0059418D"/>
    <w:rsid w:val="005941B8"/>
    <w:rsid w:val="005941D3"/>
    <w:rsid w:val="005946F4"/>
    <w:rsid w:val="00595D77"/>
    <w:rsid w:val="00595EC6"/>
    <w:rsid w:val="005960F3"/>
    <w:rsid w:val="005961AE"/>
    <w:rsid w:val="0059659E"/>
    <w:rsid w:val="00596648"/>
    <w:rsid w:val="005969DB"/>
    <w:rsid w:val="00596B1B"/>
    <w:rsid w:val="00596E19"/>
    <w:rsid w:val="00597024"/>
    <w:rsid w:val="0059713C"/>
    <w:rsid w:val="005972A4"/>
    <w:rsid w:val="005976E9"/>
    <w:rsid w:val="00597776"/>
    <w:rsid w:val="00597AD5"/>
    <w:rsid w:val="00597D7B"/>
    <w:rsid w:val="00597DED"/>
    <w:rsid w:val="005A0142"/>
    <w:rsid w:val="005A04C6"/>
    <w:rsid w:val="005A05A7"/>
    <w:rsid w:val="005A064E"/>
    <w:rsid w:val="005A08B1"/>
    <w:rsid w:val="005A0962"/>
    <w:rsid w:val="005A0CE6"/>
    <w:rsid w:val="005A0D4D"/>
    <w:rsid w:val="005A0DBB"/>
    <w:rsid w:val="005A106B"/>
    <w:rsid w:val="005A114E"/>
    <w:rsid w:val="005A1460"/>
    <w:rsid w:val="005A14CF"/>
    <w:rsid w:val="005A1A07"/>
    <w:rsid w:val="005A1C56"/>
    <w:rsid w:val="005A1DF0"/>
    <w:rsid w:val="005A2154"/>
    <w:rsid w:val="005A23B3"/>
    <w:rsid w:val="005A23B6"/>
    <w:rsid w:val="005A23F0"/>
    <w:rsid w:val="005A272F"/>
    <w:rsid w:val="005A27DB"/>
    <w:rsid w:val="005A28D2"/>
    <w:rsid w:val="005A299A"/>
    <w:rsid w:val="005A2C90"/>
    <w:rsid w:val="005A2D4F"/>
    <w:rsid w:val="005A31A2"/>
    <w:rsid w:val="005A3452"/>
    <w:rsid w:val="005A383F"/>
    <w:rsid w:val="005A3D46"/>
    <w:rsid w:val="005A40C1"/>
    <w:rsid w:val="005A4130"/>
    <w:rsid w:val="005A44F1"/>
    <w:rsid w:val="005A48BF"/>
    <w:rsid w:val="005A49F2"/>
    <w:rsid w:val="005A4B5E"/>
    <w:rsid w:val="005A4B92"/>
    <w:rsid w:val="005A4DA4"/>
    <w:rsid w:val="005A4EF4"/>
    <w:rsid w:val="005A56A2"/>
    <w:rsid w:val="005A5750"/>
    <w:rsid w:val="005A57A1"/>
    <w:rsid w:val="005A5BFE"/>
    <w:rsid w:val="005A5C42"/>
    <w:rsid w:val="005A60B2"/>
    <w:rsid w:val="005A6127"/>
    <w:rsid w:val="005A6704"/>
    <w:rsid w:val="005A695B"/>
    <w:rsid w:val="005A6A33"/>
    <w:rsid w:val="005A6DB6"/>
    <w:rsid w:val="005A6ED3"/>
    <w:rsid w:val="005A7341"/>
    <w:rsid w:val="005A76BD"/>
    <w:rsid w:val="005A781B"/>
    <w:rsid w:val="005B02CD"/>
    <w:rsid w:val="005B0351"/>
    <w:rsid w:val="005B041A"/>
    <w:rsid w:val="005B04D6"/>
    <w:rsid w:val="005B0695"/>
    <w:rsid w:val="005B072A"/>
    <w:rsid w:val="005B0BCC"/>
    <w:rsid w:val="005B11E7"/>
    <w:rsid w:val="005B1267"/>
    <w:rsid w:val="005B1412"/>
    <w:rsid w:val="005B155D"/>
    <w:rsid w:val="005B15BF"/>
    <w:rsid w:val="005B1616"/>
    <w:rsid w:val="005B169B"/>
    <w:rsid w:val="005B1908"/>
    <w:rsid w:val="005B1B58"/>
    <w:rsid w:val="005B1F3E"/>
    <w:rsid w:val="005B250F"/>
    <w:rsid w:val="005B2808"/>
    <w:rsid w:val="005B297D"/>
    <w:rsid w:val="005B2A18"/>
    <w:rsid w:val="005B2A44"/>
    <w:rsid w:val="005B2B8C"/>
    <w:rsid w:val="005B2D8E"/>
    <w:rsid w:val="005B3012"/>
    <w:rsid w:val="005B310E"/>
    <w:rsid w:val="005B3147"/>
    <w:rsid w:val="005B3237"/>
    <w:rsid w:val="005B3263"/>
    <w:rsid w:val="005B32A4"/>
    <w:rsid w:val="005B34DD"/>
    <w:rsid w:val="005B35E9"/>
    <w:rsid w:val="005B3674"/>
    <w:rsid w:val="005B367B"/>
    <w:rsid w:val="005B3C3C"/>
    <w:rsid w:val="005B3EA2"/>
    <w:rsid w:val="005B3F4D"/>
    <w:rsid w:val="005B3F74"/>
    <w:rsid w:val="005B4011"/>
    <w:rsid w:val="005B4360"/>
    <w:rsid w:val="005B44EF"/>
    <w:rsid w:val="005B4615"/>
    <w:rsid w:val="005B477C"/>
    <w:rsid w:val="005B47A7"/>
    <w:rsid w:val="005B4881"/>
    <w:rsid w:val="005B48F9"/>
    <w:rsid w:val="005B4A43"/>
    <w:rsid w:val="005B4E23"/>
    <w:rsid w:val="005B50A0"/>
    <w:rsid w:val="005B5464"/>
    <w:rsid w:val="005B55EA"/>
    <w:rsid w:val="005B56D6"/>
    <w:rsid w:val="005B5706"/>
    <w:rsid w:val="005B5A7C"/>
    <w:rsid w:val="005B5C92"/>
    <w:rsid w:val="005B5D69"/>
    <w:rsid w:val="005B5EF7"/>
    <w:rsid w:val="005B6094"/>
    <w:rsid w:val="005B6367"/>
    <w:rsid w:val="005B6629"/>
    <w:rsid w:val="005B666B"/>
    <w:rsid w:val="005B6769"/>
    <w:rsid w:val="005B68B9"/>
    <w:rsid w:val="005B6BCC"/>
    <w:rsid w:val="005B6C31"/>
    <w:rsid w:val="005B6CC0"/>
    <w:rsid w:val="005B6F45"/>
    <w:rsid w:val="005B7029"/>
    <w:rsid w:val="005B7367"/>
    <w:rsid w:val="005B73A2"/>
    <w:rsid w:val="005B78C1"/>
    <w:rsid w:val="005B7C89"/>
    <w:rsid w:val="005C02C7"/>
    <w:rsid w:val="005C02CE"/>
    <w:rsid w:val="005C0453"/>
    <w:rsid w:val="005C0783"/>
    <w:rsid w:val="005C0E01"/>
    <w:rsid w:val="005C15B6"/>
    <w:rsid w:val="005C1DAE"/>
    <w:rsid w:val="005C208A"/>
    <w:rsid w:val="005C26C9"/>
    <w:rsid w:val="005C276F"/>
    <w:rsid w:val="005C2DFE"/>
    <w:rsid w:val="005C2F41"/>
    <w:rsid w:val="005C2F56"/>
    <w:rsid w:val="005C3082"/>
    <w:rsid w:val="005C3284"/>
    <w:rsid w:val="005C32AF"/>
    <w:rsid w:val="005C361F"/>
    <w:rsid w:val="005C383A"/>
    <w:rsid w:val="005C3898"/>
    <w:rsid w:val="005C3AAD"/>
    <w:rsid w:val="005C3B7A"/>
    <w:rsid w:val="005C3F93"/>
    <w:rsid w:val="005C42FF"/>
    <w:rsid w:val="005C4653"/>
    <w:rsid w:val="005C468A"/>
    <w:rsid w:val="005C4871"/>
    <w:rsid w:val="005C49F7"/>
    <w:rsid w:val="005C4C23"/>
    <w:rsid w:val="005C4DDA"/>
    <w:rsid w:val="005C53BD"/>
    <w:rsid w:val="005C55C2"/>
    <w:rsid w:val="005C5751"/>
    <w:rsid w:val="005C579F"/>
    <w:rsid w:val="005C580B"/>
    <w:rsid w:val="005C5AAC"/>
    <w:rsid w:val="005C5DBF"/>
    <w:rsid w:val="005C611A"/>
    <w:rsid w:val="005C6253"/>
    <w:rsid w:val="005C62C5"/>
    <w:rsid w:val="005C631B"/>
    <w:rsid w:val="005C633C"/>
    <w:rsid w:val="005C639F"/>
    <w:rsid w:val="005C65D0"/>
    <w:rsid w:val="005C6684"/>
    <w:rsid w:val="005C6904"/>
    <w:rsid w:val="005C6BBB"/>
    <w:rsid w:val="005C6D52"/>
    <w:rsid w:val="005C6DE6"/>
    <w:rsid w:val="005C70AB"/>
    <w:rsid w:val="005C711F"/>
    <w:rsid w:val="005C716E"/>
    <w:rsid w:val="005C7219"/>
    <w:rsid w:val="005C725C"/>
    <w:rsid w:val="005C7716"/>
    <w:rsid w:val="005C789B"/>
    <w:rsid w:val="005C78D4"/>
    <w:rsid w:val="005C7ADF"/>
    <w:rsid w:val="005D01B9"/>
    <w:rsid w:val="005D01F0"/>
    <w:rsid w:val="005D0205"/>
    <w:rsid w:val="005D0C2A"/>
    <w:rsid w:val="005D0E9E"/>
    <w:rsid w:val="005D0ED9"/>
    <w:rsid w:val="005D10A6"/>
    <w:rsid w:val="005D1191"/>
    <w:rsid w:val="005D135C"/>
    <w:rsid w:val="005D13C7"/>
    <w:rsid w:val="005D152A"/>
    <w:rsid w:val="005D1626"/>
    <w:rsid w:val="005D1889"/>
    <w:rsid w:val="005D1D2A"/>
    <w:rsid w:val="005D1D37"/>
    <w:rsid w:val="005D1FC5"/>
    <w:rsid w:val="005D20EA"/>
    <w:rsid w:val="005D22B7"/>
    <w:rsid w:val="005D231E"/>
    <w:rsid w:val="005D2480"/>
    <w:rsid w:val="005D26E1"/>
    <w:rsid w:val="005D2937"/>
    <w:rsid w:val="005D3245"/>
    <w:rsid w:val="005D348C"/>
    <w:rsid w:val="005D371D"/>
    <w:rsid w:val="005D3EDC"/>
    <w:rsid w:val="005D4354"/>
    <w:rsid w:val="005D4447"/>
    <w:rsid w:val="005D44F2"/>
    <w:rsid w:val="005D459C"/>
    <w:rsid w:val="005D45EF"/>
    <w:rsid w:val="005D46BE"/>
    <w:rsid w:val="005D46C3"/>
    <w:rsid w:val="005D46DC"/>
    <w:rsid w:val="005D497D"/>
    <w:rsid w:val="005D4DF2"/>
    <w:rsid w:val="005D5145"/>
    <w:rsid w:val="005D5ED3"/>
    <w:rsid w:val="005D611B"/>
    <w:rsid w:val="005D625C"/>
    <w:rsid w:val="005D6695"/>
    <w:rsid w:val="005D66D7"/>
    <w:rsid w:val="005D690E"/>
    <w:rsid w:val="005D6C73"/>
    <w:rsid w:val="005D6D2C"/>
    <w:rsid w:val="005D6EE1"/>
    <w:rsid w:val="005D7031"/>
    <w:rsid w:val="005D7151"/>
    <w:rsid w:val="005D71D0"/>
    <w:rsid w:val="005D72D3"/>
    <w:rsid w:val="005D7493"/>
    <w:rsid w:val="005D7541"/>
    <w:rsid w:val="005D76B8"/>
    <w:rsid w:val="005D79DE"/>
    <w:rsid w:val="005D7D5B"/>
    <w:rsid w:val="005D7DD0"/>
    <w:rsid w:val="005D7F20"/>
    <w:rsid w:val="005E0226"/>
    <w:rsid w:val="005E03AE"/>
    <w:rsid w:val="005E03F3"/>
    <w:rsid w:val="005E0686"/>
    <w:rsid w:val="005E09A0"/>
    <w:rsid w:val="005E0F30"/>
    <w:rsid w:val="005E0F47"/>
    <w:rsid w:val="005E1241"/>
    <w:rsid w:val="005E1856"/>
    <w:rsid w:val="005E1A0B"/>
    <w:rsid w:val="005E23F1"/>
    <w:rsid w:val="005E25B0"/>
    <w:rsid w:val="005E280D"/>
    <w:rsid w:val="005E2AA7"/>
    <w:rsid w:val="005E2BAF"/>
    <w:rsid w:val="005E2C8F"/>
    <w:rsid w:val="005E30DD"/>
    <w:rsid w:val="005E336F"/>
    <w:rsid w:val="005E355A"/>
    <w:rsid w:val="005E39AF"/>
    <w:rsid w:val="005E39E5"/>
    <w:rsid w:val="005E3C14"/>
    <w:rsid w:val="005E3C64"/>
    <w:rsid w:val="005E3E0E"/>
    <w:rsid w:val="005E3E23"/>
    <w:rsid w:val="005E41FB"/>
    <w:rsid w:val="005E42E0"/>
    <w:rsid w:val="005E4335"/>
    <w:rsid w:val="005E4503"/>
    <w:rsid w:val="005E4793"/>
    <w:rsid w:val="005E481E"/>
    <w:rsid w:val="005E4E48"/>
    <w:rsid w:val="005E4EE4"/>
    <w:rsid w:val="005E4F08"/>
    <w:rsid w:val="005E56CF"/>
    <w:rsid w:val="005E56F8"/>
    <w:rsid w:val="005E58FF"/>
    <w:rsid w:val="005E5904"/>
    <w:rsid w:val="005E595F"/>
    <w:rsid w:val="005E5A73"/>
    <w:rsid w:val="005E5BFF"/>
    <w:rsid w:val="005E60BE"/>
    <w:rsid w:val="005E60E3"/>
    <w:rsid w:val="005E6253"/>
    <w:rsid w:val="005E638D"/>
    <w:rsid w:val="005E6533"/>
    <w:rsid w:val="005E6581"/>
    <w:rsid w:val="005E669F"/>
    <w:rsid w:val="005E68D4"/>
    <w:rsid w:val="005E6906"/>
    <w:rsid w:val="005E7184"/>
    <w:rsid w:val="005E758B"/>
    <w:rsid w:val="005E774F"/>
    <w:rsid w:val="005E78E3"/>
    <w:rsid w:val="005E7A34"/>
    <w:rsid w:val="005E7B49"/>
    <w:rsid w:val="005F03E8"/>
    <w:rsid w:val="005F0459"/>
    <w:rsid w:val="005F0528"/>
    <w:rsid w:val="005F0652"/>
    <w:rsid w:val="005F0797"/>
    <w:rsid w:val="005F084A"/>
    <w:rsid w:val="005F12E4"/>
    <w:rsid w:val="005F1593"/>
    <w:rsid w:val="005F15A6"/>
    <w:rsid w:val="005F15EB"/>
    <w:rsid w:val="005F164B"/>
    <w:rsid w:val="005F1AC8"/>
    <w:rsid w:val="005F1B2C"/>
    <w:rsid w:val="005F1D64"/>
    <w:rsid w:val="005F1D67"/>
    <w:rsid w:val="005F1F41"/>
    <w:rsid w:val="005F21C1"/>
    <w:rsid w:val="005F2334"/>
    <w:rsid w:val="005F271F"/>
    <w:rsid w:val="005F274F"/>
    <w:rsid w:val="005F2A54"/>
    <w:rsid w:val="005F2E5B"/>
    <w:rsid w:val="005F2EF2"/>
    <w:rsid w:val="005F2FC3"/>
    <w:rsid w:val="005F317A"/>
    <w:rsid w:val="005F3274"/>
    <w:rsid w:val="005F377B"/>
    <w:rsid w:val="005F3A11"/>
    <w:rsid w:val="005F3D18"/>
    <w:rsid w:val="005F3FA8"/>
    <w:rsid w:val="005F4064"/>
    <w:rsid w:val="005F412A"/>
    <w:rsid w:val="005F41CC"/>
    <w:rsid w:val="005F43CF"/>
    <w:rsid w:val="005F4512"/>
    <w:rsid w:val="005F4AFB"/>
    <w:rsid w:val="005F4D66"/>
    <w:rsid w:val="005F52C2"/>
    <w:rsid w:val="005F52E0"/>
    <w:rsid w:val="005F53B0"/>
    <w:rsid w:val="005F54E3"/>
    <w:rsid w:val="005F5FF8"/>
    <w:rsid w:val="005F632D"/>
    <w:rsid w:val="005F6854"/>
    <w:rsid w:val="005F6948"/>
    <w:rsid w:val="005F6E79"/>
    <w:rsid w:val="005F6E8C"/>
    <w:rsid w:val="005F73F8"/>
    <w:rsid w:val="005F7505"/>
    <w:rsid w:val="005F76B5"/>
    <w:rsid w:val="005F775F"/>
    <w:rsid w:val="005F79E4"/>
    <w:rsid w:val="005F7CEF"/>
    <w:rsid w:val="005F7ECF"/>
    <w:rsid w:val="006001C0"/>
    <w:rsid w:val="00600995"/>
    <w:rsid w:val="00600BBF"/>
    <w:rsid w:val="00600C3F"/>
    <w:rsid w:val="00600C8F"/>
    <w:rsid w:val="00600F7D"/>
    <w:rsid w:val="00601066"/>
    <w:rsid w:val="0060107F"/>
    <w:rsid w:val="00601390"/>
    <w:rsid w:val="00601408"/>
    <w:rsid w:val="0060159F"/>
    <w:rsid w:val="00601850"/>
    <w:rsid w:val="006018DD"/>
    <w:rsid w:val="006019C1"/>
    <w:rsid w:val="00601AB5"/>
    <w:rsid w:val="00601EF7"/>
    <w:rsid w:val="00602033"/>
    <w:rsid w:val="00602190"/>
    <w:rsid w:val="00602197"/>
    <w:rsid w:val="006023BF"/>
    <w:rsid w:val="0060248D"/>
    <w:rsid w:val="00602637"/>
    <w:rsid w:val="00602737"/>
    <w:rsid w:val="006028BC"/>
    <w:rsid w:val="006028E2"/>
    <w:rsid w:val="00602B94"/>
    <w:rsid w:val="00602CB5"/>
    <w:rsid w:val="00602E62"/>
    <w:rsid w:val="0060327A"/>
    <w:rsid w:val="00603718"/>
    <w:rsid w:val="00603773"/>
    <w:rsid w:val="006037D3"/>
    <w:rsid w:val="00603921"/>
    <w:rsid w:val="00603BB7"/>
    <w:rsid w:val="00603BC1"/>
    <w:rsid w:val="00603C09"/>
    <w:rsid w:val="00603C4D"/>
    <w:rsid w:val="00604103"/>
    <w:rsid w:val="00604A44"/>
    <w:rsid w:val="00604A9A"/>
    <w:rsid w:val="00604E0D"/>
    <w:rsid w:val="00604E44"/>
    <w:rsid w:val="00605210"/>
    <w:rsid w:val="006056D7"/>
    <w:rsid w:val="006056D8"/>
    <w:rsid w:val="00606247"/>
    <w:rsid w:val="0060624A"/>
    <w:rsid w:val="0060680C"/>
    <w:rsid w:val="00606B1E"/>
    <w:rsid w:val="00606F0F"/>
    <w:rsid w:val="006073B3"/>
    <w:rsid w:val="006074F3"/>
    <w:rsid w:val="00607A77"/>
    <w:rsid w:val="00607DA6"/>
    <w:rsid w:val="00607DF5"/>
    <w:rsid w:val="00607F54"/>
    <w:rsid w:val="006104FD"/>
    <w:rsid w:val="00610662"/>
    <w:rsid w:val="00610686"/>
    <w:rsid w:val="00610850"/>
    <w:rsid w:val="006109C5"/>
    <w:rsid w:val="00610A82"/>
    <w:rsid w:val="00610D3A"/>
    <w:rsid w:val="00610DE1"/>
    <w:rsid w:val="00610F0A"/>
    <w:rsid w:val="006110E9"/>
    <w:rsid w:val="006112BB"/>
    <w:rsid w:val="00611AB0"/>
    <w:rsid w:val="00611C2B"/>
    <w:rsid w:val="00612353"/>
    <w:rsid w:val="006127F0"/>
    <w:rsid w:val="00612E5C"/>
    <w:rsid w:val="00612F78"/>
    <w:rsid w:val="00613304"/>
    <w:rsid w:val="00613542"/>
    <w:rsid w:val="00613C1E"/>
    <w:rsid w:val="0061416E"/>
    <w:rsid w:val="006143E0"/>
    <w:rsid w:val="00614789"/>
    <w:rsid w:val="006147F7"/>
    <w:rsid w:val="00614956"/>
    <w:rsid w:val="00614990"/>
    <w:rsid w:val="006149F4"/>
    <w:rsid w:val="00614CCB"/>
    <w:rsid w:val="00614EFA"/>
    <w:rsid w:val="00615184"/>
    <w:rsid w:val="00615401"/>
    <w:rsid w:val="006157F8"/>
    <w:rsid w:val="0061595A"/>
    <w:rsid w:val="0061597E"/>
    <w:rsid w:val="00615B86"/>
    <w:rsid w:val="00615C80"/>
    <w:rsid w:val="00615D01"/>
    <w:rsid w:val="00615E06"/>
    <w:rsid w:val="00616069"/>
    <w:rsid w:val="006161C7"/>
    <w:rsid w:val="00616AF2"/>
    <w:rsid w:val="00616CEB"/>
    <w:rsid w:val="00616DB8"/>
    <w:rsid w:val="00616FA5"/>
    <w:rsid w:val="006171A4"/>
    <w:rsid w:val="00617362"/>
    <w:rsid w:val="006175D9"/>
    <w:rsid w:val="006178D1"/>
    <w:rsid w:val="00617919"/>
    <w:rsid w:val="00617A6E"/>
    <w:rsid w:val="00617B9A"/>
    <w:rsid w:val="00617F83"/>
    <w:rsid w:val="006200F6"/>
    <w:rsid w:val="00620230"/>
    <w:rsid w:val="00620459"/>
    <w:rsid w:val="0062075E"/>
    <w:rsid w:val="00620771"/>
    <w:rsid w:val="006208B4"/>
    <w:rsid w:val="006209C5"/>
    <w:rsid w:val="00620A14"/>
    <w:rsid w:val="00620A8A"/>
    <w:rsid w:val="00620DF0"/>
    <w:rsid w:val="00620FCE"/>
    <w:rsid w:val="0062110C"/>
    <w:rsid w:val="00621170"/>
    <w:rsid w:val="00621219"/>
    <w:rsid w:val="00621649"/>
    <w:rsid w:val="00621A62"/>
    <w:rsid w:val="00621C93"/>
    <w:rsid w:val="00622192"/>
    <w:rsid w:val="0062227A"/>
    <w:rsid w:val="006223A4"/>
    <w:rsid w:val="006223A5"/>
    <w:rsid w:val="0062243A"/>
    <w:rsid w:val="00622465"/>
    <w:rsid w:val="00622538"/>
    <w:rsid w:val="00622614"/>
    <w:rsid w:val="006226BF"/>
    <w:rsid w:val="00622748"/>
    <w:rsid w:val="006228C7"/>
    <w:rsid w:val="00622B5A"/>
    <w:rsid w:val="00622C23"/>
    <w:rsid w:val="00622D72"/>
    <w:rsid w:val="00622FF8"/>
    <w:rsid w:val="0062345E"/>
    <w:rsid w:val="006234F7"/>
    <w:rsid w:val="00623690"/>
    <w:rsid w:val="006239B6"/>
    <w:rsid w:val="00623BC4"/>
    <w:rsid w:val="00624328"/>
    <w:rsid w:val="00624696"/>
    <w:rsid w:val="006247DE"/>
    <w:rsid w:val="00624970"/>
    <w:rsid w:val="006249B3"/>
    <w:rsid w:val="00624F36"/>
    <w:rsid w:val="00625015"/>
    <w:rsid w:val="0062536D"/>
    <w:rsid w:val="006253EC"/>
    <w:rsid w:val="006254E3"/>
    <w:rsid w:val="006255ED"/>
    <w:rsid w:val="00625626"/>
    <w:rsid w:val="00625ED3"/>
    <w:rsid w:val="006261EC"/>
    <w:rsid w:val="00626397"/>
    <w:rsid w:val="006265DB"/>
    <w:rsid w:val="00626641"/>
    <w:rsid w:val="00626746"/>
    <w:rsid w:val="0062682A"/>
    <w:rsid w:val="0062682D"/>
    <w:rsid w:val="00626AAF"/>
    <w:rsid w:val="00626AEA"/>
    <w:rsid w:val="00626E44"/>
    <w:rsid w:val="00627023"/>
    <w:rsid w:val="0062707C"/>
    <w:rsid w:val="0062711C"/>
    <w:rsid w:val="006271F2"/>
    <w:rsid w:val="00627227"/>
    <w:rsid w:val="00627284"/>
    <w:rsid w:val="00627314"/>
    <w:rsid w:val="00627377"/>
    <w:rsid w:val="006276DF"/>
    <w:rsid w:val="00627A27"/>
    <w:rsid w:val="00627BAA"/>
    <w:rsid w:val="00627CFE"/>
    <w:rsid w:val="00627D86"/>
    <w:rsid w:val="00627E76"/>
    <w:rsid w:val="00630033"/>
    <w:rsid w:val="006303E4"/>
    <w:rsid w:val="00630618"/>
    <w:rsid w:val="00630805"/>
    <w:rsid w:val="006308F0"/>
    <w:rsid w:val="00630923"/>
    <w:rsid w:val="00630B1B"/>
    <w:rsid w:val="00630DDC"/>
    <w:rsid w:val="00630E31"/>
    <w:rsid w:val="00631000"/>
    <w:rsid w:val="00631003"/>
    <w:rsid w:val="00631168"/>
    <w:rsid w:val="006312D2"/>
    <w:rsid w:val="00631378"/>
    <w:rsid w:val="0063152A"/>
    <w:rsid w:val="006315FA"/>
    <w:rsid w:val="006316F6"/>
    <w:rsid w:val="00631BD0"/>
    <w:rsid w:val="0063211E"/>
    <w:rsid w:val="0063227B"/>
    <w:rsid w:val="006322AD"/>
    <w:rsid w:val="0063231A"/>
    <w:rsid w:val="0063234A"/>
    <w:rsid w:val="00632710"/>
    <w:rsid w:val="00632A44"/>
    <w:rsid w:val="00632AC1"/>
    <w:rsid w:val="00632B04"/>
    <w:rsid w:val="00632E24"/>
    <w:rsid w:val="00632E43"/>
    <w:rsid w:val="00632ED9"/>
    <w:rsid w:val="006330A0"/>
    <w:rsid w:val="0063339C"/>
    <w:rsid w:val="00633592"/>
    <w:rsid w:val="006335B4"/>
    <w:rsid w:val="006336DC"/>
    <w:rsid w:val="00633940"/>
    <w:rsid w:val="00633A02"/>
    <w:rsid w:val="00633AD0"/>
    <w:rsid w:val="00633B02"/>
    <w:rsid w:val="0063451C"/>
    <w:rsid w:val="00634856"/>
    <w:rsid w:val="00634F26"/>
    <w:rsid w:val="00635074"/>
    <w:rsid w:val="006351C0"/>
    <w:rsid w:val="006351C4"/>
    <w:rsid w:val="00635291"/>
    <w:rsid w:val="006355EB"/>
    <w:rsid w:val="006358B7"/>
    <w:rsid w:val="00635921"/>
    <w:rsid w:val="00635BAC"/>
    <w:rsid w:val="00635DFD"/>
    <w:rsid w:val="0063605B"/>
    <w:rsid w:val="0063607F"/>
    <w:rsid w:val="00636246"/>
    <w:rsid w:val="0063651E"/>
    <w:rsid w:val="00636537"/>
    <w:rsid w:val="00636541"/>
    <w:rsid w:val="0063665A"/>
    <w:rsid w:val="00636838"/>
    <w:rsid w:val="006368AC"/>
    <w:rsid w:val="006368FC"/>
    <w:rsid w:val="006376F1"/>
    <w:rsid w:val="0063785D"/>
    <w:rsid w:val="00637D18"/>
    <w:rsid w:val="00637EB0"/>
    <w:rsid w:val="00637EE8"/>
    <w:rsid w:val="00640145"/>
    <w:rsid w:val="006403C5"/>
    <w:rsid w:val="0064077D"/>
    <w:rsid w:val="00640A65"/>
    <w:rsid w:val="00640C31"/>
    <w:rsid w:val="00640C83"/>
    <w:rsid w:val="00640EE3"/>
    <w:rsid w:val="00640F24"/>
    <w:rsid w:val="0064102A"/>
    <w:rsid w:val="0064113B"/>
    <w:rsid w:val="00641322"/>
    <w:rsid w:val="006414A5"/>
    <w:rsid w:val="00641AE5"/>
    <w:rsid w:val="00641C76"/>
    <w:rsid w:val="006420A5"/>
    <w:rsid w:val="0064212E"/>
    <w:rsid w:val="00642183"/>
    <w:rsid w:val="00642243"/>
    <w:rsid w:val="006422FD"/>
    <w:rsid w:val="00642A08"/>
    <w:rsid w:val="00642D91"/>
    <w:rsid w:val="00642E98"/>
    <w:rsid w:val="00643010"/>
    <w:rsid w:val="00643087"/>
    <w:rsid w:val="006432A3"/>
    <w:rsid w:val="00643325"/>
    <w:rsid w:val="0064334E"/>
    <w:rsid w:val="00643941"/>
    <w:rsid w:val="00643EAC"/>
    <w:rsid w:val="00644127"/>
    <w:rsid w:val="0064429A"/>
    <w:rsid w:val="006446FE"/>
    <w:rsid w:val="00644749"/>
    <w:rsid w:val="00644771"/>
    <w:rsid w:val="006447D2"/>
    <w:rsid w:val="006448FC"/>
    <w:rsid w:val="0064498B"/>
    <w:rsid w:val="006449C2"/>
    <w:rsid w:val="00644E21"/>
    <w:rsid w:val="0064511E"/>
    <w:rsid w:val="00645177"/>
    <w:rsid w:val="00645187"/>
    <w:rsid w:val="00645348"/>
    <w:rsid w:val="0064534C"/>
    <w:rsid w:val="006453D7"/>
    <w:rsid w:val="0064574A"/>
    <w:rsid w:val="00645822"/>
    <w:rsid w:val="00645959"/>
    <w:rsid w:val="006459EF"/>
    <w:rsid w:val="00645AEA"/>
    <w:rsid w:val="00645B8F"/>
    <w:rsid w:val="00645D29"/>
    <w:rsid w:val="006460F0"/>
    <w:rsid w:val="00646474"/>
    <w:rsid w:val="00646501"/>
    <w:rsid w:val="006466BE"/>
    <w:rsid w:val="0064675A"/>
    <w:rsid w:val="006467D8"/>
    <w:rsid w:val="00646D7F"/>
    <w:rsid w:val="00646DE8"/>
    <w:rsid w:val="00646DEA"/>
    <w:rsid w:val="00647D4E"/>
    <w:rsid w:val="0065010F"/>
    <w:rsid w:val="006502D2"/>
    <w:rsid w:val="006504CD"/>
    <w:rsid w:val="0065072E"/>
    <w:rsid w:val="00650744"/>
    <w:rsid w:val="006509CA"/>
    <w:rsid w:val="00650A9C"/>
    <w:rsid w:val="00650D2B"/>
    <w:rsid w:val="00650FF3"/>
    <w:rsid w:val="00651228"/>
    <w:rsid w:val="00651235"/>
    <w:rsid w:val="00651484"/>
    <w:rsid w:val="00651590"/>
    <w:rsid w:val="006517FA"/>
    <w:rsid w:val="006518AE"/>
    <w:rsid w:val="00651E5E"/>
    <w:rsid w:val="00652378"/>
    <w:rsid w:val="00652592"/>
    <w:rsid w:val="006526EC"/>
    <w:rsid w:val="00652C25"/>
    <w:rsid w:val="00652F13"/>
    <w:rsid w:val="006532A8"/>
    <w:rsid w:val="00653654"/>
    <w:rsid w:val="00653659"/>
    <w:rsid w:val="006536F1"/>
    <w:rsid w:val="00653824"/>
    <w:rsid w:val="00653A07"/>
    <w:rsid w:val="00653B6A"/>
    <w:rsid w:val="00653D2E"/>
    <w:rsid w:val="00653DDC"/>
    <w:rsid w:val="00653FA2"/>
    <w:rsid w:val="00653FEB"/>
    <w:rsid w:val="006540C5"/>
    <w:rsid w:val="006540EB"/>
    <w:rsid w:val="006546C2"/>
    <w:rsid w:val="00654A70"/>
    <w:rsid w:val="00654DFE"/>
    <w:rsid w:val="006553C2"/>
    <w:rsid w:val="006553F3"/>
    <w:rsid w:val="006559CC"/>
    <w:rsid w:val="00655DD2"/>
    <w:rsid w:val="00655E11"/>
    <w:rsid w:val="00656035"/>
    <w:rsid w:val="006560E1"/>
    <w:rsid w:val="006562FC"/>
    <w:rsid w:val="00656778"/>
    <w:rsid w:val="00656ECB"/>
    <w:rsid w:val="00656EDB"/>
    <w:rsid w:val="00656FD6"/>
    <w:rsid w:val="0065732D"/>
    <w:rsid w:val="0065736F"/>
    <w:rsid w:val="00657588"/>
    <w:rsid w:val="006577D3"/>
    <w:rsid w:val="0065794A"/>
    <w:rsid w:val="00657AB4"/>
    <w:rsid w:val="006600B2"/>
    <w:rsid w:val="00660452"/>
    <w:rsid w:val="00660676"/>
    <w:rsid w:val="006606D2"/>
    <w:rsid w:val="00660786"/>
    <w:rsid w:val="00660B4B"/>
    <w:rsid w:val="00661A5A"/>
    <w:rsid w:val="00661E55"/>
    <w:rsid w:val="00661FF4"/>
    <w:rsid w:val="0066211A"/>
    <w:rsid w:val="006624E1"/>
    <w:rsid w:val="00662AB3"/>
    <w:rsid w:val="00662BD3"/>
    <w:rsid w:val="0066315F"/>
    <w:rsid w:val="006631FC"/>
    <w:rsid w:val="00663425"/>
    <w:rsid w:val="0066347D"/>
    <w:rsid w:val="006637F0"/>
    <w:rsid w:val="00663800"/>
    <w:rsid w:val="00663B8A"/>
    <w:rsid w:val="00663C5A"/>
    <w:rsid w:val="00663D20"/>
    <w:rsid w:val="00664034"/>
    <w:rsid w:val="00664091"/>
    <w:rsid w:val="006644E1"/>
    <w:rsid w:val="006644FA"/>
    <w:rsid w:val="00664522"/>
    <w:rsid w:val="00664A3D"/>
    <w:rsid w:val="00664AF0"/>
    <w:rsid w:val="00664C1E"/>
    <w:rsid w:val="00664DBF"/>
    <w:rsid w:val="00665059"/>
    <w:rsid w:val="00665263"/>
    <w:rsid w:val="006658AD"/>
    <w:rsid w:val="006658CD"/>
    <w:rsid w:val="0066593B"/>
    <w:rsid w:val="00665A7D"/>
    <w:rsid w:val="00665B01"/>
    <w:rsid w:val="00666079"/>
    <w:rsid w:val="00666096"/>
    <w:rsid w:val="00666363"/>
    <w:rsid w:val="00666626"/>
    <w:rsid w:val="006666CE"/>
    <w:rsid w:val="006668D2"/>
    <w:rsid w:val="006668FA"/>
    <w:rsid w:val="00666DE4"/>
    <w:rsid w:val="00666E41"/>
    <w:rsid w:val="00666E61"/>
    <w:rsid w:val="00666E62"/>
    <w:rsid w:val="00666E63"/>
    <w:rsid w:val="00666EFF"/>
    <w:rsid w:val="0066700A"/>
    <w:rsid w:val="00667066"/>
    <w:rsid w:val="00667137"/>
    <w:rsid w:val="0066746F"/>
    <w:rsid w:val="00667517"/>
    <w:rsid w:val="0066770D"/>
    <w:rsid w:val="00667E75"/>
    <w:rsid w:val="006701F3"/>
    <w:rsid w:val="00670524"/>
    <w:rsid w:val="00670797"/>
    <w:rsid w:val="00670954"/>
    <w:rsid w:val="00670B30"/>
    <w:rsid w:val="00670C03"/>
    <w:rsid w:val="00670C7F"/>
    <w:rsid w:val="00670DBA"/>
    <w:rsid w:val="0067141C"/>
    <w:rsid w:val="006716B7"/>
    <w:rsid w:val="00671AC7"/>
    <w:rsid w:val="00671C9E"/>
    <w:rsid w:val="00672040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096"/>
    <w:rsid w:val="0067310E"/>
    <w:rsid w:val="006733E4"/>
    <w:rsid w:val="006738BC"/>
    <w:rsid w:val="00673D8F"/>
    <w:rsid w:val="00673D9F"/>
    <w:rsid w:val="00674003"/>
    <w:rsid w:val="006741CB"/>
    <w:rsid w:val="00674414"/>
    <w:rsid w:val="00674543"/>
    <w:rsid w:val="0067500C"/>
    <w:rsid w:val="0067511C"/>
    <w:rsid w:val="0067523E"/>
    <w:rsid w:val="00675637"/>
    <w:rsid w:val="006756FC"/>
    <w:rsid w:val="00675AC3"/>
    <w:rsid w:val="00675B3F"/>
    <w:rsid w:val="0067604D"/>
    <w:rsid w:val="0067621A"/>
    <w:rsid w:val="006767B5"/>
    <w:rsid w:val="006768CB"/>
    <w:rsid w:val="00676AE9"/>
    <w:rsid w:val="00676B5C"/>
    <w:rsid w:val="00676B5F"/>
    <w:rsid w:val="00676DC9"/>
    <w:rsid w:val="006770D6"/>
    <w:rsid w:val="00677701"/>
    <w:rsid w:val="00677967"/>
    <w:rsid w:val="00677A06"/>
    <w:rsid w:val="00677DD3"/>
    <w:rsid w:val="00677DE1"/>
    <w:rsid w:val="00680047"/>
    <w:rsid w:val="006802D7"/>
    <w:rsid w:val="00680377"/>
    <w:rsid w:val="006806E6"/>
    <w:rsid w:val="00680729"/>
    <w:rsid w:val="006807B0"/>
    <w:rsid w:val="006808A1"/>
    <w:rsid w:val="00680CCC"/>
    <w:rsid w:val="00680ED5"/>
    <w:rsid w:val="00680FF0"/>
    <w:rsid w:val="0068128D"/>
    <w:rsid w:val="006812E8"/>
    <w:rsid w:val="006816D3"/>
    <w:rsid w:val="006817C3"/>
    <w:rsid w:val="00681AA1"/>
    <w:rsid w:val="00681B3E"/>
    <w:rsid w:val="00681EA3"/>
    <w:rsid w:val="00681FB8"/>
    <w:rsid w:val="00682213"/>
    <w:rsid w:val="00682321"/>
    <w:rsid w:val="006827D1"/>
    <w:rsid w:val="006828E1"/>
    <w:rsid w:val="006831BE"/>
    <w:rsid w:val="006835BD"/>
    <w:rsid w:val="00683602"/>
    <w:rsid w:val="00683634"/>
    <w:rsid w:val="00683A3A"/>
    <w:rsid w:val="00683B4C"/>
    <w:rsid w:val="00683E7B"/>
    <w:rsid w:val="00683F40"/>
    <w:rsid w:val="0068407A"/>
    <w:rsid w:val="006840AD"/>
    <w:rsid w:val="00684142"/>
    <w:rsid w:val="006841ED"/>
    <w:rsid w:val="00684322"/>
    <w:rsid w:val="006849E1"/>
    <w:rsid w:val="00684B82"/>
    <w:rsid w:val="00684DAB"/>
    <w:rsid w:val="00684EC9"/>
    <w:rsid w:val="00684F3D"/>
    <w:rsid w:val="0068521E"/>
    <w:rsid w:val="00685383"/>
    <w:rsid w:val="00685689"/>
    <w:rsid w:val="00685698"/>
    <w:rsid w:val="00685E4B"/>
    <w:rsid w:val="0068614E"/>
    <w:rsid w:val="0068630F"/>
    <w:rsid w:val="00686337"/>
    <w:rsid w:val="00686B28"/>
    <w:rsid w:val="00686CDB"/>
    <w:rsid w:val="00687109"/>
    <w:rsid w:val="006874FB"/>
    <w:rsid w:val="0068780F"/>
    <w:rsid w:val="00687A7A"/>
    <w:rsid w:val="00687DF0"/>
    <w:rsid w:val="00687E19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6CE"/>
    <w:rsid w:val="00691866"/>
    <w:rsid w:val="00691AF1"/>
    <w:rsid w:val="00691BEE"/>
    <w:rsid w:val="00691DF2"/>
    <w:rsid w:val="00691EB1"/>
    <w:rsid w:val="00691F23"/>
    <w:rsid w:val="006925D9"/>
    <w:rsid w:val="006926A2"/>
    <w:rsid w:val="0069284E"/>
    <w:rsid w:val="00692A89"/>
    <w:rsid w:val="00692AAA"/>
    <w:rsid w:val="00692F38"/>
    <w:rsid w:val="00693118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0E4"/>
    <w:rsid w:val="0069455E"/>
    <w:rsid w:val="006946D3"/>
    <w:rsid w:val="006948FF"/>
    <w:rsid w:val="006949B2"/>
    <w:rsid w:val="00694DD6"/>
    <w:rsid w:val="006950F8"/>
    <w:rsid w:val="00695264"/>
    <w:rsid w:val="00695456"/>
    <w:rsid w:val="00695D73"/>
    <w:rsid w:val="00695E46"/>
    <w:rsid w:val="006961B4"/>
    <w:rsid w:val="006962A2"/>
    <w:rsid w:val="00696564"/>
    <w:rsid w:val="00696695"/>
    <w:rsid w:val="006967C7"/>
    <w:rsid w:val="00696B6E"/>
    <w:rsid w:val="00696B98"/>
    <w:rsid w:val="00696C38"/>
    <w:rsid w:val="00696CB5"/>
    <w:rsid w:val="00696E39"/>
    <w:rsid w:val="00696F58"/>
    <w:rsid w:val="006970A1"/>
    <w:rsid w:val="006971F0"/>
    <w:rsid w:val="00697214"/>
    <w:rsid w:val="00697295"/>
    <w:rsid w:val="0069754A"/>
    <w:rsid w:val="006975D9"/>
    <w:rsid w:val="00697B20"/>
    <w:rsid w:val="00697D5C"/>
    <w:rsid w:val="006A03C1"/>
    <w:rsid w:val="006A05F0"/>
    <w:rsid w:val="006A061C"/>
    <w:rsid w:val="006A072E"/>
    <w:rsid w:val="006A090E"/>
    <w:rsid w:val="006A0E88"/>
    <w:rsid w:val="006A1104"/>
    <w:rsid w:val="006A14CA"/>
    <w:rsid w:val="006A16AE"/>
    <w:rsid w:val="006A1740"/>
    <w:rsid w:val="006A1B16"/>
    <w:rsid w:val="006A1B70"/>
    <w:rsid w:val="006A2189"/>
    <w:rsid w:val="006A2987"/>
    <w:rsid w:val="006A2CD4"/>
    <w:rsid w:val="006A2FE5"/>
    <w:rsid w:val="006A3316"/>
    <w:rsid w:val="006A3432"/>
    <w:rsid w:val="006A3A3D"/>
    <w:rsid w:val="006A4B7A"/>
    <w:rsid w:val="006A4FDA"/>
    <w:rsid w:val="006A534A"/>
    <w:rsid w:val="006A5584"/>
    <w:rsid w:val="006A5ACC"/>
    <w:rsid w:val="006A6451"/>
    <w:rsid w:val="006A676C"/>
    <w:rsid w:val="006A6D99"/>
    <w:rsid w:val="006A7135"/>
    <w:rsid w:val="006A7146"/>
    <w:rsid w:val="006A7201"/>
    <w:rsid w:val="006A74BE"/>
    <w:rsid w:val="006A74DC"/>
    <w:rsid w:val="006A76A3"/>
    <w:rsid w:val="006A78C2"/>
    <w:rsid w:val="006A7CEB"/>
    <w:rsid w:val="006B0158"/>
    <w:rsid w:val="006B05AC"/>
    <w:rsid w:val="006B0672"/>
    <w:rsid w:val="006B10C5"/>
    <w:rsid w:val="006B11AD"/>
    <w:rsid w:val="006B11B9"/>
    <w:rsid w:val="006B15E2"/>
    <w:rsid w:val="006B162E"/>
    <w:rsid w:val="006B19F3"/>
    <w:rsid w:val="006B1B5F"/>
    <w:rsid w:val="006B1DA4"/>
    <w:rsid w:val="006B1EDF"/>
    <w:rsid w:val="006B21BD"/>
    <w:rsid w:val="006B225E"/>
    <w:rsid w:val="006B245B"/>
    <w:rsid w:val="006B25B7"/>
    <w:rsid w:val="006B25CB"/>
    <w:rsid w:val="006B26B0"/>
    <w:rsid w:val="006B2751"/>
    <w:rsid w:val="006B2864"/>
    <w:rsid w:val="006B2B25"/>
    <w:rsid w:val="006B2C93"/>
    <w:rsid w:val="006B2D3C"/>
    <w:rsid w:val="006B2D9B"/>
    <w:rsid w:val="006B2E45"/>
    <w:rsid w:val="006B2F35"/>
    <w:rsid w:val="006B354E"/>
    <w:rsid w:val="006B390A"/>
    <w:rsid w:val="006B3A86"/>
    <w:rsid w:val="006B3CBF"/>
    <w:rsid w:val="006B3F95"/>
    <w:rsid w:val="006B430D"/>
    <w:rsid w:val="006B43BE"/>
    <w:rsid w:val="006B45E5"/>
    <w:rsid w:val="006B4671"/>
    <w:rsid w:val="006B47B0"/>
    <w:rsid w:val="006B497B"/>
    <w:rsid w:val="006B4B89"/>
    <w:rsid w:val="006B4BC7"/>
    <w:rsid w:val="006B5166"/>
    <w:rsid w:val="006B5338"/>
    <w:rsid w:val="006B5403"/>
    <w:rsid w:val="006B551B"/>
    <w:rsid w:val="006B5590"/>
    <w:rsid w:val="006B570F"/>
    <w:rsid w:val="006B5842"/>
    <w:rsid w:val="006B586D"/>
    <w:rsid w:val="006B5B95"/>
    <w:rsid w:val="006B5C05"/>
    <w:rsid w:val="006B5DA2"/>
    <w:rsid w:val="006B6018"/>
    <w:rsid w:val="006B607C"/>
    <w:rsid w:val="006B60C1"/>
    <w:rsid w:val="006B61F8"/>
    <w:rsid w:val="006B66F5"/>
    <w:rsid w:val="006B6952"/>
    <w:rsid w:val="006B6975"/>
    <w:rsid w:val="006B6B1F"/>
    <w:rsid w:val="006B6B4E"/>
    <w:rsid w:val="006B6B61"/>
    <w:rsid w:val="006B702C"/>
    <w:rsid w:val="006B715D"/>
    <w:rsid w:val="006B7166"/>
    <w:rsid w:val="006B7181"/>
    <w:rsid w:val="006B74F0"/>
    <w:rsid w:val="006B77D8"/>
    <w:rsid w:val="006B7827"/>
    <w:rsid w:val="006B783C"/>
    <w:rsid w:val="006B784F"/>
    <w:rsid w:val="006B7C1A"/>
    <w:rsid w:val="006C002B"/>
    <w:rsid w:val="006C0240"/>
    <w:rsid w:val="006C05A1"/>
    <w:rsid w:val="006C0927"/>
    <w:rsid w:val="006C0A4D"/>
    <w:rsid w:val="006C0C73"/>
    <w:rsid w:val="006C0E29"/>
    <w:rsid w:val="006C0EF8"/>
    <w:rsid w:val="006C1098"/>
    <w:rsid w:val="006C1391"/>
    <w:rsid w:val="006C1BA4"/>
    <w:rsid w:val="006C1CDF"/>
    <w:rsid w:val="006C1D57"/>
    <w:rsid w:val="006C1EE2"/>
    <w:rsid w:val="006C1F45"/>
    <w:rsid w:val="006C22CE"/>
    <w:rsid w:val="006C247C"/>
    <w:rsid w:val="006C253B"/>
    <w:rsid w:val="006C2A66"/>
    <w:rsid w:val="006C2BC8"/>
    <w:rsid w:val="006C2C97"/>
    <w:rsid w:val="006C3342"/>
    <w:rsid w:val="006C3376"/>
    <w:rsid w:val="006C33DA"/>
    <w:rsid w:val="006C33DF"/>
    <w:rsid w:val="006C3431"/>
    <w:rsid w:val="006C3433"/>
    <w:rsid w:val="006C3A1A"/>
    <w:rsid w:val="006C3A71"/>
    <w:rsid w:val="006C3EF7"/>
    <w:rsid w:val="006C4106"/>
    <w:rsid w:val="006C47F5"/>
    <w:rsid w:val="006C492A"/>
    <w:rsid w:val="006C4B68"/>
    <w:rsid w:val="006C4D38"/>
    <w:rsid w:val="006C57DD"/>
    <w:rsid w:val="006C5AE5"/>
    <w:rsid w:val="006C5BFE"/>
    <w:rsid w:val="006C5E11"/>
    <w:rsid w:val="006C6242"/>
    <w:rsid w:val="006C69AB"/>
    <w:rsid w:val="006C69F0"/>
    <w:rsid w:val="006C6A12"/>
    <w:rsid w:val="006C6B7B"/>
    <w:rsid w:val="006C6C3F"/>
    <w:rsid w:val="006C703E"/>
    <w:rsid w:val="006C7360"/>
    <w:rsid w:val="006C7731"/>
    <w:rsid w:val="006C7859"/>
    <w:rsid w:val="006C7AAA"/>
    <w:rsid w:val="006C7FC0"/>
    <w:rsid w:val="006D01D0"/>
    <w:rsid w:val="006D0242"/>
    <w:rsid w:val="006D02D0"/>
    <w:rsid w:val="006D05EE"/>
    <w:rsid w:val="006D075F"/>
    <w:rsid w:val="006D0DAB"/>
    <w:rsid w:val="006D1167"/>
    <w:rsid w:val="006D13B6"/>
    <w:rsid w:val="006D13CF"/>
    <w:rsid w:val="006D1401"/>
    <w:rsid w:val="006D16DC"/>
    <w:rsid w:val="006D16F2"/>
    <w:rsid w:val="006D18CC"/>
    <w:rsid w:val="006D1B21"/>
    <w:rsid w:val="006D1BE3"/>
    <w:rsid w:val="006D1D14"/>
    <w:rsid w:val="006D20A1"/>
    <w:rsid w:val="006D21AB"/>
    <w:rsid w:val="006D2206"/>
    <w:rsid w:val="006D24AB"/>
    <w:rsid w:val="006D2519"/>
    <w:rsid w:val="006D2AE7"/>
    <w:rsid w:val="006D2BBE"/>
    <w:rsid w:val="006D2BC4"/>
    <w:rsid w:val="006D2C29"/>
    <w:rsid w:val="006D2D7B"/>
    <w:rsid w:val="006D3347"/>
    <w:rsid w:val="006D35CB"/>
    <w:rsid w:val="006D3792"/>
    <w:rsid w:val="006D391F"/>
    <w:rsid w:val="006D3ACC"/>
    <w:rsid w:val="006D3B71"/>
    <w:rsid w:val="006D529F"/>
    <w:rsid w:val="006D52EE"/>
    <w:rsid w:val="006D5594"/>
    <w:rsid w:val="006D585A"/>
    <w:rsid w:val="006D5B95"/>
    <w:rsid w:val="006D5FFB"/>
    <w:rsid w:val="006D6056"/>
    <w:rsid w:val="006D60C0"/>
    <w:rsid w:val="006D6187"/>
    <w:rsid w:val="006D6220"/>
    <w:rsid w:val="006D6461"/>
    <w:rsid w:val="006D654D"/>
    <w:rsid w:val="006D6A34"/>
    <w:rsid w:val="006D6B69"/>
    <w:rsid w:val="006D6C0D"/>
    <w:rsid w:val="006D6EA8"/>
    <w:rsid w:val="006D71C0"/>
    <w:rsid w:val="006D73A7"/>
    <w:rsid w:val="006D7634"/>
    <w:rsid w:val="006D76A8"/>
    <w:rsid w:val="006D7B35"/>
    <w:rsid w:val="006D7B95"/>
    <w:rsid w:val="006D7D72"/>
    <w:rsid w:val="006D7FF3"/>
    <w:rsid w:val="006E00B9"/>
    <w:rsid w:val="006E0142"/>
    <w:rsid w:val="006E0302"/>
    <w:rsid w:val="006E04D2"/>
    <w:rsid w:val="006E052E"/>
    <w:rsid w:val="006E0706"/>
    <w:rsid w:val="006E0877"/>
    <w:rsid w:val="006E0AF7"/>
    <w:rsid w:val="006E0B49"/>
    <w:rsid w:val="006E0D05"/>
    <w:rsid w:val="006E0E6F"/>
    <w:rsid w:val="006E0F4A"/>
    <w:rsid w:val="006E133E"/>
    <w:rsid w:val="006E1633"/>
    <w:rsid w:val="006E16A0"/>
    <w:rsid w:val="006E170A"/>
    <w:rsid w:val="006E184A"/>
    <w:rsid w:val="006E19ED"/>
    <w:rsid w:val="006E20AF"/>
    <w:rsid w:val="006E225F"/>
    <w:rsid w:val="006E23E2"/>
    <w:rsid w:val="006E25E2"/>
    <w:rsid w:val="006E2703"/>
    <w:rsid w:val="006E2759"/>
    <w:rsid w:val="006E2C0C"/>
    <w:rsid w:val="006E332F"/>
    <w:rsid w:val="006E3388"/>
    <w:rsid w:val="006E33C1"/>
    <w:rsid w:val="006E392A"/>
    <w:rsid w:val="006E39B6"/>
    <w:rsid w:val="006E39FA"/>
    <w:rsid w:val="006E3AA6"/>
    <w:rsid w:val="006E3D36"/>
    <w:rsid w:val="006E3E4B"/>
    <w:rsid w:val="006E3F2C"/>
    <w:rsid w:val="006E4408"/>
    <w:rsid w:val="006E4666"/>
    <w:rsid w:val="006E467A"/>
    <w:rsid w:val="006E47EC"/>
    <w:rsid w:val="006E4B5B"/>
    <w:rsid w:val="006E4E01"/>
    <w:rsid w:val="006E504D"/>
    <w:rsid w:val="006E5060"/>
    <w:rsid w:val="006E5259"/>
    <w:rsid w:val="006E526F"/>
    <w:rsid w:val="006E5375"/>
    <w:rsid w:val="006E53C7"/>
    <w:rsid w:val="006E594F"/>
    <w:rsid w:val="006E5B40"/>
    <w:rsid w:val="006E5C56"/>
    <w:rsid w:val="006E5C85"/>
    <w:rsid w:val="006E640D"/>
    <w:rsid w:val="006E6643"/>
    <w:rsid w:val="006E674A"/>
    <w:rsid w:val="006E6A41"/>
    <w:rsid w:val="006E6B2A"/>
    <w:rsid w:val="006E70C1"/>
    <w:rsid w:val="006E71BF"/>
    <w:rsid w:val="006E7432"/>
    <w:rsid w:val="006E773A"/>
    <w:rsid w:val="006E7880"/>
    <w:rsid w:val="006E7B5E"/>
    <w:rsid w:val="006E7DED"/>
    <w:rsid w:val="006E7FDA"/>
    <w:rsid w:val="006F00EF"/>
    <w:rsid w:val="006F02DD"/>
    <w:rsid w:val="006F043C"/>
    <w:rsid w:val="006F05B0"/>
    <w:rsid w:val="006F07C1"/>
    <w:rsid w:val="006F0893"/>
    <w:rsid w:val="006F09EF"/>
    <w:rsid w:val="006F0DD7"/>
    <w:rsid w:val="006F0F8B"/>
    <w:rsid w:val="006F1006"/>
    <w:rsid w:val="006F1237"/>
    <w:rsid w:val="006F1352"/>
    <w:rsid w:val="006F135D"/>
    <w:rsid w:val="006F1737"/>
    <w:rsid w:val="006F20D1"/>
    <w:rsid w:val="006F211D"/>
    <w:rsid w:val="006F2192"/>
    <w:rsid w:val="006F21D6"/>
    <w:rsid w:val="006F2642"/>
    <w:rsid w:val="006F274E"/>
    <w:rsid w:val="006F2F28"/>
    <w:rsid w:val="006F2F96"/>
    <w:rsid w:val="006F2FE3"/>
    <w:rsid w:val="006F3074"/>
    <w:rsid w:val="006F378C"/>
    <w:rsid w:val="006F3AED"/>
    <w:rsid w:val="006F3B9E"/>
    <w:rsid w:val="006F3DD2"/>
    <w:rsid w:val="006F3DE4"/>
    <w:rsid w:val="006F3F40"/>
    <w:rsid w:val="006F44CA"/>
    <w:rsid w:val="006F47A3"/>
    <w:rsid w:val="006F481D"/>
    <w:rsid w:val="006F4931"/>
    <w:rsid w:val="006F4A4A"/>
    <w:rsid w:val="006F4C57"/>
    <w:rsid w:val="006F4CFA"/>
    <w:rsid w:val="006F509E"/>
    <w:rsid w:val="006F520B"/>
    <w:rsid w:val="006F5557"/>
    <w:rsid w:val="006F5592"/>
    <w:rsid w:val="006F55A7"/>
    <w:rsid w:val="006F5620"/>
    <w:rsid w:val="006F56F7"/>
    <w:rsid w:val="006F5A24"/>
    <w:rsid w:val="006F5AB4"/>
    <w:rsid w:val="006F5CE4"/>
    <w:rsid w:val="006F5D6C"/>
    <w:rsid w:val="006F5FDB"/>
    <w:rsid w:val="006F607C"/>
    <w:rsid w:val="006F677A"/>
    <w:rsid w:val="006F69F2"/>
    <w:rsid w:val="006F6A4F"/>
    <w:rsid w:val="006F6CF5"/>
    <w:rsid w:val="006F6D6E"/>
    <w:rsid w:val="006F6FBA"/>
    <w:rsid w:val="006F6FDE"/>
    <w:rsid w:val="006F6FE2"/>
    <w:rsid w:val="006F6FF3"/>
    <w:rsid w:val="006F73F7"/>
    <w:rsid w:val="006F7558"/>
    <w:rsid w:val="006F75C6"/>
    <w:rsid w:val="006F7639"/>
    <w:rsid w:val="006F792F"/>
    <w:rsid w:val="006F7D1B"/>
    <w:rsid w:val="006F7FB7"/>
    <w:rsid w:val="006F7FCE"/>
    <w:rsid w:val="00700016"/>
    <w:rsid w:val="00700377"/>
    <w:rsid w:val="00700443"/>
    <w:rsid w:val="0070048B"/>
    <w:rsid w:val="00700966"/>
    <w:rsid w:val="00700D73"/>
    <w:rsid w:val="00700E4A"/>
    <w:rsid w:val="00700E68"/>
    <w:rsid w:val="00700EF8"/>
    <w:rsid w:val="0070123B"/>
    <w:rsid w:val="00701A77"/>
    <w:rsid w:val="00701C68"/>
    <w:rsid w:val="00701C6E"/>
    <w:rsid w:val="00701C97"/>
    <w:rsid w:val="0070246F"/>
    <w:rsid w:val="007028E1"/>
    <w:rsid w:val="00702962"/>
    <w:rsid w:val="00702BC6"/>
    <w:rsid w:val="00702C93"/>
    <w:rsid w:val="00702CF2"/>
    <w:rsid w:val="00702F53"/>
    <w:rsid w:val="00702FB1"/>
    <w:rsid w:val="0070307A"/>
    <w:rsid w:val="00703744"/>
    <w:rsid w:val="00703C84"/>
    <w:rsid w:val="00703F92"/>
    <w:rsid w:val="007041C3"/>
    <w:rsid w:val="0070434F"/>
    <w:rsid w:val="007043E4"/>
    <w:rsid w:val="00704C58"/>
    <w:rsid w:val="00704D0B"/>
    <w:rsid w:val="007055B3"/>
    <w:rsid w:val="00705901"/>
    <w:rsid w:val="00705D39"/>
    <w:rsid w:val="007060B7"/>
    <w:rsid w:val="007060C6"/>
    <w:rsid w:val="0070642B"/>
    <w:rsid w:val="007068B2"/>
    <w:rsid w:val="007068E3"/>
    <w:rsid w:val="007069B8"/>
    <w:rsid w:val="007069D0"/>
    <w:rsid w:val="00706D74"/>
    <w:rsid w:val="00707134"/>
    <w:rsid w:val="00707412"/>
    <w:rsid w:val="00707D64"/>
    <w:rsid w:val="0071008F"/>
    <w:rsid w:val="007101C5"/>
    <w:rsid w:val="007102B0"/>
    <w:rsid w:val="00710758"/>
    <w:rsid w:val="00710962"/>
    <w:rsid w:val="007109C3"/>
    <w:rsid w:val="00710C73"/>
    <w:rsid w:val="00710F4B"/>
    <w:rsid w:val="00711043"/>
    <w:rsid w:val="007111B9"/>
    <w:rsid w:val="00711279"/>
    <w:rsid w:val="00711327"/>
    <w:rsid w:val="0071143D"/>
    <w:rsid w:val="00711448"/>
    <w:rsid w:val="0071176C"/>
    <w:rsid w:val="007118BB"/>
    <w:rsid w:val="00711A23"/>
    <w:rsid w:val="00711C2C"/>
    <w:rsid w:val="00711CD8"/>
    <w:rsid w:val="0071222C"/>
    <w:rsid w:val="007122D5"/>
    <w:rsid w:val="007122FE"/>
    <w:rsid w:val="007123D9"/>
    <w:rsid w:val="0071244A"/>
    <w:rsid w:val="00712529"/>
    <w:rsid w:val="00712563"/>
    <w:rsid w:val="00712622"/>
    <w:rsid w:val="0071265E"/>
    <w:rsid w:val="007129FF"/>
    <w:rsid w:val="00712ED8"/>
    <w:rsid w:val="0071336A"/>
    <w:rsid w:val="00713446"/>
    <w:rsid w:val="007134BE"/>
    <w:rsid w:val="0071352E"/>
    <w:rsid w:val="0071368D"/>
    <w:rsid w:val="00713A64"/>
    <w:rsid w:val="00713D71"/>
    <w:rsid w:val="00713D92"/>
    <w:rsid w:val="00713D93"/>
    <w:rsid w:val="00713EAA"/>
    <w:rsid w:val="007141E8"/>
    <w:rsid w:val="00714212"/>
    <w:rsid w:val="00714254"/>
    <w:rsid w:val="0071433A"/>
    <w:rsid w:val="00714349"/>
    <w:rsid w:val="00714559"/>
    <w:rsid w:val="007146AE"/>
    <w:rsid w:val="00714821"/>
    <w:rsid w:val="00714A00"/>
    <w:rsid w:val="00714C84"/>
    <w:rsid w:val="00714E99"/>
    <w:rsid w:val="00715000"/>
    <w:rsid w:val="007152F6"/>
    <w:rsid w:val="007154EE"/>
    <w:rsid w:val="00715526"/>
    <w:rsid w:val="00715551"/>
    <w:rsid w:val="00715586"/>
    <w:rsid w:val="007155BA"/>
    <w:rsid w:val="00715630"/>
    <w:rsid w:val="00715636"/>
    <w:rsid w:val="0071578D"/>
    <w:rsid w:val="00715AE7"/>
    <w:rsid w:val="00715C91"/>
    <w:rsid w:val="00715F6E"/>
    <w:rsid w:val="00716186"/>
    <w:rsid w:val="0071651C"/>
    <w:rsid w:val="00716826"/>
    <w:rsid w:val="00716A9F"/>
    <w:rsid w:val="00716F60"/>
    <w:rsid w:val="0071710D"/>
    <w:rsid w:val="007173DF"/>
    <w:rsid w:val="0071749D"/>
    <w:rsid w:val="0071769F"/>
    <w:rsid w:val="007177A8"/>
    <w:rsid w:val="00717D4D"/>
    <w:rsid w:val="00717D74"/>
    <w:rsid w:val="007202BB"/>
    <w:rsid w:val="00720520"/>
    <w:rsid w:val="00720B2E"/>
    <w:rsid w:val="00720F2B"/>
    <w:rsid w:val="00721166"/>
    <w:rsid w:val="00721925"/>
    <w:rsid w:val="00721B36"/>
    <w:rsid w:val="00721CE4"/>
    <w:rsid w:val="00722055"/>
    <w:rsid w:val="007221DF"/>
    <w:rsid w:val="0072256D"/>
    <w:rsid w:val="00722A5A"/>
    <w:rsid w:val="00722E93"/>
    <w:rsid w:val="00722FAE"/>
    <w:rsid w:val="00723214"/>
    <w:rsid w:val="00723316"/>
    <w:rsid w:val="00723448"/>
    <w:rsid w:val="007235AD"/>
    <w:rsid w:val="00723704"/>
    <w:rsid w:val="00723B80"/>
    <w:rsid w:val="00723C4B"/>
    <w:rsid w:val="00723D49"/>
    <w:rsid w:val="00723D91"/>
    <w:rsid w:val="00723FF7"/>
    <w:rsid w:val="00724156"/>
    <w:rsid w:val="00724413"/>
    <w:rsid w:val="007244F1"/>
    <w:rsid w:val="007245C6"/>
    <w:rsid w:val="007245E0"/>
    <w:rsid w:val="00724626"/>
    <w:rsid w:val="00724764"/>
    <w:rsid w:val="007247AC"/>
    <w:rsid w:val="007248C3"/>
    <w:rsid w:val="00724C90"/>
    <w:rsid w:val="00724CD6"/>
    <w:rsid w:val="00724D59"/>
    <w:rsid w:val="00724DE3"/>
    <w:rsid w:val="00725644"/>
    <w:rsid w:val="00725C09"/>
    <w:rsid w:val="00725D92"/>
    <w:rsid w:val="00725EA9"/>
    <w:rsid w:val="00725ECB"/>
    <w:rsid w:val="00726282"/>
    <w:rsid w:val="00726319"/>
    <w:rsid w:val="00726534"/>
    <w:rsid w:val="007265C5"/>
    <w:rsid w:val="007266C1"/>
    <w:rsid w:val="007272AF"/>
    <w:rsid w:val="007273DC"/>
    <w:rsid w:val="00727413"/>
    <w:rsid w:val="00727C4A"/>
    <w:rsid w:val="00727FF6"/>
    <w:rsid w:val="00730206"/>
    <w:rsid w:val="00730280"/>
    <w:rsid w:val="007304BC"/>
    <w:rsid w:val="007306D0"/>
    <w:rsid w:val="007308C8"/>
    <w:rsid w:val="00730917"/>
    <w:rsid w:val="00730C84"/>
    <w:rsid w:val="00730D10"/>
    <w:rsid w:val="00730E1B"/>
    <w:rsid w:val="00730EF4"/>
    <w:rsid w:val="0073188E"/>
    <w:rsid w:val="007318D9"/>
    <w:rsid w:val="00731CC5"/>
    <w:rsid w:val="00731D72"/>
    <w:rsid w:val="00731D86"/>
    <w:rsid w:val="00731F29"/>
    <w:rsid w:val="00731FDF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FD1"/>
    <w:rsid w:val="00733FE7"/>
    <w:rsid w:val="0073477F"/>
    <w:rsid w:val="00734A4C"/>
    <w:rsid w:val="00734B5F"/>
    <w:rsid w:val="00734C23"/>
    <w:rsid w:val="00734EB9"/>
    <w:rsid w:val="00734F9F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3E3"/>
    <w:rsid w:val="00736511"/>
    <w:rsid w:val="00736603"/>
    <w:rsid w:val="007368C2"/>
    <w:rsid w:val="0073694D"/>
    <w:rsid w:val="00736A64"/>
    <w:rsid w:val="00736B87"/>
    <w:rsid w:val="00737017"/>
    <w:rsid w:val="007372B7"/>
    <w:rsid w:val="00737435"/>
    <w:rsid w:val="007379AB"/>
    <w:rsid w:val="00737E94"/>
    <w:rsid w:val="00737FCA"/>
    <w:rsid w:val="00740296"/>
    <w:rsid w:val="00740311"/>
    <w:rsid w:val="00740701"/>
    <w:rsid w:val="007408DD"/>
    <w:rsid w:val="00740B84"/>
    <w:rsid w:val="007415F1"/>
    <w:rsid w:val="007416DA"/>
    <w:rsid w:val="00741761"/>
    <w:rsid w:val="00741859"/>
    <w:rsid w:val="00741A44"/>
    <w:rsid w:val="00741C03"/>
    <w:rsid w:val="00741FED"/>
    <w:rsid w:val="007422E2"/>
    <w:rsid w:val="007424CB"/>
    <w:rsid w:val="0074273A"/>
    <w:rsid w:val="007429E8"/>
    <w:rsid w:val="00742D0C"/>
    <w:rsid w:val="00742D11"/>
    <w:rsid w:val="00742E20"/>
    <w:rsid w:val="00742E2E"/>
    <w:rsid w:val="00743232"/>
    <w:rsid w:val="007432A1"/>
    <w:rsid w:val="00743315"/>
    <w:rsid w:val="007437E0"/>
    <w:rsid w:val="00743B5B"/>
    <w:rsid w:val="00743DDD"/>
    <w:rsid w:val="007440AA"/>
    <w:rsid w:val="0074417F"/>
    <w:rsid w:val="00744490"/>
    <w:rsid w:val="00744554"/>
    <w:rsid w:val="007445D7"/>
    <w:rsid w:val="00744992"/>
    <w:rsid w:val="00744ABE"/>
    <w:rsid w:val="00744BD7"/>
    <w:rsid w:val="00744C40"/>
    <w:rsid w:val="0074501B"/>
    <w:rsid w:val="007452A3"/>
    <w:rsid w:val="00745308"/>
    <w:rsid w:val="0074593F"/>
    <w:rsid w:val="00745A0C"/>
    <w:rsid w:val="00745D47"/>
    <w:rsid w:val="00745EB9"/>
    <w:rsid w:val="00745F04"/>
    <w:rsid w:val="00745FEA"/>
    <w:rsid w:val="0074619F"/>
    <w:rsid w:val="00746249"/>
    <w:rsid w:val="00746261"/>
    <w:rsid w:val="00746334"/>
    <w:rsid w:val="0074675B"/>
    <w:rsid w:val="0074690A"/>
    <w:rsid w:val="00746B2B"/>
    <w:rsid w:val="00746B40"/>
    <w:rsid w:val="00746BBA"/>
    <w:rsid w:val="00746E45"/>
    <w:rsid w:val="00746E5D"/>
    <w:rsid w:val="00746F1B"/>
    <w:rsid w:val="007470B3"/>
    <w:rsid w:val="007471CB"/>
    <w:rsid w:val="0074785A"/>
    <w:rsid w:val="007479C7"/>
    <w:rsid w:val="00747EDE"/>
    <w:rsid w:val="00747EE1"/>
    <w:rsid w:val="00747F75"/>
    <w:rsid w:val="007500EF"/>
    <w:rsid w:val="007503EA"/>
    <w:rsid w:val="007505E6"/>
    <w:rsid w:val="00750A39"/>
    <w:rsid w:val="00750A40"/>
    <w:rsid w:val="00750B3A"/>
    <w:rsid w:val="00750CE5"/>
    <w:rsid w:val="00750DAD"/>
    <w:rsid w:val="00750F70"/>
    <w:rsid w:val="00750FBE"/>
    <w:rsid w:val="0075130D"/>
    <w:rsid w:val="00751551"/>
    <w:rsid w:val="007519E0"/>
    <w:rsid w:val="00751B50"/>
    <w:rsid w:val="00751C9D"/>
    <w:rsid w:val="00751D3A"/>
    <w:rsid w:val="00751FFA"/>
    <w:rsid w:val="00752089"/>
    <w:rsid w:val="007520C7"/>
    <w:rsid w:val="007527A3"/>
    <w:rsid w:val="00752B3C"/>
    <w:rsid w:val="00752D8E"/>
    <w:rsid w:val="00752E90"/>
    <w:rsid w:val="00752F3C"/>
    <w:rsid w:val="00752F42"/>
    <w:rsid w:val="00752FC5"/>
    <w:rsid w:val="00752FEC"/>
    <w:rsid w:val="00753157"/>
    <w:rsid w:val="007531A9"/>
    <w:rsid w:val="00753509"/>
    <w:rsid w:val="00753B1A"/>
    <w:rsid w:val="00753C93"/>
    <w:rsid w:val="00753CB3"/>
    <w:rsid w:val="00753E64"/>
    <w:rsid w:val="00753EC1"/>
    <w:rsid w:val="007541AF"/>
    <w:rsid w:val="0075446B"/>
    <w:rsid w:val="007548A8"/>
    <w:rsid w:val="00754ACA"/>
    <w:rsid w:val="00754B2E"/>
    <w:rsid w:val="00754C2B"/>
    <w:rsid w:val="00754C8B"/>
    <w:rsid w:val="00754D5C"/>
    <w:rsid w:val="0075502E"/>
    <w:rsid w:val="00755243"/>
    <w:rsid w:val="007552EF"/>
    <w:rsid w:val="007552F2"/>
    <w:rsid w:val="00755761"/>
    <w:rsid w:val="00755868"/>
    <w:rsid w:val="007564EA"/>
    <w:rsid w:val="00756618"/>
    <w:rsid w:val="007566ED"/>
    <w:rsid w:val="00756840"/>
    <w:rsid w:val="00756A15"/>
    <w:rsid w:val="00756C2E"/>
    <w:rsid w:val="00756FAE"/>
    <w:rsid w:val="00757001"/>
    <w:rsid w:val="00757909"/>
    <w:rsid w:val="007579A4"/>
    <w:rsid w:val="00757B1A"/>
    <w:rsid w:val="00757D4C"/>
    <w:rsid w:val="00757D90"/>
    <w:rsid w:val="00757DA5"/>
    <w:rsid w:val="00757DD6"/>
    <w:rsid w:val="00757E10"/>
    <w:rsid w:val="00760300"/>
    <w:rsid w:val="00760863"/>
    <w:rsid w:val="0076090A"/>
    <w:rsid w:val="00760CA1"/>
    <w:rsid w:val="0076124B"/>
    <w:rsid w:val="0076144D"/>
    <w:rsid w:val="0076181A"/>
    <w:rsid w:val="00761A30"/>
    <w:rsid w:val="00761D37"/>
    <w:rsid w:val="00761F0C"/>
    <w:rsid w:val="0076200D"/>
    <w:rsid w:val="007621F7"/>
    <w:rsid w:val="0076237A"/>
    <w:rsid w:val="0076290B"/>
    <w:rsid w:val="00762A44"/>
    <w:rsid w:val="00762C23"/>
    <w:rsid w:val="00763307"/>
    <w:rsid w:val="0076332B"/>
    <w:rsid w:val="0076426E"/>
    <w:rsid w:val="007643B7"/>
    <w:rsid w:val="00764C8F"/>
    <w:rsid w:val="00764D76"/>
    <w:rsid w:val="00764F27"/>
    <w:rsid w:val="00764FB6"/>
    <w:rsid w:val="0076507C"/>
    <w:rsid w:val="00765163"/>
    <w:rsid w:val="007651A7"/>
    <w:rsid w:val="00765654"/>
    <w:rsid w:val="00765802"/>
    <w:rsid w:val="00765A0C"/>
    <w:rsid w:val="00765D94"/>
    <w:rsid w:val="00765DE3"/>
    <w:rsid w:val="00765EA5"/>
    <w:rsid w:val="00765F09"/>
    <w:rsid w:val="00766073"/>
    <w:rsid w:val="00766277"/>
    <w:rsid w:val="0076665B"/>
    <w:rsid w:val="00766892"/>
    <w:rsid w:val="00766DBA"/>
    <w:rsid w:val="00766F1F"/>
    <w:rsid w:val="00766F45"/>
    <w:rsid w:val="007672E1"/>
    <w:rsid w:val="0076735E"/>
    <w:rsid w:val="00767490"/>
    <w:rsid w:val="007675DB"/>
    <w:rsid w:val="00767696"/>
    <w:rsid w:val="007677B4"/>
    <w:rsid w:val="00767B1A"/>
    <w:rsid w:val="00767D89"/>
    <w:rsid w:val="00767D93"/>
    <w:rsid w:val="00767DA1"/>
    <w:rsid w:val="0077049D"/>
    <w:rsid w:val="00770912"/>
    <w:rsid w:val="00770B6A"/>
    <w:rsid w:val="00770BC8"/>
    <w:rsid w:val="00770DB5"/>
    <w:rsid w:val="00770E53"/>
    <w:rsid w:val="00771483"/>
    <w:rsid w:val="00771624"/>
    <w:rsid w:val="0077179C"/>
    <w:rsid w:val="00771B70"/>
    <w:rsid w:val="00771D9D"/>
    <w:rsid w:val="00771EEC"/>
    <w:rsid w:val="00771F90"/>
    <w:rsid w:val="007723EC"/>
    <w:rsid w:val="0077244C"/>
    <w:rsid w:val="007726C5"/>
    <w:rsid w:val="00772F70"/>
    <w:rsid w:val="00772FAD"/>
    <w:rsid w:val="00772FE5"/>
    <w:rsid w:val="00773040"/>
    <w:rsid w:val="0077353F"/>
    <w:rsid w:val="0077384E"/>
    <w:rsid w:val="007738D2"/>
    <w:rsid w:val="00774055"/>
    <w:rsid w:val="0077459A"/>
    <w:rsid w:val="00774C19"/>
    <w:rsid w:val="00774D6B"/>
    <w:rsid w:val="007750FE"/>
    <w:rsid w:val="007751D3"/>
    <w:rsid w:val="0077531F"/>
    <w:rsid w:val="00775492"/>
    <w:rsid w:val="0077584C"/>
    <w:rsid w:val="007759FE"/>
    <w:rsid w:val="00776145"/>
    <w:rsid w:val="00776265"/>
    <w:rsid w:val="007768AE"/>
    <w:rsid w:val="0077699A"/>
    <w:rsid w:val="00776D4C"/>
    <w:rsid w:val="00777107"/>
    <w:rsid w:val="00777193"/>
    <w:rsid w:val="007771E2"/>
    <w:rsid w:val="007772B0"/>
    <w:rsid w:val="007773E1"/>
    <w:rsid w:val="00777402"/>
    <w:rsid w:val="0077750C"/>
    <w:rsid w:val="0077783C"/>
    <w:rsid w:val="00777C94"/>
    <w:rsid w:val="0078002C"/>
    <w:rsid w:val="0078037D"/>
    <w:rsid w:val="007805AB"/>
    <w:rsid w:val="00780E9F"/>
    <w:rsid w:val="007810E0"/>
    <w:rsid w:val="00781397"/>
    <w:rsid w:val="0078140E"/>
    <w:rsid w:val="007815D0"/>
    <w:rsid w:val="00781731"/>
    <w:rsid w:val="00781978"/>
    <w:rsid w:val="00781A73"/>
    <w:rsid w:val="00781BB0"/>
    <w:rsid w:val="007823A4"/>
    <w:rsid w:val="007828D5"/>
    <w:rsid w:val="007829A7"/>
    <w:rsid w:val="007829D2"/>
    <w:rsid w:val="00783295"/>
    <w:rsid w:val="00783312"/>
    <w:rsid w:val="007833BC"/>
    <w:rsid w:val="0078354A"/>
    <w:rsid w:val="00783816"/>
    <w:rsid w:val="00783BF1"/>
    <w:rsid w:val="00784076"/>
    <w:rsid w:val="0078407D"/>
    <w:rsid w:val="007842B7"/>
    <w:rsid w:val="00784682"/>
    <w:rsid w:val="007846DE"/>
    <w:rsid w:val="00784C98"/>
    <w:rsid w:val="00784E94"/>
    <w:rsid w:val="00784EA1"/>
    <w:rsid w:val="0078572C"/>
    <w:rsid w:val="007857CA"/>
    <w:rsid w:val="007858AF"/>
    <w:rsid w:val="00785966"/>
    <w:rsid w:val="00785D89"/>
    <w:rsid w:val="0078604F"/>
    <w:rsid w:val="007865B0"/>
    <w:rsid w:val="007866D6"/>
    <w:rsid w:val="00786905"/>
    <w:rsid w:val="00786A1E"/>
    <w:rsid w:val="00787214"/>
    <w:rsid w:val="007877D4"/>
    <w:rsid w:val="007878DC"/>
    <w:rsid w:val="00787C7C"/>
    <w:rsid w:val="00787EC6"/>
    <w:rsid w:val="00787F01"/>
    <w:rsid w:val="00790050"/>
    <w:rsid w:val="007901E1"/>
    <w:rsid w:val="007904EB"/>
    <w:rsid w:val="007904F2"/>
    <w:rsid w:val="007904F9"/>
    <w:rsid w:val="0079080B"/>
    <w:rsid w:val="00790D9F"/>
    <w:rsid w:val="00791006"/>
    <w:rsid w:val="00791084"/>
    <w:rsid w:val="0079112F"/>
    <w:rsid w:val="007911E2"/>
    <w:rsid w:val="007917C3"/>
    <w:rsid w:val="00791C02"/>
    <w:rsid w:val="007920D7"/>
    <w:rsid w:val="00792387"/>
    <w:rsid w:val="00792820"/>
    <w:rsid w:val="007928DE"/>
    <w:rsid w:val="00792902"/>
    <w:rsid w:val="00792ACC"/>
    <w:rsid w:val="00792EA1"/>
    <w:rsid w:val="0079324E"/>
    <w:rsid w:val="00793402"/>
    <w:rsid w:val="007938B0"/>
    <w:rsid w:val="0079392A"/>
    <w:rsid w:val="00793966"/>
    <w:rsid w:val="00793E79"/>
    <w:rsid w:val="00793F09"/>
    <w:rsid w:val="00793F1D"/>
    <w:rsid w:val="007941C8"/>
    <w:rsid w:val="007942ED"/>
    <w:rsid w:val="00794400"/>
    <w:rsid w:val="007945F3"/>
    <w:rsid w:val="007948DA"/>
    <w:rsid w:val="00794B56"/>
    <w:rsid w:val="007950B6"/>
    <w:rsid w:val="007953EB"/>
    <w:rsid w:val="00795704"/>
    <w:rsid w:val="00795742"/>
    <w:rsid w:val="0079595C"/>
    <w:rsid w:val="00795FDC"/>
    <w:rsid w:val="007963E3"/>
    <w:rsid w:val="00796537"/>
    <w:rsid w:val="007967DD"/>
    <w:rsid w:val="007967E4"/>
    <w:rsid w:val="00796812"/>
    <w:rsid w:val="00796A0B"/>
    <w:rsid w:val="00796D82"/>
    <w:rsid w:val="00797183"/>
    <w:rsid w:val="007973ED"/>
    <w:rsid w:val="0079740E"/>
    <w:rsid w:val="00797619"/>
    <w:rsid w:val="007976CE"/>
    <w:rsid w:val="007A00D8"/>
    <w:rsid w:val="007A0565"/>
    <w:rsid w:val="007A06EC"/>
    <w:rsid w:val="007A0784"/>
    <w:rsid w:val="007A079F"/>
    <w:rsid w:val="007A0805"/>
    <w:rsid w:val="007A0950"/>
    <w:rsid w:val="007A0AB5"/>
    <w:rsid w:val="007A0EF4"/>
    <w:rsid w:val="007A106D"/>
    <w:rsid w:val="007A1682"/>
    <w:rsid w:val="007A17D3"/>
    <w:rsid w:val="007A1899"/>
    <w:rsid w:val="007A1AC3"/>
    <w:rsid w:val="007A1C22"/>
    <w:rsid w:val="007A1CB1"/>
    <w:rsid w:val="007A1E9E"/>
    <w:rsid w:val="007A23D6"/>
    <w:rsid w:val="007A2427"/>
    <w:rsid w:val="007A2930"/>
    <w:rsid w:val="007A2AD4"/>
    <w:rsid w:val="007A2C8C"/>
    <w:rsid w:val="007A2E3A"/>
    <w:rsid w:val="007A3790"/>
    <w:rsid w:val="007A385E"/>
    <w:rsid w:val="007A389B"/>
    <w:rsid w:val="007A3904"/>
    <w:rsid w:val="007A3B8B"/>
    <w:rsid w:val="007A3D08"/>
    <w:rsid w:val="007A3D6F"/>
    <w:rsid w:val="007A3D9E"/>
    <w:rsid w:val="007A3F8C"/>
    <w:rsid w:val="007A4151"/>
    <w:rsid w:val="007A43E4"/>
    <w:rsid w:val="007A43E9"/>
    <w:rsid w:val="007A44A7"/>
    <w:rsid w:val="007A4640"/>
    <w:rsid w:val="007A4D72"/>
    <w:rsid w:val="007A4D83"/>
    <w:rsid w:val="007A4D88"/>
    <w:rsid w:val="007A4D91"/>
    <w:rsid w:val="007A551C"/>
    <w:rsid w:val="007A5A6C"/>
    <w:rsid w:val="007A5ABA"/>
    <w:rsid w:val="007A5D17"/>
    <w:rsid w:val="007A5D9F"/>
    <w:rsid w:val="007A5F10"/>
    <w:rsid w:val="007A609F"/>
    <w:rsid w:val="007A6360"/>
    <w:rsid w:val="007A661B"/>
    <w:rsid w:val="007A662C"/>
    <w:rsid w:val="007A6752"/>
    <w:rsid w:val="007A6B21"/>
    <w:rsid w:val="007A6F05"/>
    <w:rsid w:val="007A6F6F"/>
    <w:rsid w:val="007A729F"/>
    <w:rsid w:val="007A73DA"/>
    <w:rsid w:val="007A75BE"/>
    <w:rsid w:val="007A7642"/>
    <w:rsid w:val="007B08CD"/>
    <w:rsid w:val="007B0C77"/>
    <w:rsid w:val="007B11DF"/>
    <w:rsid w:val="007B133A"/>
    <w:rsid w:val="007B17F2"/>
    <w:rsid w:val="007B18BD"/>
    <w:rsid w:val="007B208B"/>
    <w:rsid w:val="007B21BA"/>
    <w:rsid w:val="007B2231"/>
    <w:rsid w:val="007B2271"/>
    <w:rsid w:val="007B2CEA"/>
    <w:rsid w:val="007B300D"/>
    <w:rsid w:val="007B3222"/>
    <w:rsid w:val="007B324B"/>
    <w:rsid w:val="007B3251"/>
    <w:rsid w:val="007B32D5"/>
    <w:rsid w:val="007B37EB"/>
    <w:rsid w:val="007B38CF"/>
    <w:rsid w:val="007B3AAA"/>
    <w:rsid w:val="007B3C1D"/>
    <w:rsid w:val="007B3D4F"/>
    <w:rsid w:val="007B3DF0"/>
    <w:rsid w:val="007B3F0D"/>
    <w:rsid w:val="007B408D"/>
    <w:rsid w:val="007B41E7"/>
    <w:rsid w:val="007B4560"/>
    <w:rsid w:val="007B45E4"/>
    <w:rsid w:val="007B4916"/>
    <w:rsid w:val="007B5455"/>
    <w:rsid w:val="007B5C0E"/>
    <w:rsid w:val="007B5E76"/>
    <w:rsid w:val="007B615B"/>
    <w:rsid w:val="007B6394"/>
    <w:rsid w:val="007B65E3"/>
    <w:rsid w:val="007B671E"/>
    <w:rsid w:val="007B6867"/>
    <w:rsid w:val="007B69ED"/>
    <w:rsid w:val="007B69F1"/>
    <w:rsid w:val="007B69FE"/>
    <w:rsid w:val="007B6B73"/>
    <w:rsid w:val="007B6E62"/>
    <w:rsid w:val="007B715D"/>
    <w:rsid w:val="007B7257"/>
    <w:rsid w:val="007B725B"/>
    <w:rsid w:val="007B73F9"/>
    <w:rsid w:val="007B747C"/>
    <w:rsid w:val="007B762F"/>
    <w:rsid w:val="007B783E"/>
    <w:rsid w:val="007B79E6"/>
    <w:rsid w:val="007C0006"/>
    <w:rsid w:val="007C0047"/>
    <w:rsid w:val="007C069A"/>
    <w:rsid w:val="007C07E6"/>
    <w:rsid w:val="007C08D2"/>
    <w:rsid w:val="007C0956"/>
    <w:rsid w:val="007C0A88"/>
    <w:rsid w:val="007C0AD6"/>
    <w:rsid w:val="007C1084"/>
    <w:rsid w:val="007C165B"/>
    <w:rsid w:val="007C1676"/>
    <w:rsid w:val="007C18D2"/>
    <w:rsid w:val="007C1C26"/>
    <w:rsid w:val="007C1C2C"/>
    <w:rsid w:val="007C1EDF"/>
    <w:rsid w:val="007C1F62"/>
    <w:rsid w:val="007C2409"/>
    <w:rsid w:val="007C2468"/>
    <w:rsid w:val="007C2F82"/>
    <w:rsid w:val="007C2FDD"/>
    <w:rsid w:val="007C3145"/>
    <w:rsid w:val="007C3176"/>
    <w:rsid w:val="007C34D3"/>
    <w:rsid w:val="007C3514"/>
    <w:rsid w:val="007C3534"/>
    <w:rsid w:val="007C3AB8"/>
    <w:rsid w:val="007C3DBA"/>
    <w:rsid w:val="007C3FC4"/>
    <w:rsid w:val="007C4033"/>
    <w:rsid w:val="007C4499"/>
    <w:rsid w:val="007C44FA"/>
    <w:rsid w:val="007C456E"/>
    <w:rsid w:val="007C49F2"/>
    <w:rsid w:val="007C4AA8"/>
    <w:rsid w:val="007C4C7D"/>
    <w:rsid w:val="007C4CD1"/>
    <w:rsid w:val="007C4D51"/>
    <w:rsid w:val="007C4DBA"/>
    <w:rsid w:val="007C4DE8"/>
    <w:rsid w:val="007C507D"/>
    <w:rsid w:val="007C54ED"/>
    <w:rsid w:val="007C5500"/>
    <w:rsid w:val="007C55C0"/>
    <w:rsid w:val="007C560B"/>
    <w:rsid w:val="007C566D"/>
    <w:rsid w:val="007C5908"/>
    <w:rsid w:val="007C5C24"/>
    <w:rsid w:val="007C5CAD"/>
    <w:rsid w:val="007C6027"/>
    <w:rsid w:val="007C62B6"/>
    <w:rsid w:val="007C6B86"/>
    <w:rsid w:val="007C6E11"/>
    <w:rsid w:val="007C731B"/>
    <w:rsid w:val="007C7E5F"/>
    <w:rsid w:val="007C7F0F"/>
    <w:rsid w:val="007D014B"/>
    <w:rsid w:val="007D04EB"/>
    <w:rsid w:val="007D0794"/>
    <w:rsid w:val="007D08A8"/>
    <w:rsid w:val="007D0EE3"/>
    <w:rsid w:val="007D108A"/>
    <w:rsid w:val="007D1172"/>
    <w:rsid w:val="007D16C8"/>
    <w:rsid w:val="007D192D"/>
    <w:rsid w:val="007D1A79"/>
    <w:rsid w:val="007D1C80"/>
    <w:rsid w:val="007D1F20"/>
    <w:rsid w:val="007D217D"/>
    <w:rsid w:val="007D21EA"/>
    <w:rsid w:val="007D226D"/>
    <w:rsid w:val="007D2482"/>
    <w:rsid w:val="007D2487"/>
    <w:rsid w:val="007D24D1"/>
    <w:rsid w:val="007D2536"/>
    <w:rsid w:val="007D2547"/>
    <w:rsid w:val="007D259D"/>
    <w:rsid w:val="007D2C49"/>
    <w:rsid w:val="007D2E41"/>
    <w:rsid w:val="007D309A"/>
    <w:rsid w:val="007D3228"/>
    <w:rsid w:val="007D3249"/>
    <w:rsid w:val="007D336F"/>
    <w:rsid w:val="007D34BA"/>
    <w:rsid w:val="007D3578"/>
    <w:rsid w:val="007D388C"/>
    <w:rsid w:val="007D3C0F"/>
    <w:rsid w:val="007D3EAE"/>
    <w:rsid w:val="007D4217"/>
    <w:rsid w:val="007D486D"/>
    <w:rsid w:val="007D4980"/>
    <w:rsid w:val="007D49D8"/>
    <w:rsid w:val="007D4AEF"/>
    <w:rsid w:val="007D4BEE"/>
    <w:rsid w:val="007D4C85"/>
    <w:rsid w:val="007D4CB3"/>
    <w:rsid w:val="007D4DE0"/>
    <w:rsid w:val="007D4EA1"/>
    <w:rsid w:val="007D52CB"/>
    <w:rsid w:val="007D54B2"/>
    <w:rsid w:val="007D5925"/>
    <w:rsid w:val="007D5997"/>
    <w:rsid w:val="007D5A97"/>
    <w:rsid w:val="007D5C24"/>
    <w:rsid w:val="007D5FD1"/>
    <w:rsid w:val="007D6472"/>
    <w:rsid w:val="007D6566"/>
    <w:rsid w:val="007D6633"/>
    <w:rsid w:val="007D6915"/>
    <w:rsid w:val="007D6EDB"/>
    <w:rsid w:val="007D7A43"/>
    <w:rsid w:val="007D7AC7"/>
    <w:rsid w:val="007D7AF0"/>
    <w:rsid w:val="007D7B42"/>
    <w:rsid w:val="007D7BBE"/>
    <w:rsid w:val="007D7C37"/>
    <w:rsid w:val="007D7E66"/>
    <w:rsid w:val="007D7F03"/>
    <w:rsid w:val="007E02C4"/>
    <w:rsid w:val="007E03A3"/>
    <w:rsid w:val="007E0694"/>
    <w:rsid w:val="007E0932"/>
    <w:rsid w:val="007E095F"/>
    <w:rsid w:val="007E0B05"/>
    <w:rsid w:val="007E0C3B"/>
    <w:rsid w:val="007E0C60"/>
    <w:rsid w:val="007E0D9B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8B7"/>
    <w:rsid w:val="007E297C"/>
    <w:rsid w:val="007E2984"/>
    <w:rsid w:val="007E2C76"/>
    <w:rsid w:val="007E312E"/>
    <w:rsid w:val="007E3566"/>
    <w:rsid w:val="007E3689"/>
    <w:rsid w:val="007E3C4D"/>
    <w:rsid w:val="007E3D50"/>
    <w:rsid w:val="007E3FBB"/>
    <w:rsid w:val="007E41F7"/>
    <w:rsid w:val="007E4423"/>
    <w:rsid w:val="007E4850"/>
    <w:rsid w:val="007E4F5C"/>
    <w:rsid w:val="007E4FA6"/>
    <w:rsid w:val="007E521C"/>
    <w:rsid w:val="007E531A"/>
    <w:rsid w:val="007E53F6"/>
    <w:rsid w:val="007E5690"/>
    <w:rsid w:val="007E5844"/>
    <w:rsid w:val="007E5ED4"/>
    <w:rsid w:val="007E5EE5"/>
    <w:rsid w:val="007E69BB"/>
    <w:rsid w:val="007E70C3"/>
    <w:rsid w:val="007E7A20"/>
    <w:rsid w:val="007E7A6A"/>
    <w:rsid w:val="007E7D04"/>
    <w:rsid w:val="007E7EF0"/>
    <w:rsid w:val="007E7F2E"/>
    <w:rsid w:val="007F0159"/>
    <w:rsid w:val="007F015A"/>
    <w:rsid w:val="007F0162"/>
    <w:rsid w:val="007F07B7"/>
    <w:rsid w:val="007F0A42"/>
    <w:rsid w:val="007F0C6E"/>
    <w:rsid w:val="007F0E1B"/>
    <w:rsid w:val="007F0E2B"/>
    <w:rsid w:val="007F0F4A"/>
    <w:rsid w:val="007F0F79"/>
    <w:rsid w:val="007F101D"/>
    <w:rsid w:val="007F11B8"/>
    <w:rsid w:val="007F138A"/>
    <w:rsid w:val="007F17B9"/>
    <w:rsid w:val="007F1B0A"/>
    <w:rsid w:val="007F1B3F"/>
    <w:rsid w:val="007F2078"/>
    <w:rsid w:val="007F2290"/>
    <w:rsid w:val="007F25AD"/>
    <w:rsid w:val="007F274D"/>
    <w:rsid w:val="007F2ABB"/>
    <w:rsid w:val="007F2C24"/>
    <w:rsid w:val="007F2C25"/>
    <w:rsid w:val="007F2ECF"/>
    <w:rsid w:val="007F2F8D"/>
    <w:rsid w:val="007F3113"/>
    <w:rsid w:val="007F323B"/>
    <w:rsid w:val="007F3425"/>
    <w:rsid w:val="007F3528"/>
    <w:rsid w:val="007F35D5"/>
    <w:rsid w:val="007F3833"/>
    <w:rsid w:val="007F38C2"/>
    <w:rsid w:val="007F3BC1"/>
    <w:rsid w:val="007F3CB9"/>
    <w:rsid w:val="007F3EBD"/>
    <w:rsid w:val="007F4586"/>
    <w:rsid w:val="007F458B"/>
    <w:rsid w:val="007F46B3"/>
    <w:rsid w:val="007F4711"/>
    <w:rsid w:val="007F478F"/>
    <w:rsid w:val="007F499E"/>
    <w:rsid w:val="007F4AA0"/>
    <w:rsid w:val="007F4BDA"/>
    <w:rsid w:val="007F4C36"/>
    <w:rsid w:val="007F4FD7"/>
    <w:rsid w:val="007F503C"/>
    <w:rsid w:val="007F52EF"/>
    <w:rsid w:val="007F548B"/>
    <w:rsid w:val="007F597D"/>
    <w:rsid w:val="007F5C80"/>
    <w:rsid w:val="007F60C2"/>
    <w:rsid w:val="007F6122"/>
    <w:rsid w:val="007F6540"/>
    <w:rsid w:val="007F65F7"/>
    <w:rsid w:val="007F6CCA"/>
    <w:rsid w:val="007F6E61"/>
    <w:rsid w:val="007F6FD1"/>
    <w:rsid w:val="007F7034"/>
    <w:rsid w:val="007F7254"/>
    <w:rsid w:val="007F781D"/>
    <w:rsid w:val="007F7969"/>
    <w:rsid w:val="007F7D0C"/>
    <w:rsid w:val="007F7E07"/>
    <w:rsid w:val="00800019"/>
    <w:rsid w:val="008003FF"/>
    <w:rsid w:val="00800410"/>
    <w:rsid w:val="00800491"/>
    <w:rsid w:val="008008A8"/>
    <w:rsid w:val="00800D45"/>
    <w:rsid w:val="008011DD"/>
    <w:rsid w:val="0080128B"/>
    <w:rsid w:val="00801304"/>
    <w:rsid w:val="0080152A"/>
    <w:rsid w:val="008017D6"/>
    <w:rsid w:val="00801B3A"/>
    <w:rsid w:val="00801BC2"/>
    <w:rsid w:val="00801CBE"/>
    <w:rsid w:val="00801E0A"/>
    <w:rsid w:val="00802766"/>
    <w:rsid w:val="008028E0"/>
    <w:rsid w:val="00802B64"/>
    <w:rsid w:val="00802FD3"/>
    <w:rsid w:val="00803032"/>
    <w:rsid w:val="00803421"/>
    <w:rsid w:val="00803769"/>
    <w:rsid w:val="0080392D"/>
    <w:rsid w:val="00803A60"/>
    <w:rsid w:val="00803FAC"/>
    <w:rsid w:val="00804420"/>
    <w:rsid w:val="00804519"/>
    <w:rsid w:val="008045F7"/>
    <w:rsid w:val="00804774"/>
    <w:rsid w:val="00804B8F"/>
    <w:rsid w:val="00804B99"/>
    <w:rsid w:val="00804BFA"/>
    <w:rsid w:val="0080534E"/>
    <w:rsid w:val="0080556C"/>
    <w:rsid w:val="008057FB"/>
    <w:rsid w:val="008059B1"/>
    <w:rsid w:val="00805A01"/>
    <w:rsid w:val="00805E60"/>
    <w:rsid w:val="00805EFB"/>
    <w:rsid w:val="00806526"/>
    <w:rsid w:val="00806598"/>
    <w:rsid w:val="008067D8"/>
    <w:rsid w:val="008069FD"/>
    <w:rsid w:val="00806B87"/>
    <w:rsid w:val="00806DF8"/>
    <w:rsid w:val="0080773A"/>
    <w:rsid w:val="008077FE"/>
    <w:rsid w:val="008079B5"/>
    <w:rsid w:val="00807BE4"/>
    <w:rsid w:val="0081066C"/>
    <w:rsid w:val="00810979"/>
    <w:rsid w:val="00810AEE"/>
    <w:rsid w:val="00810B20"/>
    <w:rsid w:val="00810CA5"/>
    <w:rsid w:val="00810D60"/>
    <w:rsid w:val="00810D9A"/>
    <w:rsid w:val="00810F07"/>
    <w:rsid w:val="00810FE2"/>
    <w:rsid w:val="008110A6"/>
    <w:rsid w:val="0081110E"/>
    <w:rsid w:val="0081111E"/>
    <w:rsid w:val="008116D6"/>
    <w:rsid w:val="00811DF4"/>
    <w:rsid w:val="00811E7C"/>
    <w:rsid w:val="00811EC9"/>
    <w:rsid w:val="00811ED5"/>
    <w:rsid w:val="00811EEE"/>
    <w:rsid w:val="00812371"/>
    <w:rsid w:val="0081255A"/>
    <w:rsid w:val="00812987"/>
    <w:rsid w:val="00812B08"/>
    <w:rsid w:val="00812B91"/>
    <w:rsid w:val="00812E82"/>
    <w:rsid w:val="0081308A"/>
    <w:rsid w:val="00813A22"/>
    <w:rsid w:val="00813ACB"/>
    <w:rsid w:val="00813C47"/>
    <w:rsid w:val="00813C61"/>
    <w:rsid w:val="00813D59"/>
    <w:rsid w:val="00813D9D"/>
    <w:rsid w:val="00813E8A"/>
    <w:rsid w:val="00814013"/>
    <w:rsid w:val="00814056"/>
    <w:rsid w:val="00814077"/>
    <w:rsid w:val="0081425C"/>
    <w:rsid w:val="00814622"/>
    <w:rsid w:val="008146DA"/>
    <w:rsid w:val="008146EA"/>
    <w:rsid w:val="00814BF7"/>
    <w:rsid w:val="008154CB"/>
    <w:rsid w:val="00815BBC"/>
    <w:rsid w:val="00815C92"/>
    <w:rsid w:val="008162AE"/>
    <w:rsid w:val="00816340"/>
    <w:rsid w:val="008165BF"/>
    <w:rsid w:val="008166A2"/>
    <w:rsid w:val="0081671F"/>
    <w:rsid w:val="008167D3"/>
    <w:rsid w:val="00816CED"/>
    <w:rsid w:val="00816FF3"/>
    <w:rsid w:val="0081701D"/>
    <w:rsid w:val="00817051"/>
    <w:rsid w:val="00817297"/>
    <w:rsid w:val="008175F6"/>
    <w:rsid w:val="00817687"/>
    <w:rsid w:val="008177C7"/>
    <w:rsid w:val="008179D3"/>
    <w:rsid w:val="008179D9"/>
    <w:rsid w:val="008179DD"/>
    <w:rsid w:val="00817A36"/>
    <w:rsid w:val="00817A5F"/>
    <w:rsid w:val="00820438"/>
    <w:rsid w:val="0082058F"/>
    <w:rsid w:val="00820868"/>
    <w:rsid w:val="00820896"/>
    <w:rsid w:val="00820AFD"/>
    <w:rsid w:val="00820B98"/>
    <w:rsid w:val="00820BA5"/>
    <w:rsid w:val="00820BE5"/>
    <w:rsid w:val="00820DE7"/>
    <w:rsid w:val="008214A1"/>
    <w:rsid w:val="0082159B"/>
    <w:rsid w:val="0082196C"/>
    <w:rsid w:val="00821A37"/>
    <w:rsid w:val="00821BEC"/>
    <w:rsid w:val="00821FFC"/>
    <w:rsid w:val="008220EB"/>
    <w:rsid w:val="0082239F"/>
    <w:rsid w:val="00822791"/>
    <w:rsid w:val="00822836"/>
    <w:rsid w:val="00822AC2"/>
    <w:rsid w:val="00822B96"/>
    <w:rsid w:val="00822C4D"/>
    <w:rsid w:val="00822CA3"/>
    <w:rsid w:val="00822E41"/>
    <w:rsid w:val="00822E8C"/>
    <w:rsid w:val="008233F0"/>
    <w:rsid w:val="008235AF"/>
    <w:rsid w:val="008236FD"/>
    <w:rsid w:val="00823754"/>
    <w:rsid w:val="00823802"/>
    <w:rsid w:val="00823CB2"/>
    <w:rsid w:val="00824309"/>
    <w:rsid w:val="00824317"/>
    <w:rsid w:val="00824385"/>
    <w:rsid w:val="008246D7"/>
    <w:rsid w:val="00824889"/>
    <w:rsid w:val="00824ADB"/>
    <w:rsid w:val="00824B3B"/>
    <w:rsid w:val="00824CA0"/>
    <w:rsid w:val="00824DDA"/>
    <w:rsid w:val="00824DEA"/>
    <w:rsid w:val="00824E0B"/>
    <w:rsid w:val="00824E53"/>
    <w:rsid w:val="00824F82"/>
    <w:rsid w:val="008252EA"/>
    <w:rsid w:val="0082530D"/>
    <w:rsid w:val="00825816"/>
    <w:rsid w:val="008258CD"/>
    <w:rsid w:val="00825A47"/>
    <w:rsid w:val="00825ADF"/>
    <w:rsid w:val="00825F30"/>
    <w:rsid w:val="00826034"/>
    <w:rsid w:val="00826077"/>
    <w:rsid w:val="008261E3"/>
    <w:rsid w:val="0082649C"/>
    <w:rsid w:val="00826721"/>
    <w:rsid w:val="00826A3F"/>
    <w:rsid w:val="00826E31"/>
    <w:rsid w:val="00826EC5"/>
    <w:rsid w:val="008273B9"/>
    <w:rsid w:val="008274F0"/>
    <w:rsid w:val="0082769F"/>
    <w:rsid w:val="00827981"/>
    <w:rsid w:val="0082799B"/>
    <w:rsid w:val="008279D0"/>
    <w:rsid w:val="008279DC"/>
    <w:rsid w:val="00827AE0"/>
    <w:rsid w:val="00827B46"/>
    <w:rsid w:val="00827B89"/>
    <w:rsid w:val="00827D99"/>
    <w:rsid w:val="008300B0"/>
    <w:rsid w:val="0083062A"/>
    <w:rsid w:val="0083069A"/>
    <w:rsid w:val="008308F0"/>
    <w:rsid w:val="00830983"/>
    <w:rsid w:val="00830B13"/>
    <w:rsid w:val="00831272"/>
    <w:rsid w:val="00831362"/>
    <w:rsid w:val="008313C1"/>
    <w:rsid w:val="008314C4"/>
    <w:rsid w:val="00831609"/>
    <w:rsid w:val="0083168D"/>
    <w:rsid w:val="008317E1"/>
    <w:rsid w:val="00831D55"/>
    <w:rsid w:val="00831D68"/>
    <w:rsid w:val="00831D8F"/>
    <w:rsid w:val="00831ED5"/>
    <w:rsid w:val="008321F1"/>
    <w:rsid w:val="008324E2"/>
    <w:rsid w:val="008326F6"/>
    <w:rsid w:val="00832808"/>
    <w:rsid w:val="00832AA4"/>
    <w:rsid w:val="00832F6F"/>
    <w:rsid w:val="00832FD4"/>
    <w:rsid w:val="0083322F"/>
    <w:rsid w:val="008336ED"/>
    <w:rsid w:val="0083374E"/>
    <w:rsid w:val="008339D3"/>
    <w:rsid w:val="00833F67"/>
    <w:rsid w:val="00833F72"/>
    <w:rsid w:val="00834023"/>
    <w:rsid w:val="008340EA"/>
    <w:rsid w:val="0083412D"/>
    <w:rsid w:val="00834191"/>
    <w:rsid w:val="00834366"/>
    <w:rsid w:val="008347CA"/>
    <w:rsid w:val="008347D5"/>
    <w:rsid w:val="008347EC"/>
    <w:rsid w:val="00834A0D"/>
    <w:rsid w:val="00834BB5"/>
    <w:rsid w:val="00834C44"/>
    <w:rsid w:val="008351F3"/>
    <w:rsid w:val="008353A2"/>
    <w:rsid w:val="008354E0"/>
    <w:rsid w:val="00835550"/>
    <w:rsid w:val="0083599E"/>
    <w:rsid w:val="00835CEF"/>
    <w:rsid w:val="00835D45"/>
    <w:rsid w:val="00835D51"/>
    <w:rsid w:val="00835F79"/>
    <w:rsid w:val="00835F8E"/>
    <w:rsid w:val="00836279"/>
    <w:rsid w:val="00836751"/>
    <w:rsid w:val="0083696A"/>
    <w:rsid w:val="00836D08"/>
    <w:rsid w:val="008370B0"/>
    <w:rsid w:val="0083743F"/>
    <w:rsid w:val="00837764"/>
    <w:rsid w:val="008377C7"/>
    <w:rsid w:val="00837CEB"/>
    <w:rsid w:val="00837CFB"/>
    <w:rsid w:val="00837E29"/>
    <w:rsid w:val="00840414"/>
    <w:rsid w:val="00840486"/>
    <w:rsid w:val="0084065B"/>
    <w:rsid w:val="0084091D"/>
    <w:rsid w:val="00840AFD"/>
    <w:rsid w:val="00840CC6"/>
    <w:rsid w:val="00840E0D"/>
    <w:rsid w:val="008410F8"/>
    <w:rsid w:val="008416B6"/>
    <w:rsid w:val="008416CB"/>
    <w:rsid w:val="00841719"/>
    <w:rsid w:val="0084172F"/>
    <w:rsid w:val="008418BF"/>
    <w:rsid w:val="00841B31"/>
    <w:rsid w:val="00841F9B"/>
    <w:rsid w:val="008420DC"/>
    <w:rsid w:val="00842226"/>
    <w:rsid w:val="00842590"/>
    <w:rsid w:val="00842758"/>
    <w:rsid w:val="00842A88"/>
    <w:rsid w:val="00842AD6"/>
    <w:rsid w:val="00842B0B"/>
    <w:rsid w:val="00842B0E"/>
    <w:rsid w:val="00842B76"/>
    <w:rsid w:val="008430E1"/>
    <w:rsid w:val="0084328B"/>
    <w:rsid w:val="00843385"/>
    <w:rsid w:val="008438F5"/>
    <w:rsid w:val="00843B64"/>
    <w:rsid w:val="00843DC8"/>
    <w:rsid w:val="00843E77"/>
    <w:rsid w:val="00843F52"/>
    <w:rsid w:val="00844151"/>
    <w:rsid w:val="00844242"/>
    <w:rsid w:val="00844301"/>
    <w:rsid w:val="0084465B"/>
    <w:rsid w:val="00844BA2"/>
    <w:rsid w:val="00844E9E"/>
    <w:rsid w:val="0084573C"/>
    <w:rsid w:val="008457FF"/>
    <w:rsid w:val="00845A43"/>
    <w:rsid w:val="00845D31"/>
    <w:rsid w:val="0084607C"/>
    <w:rsid w:val="0084623E"/>
    <w:rsid w:val="008462C1"/>
    <w:rsid w:val="008463ED"/>
    <w:rsid w:val="00846465"/>
    <w:rsid w:val="00846512"/>
    <w:rsid w:val="0084660E"/>
    <w:rsid w:val="00846684"/>
    <w:rsid w:val="008466EF"/>
    <w:rsid w:val="0084673D"/>
    <w:rsid w:val="0084780F"/>
    <w:rsid w:val="0084797B"/>
    <w:rsid w:val="00847A59"/>
    <w:rsid w:val="00847DAF"/>
    <w:rsid w:val="00847E02"/>
    <w:rsid w:val="0085012C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7A"/>
    <w:rsid w:val="00850FEE"/>
    <w:rsid w:val="008512C9"/>
    <w:rsid w:val="008514C7"/>
    <w:rsid w:val="008515E3"/>
    <w:rsid w:val="00851868"/>
    <w:rsid w:val="00851A3F"/>
    <w:rsid w:val="00851D82"/>
    <w:rsid w:val="00851DB2"/>
    <w:rsid w:val="00852014"/>
    <w:rsid w:val="008523CB"/>
    <w:rsid w:val="008528C4"/>
    <w:rsid w:val="00852C58"/>
    <w:rsid w:val="00852D5F"/>
    <w:rsid w:val="00852DB7"/>
    <w:rsid w:val="00852DFB"/>
    <w:rsid w:val="00852EF2"/>
    <w:rsid w:val="00852F1B"/>
    <w:rsid w:val="008532C5"/>
    <w:rsid w:val="00853A8C"/>
    <w:rsid w:val="00853C84"/>
    <w:rsid w:val="00853D3F"/>
    <w:rsid w:val="0085418C"/>
    <w:rsid w:val="008542B4"/>
    <w:rsid w:val="00854491"/>
    <w:rsid w:val="00854559"/>
    <w:rsid w:val="008545DD"/>
    <w:rsid w:val="00854760"/>
    <w:rsid w:val="00854FED"/>
    <w:rsid w:val="0085514B"/>
    <w:rsid w:val="00855320"/>
    <w:rsid w:val="00855422"/>
    <w:rsid w:val="0085544B"/>
    <w:rsid w:val="00855A64"/>
    <w:rsid w:val="00855AB7"/>
    <w:rsid w:val="00855FEF"/>
    <w:rsid w:val="008560B2"/>
    <w:rsid w:val="008563BC"/>
    <w:rsid w:val="008563C8"/>
    <w:rsid w:val="00856569"/>
    <w:rsid w:val="00856643"/>
    <w:rsid w:val="00856836"/>
    <w:rsid w:val="008568F2"/>
    <w:rsid w:val="00856AD6"/>
    <w:rsid w:val="00856C33"/>
    <w:rsid w:val="00856E93"/>
    <w:rsid w:val="00857033"/>
    <w:rsid w:val="0085723C"/>
    <w:rsid w:val="00857430"/>
    <w:rsid w:val="008577DD"/>
    <w:rsid w:val="00857809"/>
    <w:rsid w:val="00857834"/>
    <w:rsid w:val="008578CF"/>
    <w:rsid w:val="008578D7"/>
    <w:rsid w:val="00857978"/>
    <w:rsid w:val="00857B4B"/>
    <w:rsid w:val="00857C8B"/>
    <w:rsid w:val="00857E2B"/>
    <w:rsid w:val="00860430"/>
    <w:rsid w:val="008604EF"/>
    <w:rsid w:val="00860683"/>
    <w:rsid w:val="00860799"/>
    <w:rsid w:val="00860850"/>
    <w:rsid w:val="00860987"/>
    <w:rsid w:val="00860B03"/>
    <w:rsid w:val="00860BF4"/>
    <w:rsid w:val="00860C65"/>
    <w:rsid w:val="00860EB1"/>
    <w:rsid w:val="00861835"/>
    <w:rsid w:val="008618AD"/>
    <w:rsid w:val="00861A0C"/>
    <w:rsid w:val="00861FCD"/>
    <w:rsid w:val="0086200F"/>
    <w:rsid w:val="008620ED"/>
    <w:rsid w:val="008623B0"/>
    <w:rsid w:val="008625A0"/>
    <w:rsid w:val="008626BC"/>
    <w:rsid w:val="00862C88"/>
    <w:rsid w:val="00862F28"/>
    <w:rsid w:val="00862FCA"/>
    <w:rsid w:val="00863026"/>
    <w:rsid w:val="008631EA"/>
    <w:rsid w:val="00863495"/>
    <w:rsid w:val="00863641"/>
    <w:rsid w:val="008636D3"/>
    <w:rsid w:val="008637DF"/>
    <w:rsid w:val="00863AD0"/>
    <w:rsid w:val="00863C0E"/>
    <w:rsid w:val="00864197"/>
    <w:rsid w:val="00864348"/>
    <w:rsid w:val="008643A7"/>
    <w:rsid w:val="008644F8"/>
    <w:rsid w:val="00864876"/>
    <w:rsid w:val="00864D45"/>
    <w:rsid w:val="00864E79"/>
    <w:rsid w:val="00865258"/>
    <w:rsid w:val="0086559C"/>
    <w:rsid w:val="008656DE"/>
    <w:rsid w:val="0086589B"/>
    <w:rsid w:val="008658E7"/>
    <w:rsid w:val="00865D6F"/>
    <w:rsid w:val="00865E92"/>
    <w:rsid w:val="00865F9E"/>
    <w:rsid w:val="0086605C"/>
    <w:rsid w:val="008661EB"/>
    <w:rsid w:val="00866408"/>
    <w:rsid w:val="008665DF"/>
    <w:rsid w:val="00866663"/>
    <w:rsid w:val="00866737"/>
    <w:rsid w:val="008667E2"/>
    <w:rsid w:val="00866813"/>
    <w:rsid w:val="00866941"/>
    <w:rsid w:val="0086696E"/>
    <w:rsid w:val="00866AB3"/>
    <w:rsid w:val="00866C40"/>
    <w:rsid w:val="00866F34"/>
    <w:rsid w:val="00867024"/>
    <w:rsid w:val="008670D7"/>
    <w:rsid w:val="0086717F"/>
    <w:rsid w:val="00867212"/>
    <w:rsid w:val="00867333"/>
    <w:rsid w:val="00867370"/>
    <w:rsid w:val="0086747B"/>
    <w:rsid w:val="008674D9"/>
    <w:rsid w:val="008678A3"/>
    <w:rsid w:val="00867C5D"/>
    <w:rsid w:val="00867EBE"/>
    <w:rsid w:val="00870060"/>
    <w:rsid w:val="00870A1A"/>
    <w:rsid w:val="00870ACB"/>
    <w:rsid w:val="00870C07"/>
    <w:rsid w:val="00870C73"/>
    <w:rsid w:val="00870C79"/>
    <w:rsid w:val="00870F2C"/>
    <w:rsid w:val="00871024"/>
    <w:rsid w:val="00871191"/>
    <w:rsid w:val="008712B8"/>
    <w:rsid w:val="00871571"/>
    <w:rsid w:val="0087197F"/>
    <w:rsid w:val="008719EF"/>
    <w:rsid w:val="00871C80"/>
    <w:rsid w:val="00871CF2"/>
    <w:rsid w:val="00872060"/>
    <w:rsid w:val="0087217D"/>
    <w:rsid w:val="008722BD"/>
    <w:rsid w:val="00872388"/>
    <w:rsid w:val="00872661"/>
    <w:rsid w:val="008727A1"/>
    <w:rsid w:val="00872C34"/>
    <w:rsid w:val="00872CCA"/>
    <w:rsid w:val="008734A4"/>
    <w:rsid w:val="008736A3"/>
    <w:rsid w:val="008736D7"/>
    <w:rsid w:val="00873744"/>
    <w:rsid w:val="00873783"/>
    <w:rsid w:val="00873907"/>
    <w:rsid w:val="00873913"/>
    <w:rsid w:val="00873936"/>
    <w:rsid w:val="0087394C"/>
    <w:rsid w:val="00873CA4"/>
    <w:rsid w:val="00873F7F"/>
    <w:rsid w:val="0087400F"/>
    <w:rsid w:val="00874095"/>
    <w:rsid w:val="008740BE"/>
    <w:rsid w:val="0087427F"/>
    <w:rsid w:val="008742E3"/>
    <w:rsid w:val="0087492F"/>
    <w:rsid w:val="00874D95"/>
    <w:rsid w:val="00874E83"/>
    <w:rsid w:val="008751EA"/>
    <w:rsid w:val="008753CD"/>
    <w:rsid w:val="008753FC"/>
    <w:rsid w:val="00875506"/>
    <w:rsid w:val="008757E3"/>
    <w:rsid w:val="00875BFD"/>
    <w:rsid w:val="00875E68"/>
    <w:rsid w:val="00876004"/>
    <w:rsid w:val="00876286"/>
    <w:rsid w:val="00876347"/>
    <w:rsid w:val="00876535"/>
    <w:rsid w:val="00876609"/>
    <w:rsid w:val="00876988"/>
    <w:rsid w:val="008769CF"/>
    <w:rsid w:val="00876C9E"/>
    <w:rsid w:val="00876CCD"/>
    <w:rsid w:val="00876D42"/>
    <w:rsid w:val="00876F2B"/>
    <w:rsid w:val="00877106"/>
    <w:rsid w:val="0087729D"/>
    <w:rsid w:val="008773C8"/>
    <w:rsid w:val="00877441"/>
    <w:rsid w:val="00877535"/>
    <w:rsid w:val="008776A2"/>
    <w:rsid w:val="00877810"/>
    <w:rsid w:val="00877A08"/>
    <w:rsid w:val="00877B83"/>
    <w:rsid w:val="00877C75"/>
    <w:rsid w:val="00877D8F"/>
    <w:rsid w:val="00877EE3"/>
    <w:rsid w:val="00877F44"/>
    <w:rsid w:val="00880178"/>
    <w:rsid w:val="00880B81"/>
    <w:rsid w:val="00880CD9"/>
    <w:rsid w:val="00880E2B"/>
    <w:rsid w:val="008810DD"/>
    <w:rsid w:val="00881114"/>
    <w:rsid w:val="00881303"/>
    <w:rsid w:val="008813D6"/>
    <w:rsid w:val="00881737"/>
    <w:rsid w:val="008817F4"/>
    <w:rsid w:val="00881826"/>
    <w:rsid w:val="00881B57"/>
    <w:rsid w:val="00881B65"/>
    <w:rsid w:val="00881BDB"/>
    <w:rsid w:val="00881D09"/>
    <w:rsid w:val="008822E5"/>
    <w:rsid w:val="008823B2"/>
    <w:rsid w:val="008824AD"/>
    <w:rsid w:val="00882527"/>
    <w:rsid w:val="0088254A"/>
    <w:rsid w:val="0088286A"/>
    <w:rsid w:val="00882AB2"/>
    <w:rsid w:val="00882CB5"/>
    <w:rsid w:val="00882F0E"/>
    <w:rsid w:val="0088331F"/>
    <w:rsid w:val="0088336E"/>
    <w:rsid w:val="00883650"/>
    <w:rsid w:val="0088397A"/>
    <w:rsid w:val="00883A0E"/>
    <w:rsid w:val="00883ADC"/>
    <w:rsid w:val="00883B30"/>
    <w:rsid w:val="00883DB4"/>
    <w:rsid w:val="00884050"/>
    <w:rsid w:val="00884373"/>
    <w:rsid w:val="0088445E"/>
    <w:rsid w:val="00884489"/>
    <w:rsid w:val="008845C4"/>
    <w:rsid w:val="0088468D"/>
    <w:rsid w:val="0088481A"/>
    <w:rsid w:val="00884B74"/>
    <w:rsid w:val="00884B8F"/>
    <w:rsid w:val="0088523F"/>
    <w:rsid w:val="00885504"/>
    <w:rsid w:val="00885BC1"/>
    <w:rsid w:val="008867C3"/>
    <w:rsid w:val="00886908"/>
    <w:rsid w:val="0088693E"/>
    <w:rsid w:val="00886E7F"/>
    <w:rsid w:val="008872FD"/>
    <w:rsid w:val="0088780B"/>
    <w:rsid w:val="00887957"/>
    <w:rsid w:val="00887A69"/>
    <w:rsid w:val="00890177"/>
    <w:rsid w:val="00890427"/>
    <w:rsid w:val="0089057A"/>
    <w:rsid w:val="0089060A"/>
    <w:rsid w:val="0089077E"/>
    <w:rsid w:val="008908C0"/>
    <w:rsid w:val="00890A65"/>
    <w:rsid w:val="00890D03"/>
    <w:rsid w:val="00890E62"/>
    <w:rsid w:val="00890FAE"/>
    <w:rsid w:val="00891150"/>
    <w:rsid w:val="0089118B"/>
    <w:rsid w:val="008911FF"/>
    <w:rsid w:val="00891225"/>
    <w:rsid w:val="008913F0"/>
    <w:rsid w:val="00891AA8"/>
    <w:rsid w:val="00891B02"/>
    <w:rsid w:val="00891B74"/>
    <w:rsid w:val="00891CBE"/>
    <w:rsid w:val="00892049"/>
    <w:rsid w:val="0089244C"/>
    <w:rsid w:val="008927AD"/>
    <w:rsid w:val="00892959"/>
    <w:rsid w:val="00892A47"/>
    <w:rsid w:val="00892B7E"/>
    <w:rsid w:val="00892F5C"/>
    <w:rsid w:val="00893543"/>
    <w:rsid w:val="0089368A"/>
    <w:rsid w:val="00893828"/>
    <w:rsid w:val="008938FF"/>
    <w:rsid w:val="0089395E"/>
    <w:rsid w:val="00893F85"/>
    <w:rsid w:val="008946CB"/>
    <w:rsid w:val="008948DE"/>
    <w:rsid w:val="00894D64"/>
    <w:rsid w:val="00894FFF"/>
    <w:rsid w:val="0089513B"/>
    <w:rsid w:val="008952DA"/>
    <w:rsid w:val="00895596"/>
    <w:rsid w:val="008958B6"/>
    <w:rsid w:val="00896209"/>
    <w:rsid w:val="008962A3"/>
    <w:rsid w:val="0089637B"/>
    <w:rsid w:val="008963D7"/>
    <w:rsid w:val="008965E9"/>
    <w:rsid w:val="008966F7"/>
    <w:rsid w:val="00896782"/>
    <w:rsid w:val="008969CA"/>
    <w:rsid w:val="00896B69"/>
    <w:rsid w:val="00896F9A"/>
    <w:rsid w:val="00897082"/>
    <w:rsid w:val="00897133"/>
    <w:rsid w:val="0089719E"/>
    <w:rsid w:val="008971CC"/>
    <w:rsid w:val="00897213"/>
    <w:rsid w:val="00897372"/>
    <w:rsid w:val="0089748E"/>
    <w:rsid w:val="008976B7"/>
    <w:rsid w:val="00897875"/>
    <w:rsid w:val="00897963"/>
    <w:rsid w:val="008A0019"/>
    <w:rsid w:val="008A003E"/>
    <w:rsid w:val="008A0063"/>
    <w:rsid w:val="008A00E5"/>
    <w:rsid w:val="008A018F"/>
    <w:rsid w:val="008A06E4"/>
    <w:rsid w:val="008A08A0"/>
    <w:rsid w:val="008A094D"/>
    <w:rsid w:val="008A09A5"/>
    <w:rsid w:val="008A0C5B"/>
    <w:rsid w:val="008A1000"/>
    <w:rsid w:val="008A11D5"/>
    <w:rsid w:val="008A13DC"/>
    <w:rsid w:val="008A1468"/>
    <w:rsid w:val="008A14D5"/>
    <w:rsid w:val="008A163C"/>
    <w:rsid w:val="008A19EF"/>
    <w:rsid w:val="008A1B81"/>
    <w:rsid w:val="008A1C92"/>
    <w:rsid w:val="008A1E10"/>
    <w:rsid w:val="008A1FC7"/>
    <w:rsid w:val="008A2028"/>
    <w:rsid w:val="008A217D"/>
    <w:rsid w:val="008A2752"/>
    <w:rsid w:val="008A29C9"/>
    <w:rsid w:val="008A2F13"/>
    <w:rsid w:val="008A2F8F"/>
    <w:rsid w:val="008A375D"/>
    <w:rsid w:val="008A38F6"/>
    <w:rsid w:val="008A395D"/>
    <w:rsid w:val="008A39A7"/>
    <w:rsid w:val="008A3B1B"/>
    <w:rsid w:val="008A40B0"/>
    <w:rsid w:val="008A4118"/>
    <w:rsid w:val="008A41C0"/>
    <w:rsid w:val="008A42D9"/>
    <w:rsid w:val="008A4379"/>
    <w:rsid w:val="008A48E7"/>
    <w:rsid w:val="008A4B20"/>
    <w:rsid w:val="008A4B8A"/>
    <w:rsid w:val="008A4CBF"/>
    <w:rsid w:val="008A4F5E"/>
    <w:rsid w:val="008A5189"/>
    <w:rsid w:val="008A54AD"/>
    <w:rsid w:val="008A5519"/>
    <w:rsid w:val="008A55A2"/>
    <w:rsid w:val="008A5CF1"/>
    <w:rsid w:val="008A5FE5"/>
    <w:rsid w:val="008A61DD"/>
    <w:rsid w:val="008A62C0"/>
    <w:rsid w:val="008A632B"/>
    <w:rsid w:val="008A67BD"/>
    <w:rsid w:val="008A6A2B"/>
    <w:rsid w:val="008A70BB"/>
    <w:rsid w:val="008A717B"/>
    <w:rsid w:val="008A71DC"/>
    <w:rsid w:val="008A7309"/>
    <w:rsid w:val="008A7415"/>
    <w:rsid w:val="008A7900"/>
    <w:rsid w:val="008A7F6D"/>
    <w:rsid w:val="008B0320"/>
    <w:rsid w:val="008B0375"/>
    <w:rsid w:val="008B0413"/>
    <w:rsid w:val="008B05C3"/>
    <w:rsid w:val="008B077E"/>
    <w:rsid w:val="008B07CA"/>
    <w:rsid w:val="008B08A4"/>
    <w:rsid w:val="008B09E6"/>
    <w:rsid w:val="008B0BA3"/>
    <w:rsid w:val="008B0BBE"/>
    <w:rsid w:val="008B0C84"/>
    <w:rsid w:val="008B11AA"/>
    <w:rsid w:val="008B1451"/>
    <w:rsid w:val="008B157A"/>
    <w:rsid w:val="008B176B"/>
    <w:rsid w:val="008B17BD"/>
    <w:rsid w:val="008B19D5"/>
    <w:rsid w:val="008B20CA"/>
    <w:rsid w:val="008B236A"/>
    <w:rsid w:val="008B286E"/>
    <w:rsid w:val="008B2A38"/>
    <w:rsid w:val="008B2BBB"/>
    <w:rsid w:val="008B2BBD"/>
    <w:rsid w:val="008B2DF0"/>
    <w:rsid w:val="008B30C8"/>
    <w:rsid w:val="008B3396"/>
    <w:rsid w:val="008B3623"/>
    <w:rsid w:val="008B3BBA"/>
    <w:rsid w:val="008B3C2A"/>
    <w:rsid w:val="008B40CD"/>
    <w:rsid w:val="008B4266"/>
    <w:rsid w:val="008B42CB"/>
    <w:rsid w:val="008B457F"/>
    <w:rsid w:val="008B4645"/>
    <w:rsid w:val="008B4870"/>
    <w:rsid w:val="008B504F"/>
    <w:rsid w:val="008B5071"/>
    <w:rsid w:val="008B5165"/>
    <w:rsid w:val="008B53E5"/>
    <w:rsid w:val="008B55EC"/>
    <w:rsid w:val="008B5A4B"/>
    <w:rsid w:val="008B5A56"/>
    <w:rsid w:val="008B5BFA"/>
    <w:rsid w:val="008B5C8D"/>
    <w:rsid w:val="008B5D4D"/>
    <w:rsid w:val="008B5E08"/>
    <w:rsid w:val="008B6009"/>
    <w:rsid w:val="008B6537"/>
    <w:rsid w:val="008B658E"/>
    <w:rsid w:val="008B6716"/>
    <w:rsid w:val="008B675D"/>
    <w:rsid w:val="008B6785"/>
    <w:rsid w:val="008B679F"/>
    <w:rsid w:val="008B67A2"/>
    <w:rsid w:val="008B6909"/>
    <w:rsid w:val="008B6A02"/>
    <w:rsid w:val="008B6AD1"/>
    <w:rsid w:val="008B72C7"/>
    <w:rsid w:val="008B777E"/>
    <w:rsid w:val="008B7C7F"/>
    <w:rsid w:val="008C0127"/>
    <w:rsid w:val="008C02E4"/>
    <w:rsid w:val="008C0705"/>
    <w:rsid w:val="008C0AE9"/>
    <w:rsid w:val="008C0B17"/>
    <w:rsid w:val="008C0B46"/>
    <w:rsid w:val="008C0BFA"/>
    <w:rsid w:val="008C0EE3"/>
    <w:rsid w:val="008C0F4D"/>
    <w:rsid w:val="008C1516"/>
    <w:rsid w:val="008C1761"/>
    <w:rsid w:val="008C17C6"/>
    <w:rsid w:val="008C1C0E"/>
    <w:rsid w:val="008C1DBC"/>
    <w:rsid w:val="008C1E6D"/>
    <w:rsid w:val="008C1F32"/>
    <w:rsid w:val="008C21BE"/>
    <w:rsid w:val="008C221D"/>
    <w:rsid w:val="008C225C"/>
    <w:rsid w:val="008C2286"/>
    <w:rsid w:val="008C238F"/>
    <w:rsid w:val="008C2666"/>
    <w:rsid w:val="008C286B"/>
    <w:rsid w:val="008C28E5"/>
    <w:rsid w:val="008C2FF7"/>
    <w:rsid w:val="008C31BE"/>
    <w:rsid w:val="008C377C"/>
    <w:rsid w:val="008C3980"/>
    <w:rsid w:val="008C3C9D"/>
    <w:rsid w:val="008C3D99"/>
    <w:rsid w:val="008C3E64"/>
    <w:rsid w:val="008C3FB9"/>
    <w:rsid w:val="008C431F"/>
    <w:rsid w:val="008C44DB"/>
    <w:rsid w:val="008C46A5"/>
    <w:rsid w:val="008C4819"/>
    <w:rsid w:val="008C494C"/>
    <w:rsid w:val="008C4991"/>
    <w:rsid w:val="008C4C18"/>
    <w:rsid w:val="008C5342"/>
    <w:rsid w:val="008C5356"/>
    <w:rsid w:val="008C5432"/>
    <w:rsid w:val="008C55E7"/>
    <w:rsid w:val="008C56A2"/>
    <w:rsid w:val="008C5980"/>
    <w:rsid w:val="008C5AE1"/>
    <w:rsid w:val="008C5C7E"/>
    <w:rsid w:val="008C61DD"/>
    <w:rsid w:val="008C63AA"/>
    <w:rsid w:val="008C65A7"/>
    <w:rsid w:val="008C6893"/>
    <w:rsid w:val="008C6B8B"/>
    <w:rsid w:val="008C764B"/>
    <w:rsid w:val="008C7786"/>
    <w:rsid w:val="008C7D00"/>
    <w:rsid w:val="008C7D7E"/>
    <w:rsid w:val="008C7DE9"/>
    <w:rsid w:val="008C7F62"/>
    <w:rsid w:val="008D00BE"/>
    <w:rsid w:val="008D08C3"/>
    <w:rsid w:val="008D0919"/>
    <w:rsid w:val="008D0A27"/>
    <w:rsid w:val="008D0BDF"/>
    <w:rsid w:val="008D12C1"/>
    <w:rsid w:val="008D1583"/>
    <w:rsid w:val="008D192E"/>
    <w:rsid w:val="008D1B5F"/>
    <w:rsid w:val="008D1C3C"/>
    <w:rsid w:val="008D1D7D"/>
    <w:rsid w:val="008D2015"/>
    <w:rsid w:val="008D2287"/>
    <w:rsid w:val="008D22B2"/>
    <w:rsid w:val="008D23BA"/>
    <w:rsid w:val="008D2667"/>
    <w:rsid w:val="008D2687"/>
    <w:rsid w:val="008D286E"/>
    <w:rsid w:val="008D2BFA"/>
    <w:rsid w:val="008D2C31"/>
    <w:rsid w:val="008D2CEF"/>
    <w:rsid w:val="008D2CF1"/>
    <w:rsid w:val="008D2E65"/>
    <w:rsid w:val="008D3080"/>
    <w:rsid w:val="008D30EA"/>
    <w:rsid w:val="008D36E4"/>
    <w:rsid w:val="008D373C"/>
    <w:rsid w:val="008D37E5"/>
    <w:rsid w:val="008D3956"/>
    <w:rsid w:val="008D3E09"/>
    <w:rsid w:val="008D3FE2"/>
    <w:rsid w:val="008D4275"/>
    <w:rsid w:val="008D42A1"/>
    <w:rsid w:val="008D43C9"/>
    <w:rsid w:val="008D44F7"/>
    <w:rsid w:val="008D459F"/>
    <w:rsid w:val="008D4832"/>
    <w:rsid w:val="008D494A"/>
    <w:rsid w:val="008D52D4"/>
    <w:rsid w:val="008D5464"/>
    <w:rsid w:val="008D5580"/>
    <w:rsid w:val="008D56B3"/>
    <w:rsid w:val="008D5940"/>
    <w:rsid w:val="008D5992"/>
    <w:rsid w:val="008D5C9A"/>
    <w:rsid w:val="008D5CE7"/>
    <w:rsid w:val="008D5E33"/>
    <w:rsid w:val="008D60B2"/>
    <w:rsid w:val="008D622F"/>
    <w:rsid w:val="008D634E"/>
    <w:rsid w:val="008D69D1"/>
    <w:rsid w:val="008D6ADE"/>
    <w:rsid w:val="008D6B5A"/>
    <w:rsid w:val="008D6D41"/>
    <w:rsid w:val="008D6EAB"/>
    <w:rsid w:val="008D6F4A"/>
    <w:rsid w:val="008D70CF"/>
    <w:rsid w:val="008D71CF"/>
    <w:rsid w:val="008D774E"/>
    <w:rsid w:val="008D7B35"/>
    <w:rsid w:val="008D7BA1"/>
    <w:rsid w:val="008D7C28"/>
    <w:rsid w:val="008D7CCE"/>
    <w:rsid w:val="008E0621"/>
    <w:rsid w:val="008E0749"/>
    <w:rsid w:val="008E07C0"/>
    <w:rsid w:val="008E09BF"/>
    <w:rsid w:val="008E0BB3"/>
    <w:rsid w:val="008E0E58"/>
    <w:rsid w:val="008E0FBD"/>
    <w:rsid w:val="008E1038"/>
    <w:rsid w:val="008E10FB"/>
    <w:rsid w:val="008E1317"/>
    <w:rsid w:val="008E139A"/>
    <w:rsid w:val="008E15A8"/>
    <w:rsid w:val="008E15AB"/>
    <w:rsid w:val="008E1A84"/>
    <w:rsid w:val="008E1C57"/>
    <w:rsid w:val="008E1E73"/>
    <w:rsid w:val="008E21A9"/>
    <w:rsid w:val="008E23B6"/>
    <w:rsid w:val="008E23E6"/>
    <w:rsid w:val="008E2619"/>
    <w:rsid w:val="008E2636"/>
    <w:rsid w:val="008E27DB"/>
    <w:rsid w:val="008E283B"/>
    <w:rsid w:val="008E28CF"/>
    <w:rsid w:val="008E2A24"/>
    <w:rsid w:val="008E2AD3"/>
    <w:rsid w:val="008E2B5D"/>
    <w:rsid w:val="008E2E78"/>
    <w:rsid w:val="008E348D"/>
    <w:rsid w:val="008E362A"/>
    <w:rsid w:val="008E3CAC"/>
    <w:rsid w:val="008E3F31"/>
    <w:rsid w:val="008E3FE7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2A"/>
    <w:rsid w:val="008E58E2"/>
    <w:rsid w:val="008E5C72"/>
    <w:rsid w:val="008E5CC2"/>
    <w:rsid w:val="008E5ECF"/>
    <w:rsid w:val="008E5F05"/>
    <w:rsid w:val="008E6395"/>
    <w:rsid w:val="008E6552"/>
    <w:rsid w:val="008E6619"/>
    <w:rsid w:val="008E67EF"/>
    <w:rsid w:val="008E689A"/>
    <w:rsid w:val="008E6B22"/>
    <w:rsid w:val="008E6FD1"/>
    <w:rsid w:val="008E6FEF"/>
    <w:rsid w:val="008E729B"/>
    <w:rsid w:val="008E7388"/>
    <w:rsid w:val="008E7755"/>
    <w:rsid w:val="008E77BD"/>
    <w:rsid w:val="008E7978"/>
    <w:rsid w:val="008E7F50"/>
    <w:rsid w:val="008F0174"/>
    <w:rsid w:val="008F0268"/>
    <w:rsid w:val="008F0377"/>
    <w:rsid w:val="008F0558"/>
    <w:rsid w:val="008F0761"/>
    <w:rsid w:val="008F0A86"/>
    <w:rsid w:val="008F0AFF"/>
    <w:rsid w:val="008F0DE7"/>
    <w:rsid w:val="008F12BC"/>
    <w:rsid w:val="008F1333"/>
    <w:rsid w:val="008F1550"/>
    <w:rsid w:val="008F172F"/>
    <w:rsid w:val="008F1B23"/>
    <w:rsid w:val="008F1B60"/>
    <w:rsid w:val="008F1C32"/>
    <w:rsid w:val="008F1C51"/>
    <w:rsid w:val="008F20C7"/>
    <w:rsid w:val="008F2943"/>
    <w:rsid w:val="008F2DBD"/>
    <w:rsid w:val="008F2EE9"/>
    <w:rsid w:val="008F31B5"/>
    <w:rsid w:val="008F363C"/>
    <w:rsid w:val="008F38EF"/>
    <w:rsid w:val="008F3923"/>
    <w:rsid w:val="008F3B37"/>
    <w:rsid w:val="008F4097"/>
    <w:rsid w:val="008F423F"/>
    <w:rsid w:val="008F4283"/>
    <w:rsid w:val="008F441F"/>
    <w:rsid w:val="008F44E6"/>
    <w:rsid w:val="008F463D"/>
    <w:rsid w:val="008F46F1"/>
    <w:rsid w:val="008F4729"/>
    <w:rsid w:val="008F482D"/>
    <w:rsid w:val="008F49B3"/>
    <w:rsid w:val="008F4AD6"/>
    <w:rsid w:val="008F513E"/>
    <w:rsid w:val="008F5233"/>
    <w:rsid w:val="008F52CE"/>
    <w:rsid w:val="008F54AC"/>
    <w:rsid w:val="008F5C02"/>
    <w:rsid w:val="008F5C89"/>
    <w:rsid w:val="008F601C"/>
    <w:rsid w:val="008F624E"/>
    <w:rsid w:val="008F64D6"/>
    <w:rsid w:val="008F6C90"/>
    <w:rsid w:val="008F6EB9"/>
    <w:rsid w:val="008F6FFB"/>
    <w:rsid w:val="008F70B4"/>
    <w:rsid w:val="008F7685"/>
    <w:rsid w:val="008F780F"/>
    <w:rsid w:val="008F7CC4"/>
    <w:rsid w:val="008F7EBF"/>
    <w:rsid w:val="008F7EE4"/>
    <w:rsid w:val="008F7EFA"/>
    <w:rsid w:val="0090020A"/>
    <w:rsid w:val="009003D2"/>
    <w:rsid w:val="00900C49"/>
    <w:rsid w:val="00900ECA"/>
    <w:rsid w:val="00900FA0"/>
    <w:rsid w:val="0090101B"/>
    <w:rsid w:val="0090102E"/>
    <w:rsid w:val="00901279"/>
    <w:rsid w:val="009016DC"/>
    <w:rsid w:val="0090170D"/>
    <w:rsid w:val="00901792"/>
    <w:rsid w:val="00901889"/>
    <w:rsid w:val="00901EC3"/>
    <w:rsid w:val="009021A0"/>
    <w:rsid w:val="00902848"/>
    <w:rsid w:val="00902999"/>
    <w:rsid w:val="009029F1"/>
    <w:rsid w:val="00902D35"/>
    <w:rsid w:val="00902D9B"/>
    <w:rsid w:val="00902F76"/>
    <w:rsid w:val="00903146"/>
    <w:rsid w:val="009031BD"/>
    <w:rsid w:val="0090348B"/>
    <w:rsid w:val="00903817"/>
    <w:rsid w:val="00903870"/>
    <w:rsid w:val="00903B65"/>
    <w:rsid w:val="00903E4F"/>
    <w:rsid w:val="00903F03"/>
    <w:rsid w:val="00903F3D"/>
    <w:rsid w:val="009041CA"/>
    <w:rsid w:val="009042D3"/>
    <w:rsid w:val="00904846"/>
    <w:rsid w:val="009048D5"/>
    <w:rsid w:val="00904A4C"/>
    <w:rsid w:val="00904B54"/>
    <w:rsid w:val="00904CE0"/>
    <w:rsid w:val="00904E95"/>
    <w:rsid w:val="00904F0A"/>
    <w:rsid w:val="00904FD2"/>
    <w:rsid w:val="0090502C"/>
    <w:rsid w:val="0090554A"/>
    <w:rsid w:val="00905568"/>
    <w:rsid w:val="009056DA"/>
    <w:rsid w:val="00905767"/>
    <w:rsid w:val="00905BB5"/>
    <w:rsid w:val="00905D54"/>
    <w:rsid w:val="00905FA3"/>
    <w:rsid w:val="0090600B"/>
    <w:rsid w:val="0090674D"/>
    <w:rsid w:val="00906829"/>
    <w:rsid w:val="0090687F"/>
    <w:rsid w:val="00906B9B"/>
    <w:rsid w:val="00906CB3"/>
    <w:rsid w:val="00906F9E"/>
    <w:rsid w:val="0090703B"/>
    <w:rsid w:val="00907068"/>
    <w:rsid w:val="009070A8"/>
    <w:rsid w:val="00907203"/>
    <w:rsid w:val="009077FF"/>
    <w:rsid w:val="00907EBF"/>
    <w:rsid w:val="0091049D"/>
    <w:rsid w:val="00910702"/>
    <w:rsid w:val="00910722"/>
    <w:rsid w:val="00910789"/>
    <w:rsid w:val="0091094A"/>
    <w:rsid w:val="00910B68"/>
    <w:rsid w:val="00910D08"/>
    <w:rsid w:val="009110E9"/>
    <w:rsid w:val="009113B4"/>
    <w:rsid w:val="00911562"/>
    <w:rsid w:val="00911619"/>
    <w:rsid w:val="00911962"/>
    <w:rsid w:val="00911A63"/>
    <w:rsid w:val="009121AA"/>
    <w:rsid w:val="009123C1"/>
    <w:rsid w:val="00912491"/>
    <w:rsid w:val="009126C1"/>
    <w:rsid w:val="0091297D"/>
    <w:rsid w:val="00912A0C"/>
    <w:rsid w:val="00912A14"/>
    <w:rsid w:val="00912CF3"/>
    <w:rsid w:val="00912D87"/>
    <w:rsid w:val="00912F11"/>
    <w:rsid w:val="00913894"/>
    <w:rsid w:val="009138D6"/>
    <w:rsid w:val="0091396B"/>
    <w:rsid w:val="0091408C"/>
    <w:rsid w:val="009140C8"/>
    <w:rsid w:val="00914697"/>
    <w:rsid w:val="009147D3"/>
    <w:rsid w:val="00914FBE"/>
    <w:rsid w:val="00915034"/>
    <w:rsid w:val="0091526A"/>
    <w:rsid w:val="0091529D"/>
    <w:rsid w:val="00915573"/>
    <w:rsid w:val="0091559C"/>
    <w:rsid w:val="00915832"/>
    <w:rsid w:val="00915863"/>
    <w:rsid w:val="009158B7"/>
    <w:rsid w:val="009158CF"/>
    <w:rsid w:val="00915A3B"/>
    <w:rsid w:val="00915CF7"/>
    <w:rsid w:val="00915D07"/>
    <w:rsid w:val="00915D15"/>
    <w:rsid w:val="00915D49"/>
    <w:rsid w:val="00915D79"/>
    <w:rsid w:val="00915EAF"/>
    <w:rsid w:val="0091659A"/>
    <w:rsid w:val="00916A82"/>
    <w:rsid w:val="00916B47"/>
    <w:rsid w:val="00916DEC"/>
    <w:rsid w:val="0091701E"/>
    <w:rsid w:val="0091724A"/>
    <w:rsid w:val="009172C1"/>
    <w:rsid w:val="009176E3"/>
    <w:rsid w:val="00917C59"/>
    <w:rsid w:val="00917DAC"/>
    <w:rsid w:val="009201B7"/>
    <w:rsid w:val="009201F6"/>
    <w:rsid w:val="00920378"/>
    <w:rsid w:val="009204C9"/>
    <w:rsid w:val="0092067F"/>
    <w:rsid w:val="00920840"/>
    <w:rsid w:val="009208CA"/>
    <w:rsid w:val="00920E4C"/>
    <w:rsid w:val="00920E8B"/>
    <w:rsid w:val="009211C9"/>
    <w:rsid w:val="009214BE"/>
    <w:rsid w:val="009217AC"/>
    <w:rsid w:val="009217B1"/>
    <w:rsid w:val="009219B6"/>
    <w:rsid w:val="00921C5D"/>
    <w:rsid w:val="00921D73"/>
    <w:rsid w:val="00921E29"/>
    <w:rsid w:val="00921EAC"/>
    <w:rsid w:val="00921ED4"/>
    <w:rsid w:val="00921EED"/>
    <w:rsid w:val="0092206D"/>
    <w:rsid w:val="0092216D"/>
    <w:rsid w:val="00922735"/>
    <w:rsid w:val="00922771"/>
    <w:rsid w:val="0092297F"/>
    <w:rsid w:val="009229B1"/>
    <w:rsid w:val="00922F22"/>
    <w:rsid w:val="00923176"/>
    <w:rsid w:val="00923183"/>
    <w:rsid w:val="009231B4"/>
    <w:rsid w:val="009232B1"/>
    <w:rsid w:val="00923E74"/>
    <w:rsid w:val="00923F22"/>
    <w:rsid w:val="00923FBA"/>
    <w:rsid w:val="00924332"/>
    <w:rsid w:val="0092453A"/>
    <w:rsid w:val="00924A46"/>
    <w:rsid w:val="00924B24"/>
    <w:rsid w:val="00924D7F"/>
    <w:rsid w:val="00925847"/>
    <w:rsid w:val="00925A64"/>
    <w:rsid w:val="00925C7C"/>
    <w:rsid w:val="00925D3A"/>
    <w:rsid w:val="00925F09"/>
    <w:rsid w:val="009261F3"/>
    <w:rsid w:val="009264FF"/>
    <w:rsid w:val="009265B8"/>
    <w:rsid w:val="00926768"/>
    <w:rsid w:val="00926A68"/>
    <w:rsid w:val="00926C76"/>
    <w:rsid w:val="009277CB"/>
    <w:rsid w:val="0092781C"/>
    <w:rsid w:val="00927D42"/>
    <w:rsid w:val="0093001A"/>
    <w:rsid w:val="00930055"/>
    <w:rsid w:val="0093035F"/>
    <w:rsid w:val="00930372"/>
    <w:rsid w:val="009306DC"/>
    <w:rsid w:val="00930A3B"/>
    <w:rsid w:val="00930BE7"/>
    <w:rsid w:val="0093122D"/>
    <w:rsid w:val="00931407"/>
    <w:rsid w:val="0093179A"/>
    <w:rsid w:val="00931AA4"/>
    <w:rsid w:val="00931BD5"/>
    <w:rsid w:val="00931CB1"/>
    <w:rsid w:val="009321CE"/>
    <w:rsid w:val="00932733"/>
    <w:rsid w:val="0093282C"/>
    <w:rsid w:val="0093283A"/>
    <w:rsid w:val="009328F4"/>
    <w:rsid w:val="00932B2B"/>
    <w:rsid w:val="00932BFC"/>
    <w:rsid w:val="00933178"/>
    <w:rsid w:val="009332C2"/>
    <w:rsid w:val="00933864"/>
    <w:rsid w:val="00933943"/>
    <w:rsid w:val="00933B8E"/>
    <w:rsid w:val="00933DB1"/>
    <w:rsid w:val="00933E8E"/>
    <w:rsid w:val="0093432D"/>
    <w:rsid w:val="0093435D"/>
    <w:rsid w:val="0093445B"/>
    <w:rsid w:val="0093472C"/>
    <w:rsid w:val="0093477F"/>
    <w:rsid w:val="00934905"/>
    <w:rsid w:val="00934B08"/>
    <w:rsid w:val="00934F74"/>
    <w:rsid w:val="0093546B"/>
    <w:rsid w:val="00935993"/>
    <w:rsid w:val="00935AEE"/>
    <w:rsid w:val="00935BA7"/>
    <w:rsid w:val="00935D1B"/>
    <w:rsid w:val="009361CE"/>
    <w:rsid w:val="0093670F"/>
    <w:rsid w:val="00936974"/>
    <w:rsid w:val="009369DB"/>
    <w:rsid w:val="00936E0C"/>
    <w:rsid w:val="00936E3A"/>
    <w:rsid w:val="00937042"/>
    <w:rsid w:val="0093705D"/>
    <w:rsid w:val="00937508"/>
    <w:rsid w:val="0093757B"/>
    <w:rsid w:val="00937734"/>
    <w:rsid w:val="00937942"/>
    <w:rsid w:val="00937EBF"/>
    <w:rsid w:val="00937FDA"/>
    <w:rsid w:val="0094006D"/>
    <w:rsid w:val="00940076"/>
    <w:rsid w:val="009401C4"/>
    <w:rsid w:val="00940491"/>
    <w:rsid w:val="0094068C"/>
    <w:rsid w:val="00940795"/>
    <w:rsid w:val="00940A34"/>
    <w:rsid w:val="00940CF8"/>
    <w:rsid w:val="00940F1E"/>
    <w:rsid w:val="00941240"/>
    <w:rsid w:val="009412D8"/>
    <w:rsid w:val="00941375"/>
    <w:rsid w:val="0094139A"/>
    <w:rsid w:val="009413F0"/>
    <w:rsid w:val="009414B7"/>
    <w:rsid w:val="00941666"/>
    <w:rsid w:val="00941978"/>
    <w:rsid w:val="00941A82"/>
    <w:rsid w:val="00941C81"/>
    <w:rsid w:val="00941D36"/>
    <w:rsid w:val="00942130"/>
    <w:rsid w:val="00942196"/>
    <w:rsid w:val="0094236E"/>
    <w:rsid w:val="00942557"/>
    <w:rsid w:val="00942565"/>
    <w:rsid w:val="00942926"/>
    <w:rsid w:val="00942AAB"/>
    <w:rsid w:val="00942D1A"/>
    <w:rsid w:val="00942E69"/>
    <w:rsid w:val="00942F0B"/>
    <w:rsid w:val="009431F6"/>
    <w:rsid w:val="00943403"/>
    <w:rsid w:val="00943794"/>
    <w:rsid w:val="00943871"/>
    <w:rsid w:val="00943ABF"/>
    <w:rsid w:val="00943D35"/>
    <w:rsid w:val="00943E29"/>
    <w:rsid w:val="00943EBE"/>
    <w:rsid w:val="00944230"/>
    <w:rsid w:val="009442F1"/>
    <w:rsid w:val="009443C8"/>
    <w:rsid w:val="00944537"/>
    <w:rsid w:val="009447E8"/>
    <w:rsid w:val="009447FE"/>
    <w:rsid w:val="0094485F"/>
    <w:rsid w:val="009449D2"/>
    <w:rsid w:val="0094537A"/>
    <w:rsid w:val="00945597"/>
    <w:rsid w:val="009455B5"/>
    <w:rsid w:val="00945717"/>
    <w:rsid w:val="0094594A"/>
    <w:rsid w:val="00945A06"/>
    <w:rsid w:val="00945FF5"/>
    <w:rsid w:val="0094609F"/>
    <w:rsid w:val="0094614A"/>
    <w:rsid w:val="009462A1"/>
    <w:rsid w:val="00946435"/>
    <w:rsid w:val="009466F8"/>
    <w:rsid w:val="009469EF"/>
    <w:rsid w:val="00946B5D"/>
    <w:rsid w:val="00946BDC"/>
    <w:rsid w:val="009470C1"/>
    <w:rsid w:val="009470E7"/>
    <w:rsid w:val="009473C4"/>
    <w:rsid w:val="009474EE"/>
    <w:rsid w:val="00947614"/>
    <w:rsid w:val="0094762A"/>
    <w:rsid w:val="0094780C"/>
    <w:rsid w:val="0094790B"/>
    <w:rsid w:val="00947BC4"/>
    <w:rsid w:val="00947FF4"/>
    <w:rsid w:val="009502DF"/>
    <w:rsid w:val="0095032E"/>
    <w:rsid w:val="009505A6"/>
    <w:rsid w:val="0095091D"/>
    <w:rsid w:val="00950B3C"/>
    <w:rsid w:val="00950C2E"/>
    <w:rsid w:val="00950D4B"/>
    <w:rsid w:val="00950E60"/>
    <w:rsid w:val="0095105D"/>
    <w:rsid w:val="009510C6"/>
    <w:rsid w:val="009511C2"/>
    <w:rsid w:val="00951310"/>
    <w:rsid w:val="0095167E"/>
    <w:rsid w:val="009516E9"/>
    <w:rsid w:val="009516F1"/>
    <w:rsid w:val="00951ED8"/>
    <w:rsid w:val="00951F55"/>
    <w:rsid w:val="00952634"/>
    <w:rsid w:val="00952A27"/>
    <w:rsid w:val="00952B76"/>
    <w:rsid w:val="0095303D"/>
    <w:rsid w:val="0095317E"/>
    <w:rsid w:val="00953635"/>
    <w:rsid w:val="00953D2E"/>
    <w:rsid w:val="00953F41"/>
    <w:rsid w:val="00954441"/>
    <w:rsid w:val="00954594"/>
    <w:rsid w:val="0095462C"/>
    <w:rsid w:val="00954820"/>
    <w:rsid w:val="00954981"/>
    <w:rsid w:val="00954AA4"/>
    <w:rsid w:val="00954ADA"/>
    <w:rsid w:val="00954D28"/>
    <w:rsid w:val="00954DFC"/>
    <w:rsid w:val="00954F73"/>
    <w:rsid w:val="0095513C"/>
    <w:rsid w:val="0095541C"/>
    <w:rsid w:val="00955555"/>
    <w:rsid w:val="00955655"/>
    <w:rsid w:val="009559C6"/>
    <w:rsid w:val="009559F9"/>
    <w:rsid w:val="00955A61"/>
    <w:rsid w:val="00955B7A"/>
    <w:rsid w:val="009562BF"/>
    <w:rsid w:val="00956326"/>
    <w:rsid w:val="009565D7"/>
    <w:rsid w:val="009567B5"/>
    <w:rsid w:val="0095682B"/>
    <w:rsid w:val="009568CD"/>
    <w:rsid w:val="00956E03"/>
    <w:rsid w:val="00956F9D"/>
    <w:rsid w:val="009570C3"/>
    <w:rsid w:val="00957742"/>
    <w:rsid w:val="00957782"/>
    <w:rsid w:val="009577B0"/>
    <w:rsid w:val="0095789A"/>
    <w:rsid w:val="00957D40"/>
    <w:rsid w:val="00957E4B"/>
    <w:rsid w:val="00957F9D"/>
    <w:rsid w:val="00960148"/>
    <w:rsid w:val="00960352"/>
    <w:rsid w:val="009603A1"/>
    <w:rsid w:val="0096045B"/>
    <w:rsid w:val="0096052D"/>
    <w:rsid w:val="0096057C"/>
    <w:rsid w:val="0096066E"/>
    <w:rsid w:val="009606FC"/>
    <w:rsid w:val="00960892"/>
    <w:rsid w:val="0096093A"/>
    <w:rsid w:val="009609EC"/>
    <w:rsid w:val="00960B22"/>
    <w:rsid w:val="00960C78"/>
    <w:rsid w:val="00960D60"/>
    <w:rsid w:val="00960E46"/>
    <w:rsid w:val="0096103B"/>
    <w:rsid w:val="00961164"/>
    <w:rsid w:val="00961449"/>
    <w:rsid w:val="00961582"/>
    <w:rsid w:val="00961ADE"/>
    <w:rsid w:val="00962008"/>
    <w:rsid w:val="0096280C"/>
    <w:rsid w:val="009629BA"/>
    <w:rsid w:val="00962E17"/>
    <w:rsid w:val="0096346E"/>
    <w:rsid w:val="00963758"/>
    <w:rsid w:val="00963B26"/>
    <w:rsid w:val="00963B5E"/>
    <w:rsid w:val="00963BD0"/>
    <w:rsid w:val="00964261"/>
    <w:rsid w:val="00964423"/>
    <w:rsid w:val="00964485"/>
    <w:rsid w:val="0096450A"/>
    <w:rsid w:val="009645FA"/>
    <w:rsid w:val="00964608"/>
    <w:rsid w:val="00964A7D"/>
    <w:rsid w:val="00964D10"/>
    <w:rsid w:val="00964E35"/>
    <w:rsid w:val="00964FB1"/>
    <w:rsid w:val="009657B3"/>
    <w:rsid w:val="00965AB7"/>
    <w:rsid w:val="00965C59"/>
    <w:rsid w:val="00966847"/>
    <w:rsid w:val="009669B6"/>
    <w:rsid w:val="00966ACA"/>
    <w:rsid w:val="00966B0F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D43"/>
    <w:rsid w:val="00967EC6"/>
    <w:rsid w:val="00967F42"/>
    <w:rsid w:val="00967FDA"/>
    <w:rsid w:val="0097017E"/>
    <w:rsid w:val="009702C8"/>
    <w:rsid w:val="0097052D"/>
    <w:rsid w:val="00970571"/>
    <w:rsid w:val="00970638"/>
    <w:rsid w:val="009707F6"/>
    <w:rsid w:val="00970ADA"/>
    <w:rsid w:val="00970B54"/>
    <w:rsid w:val="00970C52"/>
    <w:rsid w:val="00970C93"/>
    <w:rsid w:val="00970CCD"/>
    <w:rsid w:val="00970CDF"/>
    <w:rsid w:val="00970E33"/>
    <w:rsid w:val="00970E75"/>
    <w:rsid w:val="009714E4"/>
    <w:rsid w:val="00971F8F"/>
    <w:rsid w:val="0097217B"/>
    <w:rsid w:val="009721C5"/>
    <w:rsid w:val="0097220C"/>
    <w:rsid w:val="00972261"/>
    <w:rsid w:val="009724A7"/>
    <w:rsid w:val="009727C1"/>
    <w:rsid w:val="009727D4"/>
    <w:rsid w:val="00973662"/>
    <w:rsid w:val="00973B07"/>
    <w:rsid w:val="00973B4D"/>
    <w:rsid w:val="00973BFB"/>
    <w:rsid w:val="00973C0A"/>
    <w:rsid w:val="00974713"/>
    <w:rsid w:val="00974736"/>
    <w:rsid w:val="009747FD"/>
    <w:rsid w:val="009748CF"/>
    <w:rsid w:val="009748D4"/>
    <w:rsid w:val="0097499F"/>
    <w:rsid w:val="009749A9"/>
    <w:rsid w:val="009749E6"/>
    <w:rsid w:val="00974CEE"/>
    <w:rsid w:val="00974F88"/>
    <w:rsid w:val="0097503B"/>
    <w:rsid w:val="00975246"/>
    <w:rsid w:val="00975252"/>
    <w:rsid w:val="009755E0"/>
    <w:rsid w:val="0097564E"/>
    <w:rsid w:val="009756EB"/>
    <w:rsid w:val="0097582E"/>
    <w:rsid w:val="009758CF"/>
    <w:rsid w:val="00975A56"/>
    <w:rsid w:val="00975BDD"/>
    <w:rsid w:val="00975FCF"/>
    <w:rsid w:val="0097619E"/>
    <w:rsid w:val="0097635C"/>
    <w:rsid w:val="009763F2"/>
    <w:rsid w:val="0097662B"/>
    <w:rsid w:val="0097667A"/>
    <w:rsid w:val="00976975"/>
    <w:rsid w:val="009769C6"/>
    <w:rsid w:val="00976A8C"/>
    <w:rsid w:val="00976CF8"/>
    <w:rsid w:val="00976D13"/>
    <w:rsid w:val="00976D94"/>
    <w:rsid w:val="00976F33"/>
    <w:rsid w:val="00976F5B"/>
    <w:rsid w:val="00977510"/>
    <w:rsid w:val="009775BF"/>
    <w:rsid w:val="00977677"/>
    <w:rsid w:val="009777FC"/>
    <w:rsid w:val="0098010D"/>
    <w:rsid w:val="0098018B"/>
    <w:rsid w:val="00980309"/>
    <w:rsid w:val="00980C0F"/>
    <w:rsid w:val="00980C49"/>
    <w:rsid w:val="00981036"/>
    <w:rsid w:val="00981C9B"/>
    <w:rsid w:val="0098213F"/>
    <w:rsid w:val="00982700"/>
    <w:rsid w:val="00982A74"/>
    <w:rsid w:val="00982F56"/>
    <w:rsid w:val="009834DF"/>
    <w:rsid w:val="009835B8"/>
    <w:rsid w:val="00983783"/>
    <w:rsid w:val="0098398D"/>
    <w:rsid w:val="00983A1E"/>
    <w:rsid w:val="00983CF4"/>
    <w:rsid w:val="0098418A"/>
    <w:rsid w:val="00984468"/>
    <w:rsid w:val="0098457D"/>
    <w:rsid w:val="0098475B"/>
    <w:rsid w:val="00984EAF"/>
    <w:rsid w:val="00984F32"/>
    <w:rsid w:val="00984FCB"/>
    <w:rsid w:val="00985301"/>
    <w:rsid w:val="00985398"/>
    <w:rsid w:val="009855F6"/>
    <w:rsid w:val="00985894"/>
    <w:rsid w:val="009858BF"/>
    <w:rsid w:val="0098598E"/>
    <w:rsid w:val="00985AC3"/>
    <w:rsid w:val="00986340"/>
    <w:rsid w:val="0098660F"/>
    <w:rsid w:val="0098691F"/>
    <w:rsid w:val="00986B52"/>
    <w:rsid w:val="00986C8A"/>
    <w:rsid w:val="00986DAB"/>
    <w:rsid w:val="00986DDC"/>
    <w:rsid w:val="00986E11"/>
    <w:rsid w:val="00986EA9"/>
    <w:rsid w:val="00987107"/>
    <w:rsid w:val="009873AF"/>
    <w:rsid w:val="00987632"/>
    <w:rsid w:val="0098781A"/>
    <w:rsid w:val="00987BD0"/>
    <w:rsid w:val="00987C46"/>
    <w:rsid w:val="00987F6C"/>
    <w:rsid w:val="009904FB"/>
    <w:rsid w:val="00990751"/>
    <w:rsid w:val="0099098A"/>
    <w:rsid w:val="00990A15"/>
    <w:rsid w:val="009910C0"/>
    <w:rsid w:val="009912E4"/>
    <w:rsid w:val="00991395"/>
    <w:rsid w:val="009913D6"/>
    <w:rsid w:val="0099145F"/>
    <w:rsid w:val="0099147A"/>
    <w:rsid w:val="0099155E"/>
    <w:rsid w:val="009916AE"/>
    <w:rsid w:val="0099181E"/>
    <w:rsid w:val="0099192E"/>
    <w:rsid w:val="009919FC"/>
    <w:rsid w:val="00991AF3"/>
    <w:rsid w:val="00991D79"/>
    <w:rsid w:val="009925F7"/>
    <w:rsid w:val="009926AB"/>
    <w:rsid w:val="009928CD"/>
    <w:rsid w:val="00992D42"/>
    <w:rsid w:val="00992F6B"/>
    <w:rsid w:val="00992F74"/>
    <w:rsid w:val="00993478"/>
    <w:rsid w:val="009936AE"/>
    <w:rsid w:val="0099387C"/>
    <w:rsid w:val="00993B4A"/>
    <w:rsid w:val="00993C50"/>
    <w:rsid w:val="00993E15"/>
    <w:rsid w:val="009944B0"/>
    <w:rsid w:val="0099466A"/>
    <w:rsid w:val="00994814"/>
    <w:rsid w:val="0099494C"/>
    <w:rsid w:val="009949D9"/>
    <w:rsid w:val="00994B94"/>
    <w:rsid w:val="00994CD2"/>
    <w:rsid w:val="00994D08"/>
    <w:rsid w:val="00994D14"/>
    <w:rsid w:val="00995270"/>
    <w:rsid w:val="009956DD"/>
    <w:rsid w:val="0099575D"/>
    <w:rsid w:val="0099580F"/>
    <w:rsid w:val="0099582E"/>
    <w:rsid w:val="00995A1B"/>
    <w:rsid w:val="00995E4E"/>
    <w:rsid w:val="00995F81"/>
    <w:rsid w:val="00995FAA"/>
    <w:rsid w:val="00995FDF"/>
    <w:rsid w:val="009962E1"/>
    <w:rsid w:val="009963BD"/>
    <w:rsid w:val="0099647C"/>
    <w:rsid w:val="009964D7"/>
    <w:rsid w:val="00996A01"/>
    <w:rsid w:val="00996CF6"/>
    <w:rsid w:val="00996E55"/>
    <w:rsid w:val="00996F8D"/>
    <w:rsid w:val="00996FDF"/>
    <w:rsid w:val="00997F8A"/>
    <w:rsid w:val="009A0289"/>
    <w:rsid w:val="009A04C0"/>
    <w:rsid w:val="009A0687"/>
    <w:rsid w:val="009A0C94"/>
    <w:rsid w:val="009A0DFA"/>
    <w:rsid w:val="009A101B"/>
    <w:rsid w:val="009A111A"/>
    <w:rsid w:val="009A132F"/>
    <w:rsid w:val="009A14AD"/>
    <w:rsid w:val="009A1667"/>
    <w:rsid w:val="009A16D1"/>
    <w:rsid w:val="009A16FF"/>
    <w:rsid w:val="009A178D"/>
    <w:rsid w:val="009A1990"/>
    <w:rsid w:val="009A1D4F"/>
    <w:rsid w:val="009A1F49"/>
    <w:rsid w:val="009A1FB8"/>
    <w:rsid w:val="009A21CA"/>
    <w:rsid w:val="009A2751"/>
    <w:rsid w:val="009A2F56"/>
    <w:rsid w:val="009A307A"/>
    <w:rsid w:val="009A369D"/>
    <w:rsid w:val="009A3959"/>
    <w:rsid w:val="009A3C5D"/>
    <w:rsid w:val="009A3CC6"/>
    <w:rsid w:val="009A3D0C"/>
    <w:rsid w:val="009A3D1C"/>
    <w:rsid w:val="009A44D8"/>
    <w:rsid w:val="009A458B"/>
    <w:rsid w:val="009A45F7"/>
    <w:rsid w:val="009A46CB"/>
    <w:rsid w:val="009A47CC"/>
    <w:rsid w:val="009A4CE2"/>
    <w:rsid w:val="009A5276"/>
    <w:rsid w:val="009A532E"/>
    <w:rsid w:val="009A5585"/>
    <w:rsid w:val="009A579C"/>
    <w:rsid w:val="009A5DBA"/>
    <w:rsid w:val="009A5DE4"/>
    <w:rsid w:val="009A5EEC"/>
    <w:rsid w:val="009A6D82"/>
    <w:rsid w:val="009A6EFF"/>
    <w:rsid w:val="009A6FA5"/>
    <w:rsid w:val="009A6FD2"/>
    <w:rsid w:val="009A70E1"/>
    <w:rsid w:val="009A73C5"/>
    <w:rsid w:val="009A7905"/>
    <w:rsid w:val="009A7973"/>
    <w:rsid w:val="009A7B9D"/>
    <w:rsid w:val="009A7ED4"/>
    <w:rsid w:val="009B006C"/>
    <w:rsid w:val="009B01E8"/>
    <w:rsid w:val="009B0CE3"/>
    <w:rsid w:val="009B1072"/>
    <w:rsid w:val="009B1282"/>
    <w:rsid w:val="009B15FC"/>
    <w:rsid w:val="009B17E6"/>
    <w:rsid w:val="009B1C24"/>
    <w:rsid w:val="009B1C74"/>
    <w:rsid w:val="009B1D5D"/>
    <w:rsid w:val="009B1DF2"/>
    <w:rsid w:val="009B21ED"/>
    <w:rsid w:val="009B29E5"/>
    <w:rsid w:val="009B2A2B"/>
    <w:rsid w:val="009B2A8E"/>
    <w:rsid w:val="009B2B52"/>
    <w:rsid w:val="009B30C1"/>
    <w:rsid w:val="009B376D"/>
    <w:rsid w:val="009B3D7B"/>
    <w:rsid w:val="009B4023"/>
    <w:rsid w:val="009B4236"/>
    <w:rsid w:val="009B466A"/>
    <w:rsid w:val="009B4788"/>
    <w:rsid w:val="009B4A5E"/>
    <w:rsid w:val="009B4C04"/>
    <w:rsid w:val="009B4CB6"/>
    <w:rsid w:val="009B4E97"/>
    <w:rsid w:val="009B51E7"/>
    <w:rsid w:val="009B5204"/>
    <w:rsid w:val="009B5295"/>
    <w:rsid w:val="009B5925"/>
    <w:rsid w:val="009B5A8E"/>
    <w:rsid w:val="009B5C0E"/>
    <w:rsid w:val="009B5DB9"/>
    <w:rsid w:val="009B5EB9"/>
    <w:rsid w:val="009B61FC"/>
    <w:rsid w:val="009B627B"/>
    <w:rsid w:val="009B670E"/>
    <w:rsid w:val="009B69A9"/>
    <w:rsid w:val="009B70CA"/>
    <w:rsid w:val="009B75C3"/>
    <w:rsid w:val="009B7A98"/>
    <w:rsid w:val="009B7E3E"/>
    <w:rsid w:val="009B7E40"/>
    <w:rsid w:val="009C0077"/>
    <w:rsid w:val="009C0696"/>
    <w:rsid w:val="009C07A4"/>
    <w:rsid w:val="009C0906"/>
    <w:rsid w:val="009C0ABA"/>
    <w:rsid w:val="009C0BEB"/>
    <w:rsid w:val="009C0C7B"/>
    <w:rsid w:val="009C0D66"/>
    <w:rsid w:val="009C1693"/>
    <w:rsid w:val="009C170A"/>
    <w:rsid w:val="009C1765"/>
    <w:rsid w:val="009C17DA"/>
    <w:rsid w:val="009C1E0E"/>
    <w:rsid w:val="009C2021"/>
    <w:rsid w:val="009C217A"/>
    <w:rsid w:val="009C21BA"/>
    <w:rsid w:val="009C23EB"/>
    <w:rsid w:val="009C2793"/>
    <w:rsid w:val="009C2A58"/>
    <w:rsid w:val="009C3187"/>
    <w:rsid w:val="009C3353"/>
    <w:rsid w:val="009C3600"/>
    <w:rsid w:val="009C39F5"/>
    <w:rsid w:val="009C3AAB"/>
    <w:rsid w:val="009C41AB"/>
    <w:rsid w:val="009C429D"/>
    <w:rsid w:val="009C4BFC"/>
    <w:rsid w:val="009C4E67"/>
    <w:rsid w:val="009C4E8E"/>
    <w:rsid w:val="009C4F85"/>
    <w:rsid w:val="009C514B"/>
    <w:rsid w:val="009C5478"/>
    <w:rsid w:val="009C5B94"/>
    <w:rsid w:val="009C5F3E"/>
    <w:rsid w:val="009C6464"/>
    <w:rsid w:val="009C6A3C"/>
    <w:rsid w:val="009C6AA1"/>
    <w:rsid w:val="009C700E"/>
    <w:rsid w:val="009C7136"/>
    <w:rsid w:val="009C731F"/>
    <w:rsid w:val="009C7351"/>
    <w:rsid w:val="009C73E7"/>
    <w:rsid w:val="009C743B"/>
    <w:rsid w:val="009C745E"/>
    <w:rsid w:val="009C76EB"/>
    <w:rsid w:val="009C77A7"/>
    <w:rsid w:val="009C7DB6"/>
    <w:rsid w:val="009C7E5A"/>
    <w:rsid w:val="009C7F48"/>
    <w:rsid w:val="009D02D8"/>
    <w:rsid w:val="009D03EE"/>
    <w:rsid w:val="009D079B"/>
    <w:rsid w:val="009D0B26"/>
    <w:rsid w:val="009D0D8D"/>
    <w:rsid w:val="009D0DBB"/>
    <w:rsid w:val="009D1505"/>
    <w:rsid w:val="009D18BA"/>
    <w:rsid w:val="009D1A5B"/>
    <w:rsid w:val="009D1C41"/>
    <w:rsid w:val="009D1C83"/>
    <w:rsid w:val="009D1FBB"/>
    <w:rsid w:val="009D2152"/>
    <w:rsid w:val="009D2509"/>
    <w:rsid w:val="009D2511"/>
    <w:rsid w:val="009D2590"/>
    <w:rsid w:val="009D286D"/>
    <w:rsid w:val="009D2971"/>
    <w:rsid w:val="009D2976"/>
    <w:rsid w:val="009D29AF"/>
    <w:rsid w:val="009D2BE8"/>
    <w:rsid w:val="009D2E0A"/>
    <w:rsid w:val="009D2E19"/>
    <w:rsid w:val="009D2E1B"/>
    <w:rsid w:val="009D30F7"/>
    <w:rsid w:val="009D32CD"/>
    <w:rsid w:val="009D3369"/>
    <w:rsid w:val="009D35BD"/>
    <w:rsid w:val="009D36F3"/>
    <w:rsid w:val="009D3AF6"/>
    <w:rsid w:val="009D3DD9"/>
    <w:rsid w:val="009D40D1"/>
    <w:rsid w:val="009D471A"/>
    <w:rsid w:val="009D4AC5"/>
    <w:rsid w:val="009D4AC7"/>
    <w:rsid w:val="009D4FA3"/>
    <w:rsid w:val="009D4FB8"/>
    <w:rsid w:val="009D51FF"/>
    <w:rsid w:val="009D568A"/>
    <w:rsid w:val="009D572F"/>
    <w:rsid w:val="009D57B7"/>
    <w:rsid w:val="009D5BA2"/>
    <w:rsid w:val="009D5F3E"/>
    <w:rsid w:val="009D604B"/>
    <w:rsid w:val="009D6189"/>
    <w:rsid w:val="009D62DD"/>
    <w:rsid w:val="009D639D"/>
    <w:rsid w:val="009D63E7"/>
    <w:rsid w:val="009D6600"/>
    <w:rsid w:val="009D66C4"/>
    <w:rsid w:val="009D6725"/>
    <w:rsid w:val="009D67CB"/>
    <w:rsid w:val="009D6876"/>
    <w:rsid w:val="009D687B"/>
    <w:rsid w:val="009D6943"/>
    <w:rsid w:val="009D6CF6"/>
    <w:rsid w:val="009D6EE0"/>
    <w:rsid w:val="009D6EFE"/>
    <w:rsid w:val="009D70DC"/>
    <w:rsid w:val="009D7438"/>
    <w:rsid w:val="009D769D"/>
    <w:rsid w:val="009D7DA2"/>
    <w:rsid w:val="009D7F08"/>
    <w:rsid w:val="009D7FF9"/>
    <w:rsid w:val="009E01E7"/>
    <w:rsid w:val="009E0321"/>
    <w:rsid w:val="009E03C8"/>
    <w:rsid w:val="009E0529"/>
    <w:rsid w:val="009E085C"/>
    <w:rsid w:val="009E0AE1"/>
    <w:rsid w:val="009E0B9F"/>
    <w:rsid w:val="009E0E5D"/>
    <w:rsid w:val="009E1259"/>
    <w:rsid w:val="009E133F"/>
    <w:rsid w:val="009E1580"/>
    <w:rsid w:val="009E168F"/>
    <w:rsid w:val="009E16A3"/>
    <w:rsid w:val="009E16DA"/>
    <w:rsid w:val="009E177A"/>
    <w:rsid w:val="009E185E"/>
    <w:rsid w:val="009E1ACB"/>
    <w:rsid w:val="009E1C7A"/>
    <w:rsid w:val="009E1CA5"/>
    <w:rsid w:val="009E1DEB"/>
    <w:rsid w:val="009E1FD6"/>
    <w:rsid w:val="009E2405"/>
    <w:rsid w:val="009E29FF"/>
    <w:rsid w:val="009E2EBA"/>
    <w:rsid w:val="009E3195"/>
    <w:rsid w:val="009E31C6"/>
    <w:rsid w:val="009E35EA"/>
    <w:rsid w:val="009E36F6"/>
    <w:rsid w:val="009E3C29"/>
    <w:rsid w:val="009E3CA9"/>
    <w:rsid w:val="009E3D07"/>
    <w:rsid w:val="009E3DDE"/>
    <w:rsid w:val="009E45B8"/>
    <w:rsid w:val="009E46A7"/>
    <w:rsid w:val="009E497A"/>
    <w:rsid w:val="009E4B26"/>
    <w:rsid w:val="009E4C34"/>
    <w:rsid w:val="009E4E71"/>
    <w:rsid w:val="009E4ED5"/>
    <w:rsid w:val="009E509C"/>
    <w:rsid w:val="009E5343"/>
    <w:rsid w:val="009E535A"/>
    <w:rsid w:val="009E565E"/>
    <w:rsid w:val="009E5914"/>
    <w:rsid w:val="009E5A9E"/>
    <w:rsid w:val="009E5D93"/>
    <w:rsid w:val="009E5E1E"/>
    <w:rsid w:val="009E6116"/>
    <w:rsid w:val="009E6162"/>
    <w:rsid w:val="009E63DE"/>
    <w:rsid w:val="009E6462"/>
    <w:rsid w:val="009E6568"/>
    <w:rsid w:val="009E6699"/>
    <w:rsid w:val="009E67E3"/>
    <w:rsid w:val="009E689C"/>
    <w:rsid w:val="009E68A5"/>
    <w:rsid w:val="009E6A49"/>
    <w:rsid w:val="009E6ABE"/>
    <w:rsid w:val="009E6B8F"/>
    <w:rsid w:val="009E6CF7"/>
    <w:rsid w:val="009E6D80"/>
    <w:rsid w:val="009E72F0"/>
    <w:rsid w:val="009E77C2"/>
    <w:rsid w:val="009E7CA8"/>
    <w:rsid w:val="009E7E79"/>
    <w:rsid w:val="009F0225"/>
    <w:rsid w:val="009F0406"/>
    <w:rsid w:val="009F0596"/>
    <w:rsid w:val="009F0791"/>
    <w:rsid w:val="009F0A82"/>
    <w:rsid w:val="009F0B63"/>
    <w:rsid w:val="009F1144"/>
    <w:rsid w:val="009F11E0"/>
    <w:rsid w:val="009F12DF"/>
    <w:rsid w:val="009F13B6"/>
    <w:rsid w:val="009F16BF"/>
    <w:rsid w:val="009F16EE"/>
    <w:rsid w:val="009F174E"/>
    <w:rsid w:val="009F19D4"/>
    <w:rsid w:val="009F1AF0"/>
    <w:rsid w:val="009F1D39"/>
    <w:rsid w:val="009F1D7D"/>
    <w:rsid w:val="009F24C3"/>
    <w:rsid w:val="009F26F8"/>
    <w:rsid w:val="009F282C"/>
    <w:rsid w:val="009F28F3"/>
    <w:rsid w:val="009F2BEF"/>
    <w:rsid w:val="009F31D8"/>
    <w:rsid w:val="009F3285"/>
    <w:rsid w:val="009F35FB"/>
    <w:rsid w:val="009F369A"/>
    <w:rsid w:val="009F37E4"/>
    <w:rsid w:val="009F3B41"/>
    <w:rsid w:val="009F3F70"/>
    <w:rsid w:val="009F3FF5"/>
    <w:rsid w:val="009F432E"/>
    <w:rsid w:val="009F44E1"/>
    <w:rsid w:val="009F468B"/>
    <w:rsid w:val="009F4D8A"/>
    <w:rsid w:val="009F525F"/>
    <w:rsid w:val="009F5383"/>
    <w:rsid w:val="009F5402"/>
    <w:rsid w:val="009F594F"/>
    <w:rsid w:val="009F5BC4"/>
    <w:rsid w:val="009F5FC5"/>
    <w:rsid w:val="009F616D"/>
    <w:rsid w:val="009F63EC"/>
    <w:rsid w:val="009F64C8"/>
    <w:rsid w:val="009F66BD"/>
    <w:rsid w:val="009F6933"/>
    <w:rsid w:val="009F727E"/>
    <w:rsid w:val="009F7726"/>
    <w:rsid w:val="009F7C95"/>
    <w:rsid w:val="009F7DBA"/>
    <w:rsid w:val="009F7E2F"/>
    <w:rsid w:val="009F7F63"/>
    <w:rsid w:val="009F7FCC"/>
    <w:rsid w:val="00A0009A"/>
    <w:rsid w:val="00A004F9"/>
    <w:rsid w:val="00A00586"/>
    <w:rsid w:val="00A005AC"/>
    <w:rsid w:val="00A0073B"/>
    <w:rsid w:val="00A00A28"/>
    <w:rsid w:val="00A00A5B"/>
    <w:rsid w:val="00A00D78"/>
    <w:rsid w:val="00A011B2"/>
    <w:rsid w:val="00A0120E"/>
    <w:rsid w:val="00A012BC"/>
    <w:rsid w:val="00A013A9"/>
    <w:rsid w:val="00A01572"/>
    <w:rsid w:val="00A016B6"/>
    <w:rsid w:val="00A01D12"/>
    <w:rsid w:val="00A01D62"/>
    <w:rsid w:val="00A02114"/>
    <w:rsid w:val="00A02132"/>
    <w:rsid w:val="00A02357"/>
    <w:rsid w:val="00A023FF"/>
    <w:rsid w:val="00A02914"/>
    <w:rsid w:val="00A02AFC"/>
    <w:rsid w:val="00A02BC2"/>
    <w:rsid w:val="00A0304F"/>
    <w:rsid w:val="00A0389F"/>
    <w:rsid w:val="00A038CB"/>
    <w:rsid w:val="00A03B3B"/>
    <w:rsid w:val="00A03CA4"/>
    <w:rsid w:val="00A03D4E"/>
    <w:rsid w:val="00A03DAD"/>
    <w:rsid w:val="00A04282"/>
    <w:rsid w:val="00A04347"/>
    <w:rsid w:val="00A04442"/>
    <w:rsid w:val="00A046D3"/>
    <w:rsid w:val="00A04A4C"/>
    <w:rsid w:val="00A04AE7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766"/>
    <w:rsid w:val="00A057FE"/>
    <w:rsid w:val="00A05B6A"/>
    <w:rsid w:val="00A05BC9"/>
    <w:rsid w:val="00A05C81"/>
    <w:rsid w:val="00A05EC4"/>
    <w:rsid w:val="00A06127"/>
    <w:rsid w:val="00A062D0"/>
    <w:rsid w:val="00A062EC"/>
    <w:rsid w:val="00A06315"/>
    <w:rsid w:val="00A064AE"/>
    <w:rsid w:val="00A06B56"/>
    <w:rsid w:val="00A06C54"/>
    <w:rsid w:val="00A06DA0"/>
    <w:rsid w:val="00A06DFA"/>
    <w:rsid w:val="00A07035"/>
    <w:rsid w:val="00A07638"/>
    <w:rsid w:val="00A07A5C"/>
    <w:rsid w:val="00A07C62"/>
    <w:rsid w:val="00A1009A"/>
    <w:rsid w:val="00A102B8"/>
    <w:rsid w:val="00A10338"/>
    <w:rsid w:val="00A10348"/>
    <w:rsid w:val="00A1038F"/>
    <w:rsid w:val="00A10451"/>
    <w:rsid w:val="00A104A8"/>
    <w:rsid w:val="00A104C7"/>
    <w:rsid w:val="00A105F0"/>
    <w:rsid w:val="00A108BB"/>
    <w:rsid w:val="00A10B9B"/>
    <w:rsid w:val="00A1147F"/>
    <w:rsid w:val="00A11564"/>
    <w:rsid w:val="00A115A6"/>
    <w:rsid w:val="00A11684"/>
    <w:rsid w:val="00A1192D"/>
    <w:rsid w:val="00A1197A"/>
    <w:rsid w:val="00A11A46"/>
    <w:rsid w:val="00A11C8D"/>
    <w:rsid w:val="00A12098"/>
    <w:rsid w:val="00A12142"/>
    <w:rsid w:val="00A123BA"/>
    <w:rsid w:val="00A12782"/>
    <w:rsid w:val="00A13025"/>
    <w:rsid w:val="00A1326A"/>
    <w:rsid w:val="00A13292"/>
    <w:rsid w:val="00A1332A"/>
    <w:rsid w:val="00A133FD"/>
    <w:rsid w:val="00A136EA"/>
    <w:rsid w:val="00A139D4"/>
    <w:rsid w:val="00A13F2C"/>
    <w:rsid w:val="00A14098"/>
    <w:rsid w:val="00A14542"/>
    <w:rsid w:val="00A147D1"/>
    <w:rsid w:val="00A147E3"/>
    <w:rsid w:val="00A14827"/>
    <w:rsid w:val="00A14F02"/>
    <w:rsid w:val="00A14FEB"/>
    <w:rsid w:val="00A15013"/>
    <w:rsid w:val="00A1502C"/>
    <w:rsid w:val="00A1555C"/>
    <w:rsid w:val="00A15872"/>
    <w:rsid w:val="00A15BCC"/>
    <w:rsid w:val="00A15C29"/>
    <w:rsid w:val="00A15DEA"/>
    <w:rsid w:val="00A1617A"/>
    <w:rsid w:val="00A1648E"/>
    <w:rsid w:val="00A16700"/>
    <w:rsid w:val="00A167F0"/>
    <w:rsid w:val="00A16830"/>
    <w:rsid w:val="00A16835"/>
    <w:rsid w:val="00A16BBA"/>
    <w:rsid w:val="00A16D1A"/>
    <w:rsid w:val="00A16FB6"/>
    <w:rsid w:val="00A17035"/>
    <w:rsid w:val="00A1732B"/>
    <w:rsid w:val="00A174C0"/>
    <w:rsid w:val="00A1775E"/>
    <w:rsid w:val="00A17802"/>
    <w:rsid w:val="00A1783A"/>
    <w:rsid w:val="00A17B1E"/>
    <w:rsid w:val="00A17C03"/>
    <w:rsid w:val="00A17D6A"/>
    <w:rsid w:val="00A17F36"/>
    <w:rsid w:val="00A17F4C"/>
    <w:rsid w:val="00A201C2"/>
    <w:rsid w:val="00A2034B"/>
    <w:rsid w:val="00A20548"/>
    <w:rsid w:val="00A207A6"/>
    <w:rsid w:val="00A207B8"/>
    <w:rsid w:val="00A20C75"/>
    <w:rsid w:val="00A20C9E"/>
    <w:rsid w:val="00A20ECD"/>
    <w:rsid w:val="00A20EDC"/>
    <w:rsid w:val="00A2156A"/>
    <w:rsid w:val="00A2163B"/>
    <w:rsid w:val="00A21696"/>
    <w:rsid w:val="00A21802"/>
    <w:rsid w:val="00A218B9"/>
    <w:rsid w:val="00A2199B"/>
    <w:rsid w:val="00A21A34"/>
    <w:rsid w:val="00A21BB5"/>
    <w:rsid w:val="00A21C3B"/>
    <w:rsid w:val="00A2226F"/>
    <w:rsid w:val="00A2243D"/>
    <w:rsid w:val="00A224A8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3E7F"/>
    <w:rsid w:val="00A24127"/>
    <w:rsid w:val="00A243E6"/>
    <w:rsid w:val="00A243F1"/>
    <w:rsid w:val="00A24B41"/>
    <w:rsid w:val="00A24BF0"/>
    <w:rsid w:val="00A24FE8"/>
    <w:rsid w:val="00A252B7"/>
    <w:rsid w:val="00A254C3"/>
    <w:rsid w:val="00A2572A"/>
    <w:rsid w:val="00A257AC"/>
    <w:rsid w:val="00A25D74"/>
    <w:rsid w:val="00A25FBD"/>
    <w:rsid w:val="00A263CF"/>
    <w:rsid w:val="00A26507"/>
    <w:rsid w:val="00A26647"/>
    <w:rsid w:val="00A2667B"/>
    <w:rsid w:val="00A267B5"/>
    <w:rsid w:val="00A26861"/>
    <w:rsid w:val="00A26CF3"/>
    <w:rsid w:val="00A26E18"/>
    <w:rsid w:val="00A2710A"/>
    <w:rsid w:val="00A27257"/>
    <w:rsid w:val="00A275A3"/>
    <w:rsid w:val="00A2778E"/>
    <w:rsid w:val="00A27852"/>
    <w:rsid w:val="00A279B0"/>
    <w:rsid w:val="00A279F7"/>
    <w:rsid w:val="00A27B8B"/>
    <w:rsid w:val="00A27C25"/>
    <w:rsid w:val="00A27FDC"/>
    <w:rsid w:val="00A3037C"/>
    <w:rsid w:val="00A308CE"/>
    <w:rsid w:val="00A30A54"/>
    <w:rsid w:val="00A30F81"/>
    <w:rsid w:val="00A31236"/>
    <w:rsid w:val="00A312FB"/>
    <w:rsid w:val="00A315CF"/>
    <w:rsid w:val="00A31961"/>
    <w:rsid w:val="00A31B1A"/>
    <w:rsid w:val="00A31CCC"/>
    <w:rsid w:val="00A31FED"/>
    <w:rsid w:val="00A3206B"/>
    <w:rsid w:val="00A32109"/>
    <w:rsid w:val="00A32188"/>
    <w:rsid w:val="00A3240D"/>
    <w:rsid w:val="00A327E3"/>
    <w:rsid w:val="00A32952"/>
    <w:rsid w:val="00A32EC2"/>
    <w:rsid w:val="00A32ECD"/>
    <w:rsid w:val="00A32EF7"/>
    <w:rsid w:val="00A32F1C"/>
    <w:rsid w:val="00A33027"/>
    <w:rsid w:val="00A33109"/>
    <w:rsid w:val="00A33252"/>
    <w:rsid w:val="00A33366"/>
    <w:rsid w:val="00A33534"/>
    <w:rsid w:val="00A3377B"/>
    <w:rsid w:val="00A33BBF"/>
    <w:rsid w:val="00A33C4F"/>
    <w:rsid w:val="00A33DCF"/>
    <w:rsid w:val="00A33F89"/>
    <w:rsid w:val="00A3400C"/>
    <w:rsid w:val="00A342B4"/>
    <w:rsid w:val="00A34A05"/>
    <w:rsid w:val="00A34BF2"/>
    <w:rsid w:val="00A34FC4"/>
    <w:rsid w:val="00A351D5"/>
    <w:rsid w:val="00A35241"/>
    <w:rsid w:val="00A35582"/>
    <w:rsid w:val="00A35679"/>
    <w:rsid w:val="00A35718"/>
    <w:rsid w:val="00A35B3B"/>
    <w:rsid w:val="00A35B47"/>
    <w:rsid w:val="00A35B73"/>
    <w:rsid w:val="00A35BAF"/>
    <w:rsid w:val="00A35D0E"/>
    <w:rsid w:val="00A35E19"/>
    <w:rsid w:val="00A366F0"/>
    <w:rsid w:val="00A367CB"/>
    <w:rsid w:val="00A369C5"/>
    <w:rsid w:val="00A36AE9"/>
    <w:rsid w:val="00A37021"/>
    <w:rsid w:val="00A371A3"/>
    <w:rsid w:val="00A373D4"/>
    <w:rsid w:val="00A375DB"/>
    <w:rsid w:val="00A37630"/>
    <w:rsid w:val="00A376EC"/>
    <w:rsid w:val="00A37B45"/>
    <w:rsid w:val="00A37D5D"/>
    <w:rsid w:val="00A37ED2"/>
    <w:rsid w:val="00A40099"/>
    <w:rsid w:val="00A40188"/>
    <w:rsid w:val="00A40263"/>
    <w:rsid w:val="00A40695"/>
    <w:rsid w:val="00A407E2"/>
    <w:rsid w:val="00A40A01"/>
    <w:rsid w:val="00A40C00"/>
    <w:rsid w:val="00A40D51"/>
    <w:rsid w:val="00A40D8B"/>
    <w:rsid w:val="00A40F61"/>
    <w:rsid w:val="00A41007"/>
    <w:rsid w:val="00A4161C"/>
    <w:rsid w:val="00A41792"/>
    <w:rsid w:val="00A417D0"/>
    <w:rsid w:val="00A418D4"/>
    <w:rsid w:val="00A41CDC"/>
    <w:rsid w:val="00A41D0C"/>
    <w:rsid w:val="00A41F7D"/>
    <w:rsid w:val="00A420DA"/>
    <w:rsid w:val="00A42128"/>
    <w:rsid w:val="00A421D1"/>
    <w:rsid w:val="00A428F9"/>
    <w:rsid w:val="00A42BE9"/>
    <w:rsid w:val="00A431BE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3F37"/>
    <w:rsid w:val="00A449D8"/>
    <w:rsid w:val="00A44AD8"/>
    <w:rsid w:val="00A44CEA"/>
    <w:rsid w:val="00A44FD2"/>
    <w:rsid w:val="00A45458"/>
    <w:rsid w:val="00A4559B"/>
    <w:rsid w:val="00A45F96"/>
    <w:rsid w:val="00A45FC7"/>
    <w:rsid w:val="00A4642B"/>
    <w:rsid w:val="00A464B2"/>
    <w:rsid w:val="00A46563"/>
    <w:rsid w:val="00A46674"/>
    <w:rsid w:val="00A46690"/>
    <w:rsid w:val="00A4681F"/>
    <w:rsid w:val="00A46B5A"/>
    <w:rsid w:val="00A46D46"/>
    <w:rsid w:val="00A46D9D"/>
    <w:rsid w:val="00A47598"/>
    <w:rsid w:val="00A47879"/>
    <w:rsid w:val="00A47FD4"/>
    <w:rsid w:val="00A500DA"/>
    <w:rsid w:val="00A50186"/>
    <w:rsid w:val="00A5077F"/>
    <w:rsid w:val="00A5090C"/>
    <w:rsid w:val="00A50918"/>
    <w:rsid w:val="00A50A5E"/>
    <w:rsid w:val="00A50B0A"/>
    <w:rsid w:val="00A50E6E"/>
    <w:rsid w:val="00A513C6"/>
    <w:rsid w:val="00A51749"/>
    <w:rsid w:val="00A51CAA"/>
    <w:rsid w:val="00A51D47"/>
    <w:rsid w:val="00A51DC8"/>
    <w:rsid w:val="00A51FA4"/>
    <w:rsid w:val="00A52396"/>
    <w:rsid w:val="00A52873"/>
    <w:rsid w:val="00A529B7"/>
    <w:rsid w:val="00A52CA3"/>
    <w:rsid w:val="00A52D07"/>
    <w:rsid w:val="00A52E61"/>
    <w:rsid w:val="00A52E6E"/>
    <w:rsid w:val="00A52F29"/>
    <w:rsid w:val="00A52F8D"/>
    <w:rsid w:val="00A53562"/>
    <w:rsid w:val="00A53620"/>
    <w:rsid w:val="00A5362B"/>
    <w:rsid w:val="00A53C2A"/>
    <w:rsid w:val="00A53F21"/>
    <w:rsid w:val="00A5410D"/>
    <w:rsid w:val="00A54240"/>
    <w:rsid w:val="00A54388"/>
    <w:rsid w:val="00A543FE"/>
    <w:rsid w:val="00A54572"/>
    <w:rsid w:val="00A54628"/>
    <w:rsid w:val="00A5490D"/>
    <w:rsid w:val="00A549D6"/>
    <w:rsid w:val="00A54ABA"/>
    <w:rsid w:val="00A54BB9"/>
    <w:rsid w:val="00A55435"/>
    <w:rsid w:val="00A554E7"/>
    <w:rsid w:val="00A55692"/>
    <w:rsid w:val="00A5570D"/>
    <w:rsid w:val="00A5587C"/>
    <w:rsid w:val="00A55916"/>
    <w:rsid w:val="00A55A02"/>
    <w:rsid w:val="00A55B97"/>
    <w:rsid w:val="00A55DF5"/>
    <w:rsid w:val="00A55E68"/>
    <w:rsid w:val="00A560B3"/>
    <w:rsid w:val="00A56262"/>
    <w:rsid w:val="00A5646A"/>
    <w:rsid w:val="00A564F9"/>
    <w:rsid w:val="00A565FB"/>
    <w:rsid w:val="00A56840"/>
    <w:rsid w:val="00A57049"/>
    <w:rsid w:val="00A5709B"/>
    <w:rsid w:val="00A570C0"/>
    <w:rsid w:val="00A57170"/>
    <w:rsid w:val="00A5729E"/>
    <w:rsid w:val="00A57741"/>
    <w:rsid w:val="00A57913"/>
    <w:rsid w:val="00A57A6E"/>
    <w:rsid w:val="00A60A86"/>
    <w:rsid w:val="00A610C7"/>
    <w:rsid w:val="00A613BE"/>
    <w:rsid w:val="00A614DD"/>
    <w:rsid w:val="00A615BE"/>
    <w:rsid w:val="00A617E9"/>
    <w:rsid w:val="00A61A6C"/>
    <w:rsid w:val="00A61B1E"/>
    <w:rsid w:val="00A61C52"/>
    <w:rsid w:val="00A61E0A"/>
    <w:rsid w:val="00A62140"/>
    <w:rsid w:val="00A624A6"/>
    <w:rsid w:val="00A62A54"/>
    <w:rsid w:val="00A62C02"/>
    <w:rsid w:val="00A6327D"/>
    <w:rsid w:val="00A6349F"/>
    <w:rsid w:val="00A634B2"/>
    <w:rsid w:val="00A6360D"/>
    <w:rsid w:val="00A63908"/>
    <w:rsid w:val="00A641E5"/>
    <w:rsid w:val="00A64402"/>
    <w:rsid w:val="00A644D4"/>
    <w:rsid w:val="00A649AA"/>
    <w:rsid w:val="00A64AA9"/>
    <w:rsid w:val="00A64ADB"/>
    <w:rsid w:val="00A64E95"/>
    <w:rsid w:val="00A64FD3"/>
    <w:rsid w:val="00A65037"/>
    <w:rsid w:val="00A6523F"/>
    <w:rsid w:val="00A65489"/>
    <w:rsid w:val="00A65977"/>
    <w:rsid w:val="00A65A74"/>
    <w:rsid w:val="00A6607B"/>
    <w:rsid w:val="00A661A3"/>
    <w:rsid w:val="00A66276"/>
    <w:rsid w:val="00A66503"/>
    <w:rsid w:val="00A6659C"/>
    <w:rsid w:val="00A66638"/>
    <w:rsid w:val="00A66812"/>
    <w:rsid w:val="00A6684C"/>
    <w:rsid w:val="00A66954"/>
    <w:rsid w:val="00A6699E"/>
    <w:rsid w:val="00A66A1B"/>
    <w:rsid w:val="00A66AA2"/>
    <w:rsid w:val="00A66BE7"/>
    <w:rsid w:val="00A67012"/>
    <w:rsid w:val="00A67151"/>
    <w:rsid w:val="00A6737B"/>
    <w:rsid w:val="00A675B1"/>
    <w:rsid w:val="00A67610"/>
    <w:rsid w:val="00A6772C"/>
    <w:rsid w:val="00A678C7"/>
    <w:rsid w:val="00A67D48"/>
    <w:rsid w:val="00A7003A"/>
    <w:rsid w:val="00A704DA"/>
    <w:rsid w:val="00A70539"/>
    <w:rsid w:val="00A70647"/>
    <w:rsid w:val="00A70853"/>
    <w:rsid w:val="00A70888"/>
    <w:rsid w:val="00A70C81"/>
    <w:rsid w:val="00A70F34"/>
    <w:rsid w:val="00A711E2"/>
    <w:rsid w:val="00A71365"/>
    <w:rsid w:val="00A713D4"/>
    <w:rsid w:val="00A7170F"/>
    <w:rsid w:val="00A71ABC"/>
    <w:rsid w:val="00A71BEC"/>
    <w:rsid w:val="00A72453"/>
    <w:rsid w:val="00A7269B"/>
    <w:rsid w:val="00A727DD"/>
    <w:rsid w:val="00A72899"/>
    <w:rsid w:val="00A72973"/>
    <w:rsid w:val="00A72AA7"/>
    <w:rsid w:val="00A72AD4"/>
    <w:rsid w:val="00A72AF1"/>
    <w:rsid w:val="00A72F7E"/>
    <w:rsid w:val="00A730FA"/>
    <w:rsid w:val="00A7352F"/>
    <w:rsid w:val="00A73649"/>
    <w:rsid w:val="00A73AEE"/>
    <w:rsid w:val="00A73D0B"/>
    <w:rsid w:val="00A73D8F"/>
    <w:rsid w:val="00A73E88"/>
    <w:rsid w:val="00A7410B"/>
    <w:rsid w:val="00A747F1"/>
    <w:rsid w:val="00A7504B"/>
    <w:rsid w:val="00A750A2"/>
    <w:rsid w:val="00A7513F"/>
    <w:rsid w:val="00A754C9"/>
    <w:rsid w:val="00A756A4"/>
    <w:rsid w:val="00A7583F"/>
    <w:rsid w:val="00A758CF"/>
    <w:rsid w:val="00A75914"/>
    <w:rsid w:val="00A75939"/>
    <w:rsid w:val="00A75946"/>
    <w:rsid w:val="00A75964"/>
    <w:rsid w:val="00A75C78"/>
    <w:rsid w:val="00A75DAB"/>
    <w:rsid w:val="00A75F40"/>
    <w:rsid w:val="00A7600A"/>
    <w:rsid w:val="00A76289"/>
    <w:rsid w:val="00A76444"/>
    <w:rsid w:val="00A76583"/>
    <w:rsid w:val="00A7663B"/>
    <w:rsid w:val="00A76767"/>
    <w:rsid w:val="00A76804"/>
    <w:rsid w:val="00A769D9"/>
    <w:rsid w:val="00A76C70"/>
    <w:rsid w:val="00A76E7E"/>
    <w:rsid w:val="00A77458"/>
    <w:rsid w:val="00A77531"/>
    <w:rsid w:val="00A77725"/>
    <w:rsid w:val="00A777A4"/>
    <w:rsid w:val="00A77A6F"/>
    <w:rsid w:val="00A77C5E"/>
    <w:rsid w:val="00A80406"/>
    <w:rsid w:val="00A80473"/>
    <w:rsid w:val="00A8075E"/>
    <w:rsid w:val="00A807DA"/>
    <w:rsid w:val="00A80B93"/>
    <w:rsid w:val="00A80E78"/>
    <w:rsid w:val="00A80FF9"/>
    <w:rsid w:val="00A81254"/>
    <w:rsid w:val="00A812C1"/>
    <w:rsid w:val="00A81408"/>
    <w:rsid w:val="00A814E4"/>
    <w:rsid w:val="00A814F5"/>
    <w:rsid w:val="00A81735"/>
    <w:rsid w:val="00A81788"/>
    <w:rsid w:val="00A81E92"/>
    <w:rsid w:val="00A81FE6"/>
    <w:rsid w:val="00A82001"/>
    <w:rsid w:val="00A8204B"/>
    <w:rsid w:val="00A8261D"/>
    <w:rsid w:val="00A826F1"/>
    <w:rsid w:val="00A82A95"/>
    <w:rsid w:val="00A82DEB"/>
    <w:rsid w:val="00A83047"/>
    <w:rsid w:val="00A839A0"/>
    <w:rsid w:val="00A83C7C"/>
    <w:rsid w:val="00A83C9B"/>
    <w:rsid w:val="00A84F93"/>
    <w:rsid w:val="00A850A7"/>
    <w:rsid w:val="00A8513F"/>
    <w:rsid w:val="00A855B4"/>
    <w:rsid w:val="00A85603"/>
    <w:rsid w:val="00A85968"/>
    <w:rsid w:val="00A85E55"/>
    <w:rsid w:val="00A85E5A"/>
    <w:rsid w:val="00A85ECD"/>
    <w:rsid w:val="00A85F25"/>
    <w:rsid w:val="00A8651B"/>
    <w:rsid w:val="00A868EE"/>
    <w:rsid w:val="00A86A77"/>
    <w:rsid w:val="00A86A9D"/>
    <w:rsid w:val="00A86B27"/>
    <w:rsid w:val="00A86F5C"/>
    <w:rsid w:val="00A86FDC"/>
    <w:rsid w:val="00A87288"/>
    <w:rsid w:val="00A8741E"/>
    <w:rsid w:val="00A8755C"/>
    <w:rsid w:val="00A879C2"/>
    <w:rsid w:val="00A87A58"/>
    <w:rsid w:val="00A87C18"/>
    <w:rsid w:val="00A87F6B"/>
    <w:rsid w:val="00A87FAE"/>
    <w:rsid w:val="00A87FB0"/>
    <w:rsid w:val="00A90134"/>
    <w:rsid w:val="00A90392"/>
    <w:rsid w:val="00A906CC"/>
    <w:rsid w:val="00A90822"/>
    <w:rsid w:val="00A908EB"/>
    <w:rsid w:val="00A9099A"/>
    <w:rsid w:val="00A90C61"/>
    <w:rsid w:val="00A90D1D"/>
    <w:rsid w:val="00A90EDB"/>
    <w:rsid w:val="00A90FBF"/>
    <w:rsid w:val="00A9111F"/>
    <w:rsid w:val="00A9118E"/>
    <w:rsid w:val="00A9136A"/>
    <w:rsid w:val="00A9157E"/>
    <w:rsid w:val="00A91A38"/>
    <w:rsid w:val="00A920CB"/>
    <w:rsid w:val="00A923EA"/>
    <w:rsid w:val="00A929FE"/>
    <w:rsid w:val="00A92D25"/>
    <w:rsid w:val="00A92D72"/>
    <w:rsid w:val="00A92DB6"/>
    <w:rsid w:val="00A933CD"/>
    <w:rsid w:val="00A9359E"/>
    <w:rsid w:val="00A93811"/>
    <w:rsid w:val="00A93920"/>
    <w:rsid w:val="00A93DB0"/>
    <w:rsid w:val="00A94052"/>
    <w:rsid w:val="00A942B8"/>
    <w:rsid w:val="00A944B6"/>
    <w:rsid w:val="00A94852"/>
    <w:rsid w:val="00A94A0B"/>
    <w:rsid w:val="00A94ABD"/>
    <w:rsid w:val="00A94CFA"/>
    <w:rsid w:val="00A9511B"/>
    <w:rsid w:val="00A95121"/>
    <w:rsid w:val="00A951D4"/>
    <w:rsid w:val="00A951F5"/>
    <w:rsid w:val="00A95A2D"/>
    <w:rsid w:val="00A95AB8"/>
    <w:rsid w:val="00A962A7"/>
    <w:rsid w:val="00A966F0"/>
    <w:rsid w:val="00A967A4"/>
    <w:rsid w:val="00A969A9"/>
    <w:rsid w:val="00A96B97"/>
    <w:rsid w:val="00A974B6"/>
    <w:rsid w:val="00A97915"/>
    <w:rsid w:val="00A97AC9"/>
    <w:rsid w:val="00A97B5F"/>
    <w:rsid w:val="00A97FCC"/>
    <w:rsid w:val="00AA00A8"/>
    <w:rsid w:val="00AA01B7"/>
    <w:rsid w:val="00AA05AE"/>
    <w:rsid w:val="00AA0787"/>
    <w:rsid w:val="00AA0944"/>
    <w:rsid w:val="00AA0C8D"/>
    <w:rsid w:val="00AA0CC8"/>
    <w:rsid w:val="00AA139B"/>
    <w:rsid w:val="00AA141F"/>
    <w:rsid w:val="00AA14EB"/>
    <w:rsid w:val="00AA171F"/>
    <w:rsid w:val="00AA18BF"/>
    <w:rsid w:val="00AA195C"/>
    <w:rsid w:val="00AA1B4A"/>
    <w:rsid w:val="00AA1DE1"/>
    <w:rsid w:val="00AA1EAA"/>
    <w:rsid w:val="00AA1EF0"/>
    <w:rsid w:val="00AA275A"/>
    <w:rsid w:val="00AA28EE"/>
    <w:rsid w:val="00AA28EF"/>
    <w:rsid w:val="00AA2ADB"/>
    <w:rsid w:val="00AA2BEF"/>
    <w:rsid w:val="00AA2DBB"/>
    <w:rsid w:val="00AA2F5C"/>
    <w:rsid w:val="00AA3DAB"/>
    <w:rsid w:val="00AA3E06"/>
    <w:rsid w:val="00AA3EB4"/>
    <w:rsid w:val="00AA3F0A"/>
    <w:rsid w:val="00AA417A"/>
    <w:rsid w:val="00AA4219"/>
    <w:rsid w:val="00AA45E4"/>
    <w:rsid w:val="00AA4621"/>
    <w:rsid w:val="00AA4626"/>
    <w:rsid w:val="00AA4784"/>
    <w:rsid w:val="00AA4ABE"/>
    <w:rsid w:val="00AA4CF0"/>
    <w:rsid w:val="00AA4D04"/>
    <w:rsid w:val="00AA5024"/>
    <w:rsid w:val="00AA5121"/>
    <w:rsid w:val="00AA53E4"/>
    <w:rsid w:val="00AA5622"/>
    <w:rsid w:val="00AA574F"/>
    <w:rsid w:val="00AA5770"/>
    <w:rsid w:val="00AA57EC"/>
    <w:rsid w:val="00AA5F8F"/>
    <w:rsid w:val="00AA5FE5"/>
    <w:rsid w:val="00AA6031"/>
    <w:rsid w:val="00AA682B"/>
    <w:rsid w:val="00AA6B8C"/>
    <w:rsid w:val="00AA6BE3"/>
    <w:rsid w:val="00AA6F54"/>
    <w:rsid w:val="00AA72A2"/>
    <w:rsid w:val="00AA75E1"/>
    <w:rsid w:val="00AA799B"/>
    <w:rsid w:val="00AA7B9A"/>
    <w:rsid w:val="00AA7C9E"/>
    <w:rsid w:val="00AA7D1B"/>
    <w:rsid w:val="00AA7DE6"/>
    <w:rsid w:val="00AA7E35"/>
    <w:rsid w:val="00AB02CE"/>
    <w:rsid w:val="00AB0394"/>
    <w:rsid w:val="00AB060B"/>
    <w:rsid w:val="00AB0762"/>
    <w:rsid w:val="00AB086B"/>
    <w:rsid w:val="00AB08A2"/>
    <w:rsid w:val="00AB08D4"/>
    <w:rsid w:val="00AB0A26"/>
    <w:rsid w:val="00AB0A93"/>
    <w:rsid w:val="00AB0AAB"/>
    <w:rsid w:val="00AB0C49"/>
    <w:rsid w:val="00AB0C4A"/>
    <w:rsid w:val="00AB0C84"/>
    <w:rsid w:val="00AB0CF6"/>
    <w:rsid w:val="00AB0DE3"/>
    <w:rsid w:val="00AB0E4C"/>
    <w:rsid w:val="00AB105D"/>
    <w:rsid w:val="00AB1416"/>
    <w:rsid w:val="00AB141F"/>
    <w:rsid w:val="00AB1931"/>
    <w:rsid w:val="00AB21FD"/>
    <w:rsid w:val="00AB225D"/>
    <w:rsid w:val="00AB2698"/>
    <w:rsid w:val="00AB292E"/>
    <w:rsid w:val="00AB2CBA"/>
    <w:rsid w:val="00AB2CE4"/>
    <w:rsid w:val="00AB2FDA"/>
    <w:rsid w:val="00AB3790"/>
    <w:rsid w:val="00AB3A16"/>
    <w:rsid w:val="00AB3A58"/>
    <w:rsid w:val="00AB3AFD"/>
    <w:rsid w:val="00AB3CAE"/>
    <w:rsid w:val="00AB3D49"/>
    <w:rsid w:val="00AB409A"/>
    <w:rsid w:val="00AB4124"/>
    <w:rsid w:val="00AB4270"/>
    <w:rsid w:val="00AB43D7"/>
    <w:rsid w:val="00AB46F4"/>
    <w:rsid w:val="00AB4C97"/>
    <w:rsid w:val="00AB5023"/>
    <w:rsid w:val="00AB519D"/>
    <w:rsid w:val="00AB52AB"/>
    <w:rsid w:val="00AB53A2"/>
    <w:rsid w:val="00AB542B"/>
    <w:rsid w:val="00AB5825"/>
    <w:rsid w:val="00AB5846"/>
    <w:rsid w:val="00AB59C3"/>
    <w:rsid w:val="00AB5C36"/>
    <w:rsid w:val="00AB5EA5"/>
    <w:rsid w:val="00AB618C"/>
    <w:rsid w:val="00AB626E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8B"/>
    <w:rsid w:val="00AB6DD2"/>
    <w:rsid w:val="00AB6E11"/>
    <w:rsid w:val="00AB701E"/>
    <w:rsid w:val="00AB73B3"/>
    <w:rsid w:val="00AB7881"/>
    <w:rsid w:val="00AB7902"/>
    <w:rsid w:val="00AB7DF5"/>
    <w:rsid w:val="00AC0082"/>
    <w:rsid w:val="00AC01F2"/>
    <w:rsid w:val="00AC0398"/>
    <w:rsid w:val="00AC03C0"/>
    <w:rsid w:val="00AC0AFF"/>
    <w:rsid w:val="00AC0B85"/>
    <w:rsid w:val="00AC0F2B"/>
    <w:rsid w:val="00AC1108"/>
    <w:rsid w:val="00AC1151"/>
    <w:rsid w:val="00AC1347"/>
    <w:rsid w:val="00AC1892"/>
    <w:rsid w:val="00AC18C8"/>
    <w:rsid w:val="00AC1A04"/>
    <w:rsid w:val="00AC1D15"/>
    <w:rsid w:val="00AC1ED0"/>
    <w:rsid w:val="00AC21C6"/>
    <w:rsid w:val="00AC2356"/>
    <w:rsid w:val="00AC2526"/>
    <w:rsid w:val="00AC2A04"/>
    <w:rsid w:val="00AC31EB"/>
    <w:rsid w:val="00AC339A"/>
    <w:rsid w:val="00AC366D"/>
    <w:rsid w:val="00AC3880"/>
    <w:rsid w:val="00AC3936"/>
    <w:rsid w:val="00AC39AD"/>
    <w:rsid w:val="00AC39FF"/>
    <w:rsid w:val="00AC3A1A"/>
    <w:rsid w:val="00AC3A8D"/>
    <w:rsid w:val="00AC3F49"/>
    <w:rsid w:val="00AC402D"/>
    <w:rsid w:val="00AC439A"/>
    <w:rsid w:val="00AC482F"/>
    <w:rsid w:val="00AC48AB"/>
    <w:rsid w:val="00AC49CC"/>
    <w:rsid w:val="00AC4AC3"/>
    <w:rsid w:val="00AC5237"/>
    <w:rsid w:val="00AC5A1B"/>
    <w:rsid w:val="00AC5B04"/>
    <w:rsid w:val="00AC5C5A"/>
    <w:rsid w:val="00AC5F83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348"/>
    <w:rsid w:val="00AC73C7"/>
    <w:rsid w:val="00AC7926"/>
    <w:rsid w:val="00AC7B7C"/>
    <w:rsid w:val="00AD0B68"/>
    <w:rsid w:val="00AD1123"/>
    <w:rsid w:val="00AD12B9"/>
    <w:rsid w:val="00AD1422"/>
    <w:rsid w:val="00AD1581"/>
    <w:rsid w:val="00AD1DE6"/>
    <w:rsid w:val="00AD1F64"/>
    <w:rsid w:val="00AD23DB"/>
    <w:rsid w:val="00AD258A"/>
    <w:rsid w:val="00AD2B1C"/>
    <w:rsid w:val="00AD2DE5"/>
    <w:rsid w:val="00AD2E08"/>
    <w:rsid w:val="00AD2E4D"/>
    <w:rsid w:val="00AD2FA3"/>
    <w:rsid w:val="00AD39AA"/>
    <w:rsid w:val="00AD40CF"/>
    <w:rsid w:val="00AD4184"/>
    <w:rsid w:val="00AD44EC"/>
    <w:rsid w:val="00AD45F8"/>
    <w:rsid w:val="00AD4CE5"/>
    <w:rsid w:val="00AD4D18"/>
    <w:rsid w:val="00AD563E"/>
    <w:rsid w:val="00AD57E2"/>
    <w:rsid w:val="00AD58EE"/>
    <w:rsid w:val="00AD5B32"/>
    <w:rsid w:val="00AD5B52"/>
    <w:rsid w:val="00AD5D37"/>
    <w:rsid w:val="00AD5F28"/>
    <w:rsid w:val="00AD6225"/>
    <w:rsid w:val="00AD650D"/>
    <w:rsid w:val="00AD6665"/>
    <w:rsid w:val="00AD66E7"/>
    <w:rsid w:val="00AD6758"/>
    <w:rsid w:val="00AD6A4F"/>
    <w:rsid w:val="00AD70FA"/>
    <w:rsid w:val="00AD7149"/>
    <w:rsid w:val="00AD75EB"/>
    <w:rsid w:val="00AD7B6F"/>
    <w:rsid w:val="00AE023B"/>
    <w:rsid w:val="00AE10AF"/>
    <w:rsid w:val="00AE10D5"/>
    <w:rsid w:val="00AE11C7"/>
    <w:rsid w:val="00AE13D8"/>
    <w:rsid w:val="00AE1630"/>
    <w:rsid w:val="00AE1832"/>
    <w:rsid w:val="00AE188E"/>
    <w:rsid w:val="00AE1982"/>
    <w:rsid w:val="00AE1B89"/>
    <w:rsid w:val="00AE2022"/>
    <w:rsid w:val="00AE23A6"/>
    <w:rsid w:val="00AE28F4"/>
    <w:rsid w:val="00AE2AF0"/>
    <w:rsid w:val="00AE3298"/>
    <w:rsid w:val="00AE32FF"/>
    <w:rsid w:val="00AE333A"/>
    <w:rsid w:val="00AE336A"/>
    <w:rsid w:val="00AE35C2"/>
    <w:rsid w:val="00AE38E3"/>
    <w:rsid w:val="00AE3B5F"/>
    <w:rsid w:val="00AE3B96"/>
    <w:rsid w:val="00AE3DFC"/>
    <w:rsid w:val="00AE3E0E"/>
    <w:rsid w:val="00AE3F91"/>
    <w:rsid w:val="00AE4216"/>
    <w:rsid w:val="00AE4368"/>
    <w:rsid w:val="00AE4676"/>
    <w:rsid w:val="00AE4B69"/>
    <w:rsid w:val="00AE4ED3"/>
    <w:rsid w:val="00AE5024"/>
    <w:rsid w:val="00AE51C3"/>
    <w:rsid w:val="00AE54A1"/>
    <w:rsid w:val="00AE597B"/>
    <w:rsid w:val="00AE5CD6"/>
    <w:rsid w:val="00AE5DBA"/>
    <w:rsid w:val="00AE60DD"/>
    <w:rsid w:val="00AE6185"/>
    <w:rsid w:val="00AE632C"/>
    <w:rsid w:val="00AE6425"/>
    <w:rsid w:val="00AE64A7"/>
    <w:rsid w:val="00AE6507"/>
    <w:rsid w:val="00AE6BA9"/>
    <w:rsid w:val="00AE6F6D"/>
    <w:rsid w:val="00AE7181"/>
    <w:rsid w:val="00AE763A"/>
    <w:rsid w:val="00AE79EF"/>
    <w:rsid w:val="00AE7BAB"/>
    <w:rsid w:val="00AE7CF9"/>
    <w:rsid w:val="00AE7D77"/>
    <w:rsid w:val="00AF01A7"/>
    <w:rsid w:val="00AF0412"/>
    <w:rsid w:val="00AF042F"/>
    <w:rsid w:val="00AF07A2"/>
    <w:rsid w:val="00AF0826"/>
    <w:rsid w:val="00AF0AC1"/>
    <w:rsid w:val="00AF0B18"/>
    <w:rsid w:val="00AF0C76"/>
    <w:rsid w:val="00AF0C83"/>
    <w:rsid w:val="00AF0E9E"/>
    <w:rsid w:val="00AF11F6"/>
    <w:rsid w:val="00AF16AC"/>
    <w:rsid w:val="00AF1812"/>
    <w:rsid w:val="00AF18B2"/>
    <w:rsid w:val="00AF1AFA"/>
    <w:rsid w:val="00AF1B68"/>
    <w:rsid w:val="00AF1BA1"/>
    <w:rsid w:val="00AF1BE5"/>
    <w:rsid w:val="00AF1C39"/>
    <w:rsid w:val="00AF1C5B"/>
    <w:rsid w:val="00AF1D36"/>
    <w:rsid w:val="00AF1F03"/>
    <w:rsid w:val="00AF1F69"/>
    <w:rsid w:val="00AF1FF4"/>
    <w:rsid w:val="00AF2F7B"/>
    <w:rsid w:val="00AF3211"/>
    <w:rsid w:val="00AF3379"/>
    <w:rsid w:val="00AF352A"/>
    <w:rsid w:val="00AF37BD"/>
    <w:rsid w:val="00AF3EA9"/>
    <w:rsid w:val="00AF3EB1"/>
    <w:rsid w:val="00AF41AB"/>
    <w:rsid w:val="00AF41E9"/>
    <w:rsid w:val="00AF4209"/>
    <w:rsid w:val="00AF4432"/>
    <w:rsid w:val="00AF4556"/>
    <w:rsid w:val="00AF4720"/>
    <w:rsid w:val="00AF48EB"/>
    <w:rsid w:val="00AF4984"/>
    <w:rsid w:val="00AF4A5E"/>
    <w:rsid w:val="00AF4C55"/>
    <w:rsid w:val="00AF501D"/>
    <w:rsid w:val="00AF5341"/>
    <w:rsid w:val="00AF55F0"/>
    <w:rsid w:val="00AF5741"/>
    <w:rsid w:val="00AF5782"/>
    <w:rsid w:val="00AF579D"/>
    <w:rsid w:val="00AF579E"/>
    <w:rsid w:val="00AF6034"/>
    <w:rsid w:val="00AF60C0"/>
    <w:rsid w:val="00AF6235"/>
    <w:rsid w:val="00AF6812"/>
    <w:rsid w:val="00AF68F0"/>
    <w:rsid w:val="00AF6B13"/>
    <w:rsid w:val="00AF6E23"/>
    <w:rsid w:val="00AF6E41"/>
    <w:rsid w:val="00AF70E2"/>
    <w:rsid w:val="00AF74AE"/>
    <w:rsid w:val="00AF75BD"/>
    <w:rsid w:val="00AF769E"/>
    <w:rsid w:val="00AF770D"/>
    <w:rsid w:val="00AF78FF"/>
    <w:rsid w:val="00AF799A"/>
    <w:rsid w:val="00AF7CBA"/>
    <w:rsid w:val="00B00101"/>
    <w:rsid w:val="00B001BC"/>
    <w:rsid w:val="00B006C9"/>
    <w:rsid w:val="00B008D9"/>
    <w:rsid w:val="00B00ADA"/>
    <w:rsid w:val="00B00B29"/>
    <w:rsid w:val="00B0100F"/>
    <w:rsid w:val="00B0164C"/>
    <w:rsid w:val="00B01679"/>
    <w:rsid w:val="00B018FD"/>
    <w:rsid w:val="00B01A84"/>
    <w:rsid w:val="00B01B9A"/>
    <w:rsid w:val="00B0236F"/>
    <w:rsid w:val="00B0240E"/>
    <w:rsid w:val="00B02423"/>
    <w:rsid w:val="00B0242B"/>
    <w:rsid w:val="00B024EF"/>
    <w:rsid w:val="00B02A94"/>
    <w:rsid w:val="00B03068"/>
    <w:rsid w:val="00B03164"/>
    <w:rsid w:val="00B032DF"/>
    <w:rsid w:val="00B03308"/>
    <w:rsid w:val="00B03389"/>
    <w:rsid w:val="00B0352D"/>
    <w:rsid w:val="00B038BF"/>
    <w:rsid w:val="00B0394E"/>
    <w:rsid w:val="00B039C9"/>
    <w:rsid w:val="00B03F12"/>
    <w:rsid w:val="00B0400C"/>
    <w:rsid w:val="00B041B4"/>
    <w:rsid w:val="00B041E6"/>
    <w:rsid w:val="00B046B1"/>
    <w:rsid w:val="00B04A7B"/>
    <w:rsid w:val="00B053B6"/>
    <w:rsid w:val="00B05462"/>
    <w:rsid w:val="00B05712"/>
    <w:rsid w:val="00B059B2"/>
    <w:rsid w:val="00B059BB"/>
    <w:rsid w:val="00B05D6A"/>
    <w:rsid w:val="00B05F24"/>
    <w:rsid w:val="00B05FB2"/>
    <w:rsid w:val="00B060C0"/>
    <w:rsid w:val="00B0627D"/>
    <w:rsid w:val="00B064F1"/>
    <w:rsid w:val="00B0664E"/>
    <w:rsid w:val="00B067E3"/>
    <w:rsid w:val="00B06CFF"/>
    <w:rsid w:val="00B07002"/>
    <w:rsid w:val="00B077C2"/>
    <w:rsid w:val="00B0780D"/>
    <w:rsid w:val="00B07AF9"/>
    <w:rsid w:val="00B100F2"/>
    <w:rsid w:val="00B10104"/>
    <w:rsid w:val="00B103B8"/>
    <w:rsid w:val="00B103CE"/>
    <w:rsid w:val="00B1053B"/>
    <w:rsid w:val="00B10BE9"/>
    <w:rsid w:val="00B10EA8"/>
    <w:rsid w:val="00B10EC1"/>
    <w:rsid w:val="00B11087"/>
    <w:rsid w:val="00B110FD"/>
    <w:rsid w:val="00B1120F"/>
    <w:rsid w:val="00B1133B"/>
    <w:rsid w:val="00B11833"/>
    <w:rsid w:val="00B118C5"/>
    <w:rsid w:val="00B118C8"/>
    <w:rsid w:val="00B11948"/>
    <w:rsid w:val="00B12144"/>
    <w:rsid w:val="00B1216B"/>
    <w:rsid w:val="00B1218D"/>
    <w:rsid w:val="00B12263"/>
    <w:rsid w:val="00B12544"/>
    <w:rsid w:val="00B1285D"/>
    <w:rsid w:val="00B1296E"/>
    <w:rsid w:val="00B129B3"/>
    <w:rsid w:val="00B12D28"/>
    <w:rsid w:val="00B130F2"/>
    <w:rsid w:val="00B135B7"/>
    <w:rsid w:val="00B135ED"/>
    <w:rsid w:val="00B13866"/>
    <w:rsid w:val="00B13976"/>
    <w:rsid w:val="00B13DD9"/>
    <w:rsid w:val="00B144C2"/>
    <w:rsid w:val="00B146BF"/>
    <w:rsid w:val="00B14879"/>
    <w:rsid w:val="00B14953"/>
    <w:rsid w:val="00B14E49"/>
    <w:rsid w:val="00B14F89"/>
    <w:rsid w:val="00B14FFA"/>
    <w:rsid w:val="00B15216"/>
    <w:rsid w:val="00B156C7"/>
    <w:rsid w:val="00B1571E"/>
    <w:rsid w:val="00B15CD4"/>
    <w:rsid w:val="00B15E77"/>
    <w:rsid w:val="00B16121"/>
    <w:rsid w:val="00B165CB"/>
    <w:rsid w:val="00B165CE"/>
    <w:rsid w:val="00B16B8D"/>
    <w:rsid w:val="00B17122"/>
    <w:rsid w:val="00B1727F"/>
    <w:rsid w:val="00B173F7"/>
    <w:rsid w:val="00B178FB"/>
    <w:rsid w:val="00B17B4A"/>
    <w:rsid w:val="00B17BEE"/>
    <w:rsid w:val="00B17D5B"/>
    <w:rsid w:val="00B17D6D"/>
    <w:rsid w:val="00B17E44"/>
    <w:rsid w:val="00B17F7A"/>
    <w:rsid w:val="00B2001F"/>
    <w:rsid w:val="00B20148"/>
    <w:rsid w:val="00B20351"/>
    <w:rsid w:val="00B20777"/>
    <w:rsid w:val="00B209C6"/>
    <w:rsid w:val="00B212CA"/>
    <w:rsid w:val="00B214FB"/>
    <w:rsid w:val="00B21890"/>
    <w:rsid w:val="00B21A45"/>
    <w:rsid w:val="00B21DCB"/>
    <w:rsid w:val="00B21E77"/>
    <w:rsid w:val="00B2220D"/>
    <w:rsid w:val="00B22286"/>
    <w:rsid w:val="00B223F9"/>
    <w:rsid w:val="00B22465"/>
    <w:rsid w:val="00B226B4"/>
    <w:rsid w:val="00B228DA"/>
    <w:rsid w:val="00B229D4"/>
    <w:rsid w:val="00B22CD0"/>
    <w:rsid w:val="00B22D53"/>
    <w:rsid w:val="00B22DBD"/>
    <w:rsid w:val="00B23089"/>
    <w:rsid w:val="00B231C2"/>
    <w:rsid w:val="00B2348B"/>
    <w:rsid w:val="00B234A6"/>
    <w:rsid w:val="00B238E7"/>
    <w:rsid w:val="00B2391E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F28"/>
    <w:rsid w:val="00B24F7C"/>
    <w:rsid w:val="00B25456"/>
    <w:rsid w:val="00B25758"/>
    <w:rsid w:val="00B25977"/>
    <w:rsid w:val="00B25B0E"/>
    <w:rsid w:val="00B25B60"/>
    <w:rsid w:val="00B25B83"/>
    <w:rsid w:val="00B25E9C"/>
    <w:rsid w:val="00B2607B"/>
    <w:rsid w:val="00B2626C"/>
    <w:rsid w:val="00B2660E"/>
    <w:rsid w:val="00B26EE8"/>
    <w:rsid w:val="00B274DB"/>
    <w:rsid w:val="00B27623"/>
    <w:rsid w:val="00B27653"/>
    <w:rsid w:val="00B2791A"/>
    <w:rsid w:val="00B27ACE"/>
    <w:rsid w:val="00B27B89"/>
    <w:rsid w:val="00B27CB7"/>
    <w:rsid w:val="00B27E75"/>
    <w:rsid w:val="00B27EC5"/>
    <w:rsid w:val="00B27FA1"/>
    <w:rsid w:val="00B27FB8"/>
    <w:rsid w:val="00B30173"/>
    <w:rsid w:val="00B3037A"/>
    <w:rsid w:val="00B30904"/>
    <w:rsid w:val="00B30A6F"/>
    <w:rsid w:val="00B30B70"/>
    <w:rsid w:val="00B30BC0"/>
    <w:rsid w:val="00B30C74"/>
    <w:rsid w:val="00B311A9"/>
    <w:rsid w:val="00B31461"/>
    <w:rsid w:val="00B314E2"/>
    <w:rsid w:val="00B315B8"/>
    <w:rsid w:val="00B3190E"/>
    <w:rsid w:val="00B319AD"/>
    <w:rsid w:val="00B31C2E"/>
    <w:rsid w:val="00B31EA3"/>
    <w:rsid w:val="00B32548"/>
    <w:rsid w:val="00B32696"/>
    <w:rsid w:val="00B329B1"/>
    <w:rsid w:val="00B32AB2"/>
    <w:rsid w:val="00B330F1"/>
    <w:rsid w:val="00B3310F"/>
    <w:rsid w:val="00B337D4"/>
    <w:rsid w:val="00B33AA6"/>
    <w:rsid w:val="00B33C26"/>
    <w:rsid w:val="00B33FB8"/>
    <w:rsid w:val="00B342B0"/>
    <w:rsid w:val="00B344A8"/>
    <w:rsid w:val="00B345E3"/>
    <w:rsid w:val="00B34D44"/>
    <w:rsid w:val="00B35106"/>
    <w:rsid w:val="00B352B3"/>
    <w:rsid w:val="00B35404"/>
    <w:rsid w:val="00B369A4"/>
    <w:rsid w:val="00B36AD6"/>
    <w:rsid w:val="00B36BDA"/>
    <w:rsid w:val="00B36C34"/>
    <w:rsid w:val="00B36CF9"/>
    <w:rsid w:val="00B36FC4"/>
    <w:rsid w:val="00B37306"/>
    <w:rsid w:val="00B3753A"/>
    <w:rsid w:val="00B376D2"/>
    <w:rsid w:val="00B377E6"/>
    <w:rsid w:val="00B377F2"/>
    <w:rsid w:val="00B379D6"/>
    <w:rsid w:val="00B37B5F"/>
    <w:rsid w:val="00B37C97"/>
    <w:rsid w:val="00B37F08"/>
    <w:rsid w:val="00B4022C"/>
    <w:rsid w:val="00B40280"/>
    <w:rsid w:val="00B4081E"/>
    <w:rsid w:val="00B40A5E"/>
    <w:rsid w:val="00B40BE9"/>
    <w:rsid w:val="00B41740"/>
    <w:rsid w:val="00B41A84"/>
    <w:rsid w:val="00B41B1B"/>
    <w:rsid w:val="00B41F57"/>
    <w:rsid w:val="00B4210E"/>
    <w:rsid w:val="00B425DD"/>
    <w:rsid w:val="00B42A65"/>
    <w:rsid w:val="00B42AA8"/>
    <w:rsid w:val="00B42C9E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2"/>
    <w:rsid w:val="00B43E24"/>
    <w:rsid w:val="00B43FCB"/>
    <w:rsid w:val="00B443E5"/>
    <w:rsid w:val="00B444AA"/>
    <w:rsid w:val="00B444F7"/>
    <w:rsid w:val="00B445D2"/>
    <w:rsid w:val="00B445FC"/>
    <w:rsid w:val="00B44614"/>
    <w:rsid w:val="00B450AC"/>
    <w:rsid w:val="00B4517B"/>
    <w:rsid w:val="00B45183"/>
    <w:rsid w:val="00B4536F"/>
    <w:rsid w:val="00B4549D"/>
    <w:rsid w:val="00B45557"/>
    <w:rsid w:val="00B4573D"/>
    <w:rsid w:val="00B4577E"/>
    <w:rsid w:val="00B45847"/>
    <w:rsid w:val="00B45C16"/>
    <w:rsid w:val="00B464F2"/>
    <w:rsid w:val="00B464FC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47D50"/>
    <w:rsid w:val="00B47F7E"/>
    <w:rsid w:val="00B50099"/>
    <w:rsid w:val="00B50101"/>
    <w:rsid w:val="00B50621"/>
    <w:rsid w:val="00B5101C"/>
    <w:rsid w:val="00B511D4"/>
    <w:rsid w:val="00B51349"/>
    <w:rsid w:val="00B513F2"/>
    <w:rsid w:val="00B51408"/>
    <w:rsid w:val="00B5164C"/>
    <w:rsid w:val="00B51822"/>
    <w:rsid w:val="00B518DD"/>
    <w:rsid w:val="00B51A42"/>
    <w:rsid w:val="00B51CC4"/>
    <w:rsid w:val="00B51D0D"/>
    <w:rsid w:val="00B51D87"/>
    <w:rsid w:val="00B52094"/>
    <w:rsid w:val="00B52251"/>
    <w:rsid w:val="00B529A7"/>
    <w:rsid w:val="00B52D12"/>
    <w:rsid w:val="00B52ED3"/>
    <w:rsid w:val="00B532E9"/>
    <w:rsid w:val="00B533E2"/>
    <w:rsid w:val="00B53D85"/>
    <w:rsid w:val="00B53DB4"/>
    <w:rsid w:val="00B53F32"/>
    <w:rsid w:val="00B54226"/>
    <w:rsid w:val="00B5478F"/>
    <w:rsid w:val="00B549A0"/>
    <w:rsid w:val="00B54E78"/>
    <w:rsid w:val="00B54EDD"/>
    <w:rsid w:val="00B54F80"/>
    <w:rsid w:val="00B54FD0"/>
    <w:rsid w:val="00B55222"/>
    <w:rsid w:val="00B55880"/>
    <w:rsid w:val="00B55A49"/>
    <w:rsid w:val="00B55C35"/>
    <w:rsid w:val="00B55C4B"/>
    <w:rsid w:val="00B55C75"/>
    <w:rsid w:val="00B55DB8"/>
    <w:rsid w:val="00B5605D"/>
    <w:rsid w:val="00B5610D"/>
    <w:rsid w:val="00B561F2"/>
    <w:rsid w:val="00B5671F"/>
    <w:rsid w:val="00B56742"/>
    <w:rsid w:val="00B569E5"/>
    <w:rsid w:val="00B56B36"/>
    <w:rsid w:val="00B56D08"/>
    <w:rsid w:val="00B56E22"/>
    <w:rsid w:val="00B56EEE"/>
    <w:rsid w:val="00B56EF4"/>
    <w:rsid w:val="00B5736F"/>
    <w:rsid w:val="00B57609"/>
    <w:rsid w:val="00B576FE"/>
    <w:rsid w:val="00B57E05"/>
    <w:rsid w:val="00B60003"/>
    <w:rsid w:val="00B600AF"/>
    <w:rsid w:val="00B6018B"/>
    <w:rsid w:val="00B60541"/>
    <w:rsid w:val="00B6081B"/>
    <w:rsid w:val="00B60E02"/>
    <w:rsid w:val="00B61489"/>
    <w:rsid w:val="00B61544"/>
    <w:rsid w:val="00B617FB"/>
    <w:rsid w:val="00B61AF6"/>
    <w:rsid w:val="00B61B50"/>
    <w:rsid w:val="00B61BA4"/>
    <w:rsid w:val="00B61C97"/>
    <w:rsid w:val="00B61CE2"/>
    <w:rsid w:val="00B61EFA"/>
    <w:rsid w:val="00B61F3B"/>
    <w:rsid w:val="00B620D2"/>
    <w:rsid w:val="00B621F1"/>
    <w:rsid w:val="00B623D7"/>
    <w:rsid w:val="00B6278E"/>
    <w:rsid w:val="00B628A5"/>
    <w:rsid w:val="00B62BCC"/>
    <w:rsid w:val="00B63A72"/>
    <w:rsid w:val="00B63A7C"/>
    <w:rsid w:val="00B63C62"/>
    <w:rsid w:val="00B63CF7"/>
    <w:rsid w:val="00B63DA5"/>
    <w:rsid w:val="00B63F65"/>
    <w:rsid w:val="00B6416C"/>
    <w:rsid w:val="00B6421D"/>
    <w:rsid w:val="00B64336"/>
    <w:rsid w:val="00B644F2"/>
    <w:rsid w:val="00B64506"/>
    <w:rsid w:val="00B64F4C"/>
    <w:rsid w:val="00B64FE2"/>
    <w:rsid w:val="00B65218"/>
    <w:rsid w:val="00B6525E"/>
    <w:rsid w:val="00B6532E"/>
    <w:rsid w:val="00B6563D"/>
    <w:rsid w:val="00B657B1"/>
    <w:rsid w:val="00B65D1C"/>
    <w:rsid w:val="00B65F81"/>
    <w:rsid w:val="00B66492"/>
    <w:rsid w:val="00B667F5"/>
    <w:rsid w:val="00B6694B"/>
    <w:rsid w:val="00B66A89"/>
    <w:rsid w:val="00B66C1C"/>
    <w:rsid w:val="00B67070"/>
    <w:rsid w:val="00B67A7A"/>
    <w:rsid w:val="00B67DA1"/>
    <w:rsid w:val="00B704ED"/>
    <w:rsid w:val="00B7061D"/>
    <w:rsid w:val="00B706C5"/>
    <w:rsid w:val="00B70989"/>
    <w:rsid w:val="00B70F50"/>
    <w:rsid w:val="00B710DC"/>
    <w:rsid w:val="00B711AC"/>
    <w:rsid w:val="00B71257"/>
    <w:rsid w:val="00B71399"/>
    <w:rsid w:val="00B71635"/>
    <w:rsid w:val="00B717DA"/>
    <w:rsid w:val="00B718D5"/>
    <w:rsid w:val="00B71D6C"/>
    <w:rsid w:val="00B71FE6"/>
    <w:rsid w:val="00B7209C"/>
    <w:rsid w:val="00B723A8"/>
    <w:rsid w:val="00B723F2"/>
    <w:rsid w:val="00B72539"/>
    <w:rsid w:val="00B725CD"/>
    <w:rsid w:val="00B725E9"/>
    <w:rsid w:val="00B72680"/>
    <w:rsid w:val="00B72909"/>
    <w:rsid w:val="00B72A3B"/>
    <w:rsid w:val="00B72C46"/>
    <w:rsid w:val="00B72EA5"/>
    <w:rsid w:val="00B72F49"/>
    <w:rsid w:val="00B73088"/>
    <w:rsid w:val="00B73342"/>
    <w:rsid w:val="00B73407"/>
    <w:rsid w:val="00B73631"/>
    <w:rsid w:val="00B73B4E"/>
    <w:rsid w:val="00B73BB6"/>
    <w:rsid w:val="00B73F57"/>
    <w:rsid w:val="00B73FFD"/>
    <w:rsid w:val="00B7413F"/>
    <w:rsid w:val="00B742B4"/>
    <w:rsid w:val="00B748D9"/>
    <w:rsid w:val="00B7493C"/>
    <w:rsid w:val="00B74C84"/>
    <w:rsid w:val="00B74CD9"/>
    <w:rsid w:val="00B752B3"/>
    <w:rsid w:val="00B75337"/>
    <w:rsid w:val="00B7534E"/>
    <w:rsid w:val="00B753B5"/>
    <w:rsid w:val="00B7541B"/>
    <w:rsid w:val="00B75624"/>
    <w:rsid w:val="00B75644"/>
    <w:rsid w:val="00B75A63"/>
    <w:rsid w:val="00B75C41"/>
    <w:rsid w:val="00B75C56"/>
    <w:rsid w:val="00B75D87"/>
    <w:rsid w:val="00B75E5B"/>
    <w:rsid w:val="00B75EF7"/>
    <w:rsid w:val="00B75F9E"/>
    <w:rsid w:val="00B760C1"/>
    <w:rsid w:val="00B7617D"/>
    <w:rsid w:val="00B763B6"/>
    <w:rsid w:val="00B76502"/>
    <w:rsid w:val="00B76678"/>
    <w:rsid w:val="00B7667C"/>
    <w:rsid w:val="00B769D8"/>
    <w:rsid w:val="00B76E0F"/>
    <w:rsid w:val="00B76F77"/>
    <w:rsid w:val="00B770AF"/>
    <w:rsid w:val="00B77416"/>
    <w:rsid w:val="00B775FB"/>
    <w:rsid w:val="00B77CB8"/>
    <w:rsid w:val="00B8022F"/>
    <w:rsid w:val="00B80483"/>
    <w:rsid w:val="00B8054F"/>
    <w:rsid w:val="00B80616"/>
    <w:rsid w:val="00B806A0"/>
    <w:rsid w:val="00B806A2"/>
    <w:rsid w:val="00B80896"/>
    <w:rsid w:val="00B80BD0"/>
    <w:rsid w:val="00B80D72"/>
    <w:rsid w:val="00B811E0"/>
    <w:rsid w:val="00B81291"/>
    <w:rsid w:val="00B81434"/>
    <w:rsid w:val="00B81A36"/>
    <w:rsid w:val="00B81B68"/>
    <w:rsid w:val="00B81B87"/>
    <w:rsid w:val="00B81D57"/>
    <w:rsid w:val="00B81FDA"/>
    <w:rsid w:val="00B8218C"/>
    <w:rsid w:val="00B82415"/>
    <w:rsid w:val="00B82480"/>
    <w:rsid w:val="00B82600"/>
    <w:rsid w:val="00B8265B"/>
    <w:rsid w:val="00B829CD"/>
    <w:rsid w:val="00B82A34"/>
    <w:rsid w:val="00B82C76"/>
    <w:rsid w:val="00B831C3"/>
    <w:rsid w:val="00B83284"/>
    <w:rsid w:val="00B83A34"/>
    <w:rsid w:val="00B83ACC"/>
    <w:rsid w:val="00B83BB2"/>
    <w:rsid w:val="00B83BDC"/>
    <w:rsid w:val="00B83D35"/>
    <w:rsid w:val="00B83D66"/>
    <w:rsid w:val="00B84093"/>
    <w:rsid w:val="00B841EB"/>
    <w:rsid w:val="00B8498C"/>
    <w:rsid w:val="00B849F6"/>
    <w:rsid w:val="00B84BE8"/>
    <w:rsid w:val="00B84DD2"/>
    <w:rsid w:val="00B851E6"/>
    <w:rsid w:val="00B855EF"/>
    <w:rsid w:val="00B859A7"/>
    <w:rsid w:val="00B85BCC"/>
    <w:rsid w:val="00B85CC1"/>
    <w:rsid w:val="00B85D29"/>
    <w:rsid w:val="00B86434"/>
    <w:rsid w:val="00B86567"/>
    <w:rsid w:val="00B865CA"/>
    <w:rsid w:val="00B865EB"/>
    <w:rsid w:val="00B86D32"/>
    <w:rsid w:val="00B872A6"/>
    <w:rsid w:val="00B8730B"/>
    <w:rsid w:val="00B87AC9"/>
    <w:rsid w:val="00B87BD7"/>
    <w:rsid w:val="00B87CAA"/>
    <w:rsid w:val="00B90068"/>
    <w:rsid w:val="00B9012A"/>
    <w:rsid w:val="00B90277"/>
    <w:rsid w:val="00B907BB"/>
    <w:rsid w:val="00B908BA"/>
    <w:rsid w:val="00B908C1"/>
    <w:rsid w:val="00B908C3"/>
    <w:rsid w:val="00B909C5"/>
    <w:rsid w:val="00B90B14"/>
    <w:rsid w:val="00B90DCB"/>
    <w:rsid w:val="00B9102E"/>
    <w:rsid w:val="00B9116C"/>
    <w:rsid w:val="00B91379"/>
    <w:rsid w:val="00B9153F"/>
    <w:rsid w:val="00B917B9"/>
    <w:rsid w:val="00B917C4"/>
    <w:rsid w:val="00B919EB"/>
    <w:rsid w:val="00B91B5B"/>
    <w:rsid w:val="00B921DC"/>
    <w:rsid w:val="00B9222E"/>
    <w:rsid w:val="00B92267"/>
    <w:rsid w:val="00B922F2"/>
    <w:rsid w:val="00B92484"/>
    <w:rsid w:val="00B927B1"/>
    <w:rsid w:val="00B92860"/>
    <w:rsid w:val="00B928F6"/>
    <w:rsid w:val="00B92980"/>
    <w:rsid w:val="00B92AB2"/>
    <w:rsid w:val="00B92B8B"/>
    <w:rsid w:val="00B92D7B"/>
    <w:rsid w:val="00B92DC1"/>
    <w:rsid w:val="00B92E7C"/>
    <w:rsid w:val="00B9301B"/>
    <w:rsid w:val="00B9309D"/>
    <w:rsid w:val="00B930DB"/>
    <w:rsid w:val="00B93165"/>
    <w:rsid w:val="00B93258"/>
    <w:rsid w:val="00B9366A"/>
    <w:rsid w:val="00B936CE"/>
    <w:rsid w:val="00B93841"/>
    <w:rsid w:val="00B93E96"/>
    <w:rsid w:val="00B940E5"/>
    <w:rsid w:val="00B94114"/>
    <w:rsid w:val="00B9455D"/>
    <w:rsid w:val="00B949D3"/>
    <w:rsid w:val="00B94CD2"/>
    <w:rsid w:val="00B94F6B"/>
    <w:rsid w:val="00B95168"/>
    <w:rsid w:val="00B9548B"/>
    <w:rsid w:val="00B955ED"/>
    <w:rsid w:val="00B95686"/>
    <w:rsid w:val="00B95947"/>
    <w:rsid w:val="00B9597F"/>
    <w:rsid w:val="00B95BD0"/>
    <w:rsid w:val="00B95E15"/>
    <w:rsid w:val="00B95E55"/>
    <w:rsid w:val="00B95F32"/>
    <w:rsid w:val="00B95F5C"/>
    <w:rsid w:val="00B96123"/>
    <w:rsid w:val="00B9618B"/>
    <w:rsid w:val="00B968AA"/>
    <w:rsid w:val="00B96A32"/>
    <w:rsid w:val="00B96B72"/>
    <w:rsid w:val="00B96E5D"/>
    <w:rsid w:val="00B96F90"/>
    <w:rsid w:val="00B970BF"/>
    <w:rsid w:val="00B9719C"/>
    <w:rsid w:val="00B97368"/>
    <w:rsid w:val="00B9776B"/>
    <w:rsid w:val="00B97827"/>
    <w:rsid w:val="00B97905"/>
    <w:rsid w:val="00B97AD1"/>
    <w:rsid w:val="00B97FCF"/>
    <w:rsid w:val="00BA022D"/>
    <w:rsid w:val="00BA025D"/>
    <w:rsid w:val="00BA0389"/>
    <w:rsid w:val="00BA0411"/>
    <w:rsid w:val="00BA049F"/>
    <w:rsid w:val="00BA096D"/>
    <w:rsid w:val="00BA0B35"/>
    <w:rsid w:val="00BA0B44"/>
    <w:rsid w:val="00BA0B82"/>
    <w:rsid w:val="00BA0DFD"/>
    <w:rsid w:val="00BA119A"/>
    <w:rsid w:val="00BA1232"/>
    <w:rsid w:val="00BA12E4"/>
    <w:rsid w:val="00BA1BB5"/>
    <w:rsid w:val="00BA1C3E"/>
    <w:rsid w:val="00BA1C49"/>
    <w:rsid w:val="00BA1E3B"/>
    <w:rsid w:val="00BA2034"/>
    <w:rsid w:val="00BA22BE"/>
    <w:rsid w:val="00BA2437"/>
    <w:rsid w:val="00BA24F0"/>
    <w:rsid w:val="00BA2558"/>
    <w:rsid w:val="00BA278D"/>
    <w:rsid w:val="00BA2983"/>
    <w:rsid w:val="00BA2BC8"/>
    <w:rsid w:val="00BA2E8C"/>
    <w:rsid w:val="00BA3354"/>
    <w:rsid w:val="00BA3437"/>
    <w:rsid w:val="00BA3541"/>
    <w:rsid w:val="00BA3640"/>
    <w:rsid w:val="00BA380C"/>
    <w:rsid w:val="00BA381C"/>
    <w:rsid w:val="00BA39F8"/>
    <w:rsid w:val="00BA3A10"/>
    <w:rsid w:val="00BA3A6A"/>
    <w:rsid w:val="00BA3B50"/>
    <w:rsid w:val="00BA41C4"/>
    <w:rsid w:val="00BA433D"/>
    <w:rsid w:val="00BA43B4"/>
    <w:rsid w:val="00BA4661"/>
    <w:rsid w:val="00BA4894"/>
    <w:rsid w:val="00BA4A3C"/>
    <w:rsid w:val="00BA4E5C"/>
    <w:rsid w:val="00BA5365"/>
    <w:rsid w:val="00BA5376"/>
    <w:rsid w:val="00BA53A8"/>
    <w:rsid w:val="00BA5539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5BF"/>
    <w:rsid w:val="00BA69B7"/>
    <w:rsid w:val="00BA6D81"/>
    <w:rsid w:val="00BA6E6D"/>
    <w:rsid w:val="00BA6E6E"/>
    <w:rsid w:val="00BA6F77"/>
    <w:rsid w:val="00BA6FFA"/>
    <w:rsid w:val="00BA755F"/>
    <w:rsid w:val="00BA77AE"/>
    <w:rsid w:val="00BA7A4C"/>
    <w:rsid w:val="00BA7D14"/>
    <w:rsid w:val="00BA7F30"/>
    <w:rsid w:val="00BB0399"/>
    <w:rsid w:val="00BB041A"/>
    <w:rsid w:val="00BB051A"/>
    <w:rsid w:val="00BB067B"/>
    <w:rsid w:val="00BB090B"/>
    <w:rsid w:val="00BB092F"/>
    <w:rsid w:val="00BB0A28"/>
    <w:rsid w:val="00BB0E8A"/>
    <w:rsid w:val="00BB0FB2"/>
    <w:rsid w:val="00BB10F9"/>
    <w:rsid w:val="00BB1112"/>
    <w:rsid w:val="00BB1347"/>
    <w:rsid w:val="00BB158A"/>
    <w:rsid w:val="00BB172A"/>
    <w:rsid w:val="00BB19F9"/>
    <w:rsid w:val="00BB1A85"/>
    <w:rsid w:val="00BB1CB7"/>
    <w:rsid w:val="00BB1D6C"/>
    <w:rsid w:val="00BB1E2B"/>
    <w:rsid w:val="00BB2257"/>
    <w:rsid w:val="00BB239C"/>
    <w:rsid w:val="00BB2562"/>
    <w:rsid w:val="00BB2664"/>
    <w:rsid w:val="00BB26E7"/>
    <w:rsid w:val="00BB283E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BD9"/>
    <w:rsid w:val="00BB4D8B"/>
    <w:rsid w:val="00BB50AE"/>
    <w:rsid w:val="00BB510E"/>
    <w:rsid w:val="00BB5386"/>
    <w:rsid w:val="00BB548D"/>
    <w:rsid w:val="00BB5537"/>
    <w:rsid w:val="00BB5567"/>
    <w:rsid w:val="00BB55BE"/>
    <w:rsid w:val="00BB5780"/>
    <w:rsid w:val="00BB5B4A"/>
    <w:rsid w:val="00BB5C99"/>
    <w:rsid w:val="00BB5E06"/>
    <w:rsid w:val="00BB6079"/>
    <w:rsid w:val="00BB60EC"/>
    <w:rsid w:val="00BB61FB"/>
    <w:rsid w:val="00BB62FD"/>
    <w:rsid w:val="00BB64BC"/>
    <w:rsid w:val="00BB6BC2"/>
    <w:rsid w:val="00BB742C"/>
    <w:rsid w:val="00BB7658"/>
    <w:rsid w:val="00BB76E3"/>
    <w:rsid w:val="00BB7713"/>
    <w:rsid w:val="00BB77BA"/>
    <w:rsid w:val="00BB7881"/>
    <w:rsid w:val="00BB789B"/>
    <w:rsid w:val="00BB7975"/>
    <w:rsid w:val="00BB7A42"/>
    <w:rsid w:val="00BB7C08"/>
    <w:rsid w:val="00BB7D4B"/>
    <w:rsid w:val="00BB7E32"/>
    <w:rsid w:val="00BB7ED5"/>
    <w:rsid w:val="00BC0444"/>
    <w:rsid w:val="00BC062C"/>
    <w:rsid w:val="00BC067E"/>
    <w:rsid w:val="00BC070A"/>
    <w:rsid w:val="00BC0BA2"/>
    <w:rsid w:val="00BC0C3B"/>
    <w:rsid w:val="00BC1040"/>
    <w:rsid w:val="00BC1041"/>
    <w:rsid w:val="00BC1219"/>
    <w:rsid w:val="00BC15A2"/>
    <w:rsid w:val="00BC16C4"/>
    <w:rsid w:val="00BC190F"/>
    <w:rsid w:val="00BC192D"/>
    <w:rsid w:val="00BC1CEE"/>
    <w:rsid w:val="00BC1F42"/>
    <w:rsid w:val="00BC1F9D"/>
    <w:rsid w:val="00BC1FA2"/>
    <w:rsid w:val="00BC216C"/>
    <w:rsid w:val="00BC240F"/>
    <w:rsid w:val="00BC2443"/>
    <w:rsid w:val="00BC24EC"/>
    <w:rsid w:val="00BC2636"/>
    <w:rsid w:val="00BC2650"/>
    <w:rsid w:val="00BC2E02"/>
    <w:rsid w:val="00BC2E05"/>
    <w:rsid w:val="00BC32E8"/>
    <w:rsid w:val="00BC332D"/>
    <w:rsid w:val="00BC353C"/>
    <w:rsid w:val="00BC3604"/>
    <w:rsid w:val="00BC3B17"/>
    <w:rsid w:val="00BC3B52"/>
    <w:rsid w:val="00BC3D04"/>
    <w:rsid w:val="00BC3D0E"/>
    <w:rsid w:val="00BC3F79"/>
    <w:rsid w:val="00BC3FB1"/>
    <w:rsid w:val="00BC404F"/>
    <w:rsid w:val="00BC41D0"/>
    <w:rsid w:val="00BC454E"/>
    <w:rsid w:val="00BC4611"/>
    <w:rsid w:val="00BC465F"/>
    <w:rsid w:val="00BC46F3"/>
    <w:rsid w:val="00BC4760"/>
    <w:rsid w:val="00BC4A10"/>
    <w:rsid w:val="00BC4D31"/>
    <w:rsid w:val="00BC4E3E"/>
    <w:rsid w:val="00BC4E95"/>
    <w:rsid w:val="00BC4EF1"/>
    <w:rsid w:val="00BC5000"/>
    <w:rsid w:val="00BC57D0"/>
    <w:rsid w:val="00BC591A"/>
    <w:rsid w:val="00BC62C2"/>
    <w:rsid w:val="00BC630F"/>
    <w:rsid w:val="00BC66B5"/>
    <w:rsid w:val="00BC68FB"/>
    <w:rsid w:val="00BC6904"/>
    <w:rsid w:val="00BC6E1D"/>
    <w:rsid w:val="00BC6ED0"/>
    <w:rsid w:val="00BC71FC"/>
    <w:rsid w:val="00BC745B"/>
    <w:rsid w:val="00BC796D"/>
    <w:rsid w:val="00BC79DF"/>
    <w:rsid w:val="00BC7AB4"/>
    <w:rsid w:val="00BC7F41"/>
    <w:rsid w:val="00BC7FE3"/>
    <w:rsid w:val="00BD0248"/>
    <w:rsid w:val="00BD0E1B"/>
    <w:rsid w:val="00BD0E7A"/>
    <w:rsid w:val="00BD0FF7"/>
    <w:rsid w:val="00BD101D"/>
    <w:rsid w:val="00BD1186"/>
    <w:rsid w:val="00BD1ADD"/>
    <w:rsid w:val="00BD1CA4"/>
    <w:rsid w:val="00BD2170"/>
    <w:rsid w:val="00BD2587"/>
    <w:rsid w:val="00BD275D"/>
    <w:rsid w:val="00BD2823"/>
    <w:rsid w:val="00BD2986"/>
    <w:rsid w:val="00BD2A82"/>
    <w:rsid w:val="00BD2B4E"/>
    <w:rsid w:val="00BD2D41"/>
    <w:rsid w:val="00BD36BA"/>
    <w:rsid w:val="00BD39BF"/>
    <w:rsid w:val="00BD39CD"/>
    <w:rsid w:val="00BD3B80"/>
    <w:rsid w:val="00BD449E"/>
    <w:rsid w:val="00BD4590"/>
    <w:rsid w:val="00BD4789"/>
    <w:rsid w:val="00BD48E0"/>
    <w:rsid w:val="00BD4BCC"/>
    <w:rsid w:val="00BD4C2B"/>
    <w:rsid w:val="00BD4D33"/>
    <w:rsid w:val="00BD4FC2"/>
    <w:rsid w:val="00BD502C"/>
    <w:rsid w:val="00BD518C"/>
    <w:rsid w:val="00BD5232"/>
    <w:rsid w:val="00BD554B"/>
    <w:rsid w:val="00BD5835"/>
    <w:rsid w:val="00BD5A2F"/>
    <w:rsid w:val="00BD5B00"/>
    <w:rsid w:val="00BD5B0B"/>
    <w:rsid w:val="00BD5E6A"/>
    <w:rsid w:val="00BD5FCE"/>
    <w:rsid w:val="00BD6459"/>
    <w:rsid w:val="00BD6855"/>
    <w:rsid w:val="00BD694D"/>
    <w:rsid w:val="00BD6BD6"/>
    <w:rsid w:val="00BD6DA8"/>
    <w:rsid w:val="00BD7076"/>
    <w:rsid w:val="00BD759C"/>
    <w:rsid w:val="00BD7719"/>
    <w:rsid w:val="00BD7A92"/>
    <w:rsid w:val="00BD7C8A"/>
    <w:rsid w:val="00BD7F9D"/>
    <w:rsid w:val="00BD7FBD"/>
    <w:rsid w:val="00BE01ED"/>
    <w:rsid w:val="00BE028C"/>
    <w:rsid w:val="00BE03AE"/>
    <w:rsid w:val="00BE07C3"/>
    <w:rsid w:val="00BE092A"/>
    <w:rsid w:val="00BE0BF8"/>
    <w:rsid w:val="00BE0DBD"/>
    <w:rsid w:val="00BE10B1"/>
    <w:rsid w:val="00BE138F"/>
    <w:rsid w:val="00BE161E"/>
    <w:rsid w:val="00BE16E0"/>
    <w:rsid w:val="00BE1ADC"/>
    <w:rsid w:val="00BE1EF3"/>
    <w:rsid w:val="00BE1F63"/>
    <w:rsid w:val="00BE21BB"/>
    <w:rsid w:val="00BE24AC"/>
    <w:rsid w:val="00BE24ED"/>
    <w:rsid w:val="00BE2566"/>
    <w:rsid w:val="00BE257E"/>
    <w:rsid w:val="00BE259A"/>
    <w:rsid w:val="00BE26C3"/>
    <w:rsid w:val="00BE277E"/>
    <w:rsid w:val="00BE2985"/>
    <w:rsid w:val="00BE29A3"/>
    <w:rsid w:val="00BE2E6B"/>
    <w:rsid w:val="00BE2EB0"/>
    <w:rsid w:val="00BE2FA5"/>
    <w:rsid w:val="00BE300A"/>
    <w:rsid w:val="00BE316A"/>
    <w:rsid w:val="00BE3218"/>
    <w:rsid w:val="00BE376A"/>
    <w:rsid w:val="00BE3772"/>
    <w:rsid w:val="00BE394D"/>
    <w:rsid w:val="00BE3959"/>
    <w:rsid w:val="00BE3AFC"/>
    <w:rsid w:val="00BE3E4A"/>
    <w:rsid w:val="00BE3EAB"/>
    <w:rsid w:val="00BE40D9"/>
    <w:rsid w:val="00BE4135"/>
    <w:rsid w:val="00BE46B7"/>
    <w:rsid w:val="00BE48F9"/>
    <w:rsid w:val="00BE4B55"/>
    <w:rsid w:val="00BE4D3B"/>
    <w:rsid w:val="00BE4E0D"/>
    <w:rsid w:val="00BE4F6D"/>
    <w:rsid w:val="00BE5000"/>
    <w:rsid w:val="00BE5356"/>
    <w:rsid w:val="00BE540A"/>
    <w:rsid w:val="00BE543F"/>
    <w:rsid w:val="00BE551B"/>
    <w:rsid w:val="00BE566C"/>
    <w:rsid w:val="00BE6029"/>
    <w:rsid w:val="00BE6092"/>
    <w:rsid w:val="00BE625D"/>
    <w:rsid w:val="00BE6274"/>
    <w:rsid w:val="00BE66DF"/>
    <w:rsid w:val="00BE66E9"/>
    <w:rsid w:val="00BE697A"/>
    <w:rsid w:val="00BE69FF"/>
    <w:rsid w:val="00BE6A96"/>
    <w:rsid w:val="00BE6CB1"/>
    <w:rsid w:val="00BE75E2"/>
    <w:rsid w:val="00BE76B3"/>
    <w:rsid w:val="00BE77E1"/>
    <w:rsid w:val="00BE7845"/>
    <w:rsid w:val="00BE7847"/>
    <w:rsid w:val="00BE787A"/>
    <w:rsid w:val="00BE7FFA"/>
    <w:rsid w:val="00BF026B"/>
    <w:rsid w:val="00BF0386"/>
    <w:rsid w:val="00BF04EF"/>
    <w:rsid w:val="00BF09CF"/>
    <w:rsid w:val="00BF0B91"/>
    <w:rsid w:val="00BF0DA1"/>
    <w:rsid w:val="00BF0F80"/>
    <w:rsid w:val="00BF1024"/>
    <w:rsid w:val="00BF14B1"/>
    <w:rsid w:val="00BF1C4D"/>
    <w:rsid w:val="00BF1CC7"/>
    <w:rsid w:val="00BF1E2F"/>
    <w:rsid w:val="00BF1EB3"/>
    <w:rsid w:val="00BF1FB5"/>
    <w:rsid w:val="00BF21B9"/>
    <w:rsid w:val="00BF25F6"/>
    <w:rsid w:val="00BF2913"/>
    <w:rsid w:val="00BF2AA8"/>
    <w:rsid w:val="00BF2B18"/>
    <w:rsid w:val="00BF2B66"/>
    <w:rsid w:val="00BF2D43"/>
    <w:rsid w:val="00BF2D60"/>
    <w:rsid w:val="00BF2FA3"/>
    <w:rsid w:val="00BF302B"/>
    <w:rsid w:val="00BF335D"/>
    <w:rsid w:val="00BF389E"/>
    <w:rsid w:val="00BF3A4C"/>
    <w:rsid w:val="00BF3B88"/>
    <w:rsid w:val="00BF3CB8"/>
    <w:rsid w:val="00BF3DC2"/>
    <w:rsid w:val="00BF3ED2"/>
    <w:rsid w:val="00BF41C8"/>
    <w:rsid w:val="00BF44E7"/>
    <w:rsid w:val="00BF4507"/>
    <w:rsid w:val="00BF45A4"/>
    <w:rsid w:val="00BF478B"/>
    <w:rsid w:val="00BF4C95"/>
    <w:rsid w:val="00BF4DAC"/>
    <w:rsid w:val="00BF4DB7"/>
    <w:rsid w:val="00BF4DD6"/>
    <w:rsid w:val="00BF4FCB"/>
    <w:rsid w:val="00BF54CE"/>
    <w:rsid w:val="00BF591E"/>
    <w:rsid w:val="00BF5A8D"/>
    <w:rsid w:val="00BF5B35"/>
    <w:rsid w:val="00BF5D99"/>
    <w:rsid w:val="00BF5DAF"/>
    <w:rsid w:val="00BF5FC7"/>
    <w:rsid w:val="00BF6037"/>
    <w:rsid w:val="00BF618C"/>
    <w:rsid w:val="00BF6329"/>
    <w:rsid w:val="00BF6404"/>
    <w:rsid w:val="00BF678E"/>
    <w:rsid w:val="00BF68A0"/>
    <w:rsid w:val="00BF6AE4"/>
    <w:rsid w:val="00BF6BA6"/>
    <w:rsid w:val="00BF6ECF"/>
    <w:rsid w:val="00BF7277"/>
    <w:rsid w:val="00BF746B"/>
    <w:rsid w:val="00BF78B7"/>
    <w:rsid w:val="00BF7A35"/>
    <w:rsid w:val="00BF7C9D"/>
    <w:rsid w:val="00BF7E71"/>
    <w:rsid w:val="00C0018F"/>
    <w:rsid w:val="00C001BA"/>
    <w:rsid w:val="00C003B2"/>
    <w:rsid w:val="00C00654"/>
    <w:rsid w:val="00C0070C"/>
    <w:rsid w:val="00C00934"/>
    <w:rsid w:val="00C011B2"/>
    <w:rsid w:val="00C01236"/>
    <w:rsid w:val="00C013AC"/>
    <w:rsid w:val="00C015CA"/>
    <w:rsid w:val="00C01874"/>
    <w:rsid w:val="00C01989"/>
    <w:rsid w:val="00C01991"/>
    <w:rsid w:val="00C01A39"/>
    <w:rsid w:val="00C01E2C"/>
    <w:rsid w:val="00C02185"/>
    <w:rsid w:val="00C025D9"/>
    <w:rsid w:val="00C025E5"/>
    <w:rsid w:val="00C027E7"/>
    <w:rsid w:val="00C02B27"/>
    <w:rsid w:val="00C02D93"/>
    <w:rsid w:val="00C02F9E"/>
    <w:rsid w:val="00C0305D"/>
    <w:rsid w:val="00C03095"/>
    <w:rsid w:val="00C0311D"/>
    <w:rsid w:val="00C038A8"/>
    <w:rsid w:val="00C03931"/>
    <w:rsid w:val="00C03A62"/>
    <w:rsid w:val="00C03B01"/>
    <w:rsid w:val="00C03E26"/>
    <w:rsid w:val="00C041A4"/>
    <w:rsid w:val="00C04364"/>
    <w:rsid w:val="00C0459C"/>
    <w:rsid w:val="00C047C7"/>
    <w:rsid w:val="00C04C31"/>
    <w:rsid w:val="00C05202"/>
    <w:rsid w:val="00C05405"/>
    <w:rsid w:val="00C05488"/>
    <w:rsid w:val="00C056C1"/>
    <w:rsid w:val="00C056EF"/>
    <w:rsid w:val="00C059F3"/>
    <w:rsid w:val="00C05BB4"/>
    <w:rsid w:val="00C05C14"/>
    <w:rsid w:val="00C05CC5"/>
    <w:rsid w:val="00C05CDB"/>
    <w:rsid w:val="00C05D4B"/>
    <w:rsid w:val="00C05FEC"/>
    <w:rsid w:val="00C061FE"/>
    <w:rsid w:val="00C06367"/>
    <w:rsid w:val="00C063EF"/>
    <w:rsid w:val="00C06494"/>
    <w:rsid w:val="00C06557"/>
    <w:rsid w:val="00C06C7D"/>
    <w:rsid w:val="00C06D6F"/>
    <w:rsid w:val="00C06E67"/>
    <w:rsid w:val="00C06F55"/>
    <w:rsid w:val="00C07223"/>
    <w:rsid w:val="00C0751B"/>
    <w:rsid w:val="00C075E6"/>
    <w:rsid w:val="00C07676"/>
    <w:rsid w:val="00C076BD"/>
    <w:rsid w:val="00C07F61"/>
    <w:rsid w:val="00C1009F"/>
    <w:rsid w:val="00C10328"/>
    <w:rsid w:val="00C103C0"/>
    <w:rsid w:val="00C10580"/>
    <w:rsid w:val="00C10674"/>
    <w:rsid w:val="00C1072F"/>
    <w:rsid w:val="00C1091A"/>
    <w:rsid w:val="00C10CC6"/>
    <w:rsid w:val="00C11723"/>
    <w:rsid w:val="00C117F9"/>
    <w:rsid w:val="00C11E2A"/>
    <w:rsid w:val="00C11FA4"/>
    <w:rsid w:val="00C11FE3"/>
    <w:rsid w:val="00C120D0"/>
    <w:rsid w:val="00C12678"/>
    <w:rsid w:val="00C126A7"/>
    <w:rsid w:val="00C12993"/>
    <w:rsid w:val="00C12CFF"/>
    <w:rsid w:val="00C131D3"/>
    <w:rsid w:val="00C13320"/>
    <w:rsid w:val="00C1337E"/>
    <w:rsid w:val="00C134A8"/>
    <w:rsid w:val="00C13607"/>
    <w:rsid w:val="00C1367B"/>
    <w:rsid w:val="00C13B71"/>
    <w:rsid w:val="00C13DDD"/>
    <w:rsid w:val="00C14621"/>
    <w:rsid w:val="00C14790"/>
    <w:rsid w:val="00C147A4"/>
    <w:rsid w:val="00C14BBE"/>
    <w:rsid w:val="00C14FFA"/>
    <w:rsid w:val="00C150E7"/>
    <w:rsid w:val="00C1560A"/>
    <w:rsid w:val="00C15DEC"/>
    <w:rsid w:val="00C161A9"/>
    <w:rsid w:val="00C16227"/>
    <w:rsid w:val="00C16640"/>
    <w:rsid w:val="00C167C8"/>
    <w:rsid w:val="00C167DD"/>
    <w:rsid w:val="00C16D0C"/>
    <w:rsid w:val="00C17180"/>
    <w:rsid w:val="00C17293"/>
    <w:rsid w:val="00C1789D"/>
    <w:rsid w:val="00C178D4"/>
    <w:rsid w:val="00C17915"/>
    <w:rsid w:val="00C17AA7"/>
    <w:rsid w:val="00C17D51"/>
    <w:rsid w:val="00C17F15"/>
    <w:rsid w:val="00C17F35"/>
    <w:rsid w:val="00C20329"/>
    <w:rsid w:val="00C20461"/>
    <w:rsid w:val="00C20529"/>
    <w:rsid w:val="00C205C8"/>
    <w:rsid w:val="00C20C34"/>
    <w:rsid w:val="00C20C37"/>
    <w:rsid w:val="00C20EEA"/>
    <w:rsid w:val="00C2113E"/>
    <w:rsid w:val="00C21377"/>
    <w:rsid w:val="00C21384"/>
    <w:rsid w:val="00C215B7"/>
    <w:rsid w:val="00C216FE"/>
    <w:rsid w:val="00C2181B"/>
    <w:rsid w:val="00C218AD"/>
    <w:rsid w:val="00C2191D"/>
    <w:rsid w:val="00C21CB3"/>
    <w:rsid w:val="00C21D5F"/>
    <w:rsid w:val="00C22159"/>
    <w:rsid w:val="00C22222"/>
    <w:rsid w:val="00C22401"/>
    <w:rsid w:val="00C22461"/>
    <w:rsid w:val="00C225D7"/>
    <w:rsid w:val="00C22643"/>
    <w:rsid w:val="00C2271F"/>
    <w:rsid w:val="00C2299C"/>
    <w:rsid w:val="00C22B78"/>
    <w:rsid w:val="00C22CFE"/>
    <w:rsid w:val="00C22D28"/>
    <w:rsid w:val="00C22F29"/>
    <w:rsid w:val="00C22F48"/>
    <w:rsid w:val="00C22FC2"/>
    <w:rsid w:val="00C23173"/>
    <w:rsid w:val="00C23440"/>
    <w:rsid w:val="00C235AB"/>
    <w:rsid w:val="00C237AC"/>
    <w:rsid w:val="00C23B70"/>
    <w:rsid w:val="00C23BF7"/>
    <w:rsid w:val="00C2426B"/>
    <w:rsid w:val="00C243DF"/>
    <w:rsid w:val="00C2481E"/>
    <w:rsid w:val="00C2486D"/>
    <w:rsid w:val="00C2489E"/>
    <w:rsid w:val="00C24A5B"/>
    <w:rsid w:val="00C24B80"/>
    <w:rsid w:val="00C24C62"/>
    <w:rsid w:val="00C24F06"/>
    <w:rsid w:val="00C25169"/>
    <w:rsid w:val="00C251BC"/>
    <w:rsid w:val="00C25215"/>
    <w:rsid w:val="00C2537D"/>
    <w:rsid w:val="00C25438"/>
    <w:rsid w:val="00C255C3"/>
    <w:rsid w:val="00C25CFB"/>
    <w:rsid w:val="00C25E40"/>
    <w:rsid w:val="00C25E64"/>
    <w:rsid w:val="00C25F95"/>
    <w:rsid w:val="00C260D4"/>
    <w:rsid w:val="00C262FB"/>
    <w:rsid w:val="00C263A3"/>
    <w:rsid w:val="00C265F4"/>
    <w:rsid w:val="00C26655"/>
    <w:rsid w:val="00C268A0"/>
    <w:rsid w:val="00C268A3"/>
    <w:rsid w:val="00C26B6A"/>
    <w:rsid w:val="00C26B9E"/>
    <w:rsid w:val="00C26D44"/>
    <w:rsid w:val="00C27095"/>
    <w:rsid w:val="00C271AC"/>
    <w:rsid w:val="00C272FA"/>
    <w:rsid w:val="00C27432"/>
    <w:rsid w:val="00C274A8"/>
    <w:rsid w:val="00C27998"/>
    <w:rsid w:val="00C27B6F"/>
    <w:rsid w:val="00C27DD7"/>
    <w:rsid w:val="00C27E42"/>
    <w:rsid w:val="00C30005"/>
    <w:rsid w:val="00C3015E"/>
    <w:rsid w:val="00C303D5"/>
    <w:rsid w:val="00C3048D"/>
    <w:rsid w:val="00C305E9"/>
    <w:rsid w:val="00C30B3E"/>
    <w:rsid w:val="00C30B47"/>
    <w:rsid w:val="00C30C87"/>
    <w:rsid w:val="00C3124B"/>
    <w:rsid w:val="00C312CF"/>
    <w:rsid w:val="00C3145F"/>
    <w:rsid w:val="00C3155A"/>
    <w:rsid w:val="00C315CD"/>
    <w:rsid w:val="00C316A4"/>
    <w:rsid w:val="00C31720"/>
    <w:rsid w:val="00C3186F"/>
    <w:rsid w:val="00C3196C"/>
    <w:rsid w:val="00C31A31"/>
    <w:rsid w:val="00C31B19"/>
    <w:rsid w:val="00C31DFF"/>
    <w:rsid w:val="00C31F4C"/>
    <w:rsid w:val="00C32225"/>
    <w:rsid w:val="00C323DD"/>
    <w:rsid w:val="00C32984"/>
    <w:rsid w:val="00C3298E"/>
    <w:rsid w:val="00C32D9A"/>
    <w:rsid w:val="00C32DF5"/>
    <w:rsid w:val="00C33014"/>
    <w:rsid w:val="00C3308C"/>
    <w:rsid w:val="00C3332F"/>
    <w:rsid w:val="00C333F3"/>
    <w:rsid w:val="00C337F2"/>
    <w:rsid w:val="00C33866"/>
    <w:rsid w:val="00C33CE6"/>
    <w:rsid w:val="00C3409C"/>
    <w:rsid w:val="00C342CD"/>
    <w:rsid w:val="00C3475F"/>
    <w:rsid w:val="00C349BA"/>
    <w:rsid w:val="00C350C4"/>
    <w:rsid w:val="00C352BA"/>
    <w:rsid w:val="00C35629"/>
    <w:rsid w:val="00C35865"/>
    <w:rsid w:val="00C35ABB"/>
    <w:rsid w:val="00C35AC4"/>
    <w:rsid w:val="00C35AD2"/>
    <w:rsid w:val="00C35B34"/>
    <w:rsid w:val="00C35DC1"/>
    <w:rsid w:val="00C361F6"/>
    <w:rsid w:val="00C3630E"/>
    <w:rsid w:val="00C36373"/>
    <w:rsid w:val="00C36519"/>
    <w:rsid w:val="00C36679"/>
    <w:rsid w:val="00C36755"/>
    <w:rsid w:val="00C369DC"/>
    <w:rsid w:val="00C36BA5"/>
    <w:rsid w:val="00C36C8F"/>
    <w:rsid w:val="00C36E3F"/>
    <w:rsid w:val="00C36F04"/>
    <w:rsid w:val="00C3747A"/>
    <w:rsid w:val="00C37865"/>
    <w:rsid w:val="00C37888"/>
    <w:rsid w:val="00C379D8"/>
    <w:rsid w:val="00C37BB3"/>
    <w:rsid w:val="00C37CAF"/>
    <w:rsid w:val="00C37F42"/>
    <w:rsid w:val="00C4000B"/>
    <w:rsid w:val="00C40105"/>
    <w:rsid w:val="00C402BD"/>
    <w:rsid w:val="00C40454"/>
    <w:rsid w:val="00C40729"/>
    <w:rsid w:val="00C40865"/>
    <w:rsid w:val="00C40CAF"/>
    <w:rsid w:val="00C40D51"/>
    <w:rsid w:val="00C40FB2"/>
    <w:rsid w:val="00C410AC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0A"/>
    <w:rsid w:val="00C42934"/>
    <w:rsid w:val="00C42BEE"/>
    <w:rsid w:val="00C42F98"/>
    <w:rsid w:val="00C42FE5"/>
    <w:rsid w:val="00C432CE"/>
    <w:rsid w:val="00C434EF"/>
    <w:rsid w:val="00C438BA"/>
    <w:rsid w:val="00C43CBD"/>
    <w:rsid w:val="00C43CFF"/>
    <w:rsid w:val="00C43DBA"/>
    <w:rsid w:val="00C43E35"/>
    <w:rsid w:val="00C440BA"/>
    <w:rsid w:val="00C441AE"/>
    <w:rsid w:val="00C44558"/>
    <w:rsid w:val="00C446F7"/>
    <w:rsid w:val="00C4478A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0BF"/>
    <w:rsid w:val="00C4643D"/>
    <w:rsid w:val="00C4650A"/>
    <w:rsid w:val="00C46543"/>
    <w:rsid w:val="00C46CDA"/>
    <w:rsid w:val="00C46D41"/>
    <w:rsid w:val="00C46E62"/>
    <w:rsid w:val="00C474B9"/>
    <w:rsid w:val="00C4764F"/>
    <w:rsid w:val="00C476A3"/>
    <w:rsid w:val="00C4774D"/>
    <w:rsid w:val="00C47B32"/>
    <w:rsid w:val="00C50042"/>
    <w:rsid w:val="00C50188"/>
    <w:rsid w:val="00C50229"/>
    <w:rsid w:val="00C5037C"/>
    <w:rsid w:val="00C50468"/>
    <w:rsid w:val="00C504D5"/>
    <w:rsid w:val="00C5056C"/>
    <w:rsid w:val="00C5097D"/>
    <w:rsid w:val="00C50B58"/>
    <w:rsid w:val="00C50BEC"/>
    <w:rsid w:val="00C51302"/>
    <w:rsid w:val="00C51722"/>
    <w:rsid w:val="00C51A41"/>
    <w:rsid w:val="00C51AD3"/>
    <w:rsid w:val="00C51C9D"/>
    <w:rsid w:val="00C52351"/>
    <w:rsid w:val="00C523DB"/>
    <w:rsid w:val="00C52560"/>
    <w:rsid w:val="00C5257D"/>
    <w:rsid w:val="00C5280E"/>
    <w:rsid w:val="00C5287B"/>
    <w:rsid w:val="00C528E0"/>
    <w:rsid w:val="00C52927"/>
    <w:rsid w:val="00C52AA2"/>
    <w:rsid w:val="00C52B57"/>
    <w:rsid w:val="00C52B85"/>
    <w:rsid w:val="00C530BB"/>
    <w:rsid w:val="00C5313A"/>
    <w:rsid w:val="00C532D8"/>
    <w:rsid w:val="00C53345"/>
    <w:rsid w:val="00C534B7"/>
    <w:rsid w:val="00C5353A"/>
    <w:rsid w:val="00C537AF"/>
    <w:rsid w:val="00C539ED"/>
    <w:rsid w:val="00C53A1D"/>
    <w:rsid w:val="00C53B64"/>
    <w:rsid w:val="00C53F19"/>
    <w:rsid w:val="00C53FFB"/>
    <w:rsid w:val="00C546A8"/>
    <w:rsid w:val="00C546D8"/>
    <w:rsid w:val="00C54BC8"/>
    <w:rsid w:val="00C54C3A"/>
    <w:rsid w:val="00C54D2B"/>
    <w:rsid w:val="00C54E2B"/>
    <w:rsid w:val="00C551BB"/>
    <w:rsid w:val="00C558EC"/>
    <w:rsid w:val="00C55E48"/>
    <w:rsid w:val="00C56022"/>
    <w:rsid w:val="00C560A7"/>
    <w:rsid w:val="00C56108"/>
    <w:rsid w:val="00C56216"/>
    <w:rsid w:val="00C5639D"/>
    <w:rsid w:val="00C5646D"/>
    <w:rsid w:val="00C56563"/>
    <w:rsid w:val="00C567C2"/>
    <w:rsid w:val="00C56ACD"/>
    <w:rsid w:val="00C56DC3"/>
    <w:rsid w:val="00C56F2D"/>
    <w:rsid w:val="00C57329"/>
    <w:rsid w:val="00C577DF"/>
    <w:rsid w:val="00C5795F"/>
    <w:rsid w:val="00C57EDD"/>
    <w:rsid w:val="00C57FEB"/>
    <w:rsid w:val="00C60392"/>
    <w:rsid w:val="00C607CB"/>
    <w:rsid w:val="00C60A4D"/>
    <w:rsid w:val="00C60AFC"/>
    <w:rsid w:val="00C60E46"/>
    <w:rsid w:val="00C615A3"/>
    <w:rsid w:val="00C61881"/>
    <w:rsid w:val="00C61BCB"/>
    <w:rsid w:val="00C61DB0"/>
    <w:rsid w:val="00C61EE5"/>
    <w:rsid w:val="00C6209A"/>
    <w:rsid w:val="00C6231A"/>
    <w:rsid w:val="00C6298A"/>
    <w:rsid w:val="00C6301F"/>
    <w:rsid w:val="00C6343B"/>
    <w:rsid w:val="00C6370B"/>
    <w:rsid w:val="00C637BA"/>
    <w:rsid w:val="00C63905"/>
    <w:rsid w:val="00C63A11"/>
    <w:rsid w:val="00C63AAC"/>
    <w:rsid w:val="00C63ABC"/>
    <w:rsid w:val="00C63D85"/>
    <w:rsid w:val="00C63DD4"/>
    <w:rsid w:val="00C63E06"/>
    <w:rsid w:val="00C63E26"/>
    <w:rsid w:val="00C64B8A"/>
    <w:rsid w:val="00C64DF1"/>
    <w:rsid w:val="00C650A3"/>
    <w:rsid w:val="00C653A0"/>
    <w:rsid w:val="00C65605"/>
    <w:rsid w:val="00C65711"/>
    <w:rsid w:val="00C65851"/>
    <w:rsid w:val="00C65911"/>
    <w:rsid w:val="00C65C2D"/>
    <w:rsid w:val="00C65E5E"/>
    <w:rsid w:val="00C6615E"/>
    <w:rsid w:val="00C6684F"/>
    <w:rsid w:val="00C66980"/>
    <w:rsid w:val="00C669D3"/>
    <w:rsid w:val="00C66AF9"/>
    <w:rsid w:val="00C66BFC"/>
    <w:rsid w:val="00C66FE6"/>
    <w:rsid w:val="00C671D2"/>
    <w:rsid w:val="00C67B97"/>
    <w:rsid w:val="00C67E52"/>
    <w:rsid w:val="00C67E83"/>
    <w:rsid w:val="00C7012D"/>
    <w:rsid w:val="00C70159"/>
    <w:rsid w:val="00C701CD"/>
    <w:rsid w:val="00C70B67"/>
    <w:rsid w:val="00C70E2F"/>
    <w:rsid w:val="00C70E6B"/>
    <w:rsid w:val="00C71208"/>
    <w:rsid w:val="00C715C4"/>
    <w:rsid w:val="00C71945"/>
    <w:rsid w:val="00C71CDE"/>
    <w:rsid w:val="00C71E1C"/>
    <w:rsid w:val="00C7289E"/>
    <w:rsid w:val="00C72975"/>
    <w:rsid w:val="00C729F7"/>
    <w:rsid w:val="00C72ABB"/>
    <w:rsid w:val="00C72DA6"/>
    <w:rsid w:val="00C72EEA"/>
    <w:rsid w:val="00C7322B"/>
    <w:rsid w:val="00C7387C"/>
    <w:rsid w:val="00C73C6D"/>
    <w:rsid w:val="00C73D89"/>
    <w:rsid w:val="00C7406B"/>
    <w:rsid w:val="00C74195"/>
    <w:rsid w:val="00C74437"/>
    <w:rsid w:val="00C745DF"/>
    <w:rsid w:val="00C74637"/>
    <w:rsid w:val="00C748AE"/>
    <w:rsid w:val="00C74940"/>
    <w:rsid w:val="00C74C1C"/>
    <w:rsid w:val="00C74CC5"/>
    <w:rsid w:val="00C74D3F"/>
    <w:rsid w:val="00C74E59"/>
    <w:rsid w:val="00C7548D"/>
    <w:rsid w:val="00C754C6"/>
    <w:rsid w:val="00C75800"/>
    <w:rsid w:val="00C7599C"/>
    <w:rsid w:val="00C75FED"/>
    <w:rsid w:val="00C7625A"/>
    <w:rsid w:val="00C7625E"/>
    <w:rsid w:val="00C76920"/>
    <w:rsid w:val="00C76DEA"/>
    <w:rsid w:val="00C775A7"/>
    <w:rsid w:val="00C7773A"/>
    <w:rsid w:val="00C77908"/>
    <w:rsid w:val="00C77A7C"/>
    <w:rsid w:val="00C77CBA"/>
    <w:rsid w:val="00C77D23"/>
    <w:rsid w:val="00C801C6"/>
    <w:rsid w:val="00C803AF"/>
    <w:rsid w:val="00C80594"/>
    <w:rsid w:val="00C807B7"/>
    <w:rsid w:val="00C80AC3"/>
    <w:rsid w:val="00C811AF"/>
    <w:rsid w:val="00C8131B"/>
    <w:rsid w:val="00C814E7"/>
    <w:rsid w:val="00C81593"/>
    <w:rsid w:val="00C81617"/>
    <w:rsid w:val="00C818FF"/>
    <w:rsid w:val="00C8190B"/>
    <w:rsid w:val="00C81BCA"/>
    <w:rsid w:val="00C82138"/>
    <w:rsid w:val="00C8213B"/>
    <w:rsid w:val="00C8214E"/>
    <w:rsid w:val="00C8216E"/>
    <w:rsid w:val="00C826CD"/>
    <w:rsid w:val="00C82892"/>
    <w:rsid w:val="00C82A1D"/>
    <w:rsid w:val="00C82B87"/>
    <w:rsid w:val="00C82BFB"/>
    <w:rsid w:val="00C82D70"/>
    <w:rsid w:val="00C83334"/>
    <w:rsid w:val="00C83798"/>
    <w:rsid w:val="00C83A73"/>
    <w:rsid w:val="00C83C59"/>
    <w:rsid w:val="00C83D0C"/>
    <w:rsid w:val="00C846E1"/>
    <w:rsid w:val="00C84F2A"/>
    <w:rsid w:val="00C8522E"/>
    <w:rsid w:val="00C85487"/>
    <w:rsid w:val="00C857A8"/>
    <w:rsid w:val="00C8582E"/>
    <w:rsid w:val="00C859BB"/>
    <w:rsid w:val="00C859D0"/>
    <w:rsid w:val="00C85AD4"/>
    <w:rsid w:val="00C85C96"/>
    <w:rsid w:val="00C85F60"/>
    <w:rsid w:val="00C8605C"/>
    <w:rsid w:val="00C860D9"/>
    <w:rsid w:val="00C865A1"/>
    <w:rsid w:val="00C86987"/>
    <w:rsid w:val="00C869D4"/>
    <w:rsid w:val="00C86E40"/>
    <w:rsid w:val="00C8717E"/>
    <w:rsid w:val="00C87381"/>
    <w:rsid w:val="00C87423"/>
    <w:rsid w:val="00C87455"/>
    <w:rsid w:val="00C87717"/>
    <w:rsid w:val="00C87C5D"/>
    <w:rsid w:val="00C87F9A"/>
    <w:rsid w:val="00C90147"/>
    <w:rsid w:val="00C903E6"/>
    <w:rsid w:val="00C90965"/>
    <w:rsid w:val="00C90A45"/>
    <w:rsid w:val="00C90F65"/>
    <w:rsid w:val="00C91031"/>
    <w:rsid w:val="00C910CF"/>
    <w:rsid w:val="00C910FA"/>
    <w:rsid w:val="00C91590"/>
    <w:rsid w:val="00C917C5"/>
    <w:rsid w:val="00C918B2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9B9"/>
    <w:rsid w:val="00C92B96"/>
    <w:rsid w:val="00C92EBA"/>
    <w:rsid w:val="00C92FAB"/>
    <w:rsid w:val="00C93086"/>
    <w:rsid w:val="00C930F5"/>
    <w:rsid w:val="00C9313D"/>
    <w:rsid w:val="00C9316F"/>
    <w:rsid w:val="00C932DA"/>
    <w:rsid w:val="00C933B6"/>
    <w:rsid w:val="00C93459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49E"/>
    <w:rsid w:val="00C956CC"/>
    <w:rsid w:val="00C95D68"/>
    <w:rsid w:val="00C95F4E"/>
    <w:rsid w:val="00C9627F"/>
    <w:rsid w:val="00C9641A"/>
    <w:rsid w:val="00C9647B"/>
    <w:rsid w:val="00C967EC"/>
    <w:rsid w:val="00C96A29"/>
    <w:rsid w:val="00C96BFC"/>
    <w:rsid w:val="00C97212"/>
    <w:rsid w:val="00C975C4"/>
    <w:rsid w:val="00C9790E"/>
    <w:rsid w:val="00C97A9A"/>
    <w:rsid w:val="00C97B45"/>
    <w:rsid w:val="00C97B5D"/>
    <w:rsid w:val="00C97D36"/>
    <w:rsid w:val="00C97F3E"/>
    <w:rsid w:val="00CA0053"/>
    <w:rsid w:val="00CA06C8"/>
    <w:rsid w:val="00CA070E"/>
    <w:rsid w:val="00CA07F8"/>
    <w:rsid w:val="00CA0B71"/>
    <w:rsid w:val="00CA0BCD"/>
    <w:rsid w:val="00CA0EC6"/>
    <w:rsid w:val="00CA0EF0"/>
    <w:rsid w:val="00CA159B"/>
    <w:rsid w:val="00CA16C0"/>
    <w:rsid w:val="00CA1826"/>
    <w:rsid w:val="00CA1B01"/>
    <w:rsid w:val="00CA1B18"/>
    <w:rsid w:val="00CA21C1"/>
    <w:rsid w:val="00CA2615"/>
    <w:rsid w:val="00CA271F"/>
    <w:rsid w:val="00CA2820"/>
    <w:rsid w:val="00CA2CB9"/>
    <w:rsid w:val="00CA2E64"/>
    <w:rsid w:val="00CA2EA6"/>
    <w:rsid w:val="00CA2EB8"/>
    <w:rsid w:val="00CA2F06"/>
    <w:rsid w:val="00CA2FCF"/>
    <w:rsid w:val="00CA3315"/>
    <w:rsid w:val="00CA3489"/>
    <w:rsid w:val="00CA386D"/>
    <w:rsid w:val="00CA3B3A"/>
    <w:rsid w:val="00CA3EB9"/>
    <w:rsid w:val="00CA3F06"/>
    <w:rsid w:val="00CA405D"/>
    <w:rsid w:val="00CA43D3"/>
    <w:rsid w:val="00CA4453"/>
    <w:rsid w:val="00CA4C91"/>
    <w:rsid w:val="00CA4E2C"/>
    <w:rsid w:val="00CA4E9B"/>
    <w:rsid w:val="00CA5059"/>
    <w:rsid w:val="00CA52EF"/>
    <w:rsid w:val="00CA56D8"/>
    <w:rsid w:val="00CA56DA"/>
    <w:rsid w:val="00CA597B"/>
    <w:rsid w:val="00CA5C13"/>
    <w:rsid w:val="00CA5F3E"/>
    <w:rsid w:val="00CA61DB"/>
    <w:rsid w:val="00CA63DE"/>
    <w:rsid w:val="00CA6A47"/>
    <w:rsid w:val="00CA6B52"/>
    <w:rsid w:val="00CA6B93"/>
    <w:rsid w:val="00CA6C3D"/>
    <w:rsid w:val="00CA6C4D"/>
    <w:rsid w:val="00CA6C7C"/>
    <w:rsid w:val="00CA6E1B"/>
    <w:rsid w:val="00CA6EB5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24D"/>
    <w:rsid w:val="00CB032C"/>
    <w:rsid w:val="00CB0626"/>
    <w:rsid w:val="00CB0933"/>
    <w:rsid w:val="00CB0AD5"/>
    <w:rsid w:val="00CB0BE3"/>
    <w:rsid w:val="00CB0D64"/>
    <w:rsid w:val="00CB0D7C"/>
    <w:rsid w:val="00CB0FDC"/>
    <w:rsid w:val="00CB14EF"/>
    <w:rsid w:val="00CB1924"/>
    <w:rsid w:val="00CB1A6E"/>
    <w:rsid w:val="00CB1B5D"/>
    <w:rsid w:val="00CB1BCF"/>
    <w:rsid w:val="00CB1EA8"/>
    <w:rsid w:val="00CB1EBE"/>
    <w:rsid w:val="00CB201A"/>
    <w:rsid w:val="00CB2034"/>
    <w:rsid w:val="00CB2050"/>
    <w:rsid w:val="00CB2071"/>
    <w:rsid w:val="00CB2081"/>
    <w:rsid w:val="00CB23DF"/>
    <w:rsid w:val="00CB240F"/>
    <w:rsid w:val="00CB2633"/>
    <w:rsid w:val="00CB26B2"/>
    <w:rsid w:val="00CB270D"/>
    <w:rsid w:val="00CB29A8"/>
    <w:rsid w:val="00CB2CB5"/>
    <w:rsid w:val="00CB2D30"/>
    <w:rsid w:val="00CB2E57"/>
    <w:rsid w:val="00CB2F16"/>
    <w:rsid w:val="00CB2F83"/>
    <w:rsid w:val="00CB3135"/>
    <w:rsid w:val="00CB3A9C"/>
    <w:rsid w:val="00CB3FD7"/>
    <w:rsid w:val="00CB4148"/>
    <w:rsid w:val="00CB46C5"/>
    <w:rsid w:val="00CB4894"/>
    <w:rsid w:val="00CB4B2F"/>
    <w:rsid w:val="00CB4BE8"/>
    <w:rsid w:val="00CB4C48"/>
    <w:rsid w:val="00CB5050"/>
    <w:rsid w:val="00CB51CB"/>
    <w:rsid w:val="00CB530C"/>
    <w:rsid w:val="00CB5323"/>
    <w:rsid w:val="00CB5520"/>
    <w:rsid w:val="00CB5B5F"/>
    <w:rsid w:val="00CB5C80"/>
    <w:rsid w:val="00CB5CAA"/>
    <w:rsid w:val="00CB5D5B"/>
    <w:rsid w:val="00CB5F06"/>
    <w:rsid w:val="00CB5FF9"/>
    <w:rsid w:val="00CB61CD"/>
    <w:rsid w:val="00CB6237"/>
    <w:rsid w:val="00CB661E"/>
    <w:rsid w:val="00CB683E"/>
    <w:rsid w:val="00CB6D9D"/>
    <w:rsid w:val="00CB7127"/>
    <w:rsid w:val="00CB7240"/>
    <w:rsid w:val="00CB75EB"/>
    <w:rsid w:val="00CB78FC"/>
    <w:rsid w:val="00CB7C02"/>
    <w:rsid w:val="00CC020A"/>
    <w:rsid w:val="00CC056C"/>
    <w:rsid w:val="00CC0712"/>
    <w:rsid w:val="00CC0AA9"/>
    <w:rsid w:val="00CC0E18"/>
    <w:rsid w:val="00CC0F54"/>
    <w:rsid w:val="00CC110F"/>
    <w:rsid w:val="00CC116D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23B"/>
    <w:rsid w:val="00CC265B"/>
    <w:rsid w:val="00CC2E87"/>
    <w:rsid w:val="00CC3046"/>
    <w:rsid w:val="00CC32CC"/>
    <w:rsid w:val="00CC32ED"/>
    <w:rsid w:val="00CC3378"/>
    <w:rsid w:val="00CC33DC"/>
    <w:rsid w:val="00CC351E"/>
    <w:rsid w:val="00CC3589"/>
    <w:rsid w:val="00CC380A"/>
    <w:rsid w:val="00CC3991"/>
    <w:rsid w:val="00CC3B4E"/>
    <w:rsid w:val="00CC3F2F"/>
    <w:rsid w:val="00CC45F7"/>
    <w:rsid w:val="00CC48F6"/>
    <w:rsid w:val="00CC4AAA"/>
    <w:rsid w:val="00CC4B85"/>
    <w:rsid w:val="00CC4EBF"/>
    <w:rsid w:val="00CC5427"/>
    <w:rsid w:val="00CC54E8"/>
    <w:rsid w:val="00CC5547"/>
    <w:rsid w:val="00CC5A0E"/>
    <w:rsid w:val="00CC5B6A"/>
    <w:rsid w:val="00CC5D0E"/>
    <w:rsid w:val="00CC6263"/>
    <w:rsid w:val="00CC644E"/>
    <w:rsid w:val="00CC6EC5"/>
    <w:rsid w:val="00CC7001"/>
    <w:rsid w:val="00CC7027"/>
    <w:rsid w:val="00CC7270"/>
    <w:rsid w:val="00CC7592"/>
    <w:rsid w:val="00CC792D"/>
    <w:rsid w:val="00CC7A5F"/>
    <w:rsid w:val="00CC7C40"/>
    <w:rsid w:val="00CC7E6A"/>
    <w:rsid w:val="00CC7EBF"/>
    <w:rsid w:val="00CD0393"/>
    <w:rsid w:val="00CD03A7"/>
    <w:rsid w:val="00CD054D"/>
    <w:rsid w:val="00CD05D3"/>
    <w:rsid w:val="00CD0A02"/>
    <w:rsid w:val="00CD0D6F"/>
    <w:rsid w:val="00CD0EA8"/>
    <w:rsid w:val="00CD1197"/>
    <w:rsid w:val="00CD1420"/>
    <w:rsid w:val="00CD1470"/>
    <w:rsid w:val="00CD19E8"/>
    <w:rsid w:val="00CD1AFA"/>
    <w:rsid w:val="00CD1BE2"/>
    <w:rsid w:val="00CD1DE1"/>
    <w:rsid w:val="00CD23E0"/>
    <w:rsid w:val="00CD242E"/>
    <w:rsid w:val="00CD2511"/>
    <w:rsid w:val="00CD2542"/>
    <w:rsid w:val="00CD28C9"/>
    <w:rsid w:val="00CD2AD4"/>
    <w:rsid w:val="00CD2AEF"/>
    <w:rsid w:val="00CD2B1C"/>
    <w:rsid w:val="00CD2B46"/>
    <w:rsid w:val="00CD3161"/>
    <w:rsid w:val="00CD3312"/>
    <w:rsid w:val="00CD3499"/>
    <w:rsid w:val="00CD3B85"/>
    <w:rsid w:val="00CD3C54"/>
    <w:rsid w:val="00CD3C5E"/>
    <w:rsid w:val="00CD3E11"/>
    <w:rsid w:val="00CD3E27"/>
    <w:rsid w:val="00CD3E46"/>
    <w:rsid w:val="00CD46E7"/>
    <w:rsid w:val="00CD4913"/>
    <w:rsid w:val="00CD49C1"/>
    <w:rsid w:val="00CD4B16"/>
    <w:rsid w:val="00CD4F2B"/>
    <w:rsid w:val="00CD502D"/>
    <w:rsid w:val="00CD517F"/>
    <w:rsid w:val="00CD5290"/>
    <w:rsid w:val="00CD52FC"/>
    <w:rsid w:val="00CD5611"/>
    <w:rsid w:val="00CD5658"/>
    <w:rsid w:val="00CD5B77"/>
    <w:rsid w:val="00CD5B79"/>
    <w:rsid w:val="00CD5BEE"/>
    <w:rsid w:val="00CD5C38"/>
    <w:rsid w:val="00CD5C90"/>
    <w:rsid w:val="00CD5FBE"/>
    <w:rsid w:val="00CD60F0"/>
    <w:rsid w:val="00CD67A1"/>
    <w:rsid w:val="00CD6B2C"/>
    <w:rsid w:val="00CD6E0A"/>
    <w:rsid w:val="00CD7147"/>
    <w:rsid w:val="00CD71AC"/>
    <w:rsid w:val="00CD7557"/>
    <w:rsid w:val="00CD7827"/>
    <w:rsid w:val="00CD7D00"/>
    <w:rsid w:val="00CD7E59"/>
    <w:rsid w:val="00CD7EBE"/>
    <w:rsid w:val="00CD7ED7"/>
    <w:rsid w:val="00CE0169"/>
    <w:rsid w:val="00CE017B"/>
    <w:rsid w:val="00CE0510"/>
    <w:rsid w:val="00CE05A0"/>
    <w:rsid w:val="00CE062F"/>
    <w:rsid w:val="00CE092F"/>
    <w:rsid w:val="00CE0B75"/>
    <w:rsid w:val="00CE0B88"/>
    <w:rsid w:val="00CE0D4C"/>
    <w:rsid w:val="00CE16EF"/>
    <w:rsid w:val="00CE1920"/>
    <w:rsid w:val="00CE1A25"/>
    <w:rsid w:val="00CE1B17"/>
    <w:rsid w:val="00CE1BD0"/>
    <w:rsid w:val="00CE1D31"/>
    <w:rsid w:val="00CE1D79"/>
    <w:rsid w:val="00CE1E08"/>
    <w:rsid w:val="00CE1E58"/>
    <w:rsid w:val="00CE21BF"/>
    <w:rsid w:val="00CE2413"/>
    <w:rsid w:val="00CE2750"/>
    <w:rsid w:val="00CE2A96"/>
    <w:rsid w:val="00CE2C8B"/>
    <w:rsid w:val="00CE3051"/>
    <w:rsid w:val="00CE3168"/>
    <w:rsid w:val="00CE33D7"/>
    <w:rsid w:val="00CE3446"/>
    <w:rsid w:val="00CE34E2"/>
    <w:rsid w:val="00CE354A"/>
    <w:rsid w:val="00CE3563"/>
    <w:rsid w:val="00CE3640"/>
    <w:rsid w:val="00CE364C"/>
    <w:rsid w:val="00CE38BE"/>
    <w:rsid w:val="00CE3CD4"/>
    <w:rsid w:val="00CE3D23"/>
    <w:rsid w:val="00CE3D4A"/>
    <w:rsid w:val="00CE3EDA"/>
    <w:rsid w:val="00CE42FF"/>
    <w:rsid w:val="00CE47A9"/>
    <w:rsid w:val="00CE4C51"/>
    <w:rsid w:val="00CE4D39"/>
    <w:rsid w:val="00CE4E0B"/>
    <w:rsid w:val="00CE4EE0"/>
    <w:rsid w:val="00CE4F6F"/>
    <w:rsid w:val="00CE51A3"/>
    <w:rsid w:val="00CE53A4"/>
    <w:rsid w:val="00CE5698"/>
    <w:rsid w:val="00CE5819"/>
    <w:rsid w:val="00CE5D46"/>
    <w:rsid w:val="00CE6062"/>
    <w:rsid w:val="00CE6730"/>
    <w:rsid w:val="00CE6A48"/>
    <w:rsid w:val="00CE6D48"/>
    <w:rsid w:val="00CE6DC5"/>
    <w:rsid w:val="00CE6E64"/>
    <w:rsid w:val="00CE6F52"/>
    <w:rsid w:val="00CE73CC"/>
    <w:rsid w:val="00CE76FD"/>
    <w:rsid w:val="00CE7BEE"/>
    <w:rsid w:val="00CE7E2C"/>
    <w:rsid w:val="00CF029B"/>
    <w:rsid w:val="00CF02C0"/>
    <w:rsid w:val="00CF05F1"/>
    <w:rsid w:val="00CF0790"/>
    <w:rsid w:val="00CF0AC6"/>
    <w:rsid w:val="00CF0B5A"/>
    <w:rsid w:val="00CF0D65"/>
    <w:rsid w:val="00CF0DB0"/>
    <w:rsid w:val="00CF104D"/>
    <w:rsid w:val="00CF1082"/>
    <w:rsid w:val="00CF1907"/>
    <w:rsid w:val="00CF1A0E"/>
    <w:rsid w:val="00CF1A4A"/>
    <w:rsid w:val="00CF1BB2"/>
    <w:rsid w:val="00CF1C65"/>
    <w:rsid w:val="00CF20C8"/>
    <w:rsid w:val="00CF245F"/>
    <w:rsid w:val="00CF2534"/>
    <w:rsid w:val="00CF25CE"/>
    <w:rsid w:val="00CF28E6"/>
    <w:rsid w:val="00CF2B31"/>
    <w:rsid w:val="00CF2B89"/>
    <w:rsid w:val="00CF2EC3"/>
    <w:rsid w:val="00CF319E"/>
    <w:rsid w:val="00CF31AC"/>
    <w:rsid w:val="00CF3324"/>
    <w:rsid w:val="00CF344D"/>
    <w:rsid w:val="00CF360F"/>
    <w:rsid w:val="00CF363C"/>
    <w:rsid w:val="00CF3B46"/>
    <w:rsid w:val="00CF3BA5"/>
    <w:rsid w:val="00CF3D56"/>
    <w:rsid w:val="00CF3FEB"/>
    <w:rsid w:val="00CF4235"/>
    <w:rsid w:val="00CF46A7"/>
    <w:rsid w:val="00CF46D6"/>
    <w:rsid w:val="00CF48FB"/>
    <w:rsid w:val="00CF4A93"/>
    <w:rsid w:val="00CF4ECE"/>
    <w:rsid w:val="00CF4EE1"/>
    <w:rsid w:val="00CF5067"/>
    <w:rsid w:val="00CF5395"/>
    <w:rsid w:val="00CF54E2"/>
    <w:rsid w:val="00CF563D"/>
    <w:rsid w:val="00CF5995"/>
    <w:rsid w:val="00CF5ABF"/>
    <w:rsid w:val="00CF5BA6"/>
    <w:rsid w:val="00CF5C4D"/>
    <w:rsid w:val="00CF5D20"/>
    <w:rsid w:val="00CF5ECC"/>
    <w:rsid w:val="00CF6160"/>
    <w:rsid w:val="00CF6266"/>
    <w:rsid w:val="00CF63A6"/>
    <w:rsid w:val="00CF6499"/>
    <w:rsid w:val="00CF678F"/>
    <w:rsid w:val="00CF6923"/>
    <w:rsid w:val="00CF7104"/>
    <w:rsid w:val="00CF710B"/>
    <w:rsid w:val="00CF790B"/>
    <w:rsid w:val="00CF79CD"/>
    <w:rsid w:val="00CF7AF6"/>
    <w:rsid w:val="00CF7DE8"/>
    <w:rsid w:val="00D0003E"/>
    <w:rsid w:val="00D0036B"/>
    <w:rsid w:val="00D006DE"/>
    <w:rsid w:val="00D0097B"/>
    <w:rsid w:val="00D00A8D"/>
    <w:rsid w:val="00D00CE2"/>
    <w:rsid w:val="00D00D4C"/>
    <w:rsid w:val="00D011A1"/>
    <w:rsid w:val="00D011AF"/>
    <w:rsid w:val="00D0158B"/>
    <w:rsid w:val="00D01D21"/>
    <w:rsid w:val="00D01D4E"/>
    <w:rsid w:val="00D01DB2"/>
    <w:rsid w:val="00D0201E"/>
    <w:rsid w:val="00D0225E"/>
    <w:rsid w:val="00D02478"/>
    <w:rsid w:val="00D025F2"/>
    <w:rsid w:val="00D02832"/>
    <w:rsid w:val="00D02872"/>
    <w:rsid w:val="00D028D6"/>
    <w:rsid w:val="00D02C34"/>
    <w:rsid w:val="00D03528"/>
    <w:rsid w:val="00D03976"/>
    <w:rsid w:val="00D03D5B"/>
    <w:rsid w:val="00D0408E"/>
    <w:rsid w:val="00D04175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4C"/>
    <w:rsid w:val="00D0728D"/>
    <w:rsid w:val="00D074BF"/>
    <w:rsid w:val="00D0765D"/>
    <w:rsid w:val="00D077C0"/>
    <w:rsid w:val="00D0782B"/>
    <w:rsid w:val="00D10039"/>
    <w:rsid w:val="00D102EA"/>
    <w:rsid w:val="00D1031F"/>
    <w:rsid w:val="00D103A6"/>
    <w:rsid w:val="00D10677"/>
    <w:rsid w:val="00D10775"/>
    <w:rsid w:val="00D10839"/>
    <w:rsid w:val="00D10912"/>
    <w:rsid w:val="00D10937"/>
    <w:rsid w:val="00D109D9"/>
    <w:rsid w:val="00D10B21"/>
    <w:rsid w:val="00D10D11"/>
    <w:rsid w:val="00D1110F"/>
    <w:rsid w:val="00D11154"/>
    <w:rsid w:val="00D1141F"/>
    <w:rsid w:val="00D1186B"/>
    <w:rsid w:val="00D11BC3"/>
    <w:rsid w:val="00D11C01"/>
    <w:rsid w:val="00D11C6F"/>
    <w:rsid w:val="00D123C3"/>
    <w:rsid w:val="00D125C5"/>
    <w:rsid w:val="00D12B7F"/>
    <w:rsid w:val="00D12DC8"/>
    <w:rsid w:val="00D131FA"/>
    <w:rsid w:val="00D13208"/>
    <w:rsid w:val="00D1354D"/>
    <w:rsid w:val="00D13564"/>
    <w:rsid w:val="00D1359B"/>
    <w:rsid w:val="00D1377B"/>
    <w:rsid w:val="00D13E1E"/>
    <w:rsid w:val="00D13EDF"/>
    <w:rsid w:val="00D13F13"/>
    <w:rsid w:val="00D1403F"/>
    <w:rsid w:val="00D142B1"/>
    <w:rsid w:val="00D14A3F"/>
    <w:rsid w:val="00D14A52"/>
    <w:rsid w:val="00D14BB1"/>
    <w:rsid w:val="00D14BD8"/>
    <w:rsid w:val="00D14BF2"/>
    <w:rsid w:val="00D14E23"/>
    <w:rsid w:val="00D14E28"/>
    <w:rsid w:val="00D14ECD"/>
    <w:rsid w:val="00D14FC0"/>
    <w:rsid w:val="00D15860"/>
    <w:rsid w:val="00D159B7"/>
    <w:rsid w:val="00D15BD5"/>
    <w:rsid w:val="00D15F56"/>
    <w:rsid w:val="00D1620C"/>
    <w:rsid w:val="00D16276"/>
    <w:rsid w:val="00D162EC"/>
    <w:rsid w:val="00D16455"/>
    <w:rsid w:val="00D165E5"/>
    <w:rsid w:val="00D1681F"/>
    <w:rsid w:val="00D16894"/>
    <w:rsid w:val="00D16BD4"/>
    <w:rsid w:val="00D16BE5"/>
    <w:rsid w:val="00D16D88"/>
    <w:rsid w:val="00D17032"/>
    <w:rsid w:val="00D17040"/>
    <w:rsid w:val="00D17735"/>
    <w:rsid w:val="00D17BCE"/>
    <w:rsid w:val="00D200E9"/>
    <w:rsid w:val="00D203FE"/>
    <w:rsid w:val="00D2048E"/>
    <w:rsid w:val="00D20981"/>
    <w:rsid w:val="00D20B94"/>
    <w:rsid w:val="00D20DEE"/>
    <w:rsid w:val="00D211FA"/>
    <w:rsid w:val="00D21477"/>
    <w:rsid w:val="00D216C5"/>
    <w:rsid w:val="00D21C67"/>
    <w:rsid w:val="00D224D9"/>
    <w:rsid w:val="00D23230"/>
    <w:rsid w:val="00D23C14"/>
    <w:rsid w:val="00D23ECA"/>
    <w:rsid w:val="00D249AB"/>
    <w:rsid w:val="00D24A75"/>
    <w:rsid w:val="00D24C54"/>
    <w:rsid w:val="00D25185"/>
    <w:rsid w:val="00D255AA"/>
    <w:rsid w:val="00D25662"/>
    <w:rsid w:val="00D25A8C"/>
    <w:rsid w:val="00D25A96"/>
    <w:rsid w:val="00D25C0B"/>
    <w:rsid w:val="00D25D4C"/>
    <w:rsid w:val="00D25EA8"/>
    <w:rsid w:val="00D25F91"/>
    <w:rsid w:val="00D2603D"/>
    <w:rsid w:val="00D260D5"/>
    <w:rsid w:val="00D26130"/>
    <w:rsid w:val="00D267E7"/>
    <w:rsid w:val="00D26DA6"/>
    <w:rsid w:val="00D26DAD"/>
    <w:rsid w:val="00D26DCD"/>
    <w:rsid w:val="00D27088"/>
    <w:rsid w:val="00D272D4"/>
    <w:rsid w:val="00D27CD8"/>
    <w:rsid w:val="00D27E99"/>
    <w:rsid w:val="00D3037D"/>
    <w:rsid w:val="00D303FF"/>
    <w:rsid w:val="00D3053C"/>
    <w:rsid w:val="00D3058F"/>
    <w:rsid w:val="00D30597"/>
    <w:rsid w:val="00D305B7"/>
    <w:rsid w:val="00D30A8A"/>
    <w:rsid w:val="00D30B25"/>
    <w:rsid w:val="00D30CD6"/>
    <w:rsid w:val="00D30DA3"/>
    <w:rsid w:val="00D30E5F"/>
    <w:rsid w:val="00D30EAA"/>
    <w:rsid w:val="00D30EB6"/>
    <w:rsid w:val="00D312E3"/>
    <w:rsid w:val="00D314EB"/>
    <w:rsid w:val="00D3163E"/>
    <w:rsid w:val="00D31A32"/>
    <w:rsid w:val="00D31B94"/>
    <w:rsid w:val="00D31BD7"/>
    <w:rsid w:val="00D31CF9"/>
    <w:rsid w:val="00D327C8"/>
    <w:rsid w:val="00D32E79"/>
    <w:rsid w:val="00D32EDB"/>
    <w:rsid w:val="00D3338F"/>
    <w:rsid w:val="00D3399D"/>
    <w:rsid w:val="00D33EC8"/>
    <w:rsid w:val="00D33FC3"/>
    <w:rsid w:val="00D33FE1"/>
    <w:rsid w:val="00D34042"/>
    <w:rsid w:val="00D34271"/>
    <w:rsid w:val="00D34353"/>
    <w:rsid w:val="00D3436B"/>
    <w:rsid w:val="00D3438A"/>
    <w:rsid w:val="00D34782"/>
    <w:rsid w:val="00D34B68"/>
    <w:rsid w:val="00D34C54"/>
    <w:rsid w:val="00D34FD2"/>
    <w:rsid w:val="00D350F6"/>
    <w:rsid w:val="00D35157"/>
    <w:rsid w:val="00D3520C"/>
    <w:rsid w:val="00D35262"/>
    <w:rsid w:val="00D35305"/>
    <w:rsid w:val="00D35331"/>
    <w:rsid w:val="00D35401"/>
    <w:rsid w:val="00D35552"/>
    <w:rsid w:val="00D35859"/>
    <w:rsid w:val="00D35954"/>
    <w:rsid w:val="00D35F83"/>
    <w:rsid w:val="00D3617C"/>
    <w:rsid w:val="00D36443"/>
    <w:rsid w:val="00D36D4F"/>
    <w:rsid w:val="00D36EC8"/>
    <w:rsid w:val="00D36F0A"/>
    <w:rsid w:val="00D371E0"/>
    <w:rsid w:val="00D37278"/>
    <w:rsid w:val="00D374D7"/>
    <w:rsid w:val="00D374FD"/>
    <w:rsid w:val="00D377DF"/>
    <w:rsid w:val="00D37877"/>
    <w:rsid w:val="00D37A71"/>
    <w:rsid w:val="00D37D6F"/>
    <w:rsid w:val="00D37F98"/>
    <w:rsid w:val="00D405DD"/>
    <w:rsid w:val="00D406D7"/>
    <w:rsid w:val="00D409D8"/>
    <w:rsid w:val="00D40B98"/>
    <w:rsid w:val="00D40DBB"/>
    <w:rsid w:val="00D40DCE"/>
    <w:rsid w:val="00D4120B"/>
    <w:rsid w:val="00D413A5"/>
    <w:rsid w:val="00D413E7"/>
    <w:rsid w:val="00D41480"/>
    <w:rsid w:val="00D41714"/>
    <w:rsid w:val="00D41AD2"/>
    <w:rsid w:val="00D41B98"/>
    <w:rsid w:val="00D41E36"/>
    <w:rsid w:val="00D4211B"/>
    <w:rsid w:val="00D42312"/>
    <w:rsid w:val="00D42611"/>
    <w:rsid w:val="00D4280B"/>
    <w:rsid w:val="00D42829"/>
    <w:rsid w:val="00D4296F"/>
    <w:rsid w:val="00D42E44"/>
    <w:rsid w:val="00D4301E"/>
    <w:rsid w:val="00D434BC"/>
    <w:rsid w:val="00D435ED"/>
    <w:rsid w:val="00D439A9"/>
    <w:rsid w:val="00D439C3"/>
    <w:rsid w:val="00D43A3D"/>
    <w:rsid w:val="00D43B8C"/>
    <w:rsid w:val="00D4411D"/>
    <w:rsid w:val="00D44561"/>
    <w:rsid w:val="00D445BB"/>
    <w:rsid w:val="00D447F3"/>
    <w:rsid w:val="00D449B4"/>
    <w:rsid w:val="00D44BC9"/>
    <w:rsid w:val="00D44C5A"/>
    <w:rsid w:val="00D44C81"/>
    <w:rsid w:val="00D44CDD"/>
    <w:rsid w:val="00D44F64"/>
    <w:rsid w:val="00D44F77"/>
    <w:rsid w:val="00D4501D"/>
    <w:rsid w:val="00D450CD"/>
    <w:rsid w:val="00D45370"/>
    <w:rsid w:val="00D453C7"/>
    <w:rsid w:val="00D457A5"/>
    <w:rsid w:val="00D457BF"/>
    <w:rsid w:val="00D45854"/>
    <w:rsid w:val="00D46113"/>
    <w:rsid w:val="00D46148"/>
    <w:rsid w:val="00D464B2"/>
    <w:rsid w:val="00D4698F"/>
    <w:rsid w:val="00D46D6C"/>
    <w:rsid w:val="00D46E43"/>
    <w:rsid w:val="00D4735B"/>
    <w:rsid w:val="00D47394"/>
    <w:rsid w:val="00D47409"/>
    <w:rsid w:val="00D47BFA"/>
    <w:rsid w:val="00D47C57"/>
    <w:rsid w:val="00D47DFD"/>
    <w:rsid w:val="00D501E6"/>
    <w:rsid w:val="00D50714"/>
    <w:rsid w:val="00D50821"/>
    <w:rsid w:val="00D508F5"/>
    <w:rsid w:val="00D50CBD"/>
    <w:rsid w:val="00D50FA4"/>
    <w:rsid w:val="00D51315"/>
    <w:rsid w:val="00D51698"/>
    <w:rsid w:val="00D516F2"/>
    <w:rsid w:val="00D5176D"/>
    <w:rsid w:val="00D517E4"/>
    <w:rsid w:val="00D519CA"/>
    <w:rsid w:val="00D51A9D"/>
    <w:rsid w:val="00D51AEE"/>
    <w:rsid w:val="00D51EA4"/>
    <w:rsid w:val="00D51F1D"/>
    <w:rsid w:val="00D51FB6"/>
    <w:rsid w:val="00D51FBA"/>
    <w:rsid w:val="00D51FF6"/>
    <w:rsid w:val="00D5212E"/>
    <w:rsid w:val="00D523D8"/>
    <w:rsid w:val="00D52949"/>
    <w:rsid w:val="00D52CD6"/>
    <w:rsid w:val="00D52DAC"/>
    <w:rsid w:val="00D52E35"/>
    <w:rsid w:val="00D533FA"/>
    <w:rsid w:val="00D535A1"/>
    <w:rsid w:val="00D53649"/>
    <w:rsid w:val="00D5370E"/>
    <w:rsid w:val="00D539E0"/>
    <w:rsid w:val="00D53C5E"/>
    <w:rsid w:val="00D53E11"/>
    <w:rsid w:val="00D54040"/>
    <w:rsid w:val="00D542EF"/>
    <w:rsid w:val="00D54448"/>
    <w:rsid w:val="00D54479"/>
    <w:rsid w:val="00D544A9"/>
    <w:rsid w:val="00D546FB"/>
    <w:rsid w:val="00D54CA5"/>
    <w:rsid w:val="00D54CF6"/>
    <w:rsid w:val="00D54D21"/>
    <w:rsid w:val="00D54DD3"/>
    <w:rsid w:val="00D54E5E"/>
    <w:rsid w:val="00D55134"/>
    <w:rsid w:val="00D5528D"/>
    <w:rsid w:val="00D55987"/>
    <w:rsid w:val="00D55D71"/>
    <w:rsid w:val="00D560C2"/>
    <w:rsid w:val="00D560D3"/>
    <w:rsid w:val="00D562BA"/>
    <w:rsid w:val="00D56424"/>
    <w:rsid w:val="00D56509"/>
    <w:rsid w:val="00D5677E"/>
    <w:rsid w:val="00D567DF"/>
    <w:rsid w:val="00D56881"/>
    <w:rsid w:val="00D5696C"/>
    <w:rsid w:val="00D56AE1"/>
    <w:rsid w:val="00D56B6C"/>
    <w:rsid w:val="00D56C7A"/>
    <w:rsid w:val="00D56D3D"/>
    <w:rsid w:val="00D56E7A"/>
    <w:rsid w:val="00D57268"/>
    <w:rsid w:val="00D5747B"/>
    <w:rsid w:val="00D57496"/>
    <w:rsid w:val="00D577C9"/>
    <w:rsid w:val="00D57937"/>
    <w:rsid w:val="00D57A69"/>
    <w:rsid w:val="00D57E00"/>
    <w:rsid w:val="00D57E7F"/>
    <w:rsid w:val="00D603D9"/>
    <w:rsid w:val="00D60559"/>
    <w:rsid w:val="00D60857"/>
    <w:rsid w:val="00D60B43"/>
    <w:rsid w:val="00D60B61"/>
    <w:rsid w:val="00D60B8B"/>
    <w:rsid w:val="00D60BDF"/>
    <w:rsid w:val="00D60C0B"/>
    <w:rsid w:val="00D60C75"/>
    <w:rsid w:val="00D60D44"/>
    <w:rsid w:val="00D61030"/>
    <w:rsid w:val="00D61360"/>
    <w:rsid w:val="00D6150C"/>
    <w:rsid w:val="00D6166B"/>
    <w:rsid w:val="00D61F0A"/>
    <w:rsid w:val="00D62150"/>
    <w:rsid w:val="00D6231B"/>
    <w:rsid w:val="00D62533"/>
    <w:rsid w:val="00D62612"/>
    <w:rsid w:val="00D629E6"/>
    <w:rsid w:val="00D62D37"/>
    <w:rsid w:val="00D62D44"/>
    <w:rsid w:val="00D62EB2"/>
    <w:rsid w:val="00D62FF8"/>
    <w:rsid w:val="00D6319B"/>
    <w:rsid w:val="00D63369"/>
    <w:rsid w:val="00D633E9"/>
    <w:rsid w:val="00D6344D"/>
    <w:rsid w:val="00D6346B"/>
    <w:rsid w:val="00D634C6"/>
    <w:rsid w:val="00D6355F"/>
    <w:rsid w:val="00D6361D"/>
    <w:rsid w:val="00D636F4"/>
    <w:rsid w:val="00D63771"/>
    <w:rsid w:val="00D637E3"/>
    <w:rsid w:val="00D63DD8"/>
    <w:rsid w:val="00D63E89"/>
    <w:rsid w:val="00D64428"/>
    <w:rsid w:val="00D64510"/>
    <w:rsid w:val="00D645FC"/>
    <w:rsid w:val="00D64F2A"/>
    <w:rsid w:val="00D65046"/>
    <w:rsid w:val="00D65290"/>
    <w:rsid w:val="00D6572A"/>
    <w:rsid w:val="00D659F1"/>
    <w:rsid w:val="00D659FF"/>
    <w:rsid w:val="00D65C7A"/>
    <w:rsid w:val="00D65DA8"/>
    <w:rsid w:val="00D66088"/>
    <w:rsid w:val="00D661C3"/>
    <w:rsid w:val="00D66394"/>
    <w:rsid w:val="00D66477"/>
    <w:rsid w:val="00D6657D"/>
    <w:rsid w:val="00D665EB"/>
    <w:rsid w:val="00D66840"/>
    <w:rsid w:val="00D669F1"/>
    <w:rsid w:val="00D67152"/>
    <w:rsid w:val="00D67372"/>
    <w:rsid w:val="00D673A2"/>
    <w:rsid w:val="00D67B4E"/>
    <w:rsid w:val="00D67B5C"/>
    <w:rsid w:val="00D67BA1"/>
    <w:rsid w:val="00D67CD1"/>
    <w:rsid w:val="00D67D89"/>
    <w:rsid w:val="00D67E5B"/>
    <w:rsid w:val="00D70209"/>
    <w:rsid w:val="00D7034B"/>
    <w:rsid w:val="00D706BA"/>
    <w:rsid w:val="00D7083C"/>
    <w:rsid w:val="00D70A4C"/>
    <w:rsid w:val="00D70AFA"/>
    <w:rsid w:val="00D70B1D"/>
    <w:rsid w:val="00D70C04"/>
    <w:rsid w:val="00D70E8C"/>
    <w:rsid w:val="00D7108F"/>
    <w:rsid w:val="00D712CE"/>
    <w:rsid w:val="00D712E3"/>
    <w:rsid w:val="00D71408"/>
    <w:rsid w:val="00D714B2"/>
    <w:rsid w:val="00D716E5"/>
    <w:rsid w:val="00D71701"/>
    <w:rsid w:val="00D7171D"/>
    <w:rsid w:val="00D71A03"/>
    <w:rsid w:val="00D71CF7"/>
    <w:rsid w:val="00D71D41"/>
    <w:rsid w:val="00D71F8A"/>
    <w:rsid w:val="00D72038"/>
    <w:rsid w:val="00D72099"/>
    <w:rsid w:val="00D725D6"/>
    <w:rsid w:val="00D72693"/>
    <w:rsid w:val="00D726BD"/>
    <w:rsid w:val="00D72905"/>
    <w:rsid w:val="00D72929"/>
    <w:rsid w:val="00D72C06"/>
    <w:rsid w:val="00D72E65"/>
    <w:rsid w:val="00D72F4E"/>
    <w:rsid w:val="00D7320A"/>
    <w:rsid w:val="00D7328A"/>
    <w:rsid w:val="00D735D2"/>
    <w:rsid w:val="00D7367A"/>
    <w:rsid w:val="00D73905"/>
    <w:rsid w:val="00D73A0D"/>
    <w:rsid w:val="00D73A4C"/>
    <w:rsid w:val="00D73B93"/>
    <w:rsid w:val="00D73BE6"/>
    <w:rsid w:val="00D73CBC"/>
    <w:rsid w:val="00D7444F"/>
    <w:rsid w:val="00D7457F"/>
    <w:rsid w:val="00D747AB"/>
    <w:rsid w:val="00D74817"/>
    <w:rsid w:val="00D74D58"/>
    <w:rsid w:val="00D74FA3"/>
    <w:rsid w:val="00D75255"/>
    <w:rsid w:val="00D7536C"/>
    <w:rsid w:val="00D755A8"/>
    <w:rsid w:val="00D75CA2"/>
    <w:rsid w:val="00D76072"/>
    <w:rsid w:val="00D764CE"/>
    <w:rsid w:val="00D7660F"/>
    <w:rsid w:val="00D76718"/>
    <w:rsid w:val="00D7692A"/>
    <w:rsid w:val="00D76BE7"/>
    <w:rsid w:val="00D76D4A"/>
    <w:rsid w:val="00D76DA3"/>
    <w:rsid w:val="00D76E61"/>
    <w:rsid w:val="00D7774F"/>
    <w:rsid w:val="00D777B4"/>
    <w:rsid w:val="00D779DE"/>
    <w:rsid w:val="00D77A14"/>
    <w:rsid w:val="00D8039C"/>
    <w:rsid w:val="00D80DF4"/>
    <w:rsid w:val="00D80E93"/>
    <w:rsid w:val="00D81138"/>
    <w:rsid w:val="00D8172E"/>
    <w:rsid w:val="00D81AD6"/>
    <w:rsid w:val="00D8203D"/>
    <w:rsid w:val="00D8223B"/>
    <w:rsid w:val="00D82392"/>
    <w:rsid w:val="00D8269A"/>
    <w:rsid w:val="00D827C8"/>
    <w:rsid w:val="00D827EB"/>
    <w:rsid w:val="00D8288C"/>
    <w:rsid w:val="00D82909"/>
    <w:rsid w:val="00D829E7"/>
    <w:rsid w:val="00D82CCC"/>
    <w:rsid w:val="00D8328A"/>
    <w:rsid w:val="00D8337D"/>
    <w:rsid w:val="00D836FA"/>
    <w:rsid w:val="00D83721"/>
    <w:rsid w:val="00D83873"/>
    <w:rsid w:val="00D838B5"/>
    <w:rsid w:val="00D838D3"/>
    <w:rsid w:val="00D83AA0"/>
    <w:rsid w:val="00D83E67"/>
    <w:rsid w:val="00D83FD9"/>
    <w:rsid w:val="00D84334"/>
    <w:rsid w:val="00D846AA"/>
    <w:rsid w:val="00D846B6"/>
    <w:rsid w:val="00D84725"/>
    <w:rsid w:val="00D847B8"/>
    <w:rsid w:val="00D84896"/>
    <w:rsid w:val="00D84A9A"/>
    <w:rsid w:val="00D84B04"/>
    <w:rsid w:val="00D84DCA"/>
    <w:rsid w:val="00D85074"/>
    <w:rsid w:val="00D8531B"/>
    <w:rsid w:val="00D85365"/>
    <w:rsid w:val="00D85605"/>
    <w:rsid w:val="00D856FB"/>
    <w:rsid w:val="00D85C21"/>
    <w:rsid w:val="00D85CE6"/>
    <w:rsid w:val="00D86173"/>
    <w:rsid w:val="00D8622C"/>
    <w:rsid w:val="00D8624D"/>
    <w:rsid w:val="00D86643"/>
    <w:rsid w:val="00D86684"/>
    <w:rsid w:val="00D8671E"/>
    <w:rsid w:val="00D8682F"/>
    <w:rsid w:val="00D86941"/>
    <w:rsid w:val="00D86B05"/>
    <w:rsid w:val="00D86C77"/>
    <w:rsid w:val="00D86DBA"/>
    <w:rsid w:val="00D871F2"/>
    <w:rsid w:val="00D87799"/>
    <w:rsid w:val="00D87B7F"/>
    <w:rsid w:val="00D87C6E"/>
    <w:rsid w:val="00D87D96"/>
    <w:rsid w:val="00D87EEF"/>
    <w:rsid w:val="00D87FF8"/>
    <w:rsid w:val="00D90017"/>
    <w:rsid w:val="00D901BC"/>
    <w:rsid w:val="00D9058E"/>
    <w:rsid w:val="00D90758"/>
    <w:rsid w:val="00D9092F"/>
    <w:rsid w:val="00D90BA1"/>
    <w:rsid w:val="00D90F3C"/>
    <w:rsid w:val="00D911DD"/>
    <w:rsid w:val="00D9124C"/>
    <w:rsid w:val="00D913CD"/>
    <w:rsid w:val="00D91451"/>
    <w:rsid w:val="00D9151A"/>
    <w:rsid w:val="00D915FA"/>
    <w:rsid w:val="00D916D8"/>
    <w:rsid w:val="00D9178C"/>
    <w:rsid w:val="00D91993"/>
    <w:rsid w:val="00D92094"/>
    <w:rsid w:val="00D926BC"/>
    <w:rsid w:val="00D929F0"/>
    <w:rsid w:val="00D92E7A"/>
    <w:rsid w:val="00D93030"/>
    <w:rsid w:val="00D93035"/>
    <w:rsid w:val="00D9309C"/>
    <w:rsid w:val="00D9324C"/>
    <w:rsid w:val="00D937A4"/>
    <w:rsid w:val="00D93A4A"/>
    <w:rsid w:val="00D93BD0"/>
    <w:rsid w:val="00D944E3"/>
    <w:rsid w:val="00D94727"/>
    <w:rsid w:val="00D94782"/>
    <w:rsid w:val="00D94859"/>
    <w:rsid w:val="00D94C1D"/>
    <w:rsid w:val="00D94D94"/>
    <w:rsid w:val="00D94F3C"/>
    <w:rsid w:val="00D9501C"/>
    <w:rsid w:val="00D953B4"/>
    <w:rsid w:val="00D95553"/>
    <w:rsid w:val="00D95707"/>
    <w:rsid w:val="00D9581E"/>
    <w:rsid w:val="00D95A29"/>
    <w:rsid w:val="00D95DC0"/>
    <w:rsid w:val="00D95EBE"/>
    <w:rsid w:val="00D95EC0"/>
    <w:rsid w:val="00D965AD"/>
    <w:rsid w:val="00D96649"/>
    <w:rsid w:val="00D9672C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7E2"/>
    <w:rsid w:val="00DA0A34"/>
    <w:rsid w:val="00DA0CE4"/>
    <w:rsid w:val="00DA10E9"/>
    <w:rsid w:val="00DA12F2"/>
    <w:rsid w:val="00DA1728"/>
    <w:rsid w:val="00DA1885"/>
    <w:rsid w:val="00DA1DDC"/>
    <w:rsid w:val="00DA1E8C"/>
    <w:rsid w:val="00DA213E"/>
    <w:rsid w:val="00DA21AB"/>
    <w:rsid w:val="00DA266E"/>
    <w:rsid w:val="00DA2724"/>
    <w:rsid w:val="00DA2749"/>
    <w:rsid w:val="00DA2836"/>
    <w:rsid w:val="00DA29D4"/>
    <w:rsid w:val="00DA2D9C"/>
    <w:rsid w:val="00DA2DA6"/>
    <w:rsid w:val="00DA2E4A"/>
    <w:rsid w:val="00DA3005"/>
    <w:rsid w:val="00DA30FE"/>
    <w:rsid w:val="00DA36BE"/>
    <w:rsid w:val="00DA36DC"/>
    <w:rsid w:val="00DA3C05"/>
    <w:rsid w:val="00DA409B"/>
    <w:rsid w:val="00DA4240"/>
    <w:rsid w:val="00DA4397"/>
    <w:rsid w:val="00DA43F2"/>
    <w:rsid w:val="00DA45DC"/>
    <w:rsid w:val="00DA4640"/>
    <w:rsid w:val="00DA46AF"/>
    <w:rsid w:val="00DA4856"/>
    <w:rsid w:val="00DA4A4C"/>
    <w:rsid w:val="00DA4A67"/>
    <w:rsid w:val="00DA4B76"/>
    <w:rsid w:val="00DA4E32"/>
    <w:rsid w:val="00DA4EFD"/>
    <w:rsid w:val="00DA595F"/>
    <w:rsid w:val="00DA5972"/>
    <w:rsid w:val="00DA5BD0"/>
    <w:rsid w:val="00DA5BF6"/>
    <w:rsid w:val="00DA5C08"/>
    <w:rsid w:val="00DA5D9B"/>
    <w:rsid w:val="00DA5E0A"/>
    <w:rsid w:val="00DA5EEB"/>
    <w:rsid w:val="00DA61BA"/>
    <w:rsid w:val="00DA62B9"/>
    <w:rsid w:val="00DA7413"/>
    <w:rsid w:val="00DA747B"/>
    <w:rsid w:val="00DA74AC"/>
    <w:rsid w:val="00DA756C"/>
    <w:rsid w:val="00DA75F1"/>
    <w:rsid w:val="00DA7710"/>
    <w:rsid w:val="00DA7783"/>
    <w:rsid w:val="00DA7897"/>
    <w:rsid w:val="00DA7908"/>
    <w:rsid w:val="00DA7AA2"/>
    <w:rsid w:val="00DA7AAC"/>
    <w:rsid w:val="00DA7BD5"/>
    <w:rsid w:val="00DA7EB2"/>
    <w:rsid w:val="00DB0027"/>
    <w:rsid w:val="00DB0397"/>
    <w:rsid w:val="00DB0576"/>
    <w:rsid w:val="00DB071A"/>
    <w:rsid w:val="00DB07E4"/>
    <w:rsid w:val="00DB07F5"/>
    <w:rsid w:val="00DB0C1C"/>
    <w:rsid w:val="00DB0F47"/>
    <w:rsid w:val="00DB1AC0"/>
    <w:rsid w:val="00DB1B54"/>
    <w:rsid w:val="00DB1C12"/>
    <w:rsid w:val="00DB1D0C"/>
    <w:rsid w:val="00DB1DFB"/>
    <w:rsid w:val="00DB2448"/>
    <w:rsid w:val="00DB25B4"/>
    <w:rsid w:val="00DB26F3"/>
    <w:rsid w:val="00DB2735"/>
    <w:rsid w:val="00DB2787"/>
    <w:rsid w:val="00DB282F"/>
    <w:rsid w:val="00DB3038"/>
    <w:rsid w:val="00DB3072"/>
    <w:rsid w:val="00DB30A6"/>
    <w:rsid w:val="00DB3114"/>
    <w:rsid w:val="00DB31BC"/>
    <w:rsid w:val="00DB350A"/>
    <w:rsid w:val="00DB3796"/>
    <w:rsid w:val="00DB386F"/>
    <w:rsid w:val="00DB3AD3"/>
    <w:rsid w:val="00DB3B3B"/>
    <w:rsid w:val="00DB417D"/>
    <w:rsid w:val="00DB4335"/>
    <w:rsid w:val="00DB4C2C"/>
    <w:rsid w:val="00DB4EE9"/>
    <w:rsid w:val="00DB5201"/>
    <w:rsid w:val="00DB53C5"/>
    <w:rsid w:val="00DB56F9"/>
    <w:rsid w:val="00DB572B"/>
    <w:rsid w:val="00DB5936"/>
    <w:rsid w:val="00DB5B65"/>
    <w:rsid w:val="00DB5C4F"/>
    <w:rsid w:val="00DB5D4C"/>
    <w:rsid w:val="00DB5DDC"/>
    <w:rsid w:val="00DB6301"/>
    <w:rsid w:val="00DB6394"/>
    <w:rsid w:val="00DB6462"/>
    <w:rsid w:val="00DB66CB"/>
    <w:rsid w:val="00DB66CC"/>
    <w:rsid w:val="00DB67FB"/>
    <w:rsid w:val="00DB68E4"/>
    <w:rsid w:val="00DB68F7"/>
    <w:rsid w:val="00DB6A3A"/>
    <w:rsid w:val="00DB7054"/>
    <w:rsid w:val="00DB7097"/>
    <w:rsid w:val="00DB70F5"/>
    <w:rsid w:val="00DB719E"/>
    <w:rsid w:val="00DB723F"/>
    <w:rsid w:val="00DB7937"/>
    <w:rsid w:val="00DB79AE"/>
    <w:rsid w:val="00DB7AAD"/>
    <w:rsid w:val="00DB7BA0"/>
    <w:rsid w:val="00DB7BE3"/>
    <w:rsid w:val="00DB7C6A"/>
    <w:rsid w:val="00DC0226"/>
    <w:rsid w:val="00DC0400"/>
    <w:rsid w:val="00DC046B"/>
    <w:rsid w:val="00DC0517"/>
    <w:rsid w:val="00DC0DF8"/>
    <w:rsid w:val="00DC0E1A"/>
    <w:rsid w:val="00DC117A"/>
    <w:rsid w:val="00DC1201"/>
    <w:rsid w:val="00DC12FE"/>
    <w:rsid w:val="00DC15C1"/>
    <w:rsid w:val="00DC1613"/>
    <w:rsid w:val="00DC1AB3"/>
    <w:rsid w:val="00DC1B49"/>
    <w:rsid w:val="00DC1B70"/>
    <w:rsid w:val="00DC1B95"/>
    <w:rsid w:val="00DC1C2F"/>
    <w:rsid w:val="00DC2068"/>
    <w:rsid w:val="00DC216B"/>
    <w:rsid w:val="00DC224E"/>
    <w:rsid w:val="00DC2370"/>
    <w:rsid w:val="00DC248E"/>
    <w:rsid w:val="00DC27CB"/>
    <w:rsid w:val="00DC2E7F"/>
    <w:rsid w:val="00DC2F73"/>
    <w:rsid w:val="00DC318F"/>
    <w:rsid w:val="00DC341E"/>
    <w:rsid w:val="00DC379F"/>
    <w:rsid w:val="00DC3A50"/>
    <w:rsid w:val="00DC3B1C"/>
    <w:rsid w:val="00DC3F3F"/>
    <w:rsid w:val="00DC3F66"/>
    <w:rsid w:val="00DC3FA0"/>
    <w:rsid w:val="00DC3FA1"/>
    <w:rsid w:val="00DC408A"/>
    <w:rsid w:val="00DC421C"/>
    <w:rsid w:val="00DC44CB"/>
    <w:rsid w:val="00DC49D4"/>
    <w:rsid w:val="00DC4CB7"/>
    <w:rsid w:val="00DC4D8C"/>
    <w:rsid w:val="00DC4DAE"/>
    <w:rsid w:val="00DC4FA8"/>
    <w:rsid w:val="00DC50ED"/>
    <w:rsid w:val="00DC5545"/>
    <w:rsid w:val="00DC55CA"/>
    <w:rsid w:val="00DC581B"/>
    <w:rsid w:val="00DC5826"/>
    <w:rsid w:val="00DC59AC"/>
    <w:rsid w:val="00DC631E"/>
    <w:rsid w:val="00DC64D0"/>
    <w:rsid w:val="00DC64FD"/>
    <w:rsid w:val="00DC65FC"/>
    <w:rsid w:val="00DC6750"/>
    <w:rsid w:val="00DC6753"/>
    <w:rsid w:val="00DC6806"/>
    <w:rsid w:val="00DC6961"/>
    <w:rsid w:val="00DC6DD9"/>
    <w:rsid w:val="00DC73A3"/>
    <w:rsid w:val="00DC7453"/>
    <w:rsid w:val="00DC74F7"/>
    <w:rsid w:val="00DC77A6"/>
    <w:rsid w:val="00DC794B"/>
    <w:rsid w:val="00DC7ADE"/>
    <w:rsid w:val="00DD0168"/>
    <w:rsid w:val="00DD0188"/>
    <w:rsid w:val="00DD0259"/>
    <w:rsid w:val="00DD02FD"/>
    <w:rsid w:val="00DD0314"/>
    <w:rsid w:val="00DD0623"/>
    <w:rsid w:val="00DD08C3"/>
    <w:rsid w:val="00DD0C1E"/>
    <w:rsid w:val="00DD157E"/>
    <w:rsid w:val="00DD15B6"/>
    <w:rsid w:val="00DD1CF6"/>
    <w:rsid w:val="00DD1F6A"/>
    <w:rsid w:val="00DD242C"/>
    <w:rsid w:val="00DD24FB"/>
    <w:rsid w:val="00DD25F5"/>
    <w:rsid w:val="00DD2826"/>
    <w:rsid w:val="00DD2BEC"/>
    <w:rsid w:val="00DD3130"/>
    <w:rsid w:val="00DD315D"/>
    <w:rsid w:val="00DD3314"/>
    <w:rsid w:val="00DD3506"/>
    <w:rsid w:val="00DD3544"/>
    <w:rsid w:val="00DD37DC"/>
    <w:rsid w:val="00DD3DFE"/>
    <w:rsid w:val="00DD3F32"/>
    <w:rsid w:val="00DD45F7"/>
    <w:rsid w:val="00DD4626"/>
    <w:rsid w:val="00DD4855"/>
    <w:rsid w:val="00DD4A46"/>
    <w:rsid w:val="00DD4D85"/>
    <w:rsid w:val="00DD4E40"/>
    <w:rsid w:val="00DD4FB7"/>
    <w:rsid w:val="00DD50B6"/>
    <w:rsid w:val="00DD5773"/>
    <w:rsid w:val="00DD5A91"/>
    <w:rsid w:val="00DD5D50"/>
    <w:rsid w:val="00DD5DD6"/>
    <w:rsid w:val="00DD6006"/>
    <w:rsid w:val="00DD610F"/>
    <w:rsid w:val="00DD689E"/>
    <w:rsid w:val="00DD6B14"/>
    <w:rsid w:val="00DD6DB9"/>
    <w:rsid w:val="00DD6F57"/>
    <w:rsid w:val="00DD709C"/>
    <w:rsid w:val="00DD70C1"/>
    <w:rsid w:val="00DD70CC"/>
    <w:rsid w:val="00DD7149"/>
    <w:rsid w:val="00DD7196"/>
    <w:rsid w:val="00DD7410"/>
    <w:rsid w:val="00DD751A"/>
    <w:rsid w:val="00DD7902"/>
    <w:rsid w:val="00DE08B9"/>
    <w:rsid w:val="00DE0A0B"/>
    <w:rsid w:val="00DE0A85"/>
    <w:rsid w:val="00DE0E80"/>
    <w:rsid w:val="00DE1226"/>
    <w:rsid w:val="00DE136D"/>
    <w:rsid w:val="00DE1C23"/>
    <w:rsid w:val="00DE1EE6"/>
    <w:rsid w:val="00DE20D9"/>
    <w:rsid w:val="00DE22CC"/>
    <w:rsid w:val="00DE236E"/>
    <w:rsid w:val="00DE24BB"/>
    <w:rsid w:val="00DE2641"/>
    <w:rsid w:val="00DE29C8"/>
    <w:rsid w:val="00DE2ACC"/>
    <w:rsid w:val="00DE2E5E"/>
    <w:rsid w:val="00DE32FF"/>
    <w:rsid w:val="00DE34F2"/>
    <w:rsid w:val="00DE34F4"/>
    <w:rsid w:val="00DE34FE"/>
    <w:rsid w:val="00DE35ED"/>
    <w:rsid w:val="00DE3768"/>
    <w:rsid w:val="00DE3869"/>
    <w:rsid w:val="00DE39FC"/>
    <w:rsid w:val="00DE3B1E"/>
    <w:rsid w:val="00DE3E6E"/>
    <w:rsid w:val="00DE3EC8"/>
    <w:rsid w:val="00DE3F47"/>
    <w:rsid w:val="00DE4023"/>
    <w:rsid w:val="00DE428C"/>
    <w:rsid w:val="00DE4332"/>
    <w:rsid w:val="00DE4A38"/>
    <w:rsid w:val="00DE4C16"/>
    <w:rsid w:val="00DE4CBE"/>
    <w:rsid w:val="00DE4E50"/>
    <w:rsid w:val="00DE51A2"/>
    <w:rsid w:val="00DE5332"/>
    <w:rsid w:val="00DE535A"/>
    <w:rsid w:val="00DE536A"/>
    <w:rsid w:val="00DE540D"/>
    <w:rsid w:val="00DE5459"/>
    <w:rsid w:val="00DE5494"/>
    <w:rsid w:val="00DE5C8C"/>
    <w:rsid w:val="00DE6004"/>
    <w:rsid w:val="00DE602A"/>
    <w:rsid w:val="00DE6065"/>
    <w:rsid w:val="00DE60BA"/>
    <w:rsid w:val="00DE6984"/>
    <w:rsid w:val="00DE6CA9"/>
    <w:rsid w:val="00DE6E4C"/>
    <w:rsid w:val="00DE7038"/>
    <w:rsid w:val="00DE70FE"/>
    <w:rsid w:val="00DE785E"/>
    <w:rsid w:val="00DE7DE0"/>
    <w:rsid w:val="00DE7E9D"/>
    <w:rsid w:val="00DE7F06"/>
    <w:rsid w:val="00DF018A"/>
    <w:rsid w:val="00DF068F"/>
    <w:rsid w:val="00DF0761"/>
    <w:rsid w:val="00DF076C"/>
    <w:rsid w:val="00DF094C"/>
    <w:rsid w:val="00DF0B8C"/>
    <w:rsid w:val="00DF0DC9"/>
    <w:rsid w:val="00DF0F27"/>
    <w:rsid w:val="00DF10BF"/>
    <w:rsid w:val="00DF1744"/>
    <w:rsid w:val="00DF1AAB"/>
    <w:rsid w:val="00DF1F1F"/>
    <w:rsid w:val="00DF29FD"/>
    <w:rsid w:val="00DF3046"/>
    <w:rsid w:val="00DF31A8"/>
    <w:rsid w:val="00DF3205"/>
    <w:rsid w:val="00DF38DC"/>
    <w:rsid w:val="00DF3AFF"/>
    <w:rsid w:val="00DF3F99"/>
    <w:rsid w:val="00DF4290"/>
    <w:rsid w:val="00DF42A8"/>
    <w:rsid w:val="00DF442E"/>
    <w:rsid w:val="00DF4443"/>
    <w:rsid w:val="00DF474A"/>
    <w:rsid w:val="00DF480D"/>
    <w:rsid w:val="00DF4B2B"/>
    <w:rsid w:val="00DF4DF0"/>
    <w:rsid w:val="00DF52A6"/>
    <w:rsid w:val="00DF54E9"/>
    <w:rsid w:val="00DF5754"/>
    <w:rsid w:val="00DF5995"/>
    <w:rsid w:val="00DF5B7D"/>
    <w:rsid w:val="00DF5F71"/>
    <w:rsid w:val="00DF6111"/>
    <w:rsid w:val="00DF66EE"/>
    <w:rsid w:val="00DF67A6"/>
    <w:rsid w:val="00DF6974"/>
    <w:rsid w:val="00DF69EE"/>
    <w:rsid w:val="00DF6BAF"/>
    <w:rsid w:val="00DF6C93"/>
    <w:rsid w:val="00DF6D4D"/>
    <w:rsid w:val="00DF7133"/>
    <w:rsid w:val="00DF7B07"/>
    <w:rsid w:val="00DF7C95"/>
    <w:rsid w:val="00DF7CA1"/>
    <w:rsid w:val="00DF7F48"/>
    <w:rsid w:val="00E0018F"/>
    <w:rsid w:val="00E00456"/>
    <w:rsid w:val="00E0049B"/>
    <w:rsid w:val="00E00569"/>
    <w:rsid w:val="00E0078A"/>
    <w:rsid w:val="00E0084E"/>
    <w:rsid w:val="00E008DA"/>
    <w:rsid w:val="00E00932"/>
    <w:rsid w:val="00E00B2D"/>
    <w:rsid w:val="00E00C7B"/>
    <w:rsid w:val="00E00CCC"/>
    <w:rsid w:val="00E00D9F"/>
    <w:rsid w:val="00E00E8E"/>
    <w:rsid w:val="00E00F05"/>
    <w:rsid w:val="00E00F43"/>
    <w:rsid w:val="00E0112D"/>
    <w:rsid w:val="00E011F4"/>
    <w:rsid w:val="00E0124E"/>
    <w:rsid w:val="00E01613"/>
    <w:rsid w:val="00E01AC8"/>
    <w:rsid w:val="00E01DBA"/>
    <w:rsid w:val="00E0239B"/>
    <w:rsid w:val="00E02433"/>
    <w:rsid w:val="00E02452"/>
    <w:rsid w:val="00E0255F"/>
    <w:rsid w:val="00E025C5"/>
    <w:rsid w:val="00E0260D"/>
    <w:rsid w:val="00E0266F"/>
    <w:rsid w:val="00E0324D"/>
    <w:rsid w:val="00E034D8"/>
    <w:rsid w:val="00E0368C"/>
    <w:rsid w:val="00E036FB"/>
    <w:rsid w:val="00E03918"/>
    <w:rsid w:val="00E03B90"/>
    <w:rsid w:val="00E03D32"/>
    <w:rsid w:val="00E04425"/>
    <w:rsid w:val="00E04649"/>
    <w:rsid w:val="00E0464C"/>
    <w:rsid w:val="00E04AB4"/>
    <w:rsid w:val="00E04B87"/>
    <w:rsid w:val="00E04DCF"/>
    <w:rsid w:val="00E04F31"/>
    <w:rsid w:val="00E05231"/>
    <w:rsid w:val="00E05243"/>
    <w:rsid w:val="00E053A2"/>
    <w:rsid w:val="00E05482"/>
    <w:rsid w:val="00E054E3"/>
    <w:rsid w:val="00E055B2"/>
    <w:rsid w:val="00E057E9"/>
    <w:rsid w:val="00E057FC"/>
    <w:rsid w:val="00E05961"/>
    <w:rsid w:val="00E059D0"/>
    <w:rsid w:val="00E05C37"/>
    <w:rsid w:val="00E05EAD"/>
    <w:rsid w:val="00E05FD7"/>
    <w:rsid w:val="00E0613A"/>
    <w:rsid w:val="00E06407"/>
    <w:rsid w:val="00E0683C"/>
    <w:rsid w:val="00E0699A"/>
    <w:rsid w:val="00E06AB7"/>
    <w:rsid w:val="00E06B48"/>
    <w:rsid w:val="00E06DDE"/>
    <w:rsid w:val="00E071B2"/>
    <w:rsid w:val="00E07383"/>
    <w:rsid w:val="00E0778D"/>
    <w:rsid w:val="00E07964"/>
    <w:rsid w:val="00E07D54"/>
    <w:rsid w:val="00E07E97"/>
    <w:rsid w:val="00E10004"/>
    <w:rsid w:val="00E10240"/>
    <w:rsid w:val="00E106FC"/>
    <w:rsid w:val="00E1090E"/>
    <w:rsid w:val="00E1094E"/>
    <w:rsid w:val="00E10A67"/>
    <w:rsid w:val="00E10E14"/>
    <w:rsid w:val="00E10E4E"/>
    <w:rsid w:val="00E111EF"/>
    <w:rsid w:val="00E11820"/>
    <w:rsid w:val="00E118A9"/>
    <w:rsid w:val="00E119ED"/>
    <w:rsid w:val="00E119F7"/>
    <w:rsid w:val="00E11AF1"/>
    <w:rsid w:val="00E11D8C"/>
    <w:rsid w:val="00E11F27"/>
    <w:rsid w:val="00E1244D"/>
    <w:rsid w:val="00E1246B"/>
    <w:rsid w:val="00E12633"/>
    <w:rsid w:val="00E126DE"/>
    <w:rsid w:val="00E127B4"/>
    <w:rsid w:val="00E127DF"/>
    <w:rsid w:val="00E1283B"/>
    <w:rsid w:val="00E12A18"/>
    <w:rsid w:val="00E12C54"/>
    <w:rsid w:val="00E12DFF"/>
    <w:rsid w:val="00E1336C"/>
    <w:rsid w:val="00E133CB"/>
    <w:rsid w:val="00E1349D"/>
    <w:rsid w:val="00E13B47"/>
    <w:rsid w:val="00E13C94"/>
    <w:rsid w:val="00E13D29"/>
    <w:rsid w:val="00E13D44"/>
    <w:rsid w:val="00E13DDF"/>
    <w:rsid w:val="00E1409B"/>
    <w:rsid w:val="00E140CD"/>
    <w:rsid w:val="00E141F9"/>
    <w:rsid w:val="00E144EF"/>
    <w:rsid w:val="00E14B47"/>
    <w:rsid w:val="00E14C9B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530"/>
    <w:rsid w:val="00E16604"/>
    <w:rsid w:val="00E16932"/>
    <w:rsid w:val="00E16BEF"/>
    <w:rsid w:val="00E16E69"/>
    <w:rsid w:val="00E16EF1"/>
    <w:rsid w:val="00E16FE8"/>
    <w:rsid w:val="00E170AD"/>
    <w:rsid w:val="00E174B5"/>
    <w:rsid w:val="00E174D6"/>
    <w:rsid w:val="00E175C0"/>
    <w:rsid w:val="00E1798D"/>
    <w:rsid w:val="00E2093C"/>
    <w:rsid w:val="00E2096A"/>
    <w:rsid w:val="00E2099B"/>
    <w:rsid w:val="00E20BA0"/>
    <w:rsid w:val="00E20CCB"/>
    <w:rsid w:val="00E21297"/>
    <w:rsid w:val="00E215BE"/>
    <w:rsid w:val="00E216C7"/>
    <w:rsid w:val="00E2174D"/>
    <w:rsid w:val="00E21881"/>
    <w:rsid w:val="00E21B45"/>
    <w:rsid w:val="00E21ECB"/>
    <w:rsid w:val="00E220FA"/>
    <w:rsid w:val="00E2225B"/>
    <w:rsid w:val="00E222F2"/>
    <w:rsid w:val="00E2249B"/>
    <w:rsid w:val="00E224EF"/>
    <w:rsid w:val="00E22664"/>
    <w:rsid w:val="00E22706"/>
    <w:rsid w:val="00E229DC"/>
    <w:rsid w:val="00E22D4B"/>
    <w:rsid w:val="00E22DE9"/>
    <w:rsid w:val="00E23097"/>
    <w:rsid w:val="00E231E5"/>
    <w:rsid w:val="00E23677"/>
    <w:rsid w:val="00E2367A"/>
    <w:rsid w:val="00E236BD"/>
    <w:rsid w:val="00E23ABB"/>
    <w:rsid w:val="00E23B41"/>
    <w:rsid w:val="00E23EEB"/>
    <w:rsid w:val="00E23F16"/>
    <w:rsid w:val="00E240B4"/>
    <w:rsid w:val="00E240F5"/>
    <w:rsid w:val="00E2410C"/>
    <w:rsid w:val="00E2443C"/>
    <w:rsid w:val="00E2494D"/>
    <w:rsid w:val="00E249F3"/>
    <w:rsid w:val="00E24A89"/>
    <w:rsid w:val="00E24C60"/>
    <w:rsid w:val="00E24D58"/>
    <w:rsid w:val="00E25428"/>
    <w:rsid w:val="00E254CC"/>
    <w:rsid w:val="00E2596B"/>
    <w:rsid w:val="00E259A7"/>
    <w:rsid w:val="00E2600F"/>
    <w:rsid w:val="00E2610D"/>
    <w:rsid w:val="00E26189"/>
    <w:rsid w:val="00E266C8"/>
    <w:rsid w:val="00E26900"/>
    <w:rsid w:val="00E2700B"/>
    <w:rsid w:val="00E2706E"/>
    <w:rsid w:val="00E270E1"/>
    <w:rsid w:val="00E27415"/>
    <w:rsid w:val="00E27D69"/>
    <w:rsid w:val="00E27EA7"/>
    <w:rsid w:val="00E300D4"/>
    <w:rsid w:val="00E3026D"/>
    <w:rsid w:val="00E306FD"/>
    <w:rsid w:val="00E30A94"/>
    <w:rsid w:val="00E30E6B"/>
    <w:rsid w:val="00E30FCC"/>
    <w:rsid w:val="00E3157A"/>
    <w:rsid w:val="00E31647"/>
    <w:rsid w:val="00E318AD"/>
    <w:rsid w:val="00E31B42"/>
    <w:rsid w:val="00E31B54"/>
    <w:rsid w:val="00E31C2D"/>
    <w:rsid w:val="00E31CA1"/>
    <w:rsid w:val="00E31D0F"/>
    <w:rsid w:val="00E31ECD"/>
    <w:rsid w:val="00E320E5"/>
    <w:rsid w:val="00E321F0"/>
    <w:rsid w:val="00E323C0"/>
    <w:rsid w:val="00E32909"/>
    <w:rsid w:val="00E32913"/>
    <w:rsid w:val="00E32ADB"/>
    <w:rsid w:val="00E32D2E"/>
    <w:rsid w:val="00E32EE7"/>
    <w:rsid w:val="00E330DC"/>
    <w:rsid w:val="00E3311B"/>
    <w:rsid w:val="00E331F4"/>
    <w:rsid w:val="00E334DF"/>
    <w:rsid w:val="00E334F7"/>
    <w:rsid w:val="00E33655"/>
    <w:rsid w:val="00E336C8"/>
    <w:rsid w:val="00E33750"/>
    <w:rsid w:val="00E33CDA"/>
    <w:rsid w:val="00E33D35"/>
    <w:rsid w:val="00E341D2"/>
    <w:rsid w:val="00E344DA"/>
    <w:rsid w:val="00E34A02"/>
    <w:rsid w:val="00E34B7E"/>
    <w:rsid w:val="00E34D3A"/>
    <w:rsid w:val="00E356D8"/>
    <w:rsid w:val="00E35BFF"/>
    <w:rsid w:val="00E35D03"/>
    <w:rsid w:val="00E35F62"/>
    <w:rsid w:val="00E360F1"/>
    <w:rsid w:val="00E36485"/>
    <w:rsid w:val="00E365C2"/>
    <w:rsid w:val="00E3679C"/>
    <w:rsid w:val="00E36A24"/>
    <w:rsid w:val="00E36D0B"/>
    <w:rsid w:val="00E36F0C"/>
    <w:rsid w:val="00E36FEC"/>
    <w:rsid w:val="00E371B7"/>
    <w:rsid w:val="00E37222"/>
    <w:rsid w:val="00E37352"/>
    <w:rsid w:val="00E37952"/>
    <w:rsid w:val="00E37CA6"/>
    <w:rsid w:val="00E37E99"/>
    <w:rsid w:val="00E403C9"/>
    <w:rsid w:val="00E4050E"/>
    <w:rsid w:val="00E40628"/>
    <w:rsid w:val="00E40796"/>
    <w:rsid w:val="00E408C1"/>
    <w:rsid w:val="00E40C63"/>
    <w:rsid w:val="00E40D1D"/>
    <w:rsid w:val="00E4104E"/>
    <w:rsid w:val="00E410E4"/>
    <w:rsid w:val="00E41357"/>
    <w:rsid w:val="00E414A5"/>
    <w:rsid w:val="00E41D62"/>
    <w:rsid w:val="00E41F9F"/>
    <w:rsid w:val="00E422BF"/>
    <w:rsid w:val="00E42379"/>
    <w:rsid w:val="00E42525"/>
    <w:rsid w:val="00E4263F"/>
    <w:rsid w:val="00E42C2C"/>
    <w:rsid w:val="00E42C30"/>
    <w:rsid w:val="00E42D35"/>
    <w:rsid w:val="00E43081"/>
    <w:rsid w:val="00E4327E"/>
    <w:rsid w:val="00E43553"/>
    <w:rsid w:val="00E4367C"/>
    <w:rsid w:val="00E43716"/>
    <w:rsid w:val="00E4388A"/>
    <w:rsid w:val="00E4397D"/>
    <w:rsid w:val="00E43D1D"/>
    <w:rsid w:val="00E440A8"/>
    <w:rsid w:val="00E4443F"/>
    <w:rsid w:val="00E44725"/>
    <w:rsid w:val="00E4481B"/>
    <w:rsid w:val="00E4495B"/>
    <w:rsid w:val="00E44A92"/>
    <w:rsid w:val="00E44BE3"/>
    <w:rsid w:val="00E44CE0"/>
    <w:rsid w:val="00E44CF5"/>
    <w:rsid w:val="00E44D62"/>
    <w:rsid w:val="00E44E93"/>
    <w:rsid w:val="00E45400"/>
    <w:rsid w:val="00E454C1"/>
    <w:rsid w:val="00E455B6"/>
    <w:rsid w:val="00E456D9"/>
    <w:rsid w:val="00E4580D"/>
    <w:rsid w:val="00E45A44"/>
    <w:rsid w:val="00E45F8E"/>
    <w:rsid w:val="00E4602F"/>
    <w:rsid w:val="00E46998"/>
    <w:rsid w:val="00E46C0C"/>
    <w:rsid w:val="00E46D20"/>
    <w:rsid w:val="00E46E3F"/>
    <w:rsid w:val="00E46F27"/>
    <w:rsid w:val="00E47400"/>
    <w:rsid w:val="00E4775F"/>
    <w:rsid w:val="00E478C8"/>
    <w:rsid w:val="00E479D1"/>
    <w:rsid w:val="00E47BE8"/>
    <w:rsid w:val="00E47EFE"/>
    <w:rsid w:val="00E5009F"/>
    <w:rsid w:val="00E5018E"/>
    <w:rsid w:val="00E501B9"/>
    <w:rsid w:val="00E5027A"/>
    <w:rsid w:val="00E5035B"/>
    <w:rsid w:val="00E50736"/>
    <w:rsid w:val="00E50927"/>
    <w:rsid w:val="00E50A0C"/>
    <w:rsid w:val="00E50A2A"/>
    <w:rsid w:val="00E50C14"/>
    <w:rsid w:val="00E50C44"/>
    <w:rsid w:val="00E50C47"/>
    <w:rsid w:val="00E50E41"/>
    <w:rsid w:val="00E51006"/>
    <w:rsid w:val="00E510A4"/>
    <w:rsid w:val="00E51292"/>
    <w:rsid w:val="00E513E9"/>
    <w:rsid w:val="00E514D9"/>
    <w:rsid w:val="00E516C6"/>
    <w:rsid w:val="00E518F8"/>
    <w:rsid w:val="00E51CBA"/>
    <w:rsid w:val="00E51D1C"/>
    <w:rsid w:val="00E51E63"/>
    <w:rsid w:val="00E51F06"/>
    <w:rsid w:val="00E520C5"/>
    <w:rsid w:val="00E5220A"/>
    <w:rsid w:val="00E52573"/>
    <w:rsid w:val="00E5275B"/>
    <w:rsid w:val="00E52AAD"/>
    <w:rsid w:val="00E52F74"/>
    <w:rsid w:val="00E53072"/>
    <w:rsid w:val="00E532EE"/>
    <w:rsid w:val="00E532F2"/>
    <w:rsid w:val="00E53350"/>
    <w:rsid w:val="00E53401"/>
    <w:rsid w:val="00E534A3"/>
    <w:rsid w:val="00E535AA"/>
    <w:rsid w:val="00E53AD5"/>
    <w:rsid w:val="00E53CB5"/>
    <w:rsid w:val="00E53EFD"/>
    <w:rsid w:val="00E53F49"/>
    <w:rsid w:val="00E54604"/>
    <w:rsid w:val="00E549C3"/>
    <w:rsid w:val="00E54AD7"/>
    <w:rsid w:val="00E54BA5"/>
    <w:rsid w:val="00E54D2D"/>
    <w:rsid w:val="00E54D47"/>
    <w:rsid w:val="00E54F22"/>
    <w:rsid w:val="00E54FDC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8DE"/>
    <w:rsid w:val="00E56A88"/>
    <w:rsid w:val="00E56AB6"/>
    <w:rsid w:val="00E56D6B"/>
    <w:rsid w:val="00E56FF0"/>
    <w:rsid w:val="00E57133"/>
    <w:rsid w:val="00E5748D"/>
    <w:rsid w:val="00E5794B"/>
    <w:rsid w:val="00E57E76"/>
    <w:rsid w:val="00E57F72"/>
    <w:rsid w:val="00E57FC4"/>
    <w:rsid w:val="00E602A3"/>
    <w:rsid w:val="00E60577"/>
    <w:rsid w:val="00E60725"/>
    <w:rsid w:val="00E609A6"/>
    <w:rsid w:val="00E60A18"/>
    <w:rsid w:val="00E60A52"/>
    <w:rsid w:val="00E60B20"/>
    <w:rsid w:val="00E60B45"/>
    <w:rsid w:val="00E60BE0"/>
    <w:rsid w:val="00E60DE3"/>
    <w:rsid w:val="00E61042"/>
    <w:rsid w:val="00E61140"/>
    <w:rsid w:val="00E61147"/>
    <w:rsid w:val="00E61176"/>
    <w:rsid w:val="00E61471"/>
    <w:rsid w:val="00E61D54"/>
    <w:rsid w:val="00E61E92"/>
    <w:rsid w:val="00E61FC1"/>
    <w:rsid w:val="00E62188"/>
    <w:rsid w:val="00E622AB"/>
    <w:rsid w:val="00E62350"/>
    <w:rsid w:val="00E623C4"/>
    <w:rsid w:val="00E62401"/>
    <w:rsid w:val="00E6255B"/>
    <w:rsid w:val="00E62692"/>
    <w:rsid w:val="00E62888"/>
    <w:rsid w:val="00E62AC4"/>
    <w:rsid w:val="00E62B66"/>
    <w:rsid w:val="00E62F64"/>
    <w:rsid w:val="00E6353A"/>
    <w:rsid w:val="00E635F8"/>
    <w:rsid w:val="00E63AC5"/>
    <w:rsid w:val="00E63F49"/>
    <w:rsid w:val="00E64017"/>
    <w:rsid w:val="00E6406E"/>
    <w:rsid w:val="00E64187"/>
    <w:rsid w:val="00E6421C"/>
    <w:rsid w:val="00E64846"/>
    <w:rsid w:val="00E64949"/>
    <w:rsid w:val="00E64CFB"/>
    <w:rsid w:val="00E64E3F"/>
    <w:rsid w:val="00E64E71"/>
    <w:rsid w:val="00E64E84"/>
    <w:rsid w:val="00E6504C"/>
    <w:rsid w:val="00E65369"/>
    <w:rsid w:val="00E654FC"/>
    <w:rsid w:val="00E65809"/>
    <w:rsid w:val="00E65B4A"/>
    <w:rsid w:val="00E65D5D"/>
    <w:rsid w:val="00E65F77"/>
    <w:rsid w:val="00E6623B"/>
    <w:rsid w:val="00E664E0"/>
    <w:rsid w:val="00E664FB"/>
    <w:rsid w:val="00E66596"/>
    <w:rsid w:val="00E66664"/>
    <w:rsid w:val="00E66A0B"/>
    <w:rsid w:val="00E66B73"/>
    <w:rsid w:val="00E66BA2"/>
    <w:rsid w:val="00E66D6E"/>
    <w:rsid w:val="00E66DDA"/>
    <w:rsid w:val="00E66ECE"/>
    <w:rsid w:val="00E66F98"/>
    <w:rsid w:val="00E67924"/>
    <w:rsid w:val="00E67A65"/>
    <w:rsid w:val="00E67F5A"/>
    <w:rsid w:val="00E7010C"/>
    <w:rsid w:val="00E702D2"/>
    <w:rsid w:val="00E70498"/>
    <w:rsid w:val="00E70754"/>
    <w:rsid w:val="00E70923"/>
    <w:rsid w:val="00E70A45"/>
    <w:rsid w:val="00E70D44"/>
    <w:rsid w:val="00E70F70"/>
    <w:rsid w:val="00E710BE"/>
    <w:rsid w:val="00E71107"/>
    <w:rsid w:val="00E71511"/>
    <w:rsid w:val="00E71606"/>
    <w:rsid w:val="00E71A00"/>
    <w:rsid w:val="00E71B33"/>
    <w:rsid w:val="00E71D2D"/>
    <w:rsid w:val="00E71E71"/>
    <w:rsid w:val="00E72774"/>
    <w:rsid w:val="00E72793"/>
    <w:rsid w:val="00E72A67"/>
    <w:rsid w:val="00E72B5B"/>
    <w:rsid w:val="00E72CC9"/>
    <w:rsid w:val="00E72DD2"/>
    <w:rsid w:val="00E72EB8"/>
    <w:rsid w:val="00E731B9"/>
    <w:rsid w:val="00E7364A"/>
    <w:rsid w:val="00E740B4"/>
    <w:rsid w:val="00E740CA"/>
    <w:rsid w:val="00E7425B"/>
    <w:rsid w:val="00E745F9"/>
    <w:rsid w:val="00E747E9"/>
    <w:rsid w:val="00E74B4E"/>
    <w:rsid w:val="00E74BAB"/>
    <w:rsid w:val="00E74C79"/>
    <w:rsid w:val="00E74EB7"/>
    <w:rsid w:val="00E74ED2"/>
    <w:rsid w:val="00E74F5C"/>
    <w:rsid w:val="00E74F6B"/>
    <w:rsid w:val="00E752A1"/>
    <w:rsid w:val="00E75328"/>
    <w:rsid w:val="00E757EB"/>
    <w:rsid w:val="00E75887"/>
    <w:rsid w:val="00E75E14"/>
    <w:rsid w:val="00E76171"/>
    <w:rsid w:val="00E76212"/>
    <w:rsid w:val="00E76317"/>
    <w:rsid w:val="00E763A1"/>
    <w:rsid w:val="00E7641A"/>
    <w:rsid w:val="00E76AD2"/>
    <w:rsid w:val="00E773E9"/>
    <w:rsid w:val="00E77471"/>
    <w:rsid w:val="00E774FF"/>
    <w:rsid w:val="00E77D15"/>
    <w:rsid w:val="00E77D19"/>
    <w:rsid w:val="00E801D0"/>
    <w:rsid w:val="00E80274"/>
    <w:rsid w:val="00E802C0"/>
    <w:rsid w:val="00E8051D"/>
    <w:rsid w:val="00E80634"/>
    <w:rsid w:val="00E8069A"/>
    <w:rsid w:val="00E809AA"/>
    <w:rsid w:val="00E80D58"/>
    <w:rsid w:val="00E80EC2"/>
    <w:rsid w:val="00E8152E"/>
    <w:rsid w:val="00E815CA"/>
    <w:rsid w:val="00E81B44"/>
    <w:rsid w:val="00E81E26"/>
    <w:rsid w:val="00E82F9D"/>
    <w:rsid w:val="00E83017"/>
    <w:rsid w:val="00E835EC"/>
    <w:rsid w:val="00E83606"/>
    <w:rsid w:val="00E8364A"/>
    <w:rsid w:val="00E838B4"/>
    <w:rsid w:val="00E83A5B"/>
    <w:rsid w:val="00E83B14"/>
    <w:rsid w:val="00E83D2F"/>
    <w:rsid w:val="00E83E9D"/>
    <w:rsid w:val="00E83F9F"/>
    <w:rsid w:val="00E840DA"/>
    <w:rsid w:val="00E8427A"/>
    <w:rsid w:val="00E843B4"/>
    <w:rsid w:val="00E84753"/>
    <w:rsid w:val="00E8475D"/>
    <w:rsid w:val="00E84789"/>
    <w:rsid w:val="00E84820"/>
    <w:rsid w:val="00E84D81"/>
    <w:rsid w:val="00E84E77"/>
    <w:rsid w:val="00E84FF6"/>
    <w:rsid w:val="00E8563F"/>
    <w:rsid w:val="00E856FA"/>
    <w:rsid w:val="00E85E28"/>
    <w:rsid w:val="00E86023"/>
    <w:rsid w:val="00E8635A"/>
    <w:rsid w:val="00E863DA"/>
    <w:rsid w:val="00E8649C"/>
    <w:rsid w:val="00E8661C"/>
    <w:rsid w:val="00E86634"/>
    <w:rsid w:val="00E86649"/>
    <w:rsid w:val="00E866DF"/>
    <w:rsid w:val="00E8697F"/>
    <w:rsid w:val="00E86C15"/>
    <w:rsid w:val="00E86C56"/>
    <w:rsid w:val="00E86D0E"/>
    <w:rsid w:val="00E86F0A"/>
    <w:rsid w:val="00E86FB8"/>
    <w:rsid w:val="00E87044"/>
    <w:rsid w:val="00E874F7"/>
    <w:rsid w:val="00E87CE1"/>
    <w:rsid w:val="00E87DF7"/>
    <w:rsid w:val="00E9006F"/>
    <w:rsid w:val="00E905BF"/>
    <w:rsid w:val="00E909C8"/>
    <w:rsid w:val="00E90C44"/>
    <w:rsid w:val="00E90CBA"/>
    <w:rsid w:val="00E911CE"/>
    <w:rsid w:val="00E9129B"/>
    <w:rsid w:val="00E918D4"/>
    <w:rsid w:val="00E919F9"/>
    <w:rsid w:val="00E91B7B"/>
    <w:rsid w:val="00E91C15"/>
    <w:rsid w:val="00E91DE2"/>
    <w:rsid w:val="00E91F48"/>
    <w:rsid w:val="00E91FC9"/>
    <w:rsid w:val="00E920B5"/>
    <w:rsid w:val="00E92605"/>
    <w:rsid w:val="00E9263A"/>
    <w:rsid w:val="00E927BB"/>
    <w:rsid w:val="00E92882"/>
    <w:rsid w:val="00E92AC0"/>
    <w:rsid w:val="00E92B35"/>
    <w:rsid w:val="00E92C65"/>
    <w:rsid w:val="00E92FA3"/>
    <w:rsid w:val="00E931F6"/>
    <w:rsid w:val="00E93973"/>
    <w:rsid w:val="00E940C2"/>
    <w:rsid w:val="00E94318"/>
    <w:rsid w:val="00E94333"/>
    <w:rsid w:val="00E9443A"/>
    <w:rsid w:val="00E94C22"/>
    <w:rsid w:val="00E94EB9"/>
    <w:rsid w:val="00E95072"/>
    <w:rsid w:val="00E951A2"/>
    <w:rsid w:val="00E951DE"/>
    <w:rsid w:val="00E9595D"/>
    <w:rsid w:val="00E959CB"/>
    <w:rsid w:val="00E95CE8"/>
    <w:rsid w:val="00E96083"/>
    <w:rsid w:val="00E9696F"/>
    <w:rsid w:val="00E96B1D"/>
    <w:rsid w:val="00E96C8E"/>
    <w:rsid w:val="00E96E03"/>
    <w:rsid w:val="00E9730F"/>
    <w:rsid w:val="00E9778F"/>
    <w:rsid w:val="00E97CCB"/>
    <w:rsid w:val="00E97F87"/>
    <w:rsid w:val="00EA0010"/>
    <w:rsid w:val="00EA002E"/>
    <w:rsid w:val="00EA00A8"/>
    <w:rsid w:val="00EA022E"/>
    <w:rsid w:val="00EA0AE4"/>
    <w:rsid w:val="00EA0F92"/>
    <w:rsid w:val="00EA1094"/>
    <w:rsid w:val="00EA11A5"/>
    <w:rsid w:val="00EA14B8"/>
    <w:rsid w:val="00EA1563"/>
    <w:rsid w:val="00EA189C"/>
    <w:rsid w:val="00EA1B15"/>
    <w:rsid w:val="00EA1BD7"/>
    <w:rsid w:val="00EA257B"/>
    <w:rsid w:val="00EA28FD"/>
    <w:rsid w:val="00EA29B1"/>
    <w:rsid w:val="00EA2A57"/>
    <w:rsid w:val="00EA2AAC"/>
    <w:rsid w:val="00EA2E51"/>
    <w:rsid w:val="00EA3094"/>
    <w:rsid w:val="00EA30CB"/>
    <w:rsid w:val="00EA315D"/>
    <w:rsid w:val="00EA3490"/>
    <w:rsid w:val="00EA3642"/>
    <w:rsid w:val="00EA3722"/>
    <w:rsid w:val="00EA373B"/>
    <w:rsid w:val="00EA38B1"/>
    <w:rsid w:val="00EA38E8"/>
    <w:rsid w:val="00EA39A5"/>
    <w:rsid w:val="00EA3A6B"/>
    <w:rsid w:val="00EA3B2D"/>
    <w:rsid w:val="00EA3CA6"/>
    <w:rsid w:val="00EA4040"/>
    <w:rsid w:val="00EA41CB"/>
    <w:rsid w:val="00EA47A8"/>
    <w:rsid w:val="00EA4812"/>
    <w:rsid w:val="00EA4860"/>
    <w:rsid w:val="00EA4B60"/>
    <w:rsid w:val="00EA4D2F"/>
    <w:rsid w:val="00EA515D"/>
    <w:rsid w:val="00EA53B7"/>
    <w:rsid w:val="00EA5520"/>
    <w:rsid w:val="00EA5AE0"/>
    <w:rsid w:val="00EA5E11"/>
    <w:rsid w:val="00EA6098"/>
    <w:rsid w:val="00EA69D4"/>
    <w:rsid w:val="00EA6D6A"/>
    <w:rsid w:val="00EA6EA0"/>
    <w:rsid w:val="00EA739C"/>
    <w:rsid w:val="00EA750E"/>
    <w:rsid w:val="00EA782D"/>
    <w:rsid w:val="00EA7CDE"/>
    <w:rsid w:val="00EA7E6A"/>
    <w:rsid w:val="00EB00D1"/>
    <w:rsid w:val="00EB032D"/>
    <w:rsid w:val="00EB0376"/>
    <w:rsid w:val="00EB0382"/>
    <w:rsid w:val="00EB058A"/>
    <w:rsid w:val="00EB0BDD"/>
    <w:rsid w:val="00EB0C64"/>
    <w:rsid w:val="00EB0CA5"/>
    <w:rsid w:val="00EB0F09"/>
    <w:rsid w:val="00EB118F"/>
    <w:rsid w:val="00EB119D"/>
    <w:rsid w:val="00EB13B6"/>
    <w:rsid w:val="00EB16B3"/>
    <w:rsid w:val="00EB188D"/>
    <w:rsid w:val="00EB19BC"/>
    <w:rsid w:val="00EB1F23"/>
    <w:rsid w:val="00EB213D"/>
    <w:rsid w:val="00EB21D4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86B"/>
    <w:rsid w:val="00EB3984"/>
    <w:rsid w:val="00EB3C20"/>
    <w:rsid w:val="00EB3E93"/>
    <w:rsid w:val="00EB4035"/>
    <w:rsid w:val="00EB4125"/>
    <w:rsid w:val="00EB4557"/>
    <w:rsid w:val="00EB46D7"/>
    <w:rsid w:val="00EB477C"/>
    <w:rsid w:val="00EB47CC"/>
    <w:rsid w:val="00EB4917"/>
    <w:rsid w:val="00EB4D54"/>
    <w:rsid w:val="00EB4DD3"/>
    <w:rsid w:val="00EB4DFB"/>
    <w:rsid w:val="00EB508E"/>
    <w:rsid w:val="00EB5667"/>
    <w:rsid w:val="00EB56A3"/>
    <w:rsid w:val="00EB5867"/>
    <w:rsid w:val="00EB5BF0"/>
    <w:rsid w:val="00EB5D35"/>
    <w:rsid w:val="00EB5E9B"/>
    <w:rsid w:val="00EB5FA4"/>
    <w:rsid w:val="00EB6103"/>
    <w:rsid w:val="00EB669B"/>
    <w:rsid w:val="00EB66BB"/>
    <w:rsid w:val="00EB671D"/>
    <w:rsid w:val="00EB6B1D"/>
    <w:rsid w:val="00EB7032"/>
    <w:rsid w:val="00EB70C7"/>
    <w:rsid w:val="00EB73D6"/>
    <w:rsid w:val="00EB7558"/>
    <w:rsid w:val="00EB7679"/>
    <w:rsid w:val="00EB77EA"/>
    <w:rsid w:val="00EB7811"/>
    <w:rsid w:val="00EB7B14"/>
    <w:rsid w:val="00EC0072"/>
    <w:rsid w:val="00EC00F5"/>
    <w:rsid w:val="00EC040E"/>
    <w:rsid w:val="00EC0716"/>
    <w:rsid w:val="00EC0744"/>
    <w:rsid w:val="00EC0A54"/>
    <w:rsid w:val="00EC0C44"/>
    <w:rsid w:val="00EC0CB8"/>
    <w:rsid w:val="00EC0F87"/>
    <w:rsid w:val="00EC118E"/>
    <w:rsid w:val="00EC18A3"/>
    <w:rsid w:val="00EC1985"/>
    <w:rsid w:val="00EC1C8A"/>
    <w:rsid w:val="00EC20FE"/>
    <w:rsid w:val="00EC2101"/>
    <w:rsid w:val="00EC277E"/>
    <w:rsid w:val="00EC2796"/>
    <w:rsid w:val="00EC2A0F"/>
    <w:rsid w:val="00EC2C96"/>
    <w:rsid w:val="00EC2FCE"/>
    <w:rsid w:val="00EC2FEC"/>
    <w:rsid w:val="00EC3216"/>
    <w:rsid w:val="00EC329B"/>
    <w:rsid w:val="00EC3331"/>
    <w:rsid w:val="00EC33E7"/>
    <w:rsid w:val="00EC364E"/>
    <w:rsid w:val="00EC3651"/>
    <w:rsid w:val="00EC36F2"/>
    <w:rsid w:val="00EC3BB1"/>
    <w:rsid w:val="00EC3DE0"/>
    <w:rsid w:val="00EC42B7"/>
    <w:rsid w:val="00EC4317"/>
    <w:rsid w:val="00EC433B"/>
    <w:rsid w:val="00EC451C"/>
    <w:rsid w:val="00EC47D1"/>
    <w:rsid w:val="00EC47E0"/>
    <w:rsid w:val="00EC4D4D"/>
    <w:rsid w:val="00EC53FC"/>
    <w:rsid w:val="00EC5942"/>
    <w:rsid w:val="00EC5AE7"/>
    <w:rsid w:val="00EC5CA5"/>
    <w:rsid w:val="00EC5DF8"/>
    <w:rsid w:val="00EC61C7"/>
    <w:rsid w:val="00EC63B6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0A"/>
    <w:rsid w:val="00ED01C1"/>
    <w:rsid w:val="00ED0204"/>
    <w:rsid w:val="00ED0383"/>
    <w:rsid w:val="00ED0747"/>
    <w:rsid w:val="00ED076A"/>
    <w:rsid w:val="00ED089E"/>
    <w:rsid w:val="00ED0B68"/>
    <w:rsid w:val="00ED0D47"/>
    <w:rsid w:val="00ED101B"/>
    <w:rsid w:val="00ED10BA"/>
    <w:rsid w:val="00ED1171"/>
    <w:rsid w:val="00ED1180"/>
    <w:rsid w:val="00ED12EF"/>
    <w:rsid w:val="00ED1556"/>
    <w:rsid w:val="00ED1CA5"/>
    <w:rsid w:val="00ED1F2E"/>
    <w:rsid w:val="00ED21BB"/>
    <w:rsid w:val="00ED2356"/>
    <w:rsid w:val="00ED24C1"/>
    <w:rsid w:val="00ED270E"/>
    <w:rsid w:val="00ED28F1"/>
    <w:rsid w:val="00ED28F2"/>
    <w:rsid w:val="00ED2DC1"/>
    <w:rsid w:val="00ED303E"/>
    <w:rsid w:val="00ED3567"/>
    <w:rsid w:val="00ED3812"/>
    <w:rsid w:val="00ED383C"/>
    <w:rsid w:val="00ED3AB3"/>
    <w:rsid w:val="00ED3C6D"/>
    <w:rsid w:val="00ED3D26"/>
    <w:rsid w:val="00ED3D80"/>
    <w:rsid w:val="00ED3DCA"/>
    <w:rsid w:val="00ED3E6F"/>
    <w:rsid w:val="00ED3E8A"/>
    <w:rsid w:val="00ED42DE"/>
    <w:rsid w:val="00ED44FD"/>
    <w:rsid w:val="00ED4B9E"/>
    <w:rsid w:val="00ED5349"/>
    <w:rsid w:val="00ED53C6"/>
    <w:rsid w:val="00ED5467"/>
    <w:rsid w:val="00ED5757"/>
    <w:rsid w:val="00ED57F8"/>
    <w:rsid w:val="00ED582B"/>
    <w:rsid w:val="00ED58DA"/>
    <w:rsid w:val="00ED5A5B"/>
    <w:rsid w:val="00ED5B53"/>
    <w:rsid w:val="00ED5EE7"/>
    <w:rsid w:val="00ED6122"/>
    <w:rsid w:val="00ED6389"/>
    <w:rsid w:val="00ED63AA"/>
    <w:rsid w:val="00ED67CE"/>
    <w:rsid w:val="00ED6831"/>
    <w:rsid w:val="00ED6A6B"/>
    <w:rsid w:val="00ED6ED0"/>
    <w:rsid w:val="00ED6F38"/>
    <w:rsid w:val="00ED6FF7"/>
    <w:rsid w:val="00ED71DB"/>
    <w:rsid w:val="00ED72B8"/>
    <w:rsid w:val="00ED73FB"/>
    <w:rsid w:val="00ED7540"/>
    <w:rsid w:val="00ED7548"/>
    <w:rsid w:val="00ED75B5"/>
    <w:rsid w:val="00ED7658"/>
    <w:rsid w:val="00ED789F"/>
    <w:rsid w:val="00ED78CB"/>
    <w:rsid w:val="00ED7DEE"/>
    <w:rsid w:val="00ED7E96"/>
    <w:rsid w:val="00ED7FF8"/>
    <w:rsid w:val="00EE0036"/>
    <w:rsid w:val="00EE02D8"/>
    <w:rsid w:val="00EE047B"/>
    <w:rsid w:val="00EE0B5E"/>
    <w:rsid w:val="00EE0C31"/>
    <w:rsid w:val="00EE0E8D"/>
    <w:rsid w:val="00EE0F6B"/>
    <w:rsid w:val="00EE1249"/>
    <w:rsid w:val="00EE14B9"/>
    <w:rsid w:val="00EE1876"/>
    <w:rsid w:val="00EE19BA"/>
    <w:rsid w:val="00EE1A02"/>
    <w:rsid w:val="00EE1A50"/>
    <w:rsid w:val="00EE1CF8"/>
    <w:rsid w:val="00EE232F"/>
    <w:rsid w:val="00EE27A0"/>
    <w:rsid w:val="00EE2CD2"/>
    <w:rsid w:val="00EE2FAA"/>
    <w:rsid w:val="00EE310C"/>
    <w:rsid w:val="00EE33AC"/>
    <w:rsid w:val="00EE33DC"/>
    <w:rsid w:val="00EE3771"/>
    <w:rsid w:val="00EE3BF5"/>
    <w:rsid w:val="00EE3CFD"/>
    <w:rsid w:val="00EE3F04"/>
    <w:rsid w:val="00EE4186"/>
    <w:rsid w:val="00EE41C0"/>
    <w:rsid w:val="00EE42DB"/>
    <w:rsid w:val="00EE44A9"/>
    <w:rsid w:val="00EE45B5"/>
    <w:rsid w:val="00EE48B0"/>
    <w:rsid w:val="00EE4B33"/>
    <w:rsid w:val="00EE4EAE"/>
    <w:rsid w:val="00EE53E8"/>
    <w:rsid w:val="00EE56BD"/>
    <w:rsid w:val="00EE5B22"/>
    <w:rsid w:val="00EE5DDA"/>
    <w:rsid w:val="00EE5E55"/>
    <w:rsid w:val="00EE6129"/>
    <w:rsid w:val="00EE625E"/>
    <w:rsid w:val="00EE6352"/>
    <w:rsid w:val="00EE6503"/>
    <w:rsid w:val="00EE65FC"/>
    <w:rsid w:val="00EE69AF"/>
    <w:rsid w:val="00EE6BE5"/>
    <w:rsid w:val="00EE7155"/>
    <w:rsid w:val="00EE72BD"/>
    <w:rsid w:val="00EE7867"/>
    <w:rsid w:val="00EE7A35"/>
    <w:rsid w:val="00EE7B13"/>
    <w:rsid w:val="00EE7C76"/>
    <w:rsid w:val="00EE7CDB"/>
    <w:rsid w:val="00EE7F43"/>
    <w:rsid w:val="00EF0124"/>
    <w:rsid w:val="00EF029D"/>
    <w:rsid w:val="00EF0303"/>
    <w:rsid w:val="00EF05F8"/>
    <w:rsid w:val="00EF0640"/>
    <w:rsid w:val="00EF071B"/>
    <w:rsid w:val="00EF081C"/>
    <w:rsid w:val="00EF0ABA"/>
    <w:rsid w:val="00EF0B15"/>
    <w:rsid w:val="00EF0B6C"/>
    <w:rsid w:val="00EF0B8A"/>
    <w:rsid w:val="00EF0B9F"/>
    <w:rsid w:val="00EF0CC5"/>
    <w:rsid w:val="00EF0EBA"/>
    <w:rsid w:val="00EF15FC"/>
    <w:rsid w:val="00EF16B7"/>
    <w:rsid w:val="00EF198B"/>
    <w:rsid w:val="00EF19E3"/>
    <w:rsid w:val="00EF1AAA"/>
    <w:rsid w:val="00EF1F1C"/>
    <w:rsid w:val="00EF2193"/>
    <w:rsid w:val="00EF21D4"/>
    <w:rsid w:val="00EF26BC"/>
    <w:rsid w:val="00EF28EB"/>
    <w:rsid w:val="00EF2988"/>
    <w:rsid w:val="00EF2A1A"/>
    <w:rsid w:val="00EF350C"/>
    <w:rsid w:val="00EF3538"/>
    <w:rsid w:val="00EF3669"/>
    <w:rsid w:val="00EF36CE"/>
    <w:rsid w:val="00EF3795"/>
    <w:rsid w:val="00EF42DD"/>
    <w:rsid w:val="00EF43F6"/>
    <w:rsid w:val="00EF4459"/>
    <w:rsid w:val="00EF472C"/>
    <w:rsid w:val="00EF477C"/>
    <w:rsid w:val="00EF48FC"/>
    <w:rsid w:val="00EF51C6"/>
    <w:rsid w:val="00EF51EC"/>
    <w:rsid w:val="00EF5245"/>
    <w:rsid w:val="00EF55D7"/>
    <w:rsid w:val="00EF57D9"/>
    <w:rsid w:val="00EF59BE"/>
    <w:rsid w:val="00EF5BFC"/>
    <w:rsid w:val="00EF5D0F"/>
    <w:rsid w:val="00EF5D5E"/>
    <w:rsid w:val="00EF60AB"/>
    <w:rsid w:val="00EF66BB"/>
    <w:rsid w:val="00EF6B7E"/>
    <w:rsid w:val="00EF6BC3"/>
    <w:rsid w:val="00EF6C81"/>
    <w:rsid w:val="00EF7291"/>
    <w:rsid w:val="00EF7398"/>
    <w:rsid w:val="00EF7471"/>
    <w:rsid w:val="00EF7688"/>
    <w:rsid w:val="00EF77B3"/>
    <w:rsid w:val="00EF7969"/>
    <w:rsid w:val="00EF7C1A"/>
    <w:rsid w:val="00EF7DBB"/>
    <w:rsid w:val="00EF7F8E"/>
    <w:rsid w:val="00F00034"/>
    <w:rsid w:val="00F0057E"/>
    <w:rsid w:val="00F00AA2"/>
    <w:rsid w:val="00F0104B"/>
    <w:rsid w:val="00F0110B"/>
    <w:rsid w:val="00F0120C"/>
    <w:rsid w:val="00F0180D"/>
    <w:rsid w:val="00F01854"/>
    <w:rsid w:val="00F01CD8"/>
    <w:rsid w:val="00F02080"/>
    <w:rsid w:val="00F028FD"/>
    <w:rsid w:val="00F0294C"/>
    <w:rsid w:val="00F02A7C"/>
    <w:rsid w:val="00F02BB1"/>
    <w:rsid w:val="00F02BB6"/>
    <w:rsid w:val="00F02C7D"/>
    <w:rsid w:val="00F02C8F"/>
    <w:rsid w:val="00F02DC4"/>
    <w:rsid w:val="00F03026"/>
    <w:rsid w:val="00F03369"/>
    <w:rsid w:val="00F0338A"/>
    <w:rsid w:val="00F034AC"/>
    <w:rsid w:val="00F03501"/>
    <w:rsid w:val="00F0350F"/>
    <w:rsid w:val="00F035BA"/>
    <w:rsid w:val="00F03801"/>
    <w:rsid w:val="00F03989"/>
    <w:rsid w:val="00F039CE"/>
    <w:rsid w:val="00F03EBB"/>
    <w:rsid w:val="00F043CC"/>
    <w:rsid w:val="00F044D1"/>
    <w:rsid w:val="00F044EC"/>
    <w:rsid w:val="00F04DC3"/>
    <w:rsid w:val="00F04DE5"/>
    <w:rsid w:val="00F053A0"/>
    <w:rsid w:val="00F054D5"/>
    <w:rsid w:val="00F055F1"/>
    <w:rsid w:val="00F056AD"/>
    <w:rsid w:val="00F056BE"/>
    <w:rsid w:val="00F05B20"/>
    <w:rsid w:val="00F05BDC"/>
    <w:rsid w:val="00F05DA4"/>
    <w:rsid w:val="00F05EAD"/>
    <w:rsid w:val="00F061E7"/>
    <w:rsid w:val="00F06999"/>
    <w:rsid w:val="00F06B4D"/>
    <w:rsid w:val="00F06BC0"/>
    <w:rsid w:val="00F071F5"/>
    <w:rsid w:val="00F075D4"/>
    <w:rsid w:val="00F075F6"/>
    <w:rsid w:val="00F07B03"/>
    <w:rsid w:val="00F07B52"/>
    <w:rsid w:val="00F07DBA"/>
    <w:rsid w:val="00F07E0B"/>
    <w:rsid w:val="00F07E6E"/>
    <w:rsid w:val="00F104E2"/>
    <w:rsid w:val="00F105ED"/>
    <w:rsid w:val="00F105EF"/>
    <w:rsid w:val="00F10E85"/>
    <w:rsid w:val="00F10EB1"/>
    <w:rsid w:val="00F10F65"/>
    <w:rsid w:val="00F1106C"/>
    <w:rsid w:val="00F11178"/>
    <w:rsid w:val="00F1121C"/>
    <w:rsid w:val="00F113E3"/>
    <w:rsid w:val="00F117FA"/>
    <w:rsid w:val="00F11B29"/>
    <w:rsid w:val="00F11B9B"/>
    <w:rsid w:val="00F11C98"/>
    <w:rsid w:val="00F11E15"/>
    <w:rsid w:val="00F12266"/>
    <w:rsid w:val="00F122B4"/>
    <w:rsid w:val="00F12455"/>
    <w:rsid w:val="00F1251B"/>
    <w:rsid w:val="00F1253E"/>
    <w:rsid w:val="00F1268A"/>
    <w:rsid w:val="00F12AA4"/>
    <w:rsid w:val="00F12B56"/>
    <w:rsid w:val="00F12C9B"/>
    <w:rsid w:val="00F12D08"/>
    <w:rsid w:val="00F13087"/>
    <w:rsid w:val="00F13113"/>
    <w:rsid w:val="00F1398C"/>
    <w:rsid w:val="00F13A63"/>
    <w:rsid w:val="00F13B73"/>
    <w:rsid w:val="00F13E24"/>
    <w:rsid w:val="00F13E97"/>
    <w:rsid w:val="00F140C6"/>
    <w:rsid w:val="00F142F3"/>
    <w:rsid w:val="00F14A4B"/>
    <w:rsid w:val="00F14AEE"/>
    <w:rsid w:val="00F14D1B"/>
    <w:rsid w:val="00F15344"/>
    <w:rsid w:val="00F1554F"/>
    <w:rsid w:val="00F1558C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1E9"/>
    <w:rsid w:val="00F17365"/>
    <w:rsid w:val="00F17538"/>
    <w:rsid w:val="00F1759E"/>
    <w:rsid w:val="00F177ED"/>
    <w:rsid w:val="00F20103"/>
    <w:rsid w:val="00F202C2"/>
    <w:rsid w:val="00F20324"/>
    <w:rsid w:val="00F209B7"/>
    <w:rsid w:val="00F209D4"/>
    <w:rsid w:val="00F20B25"/>
    <w:rsid w:val="00F20C1A"/>
    <w:rsid w:val="00F211B6"/>
    <w:rsid w:val="00F211E9"/>
    <w:rsid w:val="00F217DB"/>
    <w:rsid w:val="00F21B1C"/>
    <w:rsid w:val="00F21B88"/>
    <w:rsid w:val="00F21BB5"/>
    <w:rsid w:val="00F21BC5"/>
    <w:rsid w:val="00F21DF2"/>
    <w:rsid w:val="00F21E5B"/>
    <w:rsid w:val="00F21E64"/>
    <w:rsid w:val="00F21E9A"/>
    <w:rsid w:val="00F21FA5"/>
    <w:rsid w:val="00F22100"/>
    <w:rsid w:val="00F2213A"/>
    <w:rsid w:val="00F2218A"/>
    <w:rsid w:val="00F221DF"/>
    <w:rsid w:val="00F22296"/>
    <w:rsid w:val="00F225F0"/>
    <w:rsid w:val="00F226CB"/>
    <w:rsid w:val="00F226FD"/>
    <w:rsid w:val="00F22CA5"/>
    <w:rsid w:val="00F22D6D"/>
    <w:rsid w:val="00F22F11"/>
    <w:rsid w:val="00F2326F"/>
    <w:rsid w:val="00F23591"/>
    <w:rsid w:val="00F2386A"/>
    <w:rsid w:val="00F23BB3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32A"/>
    <w:rsid w:val="00F255AA"/>
    <w:rsid w:val="00F2585E"/>
    <w:rsid w:val="00F25EB0"/>
    <w:rsid w:val="00F25FFD"/>
    <w:rsid w:val="00F264E9"/>
    <w:rsid w:val="00F265CA"/>
    <w:rsid w:val="00F2688F"/>
    <w:rsid w:val="00F268F5"/>
    <w:rsid w:val="00F2699F"/>
    <w:rsid w:val="00F26C01"/>
    <w:rsid w:val="00F26DD6"/>
    <w:rsid w:val="00F27049"/>
    <w:rsid w:val="00F273C6"/>
    <w:rsid w:val="00F274EE"/>
    <w:rsid w:val="00F277D4"/>
    <w:rsid w:val="00F27AB2"/>
    <w:rsid w:val="00F27BD5"/>
    <w:rsid w:val="00F30081"/>
    <w:rsid w:val="00F3017D"/>
    <w:rsid w:val="00F3071B"/>
    <w:rsid w:val="00F30732"/>
    <w:rsid w:val="00F30E73"/>
    <w:rsid w:val="00F31145"/>
    <w:rsid w:val="00F31A4E"/>
    <w:rsid w:val="00F31CAE"/>
    <w:rsid w:val="00F31D8F"/>
    <w:rsid w:val="00F31DB5"/>
    <w:rsid w:val="00F31DC7"/>
    <w:rsid w:val="00F31F33"/>
    <w:rsid w:val="00F31FD4"/>
    <w:rsid w:val="00F321DF"/>
    <w:rsid w:val="00F3252D"/>
    <w:rsid w:val="00F325E5"/>
    <w:rsid w:val="00F326FC"/>
    <w:rsid w:val="00F327C0"/>
    <w:rsid w:val="00F32C49"/>
    <w:rsid w:val="00F33295"/>
    <w:rsid w:val="00F338DC"/>
    <w:rsid w:val="00F33C94"/>
    <w:rsid w:val="00F33EC3"/>
    <w:rsid w:val="00F33F1C"/>
    <w:rsid w:val="00F344C3"/>
    <w:rsid w:val="00F34D1C"/>
    <w:rsid w:val="00F35107"/>
    <w:rsid w:val="00F35411"/>
    <w:rsid w:val="00F35517"/>
    <w:rsid w:val="00F35712"/>
    <w:rsid w:val="00F3596F"/>
    <w:rsid w:val="00F35A01"/>
    <w:rsid w:val="00F35D76"/>
    <w:rsid w:val="00F35F11"/>
    <w:rsid w:val="00F36142"/>
    <w:rsid w:val="00F36170"/>
    <w:rsid w:val="00F364CC"/>
    <w:rsid w:val="00F365C2"/>
    <w:rsid w:val="00F36AE9"/>
    <w:rsid w:val="00F36CE9"/>
    <w:rsid w:val="00F36D37"/>
    <w:rsid w:val="00F36F67"/>
    <w:rsid w:val="00F37156"/>
    <w:rsid w:val="00F3718E"/>
    <w:rsid w:val="00F3726C"/>
    <w:rsid w:val="00F374FD"/>
    <w:rsid w:val="00F37721"/>
    <w:rsid w:val="00F37739"/>
    <w:rsid w:val="00F37771"/>
    <w:rsid w:val="00F3778C"/>
    <w:rsid w:val="00F37AA9"/>
    <w:rsid w:val="00F37CFF"/>
    <w:rsid w:val="00F401FF"/>
    <w:rsid w:val="00F40499"/>
    <w:rsid w:val="00F40764"/>
    <w:rsid w:val="00F409E9"/>
    <w:rsid w:val="00F40A1F"/>
    <w:rsid w:val="00F40B49"/>
    <w:rsid w:val="00F40D54"/>
    <w:rsid w:val="00F40F51"/>
    <w:rsid w:val="00F4132B"/>
    <w:rsid w:val="00F416D8"/>
    <w:rsid w:val="00F4180B"/>
    <w:rsid w:val="00F41A03"/>
    <w:rsid w:val="00F41DE5"/>
    <w:rsid w:val="00F41EBC"/>
    <w:rsid w:val="00F42001"/>
    <w:rsid w:val="00F4259A"/>
    <w:rsid w:val="00F426AE"/>
    <w:rsid w:val="00F42947"/>
    <w:rsid w:val="00F42B29"/>
    <w:rsid w:val="00F42D28"/>
    <w:rsid w:val="00F42D8F"/>
    <w:rsid w:val="00F42E16"/>
    <w:rsid w:val="00F42E43"/>
    <w:rsid w:val="00F42F50"/>
    <w:rsid w:val="00F4302B"/>
    <w:rsid w:val="00F432D4"/>
    <w:rsid w:val="00F43455"/>
    <w:rsid w:val="00F43750"/>
    <w:rsid w:val="00F439CD"/>
    <w:rsid w:val="00F43AFC"/>
    <w:rsid w:val="00F43C10"/>
    <w:rsid w:val="00F43CED"/>
    <w:rsid w:val="00F43F5A"/>
    <w:rsid w:val="00F4407B"/>
    <w:rsid w:val="00F441C3"/>
    <w:rsid w:val="00F442FB"/>
    <w:rsid w:val="00F44768"/>
    <w:rsid w:val="00F448A9"/>
    <w:rsid w:val="00F44992"/>
    <w:rsid w:val="00F44D1F"/>
    <w:rsid w:val="00F45122"/>
    <w:rsid w:val="00F45372"/>
    <w:rsid w:val="00F453F2"/>
    <w:rsid w:val="00F456B0"/>
    <w:rsid w:val="00F45A0A"/>
    <w:rsid w:val="00F45A10"/>
    <w:rsid w:val="00F45B0A"/>
    <w:rsid w:val="00F45F75"/>
    <w:rsid w:val="00F46353"/>
    <w:rsid w:val="00F4685B"/>
    <w:rsid w:val="00F469AA"/>
    <w:rsid w:val="00F46DB0"/>
    <w:rsid w:val="00F46F25"/>
    <w:rsid w:val="00F47121"/>
    <w:rsid w:val="00F47540"/>
    <w:rsid w:val="00F475E9"/>
    <w:rsid w:val="00F47621"/>
    <w:rsid w:val="00F47846"/>
    <w:rsid w:val="00F50179"/>
    <w:rsid w:val="00F5033E"/>
    <w:rsid w:val="00F505FA"/>
    <w:rsid w:val="00F50600"/>
    <w:rsid w:val="00F5099A"/>
    <w:rsid w:val="00F50A6D"/>
    <w:rsid w:val="00F50C4E"/>
    <w:rsid w:val="00F513D4"/>
    <w:rsid w:val="00F51B20"/>
    <w:rsid w:val="00F51EF8"/>
    <w:rsid w:val="00F51F9A"/>
    <w:rsid w:val="00F52009"/>
    <w:rsid w:val="00F52709"/>
    <w:rsid w:val="00F52C25"/>
    <w:rsid w:val="00F52C93"/>
    <w:rsid w:val="00F530DF"/>
    <w:rsid w:val="00F535C7"/>
    <w:rsid w:val="00F53937"/>
    <w:rsid w:val="00F53D82"/>
    <w:rsid w:val="00F53D97"/>
    <w:rsid w:val="00F53E3F"/>
    <w:rsid w:val="00F54233"/>
    <w:rsid w:val="00F54549"/>
    <w:rsid w:val="00F54605"/>
    <w:rsid w:val="00F5495B"/>
    <w:rsid w:val="00F54D3E"/>
    <w:rsid w:val="00F54FA9"/>
    <w:rsid w:val="00F550E5"/>
    <w:rsid w:val="00F5538F"/>
    <w:rsid w:val="00F55BF6"/>
    <w:rsid w:val="00F55C25"/>
    <w:rsid w:val="00F55CE1"/>
    <w:rsid w:val="00F55D69"/>
    <w:rsid w:val="00F5613B"/>
    <w:rsid w:val="00F56269"/>
    <w:rsid w:val="00F562D7"/>
    <w:rsid w:val="00F5634F"/>
    <w:rsid w:val="00F5636F"/>
    <w:rsid w:val="00F56574"/>
    <w:rsid w:val="00F56759"/>
    <w:rsid w:val="00F56ACB"/>
    <w:rsid w:val="00F56E55"/>
    <w:rsid w:val="00F56FF9"/>
    <w:rsid w:val="00F571E8"/>
    <w:rsid w:val="00F57432"/>
    <w:rsid w:val="00F5762C"/>
    <w:rsid w:val="00F57ED7"/>
    <w:rsid w:val="00F57EED"/>
    <w:rsid w:val="00F6009F"/>
    <w:rsid w:val="00F603C9"/>
    <w:rsid w:val="00F603EC"/>
    <w:rsid w:val="00F60451"/>
    <w:rsid w:val="00F6056B"/>
    <w:rsid w:val="00F60659"/>
    <w:rsid w:val="00F607B8"/>
    <w:rsid w:val="00F60888"/>
    <w:rsid w:val="00F6089E"/>
    <w:rsid w:val="00F60ABE"/>
    <w:rsid w:val="00F60C34"/>
    <w:rsid w:val="00F60D15"/>
    <w:rsid w:val="00F61220"/>
    <w:rsid w:val="00F6155E"/>
    <w:rsid w:val="00F616EE"/>
    <w:rsid w:val="00F619A1"/>
    <w:rsid w:val="00F61B8F"/>
    <w:rsid w:val="00F61C22"/>
    <w:rsid w:val="00F623AD"/>
    <w:rsid w:val="00F6243A"/>
    <w:rsid w:val="00F625A2"/>
    <w:rsid w:val="00F6277B"/>
    <w:rsid w:val="00F627BC"/>
    <w:rsid w:val="00F62E8F"/>
    <w:rsid w:val="00F62E97"/>
    <w:rsid w:val="00F63032"/>
    <w:rsid w:val="00F630C4"/>
    <w:rsid w:val="00F63101"/>
    <w:rsid w:val="00F632AB"/>
    <w:rsid w:val="00F63426"/>
    <w:rsid w:val="00F635FE"/>
    <w:rsid w:val="00F6365F"/>
    <w:rsid w:val="00F636E4"/>
    <w:rsid w:val="00F63959"/>
    <w:rsid w:val="00F63A6F"/>
    <w:rsid w:val="00F63A92"/>
    <w:rsid w:val="00F63CE1"/>
    <w:rsid w:val="00F640FE"/>
    <w:rsid w:val="00F64659"/>
    <w:rsid w:val="00F64771"/>
    <w:rsid w:val="00F64ADA"/>
    <w:rsid w:val="00F64AF1"/>
    <w:rsid w:val="00F64DA8"/>
    <w:rsid w:val="00F64ED5"/>
    <w:rsid w:val="00F64FD3"/>
    <w:rsid w:val="00F65351"/>
    <w:rsid w:val="00F654D6"/>
    <w:rsid w:val="00F656A6"/>
    <w:rsid w:val="00F6599D"/>
    <w:rsid w:val="00F65A20"/>
    <w:rsid w:val="00F65B75"/>
    <w:rsid w:val="00F65DC8"/>
    <w:rsid w:val="00F65EE6"/>
    <w:rsid w:val="00F660D9"/>
    <w:rsid w:val="00F663D9"/>
    <w:rsid w:val="00F66540"/>
    <w:rsid w:val="00F66BA7"/>
    <w:rsid w:val="00F6715C"/>
    <w:rsid w:val="00F673BF"/>
    <w:rsid w:val="00F67752"/>
    <w:rsid w:val="00F67C21"/>
    <w:rsid w:val="00F67F38"/>
    <w:rsid w:val="00F67FCD"/>
    <w:rsid w:val="00F70402"/>
    <w:rsid w:val="00F7043E"/>
    <w:rsid w:val="00F70579"/>
    <w:rsid w:val="00F70664"/>
    <w:rsid w:val="00F70A79"/>
    <w:rsid w:val="00F70BB7"/>
    <w:rsid w:val="00F70C2D"/>
    <w:rsid w:val="00F70CCC"/>
    <w:rsid w:val="00F70E39"/>
    <w:rsid w:val="00F7134B"/>
    <w:rsid w:val="00F713DB"/>
    <w:rsid w:val="00F71564"/>
    <w:rsid w:val="00F71616"/>
    <w:rsid w:val="00F717C2"/>
    <w:rsid w:val="00F71CCA"/>
    <w:rsid w:val="00F71E1A"/>
    <w:rsid w:val="00F71FE7"/>
    <w:rsid w:val="00F7200A"/>
    <w:rsid w:val="00F7225A"/>
    <w:rsid w:val="00F7272A"/>
    <w:rsid w:val="00F727CD"/>
    <w:rsid w:val="00F72F7F"/>
    <w:rsid w:val="00F7315B"/>
    <w:rsid w:val="00F73378"/>
    <w:rsid w:val="00F734E0"/>
    <w:rsid w:val="00F73562"/>
    <w:rsid w:val="00F735D9"/>
    <w:rsid w:val="00F73737"/>
    <w:rsid w:val="00F739BB"/>
    <w:rsid w:val="00F73C32"/>
    <w:rsid w:val="00F73CCA"/>
    <w:rsid w:val="00F74476"/>
    <w:rsid w:val="00F745AF"/>
    <w:rsid w:val="00F74B26"/>
    <w:rsid w:val="00F74E4C"/>
    <w:rsid w:val="00F74F8C"/>
    <w:rsid w:val="00F74FF3"/>
    <w:rsid w:val="00F7545D"/>
    <w:rsid w:val="00F75E8B"/>
    <w:rsid w:val="00F75F72"/>
    <w:rsid w:val="00F75F94"/>
    <w:rsid w:val="00F76530"/>
    <w:rsid w:val="00F765FD"/>
    <w:rsid w:val="00F76699"/>
    <w:rsid w:val="00F76899"/>
    <w:rsid w:val="00F769B0"/>
    <w:rsid w:val="00F76AA0"/>
    <w:rsid w:val="00F76B42"/>
    <w:rsid w:val="00F76D8D"/>
    <w:rsid w:val="00F76F76"/>
    <w:rsid w:val="00F77136"/>
    <w:rsid w:val="00F776DC"/>
    <w:rsid w:val="00F776FA"/>
    <w:rsid w:val="00F7772D"/>
    <w:rsid w:val="00F779F9"/>
    <w:rsid w:val="00F77A13"/>
    <w:rsid w:val="00F77E51"/>
    <w:rsid w:val="00F8006A"/>
    <w:rsid w:val="00F803F7"/>
    <w:rsid w:val="00F80651"/>
    <w:rsid w:val="00F80695"/>
    <w:rsid w:val="00F80704"/>
    <w:rsid w:val="00F80707"/>
    <w:rsid w:val="00F8084A"/>
    <w:rsid w:val="00F80952"/>
    <w:rsid w:val="00F8095A"/>
    <w:rsid w:val="00F809D3"/>
    <w:rsid w:val="00F80B30"/>
    <w:rsid w:val="00F80BAC"/>
    <w:rsid w:val="00F80DC4"/>
    <w:rsid w:val="00F80FD2"/>
    <w:rsid w:val="00F811F5"/>
    <w:rsid w:val="00F81210"/>
    <w:rsid w:val="00F81217"/>
    <w:rsid w:val="00F81304"/>
    <w:rsid w:val="00F81855"/>
    <w:rsid w:val="00F81ADF"/>
    <w:rsid w:val="00F81AE8"/>
    <w:rsid w:val="00F81B5C"/>
    <w:rsid w:val="00F81F59"/>
    <w:rsid w:val="00F82045"/>
    <w:rsid w:val="00F82319"/>
    <w:rsid w:val="00F82340"/>
    <w:rsid w:val="00F825C8"/>
    <w:rsid w:val="00F826CF"/>
    <w:rsid w:val="00F82CCB"/>
    <w:rsid w:val="00F83503"/>
    <w:rsid w:val="00F8353A"/>
    <w:rsid w:val="00F838D5"/>
    <w:rsid w:val="00F83AEC"/>
    <w:rsid w:val="00F83B1B"/>
    <w:rsid w:val="00F83B9C"/>
    <w:rsid w:val="00F840E2"/>
    <w:rsid w:val="00F84368"/>
    <w:rsid w:val="00F844C5"/>
    <w:rsid w:val="00F8451A"/>
    <w:rsid w:val="00F84580"/>
    <w:rsid w:val="00F8478B"/>
    <w:rsid w:val="00F84791"/>
    <w:rsid w:val="00F84926"/>
    <w:rsid w:val="00F849A2"/>
    <w:rsid w:val="00F84BFF"/>
    <w:rsid w:val="00F84CF0"/>
    <w:rsid w:val="00F84EB6"/>
    <w:rsid w:val="00F84FEC"/>
    <w:rsid w:val="00F85129"/>
    <w:rsid w:val="00F85209"/>
    <w:rsid w:val="00F852CE"/>
    <w:rsid w:val="00F8531E"/>
    <w:rsid w:val="00F853C9"/>
    <w:rsid w:val="00F85559"/>
    <w:rsid w:val="00F85686"/>
    <w:rsid w:val="00F85707"/>
    <w:rsid w:val="00F85A6C"/>
    <w:rsid w:val="00F85D92"/>
    <w:rsid w:val="00F85EEF"/>
    <w:rsid w:val="00F85F17"/>
    <w:rsid w:val="00F861D0"/>
    <w:rsid w:val="00F86730"/>
    <w:rsid w:val="00F86BCA"/>
    <w:rsid w:val="00F86F3E"/>
    <w:rsid w:val="00F87058"/>
    <w:rsid w:val="00F871A8"/>
    <w:rsid w:val="00F873FC"/>
    <w:rsid w:val="00F87701"/>
    <w:rsid w:val="00F87920"/>
    <w:rsid w:val="00F879C0"/>
    <w:rsid w:val="00F87CE9"/>
    <w:rsid w:val="00F87F9B"/>
    <w:rsid w:val="00F900A8"/>
    <w:rsid w:val="00F900F4"/>
    <w:rsid w:val="00F904C9"/>
    <w:rsid w:val="00F90AA8"/>
    <w:rsid w:val="00F90E09"/>
    <w:rsid w:val="00F90F4C"/>
    <w:rsid w:val="00F91028"/>
    <w:rsid w:val="00F91BE8"/>
    <w:rsid w:val="00F91C22"/>
    <w:rsid w:val="00F91E66"/>
    <w:rsid w:val="00F92116"/>
    <w:rsid w:val="00F921BD"/>
    <w:rsid w:val="00F92371"/>
    <w:rsid w:val="00F92943"/>
    <w:rsid w:val="00F92AD3"/>
    <w:rsid w:val="00F92F8D"/>
    <w:rsid w:val="00F93043"/>
    <w:rsid w:val="00F930DF"/>
    <w:rsid w:val="00F93362"/>
    <w:rsid w:val="00F9369C"/>
    <w:rsid w:val="00F939F6"/>
    <w:rsid w:val="00F93A6A"/>
    <w:rsid w:val="00F943D9"/>
    <w:rsid w:val="00F944B8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488"/>
    <w:rsid w:val="00F954BF"/>
    <w:rsid w:val="00F95588"/>
    <w:rsid w:val="00F9567E"/>
    <w:rsid w:val="00F956B6"/>
    <w:rsid w:val="00F9585B"/>
    <w:rsid w:val="00F95978"/>
    <w:rsid w:val="00F95ADF"/>
    <w:rsid w:val="00F95B07"/>
    <w:rsid w:val="00F95E46"/>
    <w:rsid w:val="00F95E62"/>
    <w:rsid w:val="00F96205"/>
    <w:rsid w:val="00F9643E"/>
    <w:rsid w:val="00F96459"/>
    <w:rsid w:val="00F96644"/>
    <w:rsid w:val="00F96671"/>
    <w:rsid w:val="00F96819"/>
    <w:rsid w:val="00F96950"/>
    <w:rsid w:val="00F96C77"/>
    <w:rsid w:val="00F96EA8"/>
    <w:rsid w:val="00F96F3A"/>
    <w:rsid w:val="00F97476"/>
    <w:rsid w:val="00F974EC"/>
    <w:rsid w:val="00F97B3E"/>
    <w:rsid w:val="00F97BAE"/>
    <w:rsid w:val="00F97D5F"/>
    <w:rsid w:val="00F97D62"/>
    <w:rsid w:val="00F97DB8"/>
    <w:rsid w:val="00FA00E0"/>
    <w:rsid w:val="00FA00F3"/>
    <w:rsid w:val="00FA0142"/>
    <w:rsid w:val="00FA026D"/>
    <w:rsid w:val="00FA02B7"/>
    <w:rsid w:val="00FA0449"/>
    <w:rsid w:val="00FA04A4"/>
    <w:rsid w:val="00FA0596"/>
    <w:rsid w:val="00FA086D"/>
    <w:rsid w:val="00FA0C4F"/>
    <w:rsid w:val="00FA0C55"/>
    <w:rsid w:val="00FA0CF7"/>
    <w:rsid w:val="00FA0D89"/>
    <w:rsid w:val="00FA0FDC"/>
    <w:rsid w:val="00FA1094"/>
    <w:rsid w:val="00FA1104"/>
    <w:rsid w:val="00FA110C"/>
    <w:rsid w:val="00FA1146"/>
    <w:rsid w:val="00FA1217"/>
    <w:rsid w:val="00FA13B3"/>
    <w:rsid w:val="00FA165C"/>
    <w:rsid w:val="00FA1CF6"/>
    <w:rsid w:val="00FA1D4B"/>
    <w:rsid w:val="00FA2057"/>
    <w:rsid w:val="00FA21B8"/>
    <w:rsid w:val="00FA2331"/>
    <w:rsid w:val="00FA284C"/>
    <w:rsid w:val="00FA2C74"/>
    <w:rsid w:val="00FA2E13"/>
    <w:rsid w:val="00FA309A"/>
    <w:rsid w:val="00FA334D"/>
    <w:rsid w:val="00FA33CD"/>
    <w:rsid w:val="00FA34D7"/>
    <w:rsid w:val="00FA400B"/>
    <w:rsid w:val="00FA4136"/>
    <w:rsid w:val="00FA42EE"/>
    <w:rsid w:val="00FA45EB"/>
    <w:rsid w:val="00FA4B2C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8B9"/>
    <w:rsid w:val="00FA69EF"/>
    <w:rsid w:val="00FA702D"/>
    <w:rsid w:val="00FA7115"/>
    <w:rsid w:val="00FA741D"/>
    <w:rsid w:val="00FA7851"/>
    <w:rsid w:val="00FA7ABD"/>
    <w:rsid w:val="00FA7CD2"/>
    <w:rsid w:val="00FA7DD0"/>
    <w:rsid w:val="00FB01C7"/>
    <w:rsid w:val="00FB0441"/>
    <w:rsid w:val="00FB060C"/>
    <w:rsid w:val="00FB09F1"/>
    <w:rsid w:val="00FB0A45"/>
    <w:rsid w:val="00FB0CCF"/>
    <w:rsid w:val="00FB0E06"/>
    <w:rsid w:val="00FB0F04"/>
    <w:rsid w:val="00FB10AB"/>
    <w:rsid w:val="00FB136D"/>
    <w:rsid w:val="00FB180A"/>
    <w:rsid w:val="00FB1896"/>
    <w:rsid w:val="00FB18F4"/>
    <w:rsid w:val="00FB1947"/>
    <w:rsid w:val="00FB1C81"/>
    <w:rsid w:val="00FB1CAB"/>
    <w:rsid w:val="00FB2187"/>
    <w:rsid w:val="00FB22BC"/>
    <w:rsid w:val="00FB2580"/>
    <w:rsid w:val="00FB2704"/>
    <w:rsid w:val="00FB2A5D"/>
    <w:rsid w:val="00FB2E88"/>
    <w:rsid w:val="00FB306F"/>
    <w:rsid w:val="00FB3111"/>
    <w:rsid w:val="00FB356B"/>
    <w:rsid w:val="00FB3683"/>
    <w:rsid w:val="00FB3F62"/>
    <w:rsid w:val="00FB42D8"/>
    <w:rsid w:val="00FB4581"/>
    <w:rsid w:val="00FB4691"/>
    <w:rsid w:val="00FB46B2"/>
    <w:rsid w:val="00FB48B7"/>
    <w:rsid w:val="00FB4DCE"/>
    <w:rsid w:val="00FB51D9"/>
    <w:rsid w:val="00FB5247"/>
    <w:rsid w:val="00FB568C"/>
    <w:rsid w:val="00FB5883"/>
    <w:rsid w:val="00FB5941"/>
    <w:rsid w:val="00FB5C92"/>
    <w:rsid w:val="00FB5E60"/>
    <w:rsid w:val="00FB6107"/>
    <w:rsid w:val="00FB6119"/>
    <w:rsid w:val="00FB61CC"/>
    <w:rsid w:val="00FB622C"/>
    <w:rsid w:val="00FB6259"/>
    <w:rsid w:val="00FB62D0"/>
    <w:rsid w:val="00FB647A"/>
    <w:rsid w:val="00FB660B"/>
    <w:rsid w:val="00FB667F"/>
    <w:rsid w:val="00FB66E6"/>
    <w:rsid w:val="00FB69FE"/>
    <w:rsid w:val="00FB6A19"/>
    <w:rsid w:val="00FB6A83"/>
    <w:rsid w:val="00FB6B4F"/>
    <w:rsid w:val="00FB6B50"/>
    <w:rsid w:val="00FB707A"/>
    <w:rsid w:val="00FB7536"/>
    <w:rsid w:val="00FB7777"/>
    <w:rsid w:val="00FB78DD"/>
    <w:rsid w:val="00FB7A01"/>
    <w:rsid w:val="00FB7B16"/>
    <w:rsid w:val="00FB7B97"/>
    <w:rsid w:val="00FB7C8D"/>
    <w:rsid w:val="00FC000E"/>
    <w:rsid w:val="00FC0317"/>
    <w:rsid w:val="00FC0693"/>
    <w:rsid w:val="00FC0AE8"/>
    <w:rsid w:val="00FC10B9"/>
    <w:rsid w:val="00FC115E"/>
    <w:rsid w:val="00FC116F"/>
    <w:rsid w:val="00FC118C"/>
    <w:rsid w:val="00FC12B9"/>
    <w:rsid w:val="00FC1346"/>
    <w:rsid w:val="00FC15E6"/>
    <w:rsid w:val="00FC1CAF"/>
    <w:rsid w:val="00FC216A"/>
    <w:rsid w:val="00FC2360"/>
    <w:rsid w:val="00FC2549"/>
    <w:rsid w:val="00FC26F3"/>
    <w:rsid w:val="00FC3217"/>
    <w:rsid w:val="00FC3252"/>
    <w:rsid w:val="00FC32F9"/>
    <w:rsid w:val="00FC337C"/>
    <w:rsid w:val="00FC34EE"/>
    <w:rsid w:val="00FC3653"/>
    <w:rsid w:val="00FC373D"/>
    <w:rsid w:val="00FC3966"/>
    <w:rsid w:val="00FC3E13"/>
    <w:rsid w:val="00FC41EF"/>
    <w:rsid w:val="00FC4573"/>
    <w:rsid w:val="00FC48D2"/>
    <w:rsid w:val="00FC5215"/>
    <w:rsid w:val="00FC5392"/>
    <w:rsid w:val="00FC56F9"/>
    <w:rsid w:val="00FC5842"/>
    <w:rsid w:val="00FC5AE0"/>
    <w:rsid w:val="00FC5F43"/>
    <w:rsid w:val="00FC60F5"/>
    <w:rsid w:val="00FC6176"/>
    <w:rsid w:val="00FC6468"/>
    <w:rsid w:val="00FC65D6"/>
    <w:rsid w:val="00FC679D"/>
    <w:rsid w:val="00FC6F0F"/>
    <w:rsid w:val="00FC73B3"/>
    <w:rsid w:val="00FC7912"/>
    <w:rsid w:val="00FC7CAA"/>
    <w:rsid w:val="00FC7F6C"/>
    <w:rsid w:val="00FD013C"/>
    <w:rsid w:val="00FD0172"/>
    <w:rsid w:val="00FD0216"/>
    <w:rsid w:val="00FD032A"/>
    <w:rsid w:val="00FD051D"/>
    <w:rsid w:val="00FD0629"/>
    <w:rsid w:val="00FD06D6"/>
    <w:rsid w:val="00FD0737"/>
    <w:rsid w:val="00FD0945"/>
    <w:rsid w:val="00FD0C74"/>
    <w:rsid w:val="00FD0C7F"/>
    <w:rsid w:val="00FD0DBF"/>
    <w:rsid w:val="00FD120A"/>
    <w:rsid w:val="00FD135A"/>
    <w:rsid w:val="00FD16EC"/>
    <w:rsid w:val="00FD17F3"/>
    <w:rsid w:val="00FD1892"/>
    <w:rsid w:val="00FD1FE0"/>
    <w:rsid w:val="00FD283F"/>
    <w:rsid w:val="00FD29AD"/>
    <w:rsid w:val="00FD29BD"/>
    <w:rsid w:val="00FD29DA"/>
    <w:rsid w:val="00FD2A08"/>
    <w:rsid w:val="00FD2A71"/>
    <w:rsid w:val="00FD2AC6"/>
    <w:rsid w:val="00FD302E"/>
    <w:rsid w:val="00FD3086"/>
    <w:rsid w:val="00FD31DB"/>
    <w:rsid w:val="00FD3584"/>
    <w:rsid w:val="00FD39E5"/>
    <w:rsid w:val="00FD3A66"/>
    <w:rsid w:val="00FD3EA3"/>
    <w:rsid w:val="00FD3F2E"/>
    <w:rsid w:val="00FD3FED"/>
    <w:rsid w:val="00FD4018"/>
    <w:rsid w:val="00FD4498"/>
    <w:rsid w:val="00FD4723"/>
    <w:rsid w:val="00FD49C5"/>
    <w:rsid w:val="00FD49CB"/>
    <w:rsid w:val="00FD4CF8"/>
    <w:rsid w:val="00FD5086"/>
    <w:rsid w:val="00FD52EC"/>
    <w:rsid w:val="00FD5795"/>
    <w:rsid w:val="00FD57B2"/>
    <w:rsid w:val="00FD57C7"/>
    <w:rsid w:val="00FD5D09"/>
    <w:rsid w:val="00FD5E24"/>
    <w:rsid w:val="00FD5FF7"/>
    <w:rsid w:val="00FD6134"/>
    <w:rsid w:val="00FD64C6"/>
    <w:rsid w:val="00FD66F4"/>
    <w:rsid w:val="00FD6C26"/>
    <w:rsid w:val="00FD6D6A"/>
    <w:rsid w:val="00FD70BB"/>
    <w:rsid w:val="00FD734B"/>
    <w:rsid w:val="00FD73D6"/>
    <w:rsid w:val="00FD7427"/>
    <w:rsid w:val="00FD7A8D"/>
    <w:rsid w:val="00FD7BA7"/>
    <w:rsid w:val="00FD7C54"/>
    <w:rsid w:val="00FD7C85"/>
    <w:rsid w:val="00FD7D52"/>
    <w:rsid w:val="00FD7F45"/>
    <w:rsid w:val="00FD7F7D"/>
    <w:rsid w:val="00FE019B"/>
    <w:rsid w:val="00FE05D3"/>
    <w:rsid w:val="00FE0647"/>
    <w:rsid w:val="00FE095B"/>
    <w:rsid w:val="00FE0ADB"/>
    <w:rsid w:val="00FE0AF4"/>
    <w:rsid w:val="00FE11B3"/>
    <w:rsid w:val="00FE1252"/>
    <w:rsid w:val="00FE15F5"/>
    <w:rsid w:val="00FE200F"/>
    <w:rsid w:val="00FE2374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3E54"/>
    <w:rsid w:val="00FE454A"/>
    <w:rsid w:val="00FE45D7"/>
    <w:rsid w:val="00FE486E"/>
    <w:rsid w:val="00FE4919"/>
    <w:rsid w:val="00FE4B48"/>
    <w:rsid w:val="00FE4BE4"/>
    <w:rsid w:val="00FE4E49"/>
    <w:rsid w:val="00FE517F"/>
    <w:rsid w:val="00FE5592"/>
    <w:rsid w:val="00FE580F"/>
    <w:rsid w:val="00FE59B0"/>
    <w:rsid w:val="00FE5B32"/>
    <w:rsid w:val="00FE5CD1"/>
    <w:rsid w:val="00FE5E7E"/>
    <w:rsid w:val="00FE60F5"/>
    <w:rsid w:val="00FE65CC"/>
    <w:rsid w:val="00FE6627"/>
    <w:rsid w:val="00FE6895"/>
    <w:rsid w:val="00FE6DFA"/>
    <w:rsid w:val="00FE6F4E"/>
    <w:rsid w:val="00FE6F9A"/>
    <w:rsid w:val="00FE7093"/>
    <w:rsid w:val="00FE7235"/>
    <w:rsid w:val="00FE78A1"/>
    <w:rsid w:val="00FE7920"/>
    <w:rsid w:val="00FE79BB"/>
    <w:rsid w:val="00FF058D"/>
    <w:rsid w:val="00FF0B6F"/>
    <w:rsid w:val="00FF0C9D"/>
    <w:rsid w:val="00FF10E3"/>
    <w:rsid w:val="00FF1192"/>
    <w:rsid w:val="00FF12A1"/>
    <w:rsid w:val="00FF1461"/>
    <w:rsid w:val="00FF14BF"/>
    <w:rsid w:val="00FF14D8"/>
    <w:rsid w:val="00FF1520"/>
    <w:rsid w:val="00FF157E"/>
    <w:rsid w:val="00FF1AA6"/>
    <w:rsid w:val="00FF1AA8"/>
    <w:rsid w:val="00FF2125"/>
    <w:rsid w:val="00FF261D"/>
    <w:rsid w:val="00FF26FC"/>
    <w:rsid w:val="00FF27D6"/>
    <w:rsid w:val="00FF292B"/>
    <w:rsid w:val="00FF2E33"/>
    <w:rsid w:val="00FF2EC0"/>
    <w:rsid w:val="00FF32AB"/>
    <w:rsid w:val="00FF33D8"/>
    <w:rsid w:val="00FF3424"/>
    <w:rsid w:val="00FF3693"/>
    <w:rsid w:val="00FF3717"/>
    <w:rsid w:val="00FF38B6"/>
    <w:rsid w:val="00FF38E5"/>
    <w:rsid w:val="00FF3ED3"/>
    <w:rsid w:val="00FF3FDB"/>
    <w:rsid w:val="00FF404B"/>
    <w:rsid w:val="00FF41E0"/>
    <w:rsid w:val="00FF41EB"/>
    <w:rsid w:val="00FF41FC"/>
    <w:rsid w:val="00FF429E"/>
    <w:rsid w:val="00FF4322"/>
    <w:rsid w:val="00FF435B"/>
    <w:rsid w:val="00FF4990"/>
    <w:rsid w:val="00FF4A23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2CE"/>
    <w:rsid w:val="00FF5700"/>
    <w:rsid w:val="00FF5BCB"/>
    <w:rsid w:val="00FF5E9E"/>
    <w:rsid w:val="00FF6054"/>
    <w:rsid w:val="00FF621A"/>
    <w:rsid w:val="00FF62D8"/>
    <w:rsid w:val="00FF6316"/>
    <w:rsid w:val="00FF65B6"/>
    <w:rsid w:val="00FF6776"/>
    <w:rsid w:val="00FF6B14"/>
    <w:rsid w:val="00FF6B9E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00CD999"/>
  <w15:chartTrackingRefBased/>
  <w15:docId w15:val="{15A3A778-FE64-4C9F-8ECF-44E6996D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6B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  <w:style w:type="paragraph" w:styleId="NoSpacing">
    <w:name w:val="No Spacing"/>
    <w:uiPriority w:val="1"/>
    <w:qFormat/>
    <w:rsid w:val="00234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1A7C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A7CB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BF6329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941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F44A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2E731E-4248-488A-92C9-0A0F9BE036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15B413-125B-4D30-9280-B591C05197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DCF844-1A30-493F-945E-D7B65C7CA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1996</TotalTime>
  <Pages>7</Pages>
  <Words>2312</Words>
  <Characters>9226</Characters>
  <Application>Microsoft Office Word</Application>
  <DocSecurity>0</DocSecurity>
  <Lines>76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Kornsiri, Chongaksorn</cp:lastModifiedBy>
  <cp:revision>213</cp:revision>
  <cp:lastPrinted>2025-02-21T09:11:00Z</cp:lastPrinted>
  <dcterms:created xsi:type="dcterms:W3CDTF">2025-02-11T18:28:00Z</dcterms:created>
  <dcterms:modified xsi:type="dcterms:W3CDTF">2025-02-25T01:43:00Z</dcterms:modified>
</cp:coreProperties>
</file>