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EC562F" w14:textId="77777777" w:rsidR="00CE1E58" w:rsidRPr="00244701" w:rsidRDefault="00CE1E58" w:rsidP="00CE1E58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95220427"/>
      <w:r w:rsidRPr="0024470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4470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4470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9B31D85" w14:textId="77777777" w:rsidR="00CE1E58" w:rsidRPr="00244701" w:rsidRDefault="00CE1E58" w:rsidP="00CE1E58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24"/>
          <w:szCs w:val="24"/>
          <w:lang w:bidi="th-TH"/>
        </w:rPr>
      </w:pPr>
    </w:p>
    <w:p w14:paraId="278045FE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4FA190DA" w14:textId="77777777" w:rsidR="0098418A" w:rsidRPr="0098418A" w:rsidRDefault="00CE1E58" w:rsidP="0098418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</w:t>
      </w:r>
      <w:r w:rsidR="00DD4626" w:rsidRPr="00244701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</w:p>
    <w:p w14:paraId="0468552F" w14:textId="0153C891" w:rsidR="0098418A" w:rsidRDefault="0098418A" w:rsidP="0098418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8418A">
        <w:rPr>
          <w:rFonts w:asciiTheme="majorBidi" w:hAnsiTheme="majorBidi" w:cstheme="majorBidi" w:hint="cs"/>
          <w:sz w:val="30"/>
          <w:szCs w:val="30"/>
          <w:cs/>
          <w:lang w:bidi="th-TH"/>
        </w:rPr>
        <w:t>การเปลี่ยนแปลงนโยบายการบัญชี</w:t>
      </w:r>
      <w:r w:rsidR="002A2E46">
        <w:rPr>
          <w:rFonts w:asciiTheme="majorBidi" w:hAnsiTheme="majorBidi" w:cstheme="majorBidi" w:hint="cs"/>
          <w:sz w:val="30"/>
          <w:szCs w:val="30"/>
          <w:cs/>
          <w:lang w:bidi="th-TH"/>
        </w:rPr>
        <w:t>ที่มีสาระสำคัญ</w:t>
      </w:r>
    </w:p>
    <w:p w14:paraId="5660B33C" w14:textId="388236C6" w:rsidR="0098418A" w:rsidRPr="0098418A" w:rsidRDefault="0098418A" w:rsidP="0098418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8418A">
        <w:rPr>
          <w:rFonts w:asciiTheme="majorBidi" w:hAnsiTheme="majorBidi" w:cstheme="majorBidi" w:hint="cs"/>
          <w:sz w:val="30"/>
          <w:szCs w:val="30"/>
          <w:cs/>
          <w:lang w:bidi="th-TH"/>
        </w:rPr>
        <w:t>การซื้อบริษัทย่อย</w:t>
      </w:r>
    </w:p>
    <w:p w14:paraId="586B85FA" w14:textId="77777777" w:rsidR="00CE1E58" w:rsidRPr="00244701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FF9E24" w14:textId="72FC63EA" w:rsidR="00E80D58" w:rsidRPr="00244701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791EE35" w14:textId="70399ACB" w:rsidR="005B1908" w:rsidRPr="00244701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C628824" w14:textId="6CF44D63" w:rsidR="00E80D58" w:rsidRPr="00244701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349C1AD" w14:textId="5813A701" w:rsidR="005B1908" w:rsidRPr="00244701" w:rsidRDefault="005B190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B0DCEB4" w14:textId="77777777" w:rsidR="00CE1E58" w:rsidRPr="00244701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14:paraId="0BBFB286" w14:textId="77777777" w:rsidR="00DD4626" w:rsidRPr="00244701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4307E25" w14:textId="77777777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3FFE4CA" w14:textId="77777777" w:rsidR="00711C2C" w:rsidRPr="00244701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ใบอนุญาตให้ใช้คลื่นความถี่</w:t>
      </w:r>
      <w:r w:rsidR="00676B5F" w:rsidRPr="00244701">
        <w:rPr>
          <w:rFonts w:asciiTheme="majorBidi" w:hAnsiTheme="majorBidi" w:cstheme="majorBidi"/>
          <w:sz w:val="30"/>
          <w:szCs w:val="30"/>
          <w:cs/>
          <w:lang w:bidi="th-TH"/>
        </w:rPr>
        <w:t>และประกอบกิจการ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โทรทัศน์</w:t>
      </w:r>
    </w:p>
    <w:p w14:paraId="5AF8D6D3" w14:textId="4F54C64F" w:rsidR="00C53F19" w:rsidRPr="00244701" w:rsidRDefault="00C53F1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1AEFF663" w14:textId="4DBABDB0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AB7DF5" w:rsidRPr="00244701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p w14:paraId="02CBEF3D" w14:textId="11D8868F" w:rsidR="00EC4D4D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B50099" w:rsidRPr="00244701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64A59E45" w14:textId="77777777" w:rsidR="00DD4626" w:rsidRPr="00244701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42058" w:rsidRPr="00244701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61CB4E7" w14:textId="1470F473" w:rsidR="00D109D9" w:rsidRPr="00244701" w:rsidRDefault="00140567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ค่าใช้จ่ายตามธรรมชาติ</w:t>
      </w:r>
    </w:p>
    <w:p w14:paraId="6654AF9F" w14:textId="77777777" w:rsidR="0033327A" w:rsidRPr="00244701" w:rsidRDefault="0033327A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9E25F52" w14:textId="274F9819" w:rsidR="00F9643E" w:rsidRPr="00244701" w:rsidRDefault="00F9643E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5C6FB098" w14:textId="77777777" w:rsidR="00F277D4" w:rsidRPr="00244701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3D68EF6" w14:textId="77777777" w:rsidR="00F277D4" w:rsidRPr="00244701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93741BF" w14:textId="77777777" w:rsidR="00A52F8D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77E1EFB6" w14:textId="77777777" w:rsidR="00A52F8D" w:rsidRPr="00244701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B7A740F" w14:textId="2A7A440F" w:rsidR="00F95488" w:rsidRPr="008057FB" w:rsidRDefault="00A52F8D" w:rsidP="008057F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2EA6369D" w14:textId="77777777" w:rsidR="0025275A" w:rsidRPr="001F44AA" w:rsidRDefault="002371CF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</w:rPr>
        <w:br w:type="page"/>
      </w:r>
      <w:r w:rsidR="0025275A" w:rsidRPr="001F44A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989F283" w14:textId="77777777" w:rsidR="0025275A" w:rsidRPr="003A2B7B" w:rsidRDefault="0025275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C295E62" w14:textId="31804529" w:rsidR="0025275A" w:rsidRPr="00244701" w:rsidRDefault="0025275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9566A" w:rsidRPr="00244701">
        <w:rPr>
          <w:rFonts w:asciiTheme="majorBidi" w:hAnsiTheme="majorBidi" w:cstheme="majorBidi"/>
          <w:sz w:val="30"/>
          <w:szCs w:val="30"/>
          <w:cs/>
        </w:rPr>
        <w:t>นี้</w:t>
      </w:r>
      <w:r w:rsidRPr="00244701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244701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244701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244701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244701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630FF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0696">
        <w:rPr>
          <w:rFonts w:asciiTheme="majorBidi" w:hAnsiTheme="majorBidi" w:cstheme="majorBidi"/>
          <w:sz w:val="30"/>
          <w:szCs w:val="30"/>
        </w:rPr>
        <w:t>25</w:t>
      </w:r>
      <w:r w:rsidR="009928CD">
        <w:rPr>
          <w:rFonts w:asciiTheme="majorBidi" w:hAnsiTheme="majorBidi" w:cstheme="majorBidi"/>
          <w:sz w:val="30"/>
          <w:szCs w:val="30"/>
        </w:rPr>
        <w:t xml:space="preserve"> </w:t>
      </w:r>
      <w:r w:rsidR="009928C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9928CD">
        <w:rPr>
          <w:rFonts w:asciiTheme="majorBidi" w:hAnsiTheme="majorBidi" w:cstheme="majorBidi"/>
          <w:sz w:val="30"/>
          <w:szCs w:val="30"/>
        </w:rPr>
        <w:t>256</w:t>
      </w:r>
      <w:r w:rsidR="00E1798D">
        <w:rPr>
          <w:rFonts w:asciiTheme="majorBidi" w:hAnsiTheme="majorBidi" w:cstheme="majorBidi"/>
          <w:sz w:val="30"/>
          <w:szCs w:val="30"/>
        </w:rPr>
        <w:t>8</w:t>
      </w:r>
    </w:p>
    <w:p w14:paraId="5A16CACA" w14:textId="77777777" w:rsidR="00E66B73" w:rsidRPr="003A2B7B" w:rsidRDefault="00E66B7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76E8485" w14:textId="0FF5E0CB" w:rsidR="00E66B73" w:rsidRPr="001F44AA" w:rsidRDefault="00A55A02" w:rsidP="001F44A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1F44AA">
        <w:rPr>
          <w:rFonts w:asciiTheme="majorBidi" w:hAnsiTheme="majorBidi" w:cstheme="majorBidi"/>
          <w:sz w:val="30"/>
          <w:szCs w:val="30"/>
          <w:u w:val="none"/>
          <w:cs/>
        </w:rPr>
        <w:t>ข้อมูล</w:t>
      </w:r>
      <w:r w:rsidR="00E66B73" w:rsidRPr="001F44AA">
        <w:rPr>
          <w:rFonts w:asciiTheme="majorBidi" w:hAnsiTheme="majorBidi" w:cstheme="majorBidi"/>
          <w:sz w:val="30"/>
          <w:szCs w:val="30"/>
          <w:u w:val="none"/>
          <w:cs/>
        </w:rPr>
        <w:t>ทั่วไป</w:t>
      </w:r>
    </w:p>
    <w:p w14:paraId="25DEB3B1" w14:textId="77777777" w:rsidR="00E66B73" w:rsidRPr="003A2B7B" w:rsidRDefault="00E66B7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BA04AD1" w14:textId="5B91C47F" w:rsidR="00FF744B" w:rsidRDefault="000A2EF6" w:rsidP="001F4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EF6">
        <w:rPr>
          <w:rFonts w:asciiTheme="majorBidi" w:hAnsiTheme="majorBidi"/>
          <w:sz w:val="30"/>
          <w:szCs w:val="30"/>
          <w:cs/>
        </w:rPr>
        <w:t>บริษัท อมรินทร์ คอร์เปอเรชั่นส์ จำกัด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="00764C8F" w:rsidRPr="00FD3FED">
        <w:rPr>
          <w:rFonts w:asciiTheme="majorBidi" w:hAnsiTheme="majorBidi" w:cstheme="majorBidi"/>
          <w:sz w:val="30"/>
          <w:szCs w:val="30"/>
        </w:rPr>
        <w:t xml:space="preserve"> “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764C8F" w:rsidRPr="00FD3FED">
        <w:rPr>
          <w:rFonts w:asciiTheme="majorBidi" w:hAnsiTheme="majorBidi" w:cstheme="majorBidi"/>
          <w:sz w:val="30"/>
          <w:szCs w:val="30"/>
        </w:rPr>
        <w:t>”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>เป็นนิติบุคคล</w:t>
      </w:r>
      <w:r w:rsidR="00764C8F" w:rsidRPr="00FD3FED">
        <w:rPr>
          <w:rFonts w:asciiTheme="majorBidi" w:hAnsiTheme="majorBidi" w:cstheme="majorBidi"/>
          <w:sz w:val="30"/>
          <w:szCs w:val="30"/>
          <w:cs/>
        </w:rPr>
        <w:t>ที่จัดตั้งขึ้น</w:t>
      </w:r>
      <w:r w:rsidR="00E66B73" w:rsidRPr="00FD3FED">
        <w:rPr>
          <w:rFonts w:asciiTheme="majorBidi" w:hAnsiTheme="majorBidi" w:cstheme="majorBidi"/>
          <w:sz w:val="30"/>
          <w:szCs w:val="30"/>
          <w:cs/>
        </w:rPr>
        <w:t>ในประเทศไทย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F44AA" w:rsidRPr="00FD3FED">
        <w:rPr>
          <w:rFonts w:asciiTheme="majorBidi" w:hAnsiTheme="majorBidi" w:cstheme="majorBidi"/>
          <w:sz w:val="30"/>
          <w:szCs w:val="30"/>
        </w:rPr>
        <w:br/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และจดทะเบียนกับตลาดหลักทรัพย์แห่งประเทศไทยเมื่อเดือนมิถุนายน</w:t>
      </w:r>
      <w:r w:rsidR="00400B77" w:rsidRPr="00FD3FED">
        <w:rPr>
          <w:rFonts w:asciiTheme="majorBidi" w:hAnsiTheme="majorBidi" w:cstheme="majorBidi"/>
          <w:sz w:val="30"/>
          <w:szCs w:val="30"/>
        </w:rPr>
        <w:t xml:space="preserve"> 2536 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โดย</w:t>
      </w:r>
      <w:r w:rsidR="00311907" w:rsidRPr="00FD3FED">
        <w:rPr>
          <w:rFonts w:asciiTheme="majorBidi" w:hAnsiTheme="majorBidi" w:cstheme="majorBidi"/>
          <w:sz w:val="30"/>
          <w:szCs w:val="30"/>
          <w:cs/>
        </w:rPr>
        <w:t>มี</w:t>
      </w:r>
      <w:r w:rsidR="00FF744B" w:rsidRPr="00FD3FED">
        <w:rPr>
          <w:rFonts w:asciiTheme="majorBidi" w:hAnsiTheme="majorBidi" w:cstheme="majorBidi"/>
          <w:sz w:val="30"/>
          <w:szCs w:val="30"/>
          <w:cs/>
        </w:rPr>
        <w:t>ที่อยู่จดทะเบียน</w:t>
      </w:r>
      <w:r w:rsidR="00256CFC" w:rsidRPr="00FD3FED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4A3EA9" w:rsidRPr="00FD3FED">
        <w:rPr>
          <w:rFonts w:asciiTheme="majorBidi" w:hAnsiTheme="majorBidi" w:cstheme="majorBidi"/>
          <w:sz w:val="30"/>
          <w:szCs w:val="30"/>
        </w:rPr>
        <w:br/>
      </w:r>
      <w:r w:rsidR="00FF744B" w:rsidRPr="00FD3FED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1C69FA" w:rsidRPr="00FD3FED">
        <w:rPr>
          <w:rFonts w:asciiTheme="majorBidi" w:hAnsiTheme="majorBidi" w:cstheme="majorBidi"/>
          <w:sz w:val="30"/>
          <w:szCs w:val="30"/>
        </w:rPr>
        <w:t xml:space="preserve">378 </w:t>
      </w:r>
      <w:r w:rsidR="001C69FA" w:rsidRPr="00FD3FED">
        <w:rPr>
          <w:rFonts w:asciiTheme="majorBidi" w:hAnsiTheme="majorBidi" w:cstheme="majorBidi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FD3FED">
        <w:rPr>
          <w:rFonts w:asciiTheme="majorBidi" w:hAnsiTheme="majorBidi" w:cstheme="majorBidi"/>
          <w:sz w:val="30"/>
          <w:szCs w:val="30"/>
          <w:cs/>
        </w:rPr>
        <w:t xml:space="preserve">กรุงเทพมหานคร </w:t>
      </w:r>
    </w:p>
    <w:p w14:paraId="63929A28" w14:textId="0A30CA99" w:rsidR="00366488" w:rsidRPr="003A2B7B" w:rsidRDefault="00366488" w:rsidP="001F4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4A1173E" w14:textId="027B62A8" w:rsidR="009D0DBB" w:rsidRDefault="000D2F8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ผู้ถือหุ้นรายใหญ่ในระหว่างปีได้แก่ บริษัท วัฒนภักดี จำกัด (ถือหุ้นร้อยละ </w:t>
      </w:r>
      <w:r w:rsidRPr="00962E17">
        <w:rPr>
          <w:rFonts w:asciiTheme="majorBidi" w:hAnsiTheme="majorBidi"/>
          <w:sz w:val="30"/>
          <w:szCs w:val="30"/>
        </w:rPr>
        <w:t>60.35</w:t>
      </w:r>
      <w:r w:rsidRPr="00962E17">
        <w:rPr>
          <w:rFonts w:asciiTheme="majorBidi" w:hAnsiTheme="majorBidi" w:hint="cs"/>
          <w:sz w:val="30"/>
          <w:szCs w:val="30"/>
          <w:cs/>
        </w:rPr>
        <w:t>)</w:t>
      </w:r>
      <w:r w:rsidR="00962E17">
        <w:rPr>
          <w:rFonts w:asciiTheme="majorBidi" w:hAnsiTheme="majorBidi"/>
          <w:sz w:val="30"/>
          <w:szCs w:val="30"/>
        </w:rPr>
        <w:t xml:space="preserve"> </w:t>
      </w:r>
      <w:r w:rsidRPr="00962E17">
        <w:rPr>
          <w:rFonts w:asciiTheme="majorBidi" w:hAnsiTheme="majorBidi" w:hint="cs"/>
          <w:sz w:val="30"/>
          <w:szCs w:val="30"/>
          <w:cs/>
        </w:rPr>
        <w:t>ซึ่งเป็นนิติบุคคลที่จัดตั้งขึ้นในประเทศ</w:t>
      </w:r>
      <w:r>
        <w:rPr>
          <w:rFonts w:asciiTheme="majorBidi" w:hAnsiTheme="majorBidi" w:hint="cs"/>
          <w:sz w:val="30"/>
          <w:szCs w:val="30"/>
          <w:cs/>
        </w:rPr>
        <w:t>ไทย</w:t>
      </w:r>
    </w:p>
    <w:p w14:paraId="14BC1622" w14:textId="77777777" w:rsidR="000D2F88" w:rsidRPr="003A2B7B" w:rsidRDefault="000D2F8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24"/>
          <w:szCs w:val="24"/>
          <w:cs/>
        </w:rPr>
      </w:pPr>
    </w:p>
    <w:p w14:paraId="14CCDD7B" w14:textId="714EEF03" w:rsidR="001B4279" w:rsidRPr="00244701" w:rsidRDefault="00C17293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1C69FA" w:rsidRPr="00244701">
        <w:rPr>
          <w:rFonts w:asciiTheme="majorBidi" w:hAnsiTheme="majorBidi" w:cstheme="majorBidi"/>
          <w:sz w:val="30"/>
          <w:szCs w:val="30"/>
          <w:cs/>
        </w:rPr>
        <w:t>รับจ้างพิมพ์ โฆษณา และขายสิ่งพิมพ์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 xml:space="preserve"> กลุ่มบริษัทดำเนินธุรกิจหลักเกี่ยวกับ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 xml:space="preserve">รับจ้างพิมพ์ โฆษณา </w:t>
      </w:r>
      <w:r w:rsidR="00066A6F" w:rsidRPr="00244701">
        <w:rPr>
          <w:rFonts w:asciiTheme="majorBidi" w:hAnsiTheme="majorBidi" w:cstheme="majorBidi"/>
          <w:sz w:val="30"/>
          <w:szCs w:val="30"/>
          <w:cs/>
        </w:rPr>
        <w:t>ผลิตและ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ขายสิ่งพิมพ์</w:t>
      </w:r>
      <w:r w:rsidR="000D2F88">
        <w:rPr>
          <w:rFonts w:asciiTheme="majorBidi" w:hAnsiTheme="majorBidi" w:cstheme="majorBidi"/>
          <w:sz w:val="30"/>
          <w:szCs w:val="30"/>
        </w:rPr>
        <w:t xml:space="preserve"> 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ธุรกิจ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>ผลิตรายการ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>โทรทัศน์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 xml:space="preserve"> เผยแพร่ออกอากาศและให้บริการโฆษณาผ่านสื่อ</w:t>
      </w:r>
      <w:r w:rsidR="008560B2" w:rsidRPr="00244701">
        <w:rPr>
          <w:rFonts w:asciiTheme="majorBidi" w:hAnsiTheme="majorBidi" w:cstheme="majorBidi"/>
          <w:sz w:val="30"/>
          <w:szCs w:val="30"/>
          <w:cs/>
        </w:rPr>
        <w:t>โทรทัศน์</w:t>
      </w:r>
      <w:r w:rsidR="0017333F" w:rsidRPr="00244701">
        <w:rPr>
          <w:rFonts w:asciiTheme="majorBidi" w:hAnsiTheme="majorBidi" w:cstheme="majorBidi"/>
          <w:sz w:val="30"/>
          <w:szCs w:val="30"/>
          <w:cs/>
        </w:rPr>
        <w:t>ในระบบดิจิทัล</w:t>
      </w:r>
      <w:r w:rsidR="000D2F88">
        <w:rPr>
          <w:rFonts w:asciiTheme="majorBidi" w:hAnsiTheme="majorBidi" w:cstheme="majorBidi"/>
          <w:sz w:val="30"/>
          <w:szCs w:val="30"/>
        </w:rPr>
        <w:t xml:space="preserve"> </w:t>
      </w:r>
      <w:r w:rsidR="000D2F88">
        <w:rPr>
          <w:rFonts w:asciiTheme="majorBidi" w:hAnsiTheme="majorBidi" w:cstheme="majorBidi" w:hint="cs"/>
          <w:sz w:val="30"/>
          <w:szCs w:val="30"/>
          <w:cs/>
        </w:rPr>
        <w:t>และการจัดกิจกรรมด้านการศึกษา</w:t>
      </w:r>
    </w:p>
    <w:p w14:paraId="12598098" w14:textId="77777777" w:rsidR="001B4279" w:rsidRPr="003A2B7B" w:rsidRDefault="001B4279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947FAE4" w14:textId="12EE1CC7" w:rsidR="00951F55" w:rsidRDefault="009D70DC" w:rsidP="00927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บริษัท อมรินทร์ เทเลวิชั่น จำกัด ซึ่งเป็นบริษัทย่อยได้รับใบอนุญาตให้ใช้คลื่นความถี่และประกอบกิจการโทรทัศน์เพื่อให้บริการโทรทัศน์ในระบบดิจิทัลประเภทบริการทางธุรกิจระดับชาติ หมวดหมู่ทั่วไป แบบความคมชัดสูง </w:t>
      </w:r>
      <w:r w:rsidR="00400B77" w:rsidRPr="00244701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244701">
        <w:rPr>
          <w:rFonts w:asciiTheme="majorBidi" w:hAnsiTheme="majorBidi" w:cstheme="majorBidi"/>
          <w:sz w:val="30"/>
          <w:szCs w:val="30"/>
          <w:cs/>
        </w:rPr>
        <w:t>โดยมีระยะเวลา</w:t>
      </w:r>
      <w:r w:rsidR="00985398" w:rsidRPr="00244701">
        <w:rPr>
          <w:rFonts w:asciiTheme="majorBidi" w:hAnsiTheme="majorBidi" w:cstheme="majorBidi"/>
          <w:sz w:val="30"/>
          <w:szCs w:val="30"/>
        </w:rPr>
        <w:t xml:space="preserve"> 15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25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4701">
        <w:rPr>
          <w:rFonts w:asciiTheme="majorBidi" w:hAnsiTheme="majorBidi" w:cstheme="majorBidi"/>
          <w:sz w:val="30"/>
          <w:szCs w:val="30"/>
        </w:rPr>
        <w:t xml:space="preserve">2557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244701">
        <w:rPr>
          <w:rFonts w:asciiTheme="majorBidi" w:hAnsiTheme="majorBidi" w:cstheme="majorBidi"/>
          <w:sz w:val="30"/>
          <w:szCs w:val="30"/>
        </w:rPr>
        <w:t xml:space="preserve">24 </w:t>
      </w:r>
      <w:r w:rsidRPr="0024470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4701">
        <w:rPr>
          <w:rFonts w:asciiTheme="majorBidi" w:hAnsiTheme="majorBidi" w:cstheme="majorBidi"/>
          <w:sz w:val="30"/>
          <w:szCs w:val="30"/>
        </w:rPr>
        <w:t>2572</w:t>
      </w:r>
    </w:p>
    <w:p w14:paraId="58A3BA14" w14:textId="77777777" w:rsidR="009277CB" w:rsidRPr="003A2B7B" w:rsidRDefault="009277CB" w:rsidP="00927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B0F564" w14:textId="29B8512B" w:rsidR="00E66B73" w:rsidRPr="004A3EA9" w:rsidRDefault="00E66B73" w:rsidP="004A3EA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A3EA9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</w:p>
    <w:p w14:paraId="4EC2E5B4" w14:textId="77777777" w:rsidR="001001BD" w:rsidRPr="003A2B7B" w:rsidRDefault="001001BD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356A4635" w14:textId="67034C1D" w:rsidR="00E8635A" w:rsidRPr="00244701" w:rsidRDefault="00366C08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244701">
        <w:rPr>
          <w:rFonts w:asciiTheme="majorBidi" w:hAnsiTheme="majorBidi" w:cstheme="majorBidi"/>
          <w:sz w:val="30"/>
          <w:szCs w:val="30"/>
        </w:rPr>
        <w:t xml:space="preserve">        </w:t>
      </w:r>
      <w:r w:rsidRPr="00244701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341BDD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7597B" w:rsidRPr="00244701">
        <w:rPr>
          <w:rFonts w:asciiTheme="majorBidi" w:hAnsiTheme="majorBidi" w:cstheme="majorBidi"/>
          <w:sz w:val="30"/>
          <w:szCs w:val="30"/>
          <w:cs/>
        </w:rPr>
        <w:t xml:space="preserve">            งบการเงินนี้นำเสนอเป็นเงินบาทซึ่งเป็นสกุลเงินที่ใช้ในการดำเนินงานของบริษัท </w:t>
      </w:r>
      <w:r w:rsidR="004B6455" w:rsidRPr="00244701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</w:t>
      </w:r>
      <w:r w:rsidR="009928CD">
        <w:rPr>
          <w:rFonts w:asciiTheme="majorBidi" w:hAnsiTheme="majorBidi" w:cstheme="majorBidi" w:hint="cs"/>
          <w:sz w:val="30"/>
          <w:szCs w:val="30"/>
          <w:cs/>
        </w:rPr>
        <w:t>ทุก</w:t>
      </w:r>
      <w:r w:rsidR="004B6455" w:rsidRPr="00244701">
        <w:rPr>
          <w:rFonts w:asciiTheme="majorBidi" w:hAnsiTheme="majorBidi" w:cstheme="majorBidi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04D5D5EF" w14:textId="77777777" w:rsidR="004B6455" w:rsidRPr="009D0DBB" w:rsidRDefault="004B6455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6DDB71CC" w14:textId="31240047" w:rsidR="0019095D" w:rsidRDefault="00931407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งบการเงินรวมประกอบด้วยงบ</w:t>
      </w:r>
      <w:r w:rsidRPr="004A3EA9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ของบริษัทและบริษัทย่อย (รวมกันเรียกว่า</w:t>
      </w:r>
      <w:r w:rsidR="009F0791" w:rsidRPr="0024470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</w:rPr>
        <w:t>"กลุ่มบริษัท") แล</w:t>
      </w:r>
      <w:r w:rsidRPr="00951F55">
        <w:rPr>
          <w:rFonts w:asciiTheme="majorBidi" w:hAnsiTheme="majorBidi" w:cstheme="majorBidi"/>
          <w:sz w:val="30"/>
          <w:szCs w:val="30"/>
          <w:cs/>
        </w:rPr>
        <w:t>ะส่วนได้เสียของ</w:t>
      </w:r>
      <w:r w:rsidR="009F0791" w:rsidRPr="00951F55">
        <w:rPr>
          <w:rFonts w:asciiTheme="majorBidi" w:hAnsiTheme="majorBidi" w:cstheme="majorBidi"/>
          <w:sz w:val="30"/>
          <w:szCs w:val="30"/>
        </w:rPr>
        <w:t xml:space="preserve">   </w:t>
      </w:r>
      <w:r w:rsidRPr="00951F55">
        <w:rPr>
          <w:rFonts w:asciiTheme="majorBidi" w:hAnsiTheme="majorBidi" w:cstheme="majorBidi"/>
          <w:sz w:val="30"/>
          <w:szCs w:val="30"/>
          <w:cs/>
        </w:rPr>
        <w:t>กลุ่มบริษัทในบริษัทร่วม</w:t>
      </w:r>
      <w:r w:rsidRPr="00951F55">
        <w:rPr>
          <w:rFonts w:asciiTheme="majorBidi" w:hAnsiTheme="majorBidi" w:cstheme="majorBidi"/>
          <w:sz w:val="30"/>
          <w:szCs w:val="30"/>
        </w:rPr>
        <w:t xml:space="preserve">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>การ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และข้อสมมติหลายประการ ซึ่งมีผลกระทบต่อ</w:t>
      </w:r>
      <w:r w:rsidR="00792ACC" w:rsidRPr="00951F55">
        <w:rPr>
          <w:rFonts w:asciiTheme="majorBidi" w:hAnsiTheme="majorBidi" w:cstheme="majorBidi"/>
          <w:sz w:val="30"/>
          <w:szCs w:val="30"/>
          <w:cs/>
        </w:rPr>
        <w:t>การปฏิบัติตาม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ทั้งนี้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>การ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ไว้</w:t>
      </w:r>
      <w:r w:rsidR="00A2667B" w:rsidRPr="00951F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</w:t>
      </w:r>
      <w:r w:rsidR="009F0791" w:rsidRPr="00951F55">
        <w:rPr>
          <w:rFonts w:asciiTheme="majorBidi" w:hAnsiTheme="majorBidi" w:cstheme="majorBidi"/>
          <w:sz w:val="30"/>
          <w:szCs w:val="30"/>
        </w:rPr>
        <w:t xml:space="preserve"> </w:t>
      </w:r>
      <w:r w:rsidR="009D30F7">
        <w:rPr>
          <w:rFonts w:asciiTheme="majorBidi" w:hAnsiTheme="majorBidi" w:cstheme="majorBidi"/>
          <w:sz w:val="30"/>
          <w:szCs w:val="30"/>
          <w:cs/>
        </w:rPr>
        <w:br/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F7062" w:rsidRPr="00951F55">
        <w:rPr>
          <w:rFonts w:asciiTheme="majorBidi" w:hAnsiTheme="majorBidi" w:cstheme="majorBidi"/>
          <w:sz w:val="30"/>
          <w:szCs w:val="30"/>
          <w:cs/>
        </w:rPr>
        <w:t>ซึ่งเปิดเผยในหมายเหตุแต่ละข้อ</w:t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</w:t>
      </w:r>
      <w:r w:rsidR="009D30F7">
        <w:rPr>
          <w:rFonts w:asciiTheme="majorBidi" w:hAnsiTheme="majorBidi" w:cstheme="majorBidi"/>
          <w:sz w:val="30"/>
          <w:szCs w:val="30"/>
          <w:cs/>
        </w:rPr>
        <w:br/>
      </w:r>
      <w:r w:rsidR="00FB5941" w:rsidRPr="00951F55">
        <w:rPr>
          <w:rFonts w:asciiTheme="majorBidi" w:hAnsiTheme="majorBidi" w:cstheme="majorBidi"/>
          <w:sz w:val="30"/>
          <w:szCs w:val="30"/>
          <w:cs/>
        </w:rPr>
        <w:t>จะบันทึกโดยวิธีเปลี่ยนทันทีเป็นต้นไป</w:t>
      </w:r>
    </w:p>
    <w:p w14:paraId="24CF5C20" w14:textId="1F0EA8F4" w:rsidR="00C30C87" w:rsidRPr="001B034C" w:rsidRDefault="00C30C87" w:rsidP="00C30C87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  <w:r w:rsidRPr="001B034C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การเปลี่ยนแปลงนโยบายการบัญชี</w:t>
      </w:r>
      <w:r w:rsidR="002A2E46">
        <w:rPr>
          <w:rFonts w:asciiTheme="majorBidi" w:hAnsiTheme="majorBidi" w:cstheme="majorBidi" w:hint="cs"/>
          <w:sz w:val="30"/>
          <w:szCs w:val="30"/>
          <w:u w:val="none"/>
          <w:cs/>
        </w:rPr>
        <w:t>ที่มีสาระสำคัญ</w:t>
      </w:r>
    </w:p>
    <w:p w14:paraId="420E0028" w14:textId="77777777" w:rsidR="00C30C87" w:rsidRDefault="00C30C87" w:rsidP="00C30C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E28D1C7" w14:textId="4D21368B" w:rsidR="00C30C87" w:rsidRPr="00BE5455" w:rsidRDefault="00C30C87" w:rsidP="008523CB">
      <w:pPr>
        <w:pStyle w:val="ListParagraph"/>
        <w:numPr>
          <w:ilvl w:val="0"/>
          <w:numId w:val="36"/>
        </w:numPr>
        <w:tabs>
          <w:tab w:val="clear" w:pos="454"/>
          <w:tab w:val="left" w:pos="540"/>
        </w:tabs>
        <w:spacing w:line="240" w:lineRule="auto"/>
        <w:ind w:hanging="922"/>
        <w:jc w:val="thaiDistribute"/>
        <w:rPr>
          <w:rFonts w:asciiTheme="majorBidi" w:hAnsiTheme="majorBidi" w:cstheme="majorBidi"/>
          <w:bCs/>
          <w:i/>
          <w:iCs/>
          <w:sz w:val="29"/>
          <w:szCs w:val="29"/>
          <w:shd w:val="clear" w:color="auto" w:fill="D9D9D9" w:themeFill="background1" w:themeFillShade="D9"/>
          <w:cs/>
        </w:rPr>
      </w:pPr>
      <w:bookmarkStart w:id="1" w:name="_Hlk156239716"/>
      <w:r w:rsidRPr="00BE5455">
        <w:rPr>
          <w:rFonts w:asciiTheme="majorBidi" w:hAnsiTheme="majorBidi" w:cstheme="majorBidi"/>
          <w:bCs/>
          <w:i/>
          <w:iCs/>
          <w:sz w:val="29"/>
          <w:szCs w:val="29"/>
          <w:cs/>
        </w:rPr>
        <w:t xml:space="preserve">มาตรฐานการบัญชี ฉบับที่ </w:t>
      </w:r>
      <w:r w:rsidR="000D2F88" w:rsidRPr="000D2F88">
        <w:rPr>
          <w:rFonts w:asciiTheme="majorBidi" w:hAnsiTheme="majorBidi" w:cstheme="majorBidi"/>
          <w:b/>
          <w:i/>
          <w:iCs/>
          <w:sz w:val="29"/>
          <w:szCs w:val="29"/>
        </w:rPr>
        <w:t>12</w:t>
      </w:r>
      <w:r w:rsidRPr="00BE5455">
        <w:rPr>
          <w:rFonts w:asciiTheme="majorBidi" w:hAnsiTheme="majorBidi" w:cstheme="majorBidi"/>
          <w:bCs/>
          <w:i/>
          <w:iCs/>
          <w:sz w:val="29"/>
          <w:szCs w:val="29"/>
        </w:rPr>
        <w:t xml:space="preserve"> </w:t>
      </w:r>
      <w:r w:rsidRPr="00BE5455">
        <w:rPr>
          <w:rFonts w:asciiTheme="majorBidi" w:hAnsiTheme="majorBidi" w:cstheme="majorBidi"/>
          <w:bCs/>
          <w:i/>
          <w:iCs/>
          <w:sz w:val="29"/>
          <w:szCs w:val="29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6F049190" w14:textId="4F2BBA06" w:rsidR="00C30C87" w:rsidRDefault="00C30C87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5455">
        <w:rPr>
          <w:rFonts w:ascii="Angsana New" w:hAnsi="Angsana New"/>
          <w:sz w:val="30"/>
          <w:szCs w:val="30"/>
          <w:cs/>
        </w:rPr>
        <w:t>กลุ่มบริษัท</w:t>
      </w:r>
      <w:r w:rsidRPr="00BE5455">
        <w:rPr>
          <w:rFonts w:ascii="Angsana New" w:hAnsi="Angsana New" w:hint="cs"/>
          <w:sz w:val="30"/>
          <w:szCs w:val="30"/>
          <w:cs/>
        </w:rPr>
        <w:t>ได้ถือปฏิบัติตาม</w:t>
      </w:r>
      <w:r w:rsidRPr="00BE5455">
        <w:rPr>
          <w:rFonts w:ascii="Angsana New" w:hAnsi="Angsana New"/>
          <w:sz w:val="30"/>
          <w:szCs w:val="30"/>
          <w:cs/>
        </w:rPr>
        <w:t>การปรับปรุง</w:t>
      </w:r>
      <w:r w:rsidRPr="00BE5455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BE5455">
        <w:rPr>
          <w:rFonts w:ascii="Angsana New" w:hAnsi="Angsana New"/>
          <w:sz w:val="30"/>
          <w:szCs w:val="30"/>
        </w:rPr>
        <w:t>12</w:t>
      </w:r>
      <w:r w:rsidRPr="00BE5455">
        <w:rPr>
          <w:rFonts w:ascii="Angsana New" w:hAnsi="Angsana New" w:hint="cs"/>
          <w:sz w:val="30"/>
          <w:szCs w:val="30"/>
          <w:cs/>
        </w:rPr>
        <w:t xml:space="preserve"> </w:t>
      </w:r>
      <w:r w:rsidRPr="00BE5455">
        <w:rPr>
          <w:rFonts w:ascii="Angsana New" w:hAnsi="Angsana New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BE5455">
        <w:rPr>
          <w:rFonts w:ascii="Angsana New" w:hAnsi="Angsana New"/>
          <w:sz w:val="30"/>
          <w:szCs w:val="30"/>
        </w:rPr>
        <w:t xml:space="preserve"> 1 </w:t>
      </w:r>
      <w:r w:rsidRPr="00BE5455">
        <w:rPr>
          <w:rFonts w:ascii="Angsana New" w:hAnsi="Angsana New"/>
          <w:sz w:val="30"/>
          <w:szCs w:val="30"/>
          <w:cs/>
        </w:rPr>
        <w:t xml:space="preserve">มกราคม </w:t>
      </w:r>
      <w:r w:rsidRPr="00BE5455">
        <w:rPr>
          <w:rFonts w:ascii="Angsana New" w:hAnsi="Angsana New"/>
          <w:sz w:val="30"/>
          <w:szCs w:val="30"/>
        </w:rPr>
        <w:t>2567</w:t>
      </w:r>
      <w:r w:rsidRPr="00BE5455">
        <w:rPr>
          <w:rFonts w:ascii="Angsana New" w:hAnsi="Angsana New"/>
          <w:sz w:val="30"/>
          <w:szCs w:val="30"/>
          <w:cs/>
        </w:rPr>
        <w:t xml:space="preserve"> </w:t>
      </w:r>
      <w:r w:rsidRPr="00BE5455">
        <w:rPr>
          <w:rFonts w:ascii="Angsana New" w:hAnsi="Angsana New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BE5455">
        <w:rPr>
          <w:rFonts w:ascii="Angsana New" w:hAnsi="Angsana New"/>
          <w:sz w:val="30"/>
          <w:szCs w:val="30"/>
          <w:cs/>
        </w:rPr>
        <w:t>ผลแตกต่างชั่วคราวในจำนวนที่เท่ากันและหักกลบกัน</w:t>
      </w:r>
      <w:r w:rsidRPr="00BE5455">
        <w:rPr>
          <w:rFonts w:ascii="Angsana New" w:hAnsi="Angsana New"/>
          <w:sz w:val="30"/>
          <w:szCs w:val="30"/>
        </w:rPr>
        <w:t xml:space="preserve"> </w:t>
      </w:r>
      <w:r w:rsidRPr="00BE5455">
        <w:rPr>
          <w:rFonts w:ascii="Angsana New" w:hAnsi="Angsana New"/>
          <w:sz w:val="30"/>
          <w:szCs w:val="30"/>
          <w:cs/>
        </w:rPr>
        <w:t>เช่น สัญญาเช่าและประมาณการค่ารื้อถอน</w:t>
      </w:r>
      <w:r w:rsidRPr="00BE5455">
        <w:rPr>
          <w:rFonts w:ascii="Angsana New" w:hAnsi="Angsana New"/>
          <w:sz w:val="30"/>
          <w:szCs w:val="30"/>
        </w:rPr>
        <w:t xml:space="preserve"> </w:t>
      </w:r>
      <w:r w:rsidRPr="00BE5455">
        <w:rPr>
          <w:rFonts w:ascii="Angsana New" w:hAnsi="Angsana New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BE5455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BE5455">
        <w:rPr>
          <w:rFonts w:ascii="Angsana New" w:hAnsi="Angsana New"/>
          <w:sz w:val="30"/>
          <w:szCs w:val="30"/>
          <w:cs/>
        </w:rPr>
        <w:t>สัญญาเช่าและประมาณ</w:t>
      </w:r>
      <w:r w:rsidRPr="00BE5455">
        <w:rPr>
          <w:rFonts w:ascii="Angsana New" w:hAnsi="Angsana New" w:hint="cs"/>
          <w:sz w:val="30"/>
          <w:szCs w:val="30"/>
          <w:cs/>
        </w:rPr>
        <w:t>การ</w:t>
      </w:r>
      <w:r w:rsidRPr="00BE5455">
        <w:rPr>
          <w:rFonts w:ascii="Angsana New" w:hAnsi="Angsana New"/>
          <w:sz w:val="30"/>
          <w:szCs w:val="30"/>
          <w:cs/>
        </w:rPr>
        <w:t>ค่ารื้อถอน</w:t>
      </w:r>
      <w:r w:rsidRPr="00BE5455">
        <w:rPr>
          <w:rFonts w:ascii="Angsana New" w:hAnsi="Angsana New" w:hint="cs"/>
          <w:sz w:val="30"/>
          <w:szCs w:val="30"/>
          <w:cs/>
        </w:rPr>
        <w:t>ตั้งแต่วันเริ่มต้นของ  รอบระยะเวลาเปรียบเทียบแรกสุดที่นำเสนอ</w:t>
      </w:r>
      <w:r w:rsidR="002A2E46">
        <w:rPr>
          <w:rFonts w:ascii="Angsana New" w:hAnsi="Angsana New" w:hint="cs"/>
          <w:sz w:val="30"/>
          <w:szCs w:val="30"/>
          <w:cs/>
        </w:rPr>
        <w:t xml:space="preserve"> </w:t>
      </w:r>
      <w:r w:rsidRPr="00BE5455">
        <w:rPr>
          <w:rFonts w:ascii="Angsana New" w:hAnsi="Angsana New" w:hint="cs"/>
          <w:sz w:val="30"/>
          <w:szCs w:val="30"/>
          <w:cs/>
        </w:rPr>
        <w:t>โดยปรับปรุงผลกระทบสะสมกับกำไรสะสมหรือ</w:t>
      </w:r>
      <w:r w:rsidRPr="00BE5455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BE5455">
        <w:rPr>
          <w:rFonts w:ascii="Angsana New" w:hAnsi="Angsana New" w:hint="cs"/>
          <w:sz w:val="30"/>
          <w:szCs w:val="30"/>
          <w:cs/>
        </w:rPr>
        <w:t>วันดังกล่าว และ</w:t>
      </w:r>
      <w:r w:rsidRPr="00BE5455">
        <w:rPr>
          <w:rFonts w:ascii="Angsana New" w:hAnsi="Angsana New"/>
          <w:sz w:val="30"/>
          <w:szCs w:val="30"/>
          <w:cs/>
        </w:rPr>
        <w:t>กลุ่มบริษัทนำ</w:t>
      </w:r>
      <w:r w:rsidRPr="00BE5455">
        <w:rPr>
          <w:rFonts w:ascii="Angsana New" w:hAnsi="Angsana New" w:hint="cs"/>
          <w:sz w:val="30"/>
          <w:szCs w:val="30"/>
          <w:cs/>
        </w:rPr>
        <w:t>การ</w:t>
      </w:r>
      <w:r w:rsidRPr="00BE5455">
        <w:rPr>
          <w:rFonts w:ascii="Angsana New" w:hAnsi="Angsana New"/>
          <w:sz w:val="30"/>
          <w:szCs w:val="30"/>
          <w:cs/>
        </w:rPr>
        <w:t>ปรับปรุง</w:t>
      </w:r>
      <w:r w:rsidRPr="00BE5455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BE5455">
        <w:rPr>
          <w:rFonts w:ascii="Angsana New" w:hAnsi="Angsana New"/>
          <w:sz w:val="30"/>
          <w:szCs w:val="30"/>
          <w:cs/>
        </w:rPr>
        <w:t>รายการ</w:t>
      </w:r>
      <w:r w:rsidRPr="00BE5455">
        <w:rPr>
          <w:rFonts w:ascii="Angsana New" w:hAnsi="Angsana New" w:hint="cs"/>
          <w:sz w:val="30"/>
          <w:szCs w:val="30"/>
          <w:cs/>
        </w:rPr>
        <w:t>อื่น</w:t>
      </w:r>
      <w:r w:rsidRPr="00BE5455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BE5455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BE5455">
        <w:rPr>
          <w:rFonts w:ascii="Angsana New" w:hAnsi="Angsana New"/>
          <w:sz w:val="30"/>
          <w:szCs w:val="30"/>
          <w:cs/>
        </w:rPr>
        <w:t>โดยก่อนหน้านี้</w:t>
      </w:r>
      <w:r w:rsidR="002A2E46">
        <w:rPr>
          <w:rFonts w:ascii="Angsana New" w:hAnsi="Angsana New" w:hint="cs"/>
          <w:sz w:val="30"/>
          <w:szCs w:val="30"/>
          <w:cs/>
        </w:rPr>
        <w:t xml:space="preserve"> </w:t>
      </w:r>
      <w:r w:rsidRPr="00BE5455">
        <w:rPr>
          <w:rFonts w:ascii="Angsana New" w:hAnsi="Angsana New"/>
          <w:sz w:val="30"/>
          <w:szCs w:val="30"/>
          <w:cs/>
        </w:rPr>
        <w:t>กลุ่มบริษัทรับรู้ภาษีเงินได้รอการตัดบัญชี</w:t>
      </w:r>
      <w:r w:rsidRPr="00C30C87">
        <w:rPr>
          <w:rFonts w:ascii="Angsana New" w:hAnsi="Angsana New"/>
          <w:spacing w:val="-6"/>
          <w:sz w:val="30"/>
          <w:szCs w:val="30"/>
          <w:cs/>
        </w:rPr>
        <w:t>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  <w:r w:rsidRPr="00BE5455">
        <w:rPr>
          <w:rFonts w:ascii="Angsana New" w:hAnsi="Angsana New"/>
          <w:sz w:val="30"/>
          <w:szCs w:val="30"/>
          <w:cs/>
        </w:rPr>
        <w:t xml:space="preserve"> </w:t>
      </w:r>
    </w:p>
    <w:p w14:paraId="215CD4FD" w14:textId="77777777" w:rsidR="00C30C87" w:rsidRPr="00BE5455" w:rsidRDefault="00C30C87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512C16" w14:textId="3835D7F8" w:rsidR="00C30C87" w:rsidRPr="00BE5455" w:rsidRDefault="00C30C87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E5455">
        <w:rPr>
          <w:rFonts w:ascii="Angsana New" w:hAnsi="Angsana New" w:hint="cs"/>
          <w:sz w:val="30"/>
          <w:szCs w:val="30"/>
          <w:cs/>
        </w:rPr>
        <w:t>จากการปรับปรุงดังกล่าว</w:t>
      </w:r>
      <w:r w:rsidR="002A2E46">
        <w:rPr>
          <w:rFonts w:ascii="Angsana New" w:hAnsi="Angsana New" w:hint="cs"/>
          <w:sz w:val="30"/>
          <w:szCs w:val="30"/>
          <w:cs/>
        </w:rPr>
        <w:t xml:space="preserve"> </w:t>
      </w:r>
      <w:r w:rsidRPr="00BE5455">
        <w:rPr>
          <w:rFonts w:ascii="Angsana New" w:hAnsi="Angsana New"/>
          <w:sz w:val="30"/>
          <w:szCs w:val="30"/>
          <w:cs/>
        </w:rPr>
        <w:t>บริษัท</w:t>
      </w:r>
      <w:r w:rsidRPr="00BE5455">
        <w:rPr>
          <w:rFonts w:ascii="Angsana New" w:hAnsi="Angsana New" w:hint="cs"/>
          <w:sz w:val="30"/>
          <w:szCs w:val="30"/>
          <w:cs/>
        </w:rPr>
        <w:t>รับรู้รายการสินทรัพย์ภาษีเงินได้รอการตัดบัญชีที่เกี่ยวข้องกับหนี้สิน</w:t>
      </w:r>
      <w:r w:rsidRPr="008523CB">
        <w:rPr>
          <w:rFonts w:ascii="Angsana New" w:hAnsi="Angsana New" w:hint="cs"/>
          <w:spacing w:val="-4"/>
          <w:sz w:val="30"/>
          <w:szCs w:val="30"/>
          <w:cs/>
        </w:rPr>
        <w:t>ตามสัญญาเช่า</w:t>
      </w:r>
      <w:r w:rsidRPr="00BE5455">
        <w:rPr>
          <w:rFonts w:ascii="Angsana New" w:hAnsi="Angsana New" w:hint="cs"/>
          <w:sz w:val="30"/>
          <w:szCs w:val="30"/>
          <w:cs/>
        </w:rPr>
        <w:t>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</w:t>
      </w:r>
      <w:r w:rsidRPr="00C30C87">
        <w:rPr>
          <w:rFonts w:ascii="Angsana New" w:hAnsi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Pr="00C30C87">
        <w:rPr>
          <w:rFonts w:ascii="Angsana New" w:hAnsi="Angsana New"/>
          <w:spacing w:val="-4"/>
          <w:sz w:val="30"/>
          <w:szCs w:val="30"/>
        </w:rPr>
        <w:t xml:space="preserve">12 </w:t>
      </w:r>
      <w:r w:rsidRPr="00C30C87">
        <w:rPr>
          <w:rFonts w:ascii="Angsana New" w:hAnsi="Angsana New" w:hint="cs"/>
          <w:spacing w:val="-4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C30C87">
        <w:rPr>
          <w:rFonts w:ascii="Angsana New" w:hAnsi="Angsana New"/>
          <w:spacing w:val="-4"/>
          <w:sz w:val="30"/>
          <w:szCs w:val="30"/>
        </w:rPr>
        <w:t xml:space="preserve">1 </w:t>
      </w:r>
      <w:r w:rsidRPr="00C30C87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Pr="00C30C87">
        <w:rPr>
          <w:rFonts w:ascii="Angsana New" w:hAnsi="Angsana New"/>
          <w:spacing w:val="-4"/>
          <w:sz w:val="30"/>
          <w:szCs w:val="30"/>
        </w:rPr>
        <w:t>2566</w:t>
      </w:r>
      <w:r w:rsidRPr="00BE5455">
        <w:rPr>
          <w:rFonts w:ascii="Angsana New" w:hAnsi="Angsana New"/>
          <w:sz w:val="30"/>
          <w:szCs w:val="30"/>
        </w:rPr>
        <w:t xml:space="preserve"> </w:t>
      </w:r>
    </w:p>
    <w:p w14:paraId="6958006C" w14:textId="77777777" w:rsidR="00C30C87" w:rsidRPr="00BE5455" w:rsidRDefault="00C30C87" w:rsidP="000F0502">
      <w:pPr>
        <w:tabs>
          <w:tab w:val="clear" w:pos="454"/>
          <w:tab w:val="clear" w:pos="68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bookmarkEnd w:id="1"/>
    <w:p w14:paraId="1AD404A8" w14:textId="77777777" w:rsidR="00C30C87" w:rsidRPr="00880B3E" w:rsidRDefault="00C30C87" w:rsidP="008523CB">
      <w:pPr>
        <w:pStyle w:val="ListParagraph"/>
        <w:numPr>
          <w:ilvl w:val="0"/>
          <w:numId w:val="36"/>
        </w:numPr>
        <w:tabs>
          <w:tab w:val="clear" w:pos="454"/>
          <w:tab w:val="left" w:pos="540"/>
        </w:tabs>
        <w:spacing w:line="240" w:lineRule="auto"/>
        <w:ind w:hanging="922"/>
        <w:jc w:val="thaiDistribute"/>
        <w:rPr>
          <w:rFonts w:ascii="Angsana New" w:hAnsi="Angsana New"/>
          <w:bCs/>
          <w:i/>
          <w:iCs/>
          <w:sz w:val="30"/>
          <w:szCs w:val="30"/>
          <w:shd w:val="clear" w:color="auto" w:fill="D9D9D9" w:themeFill="background1" w:themeFillShade="D9"/>
          <w:cs/>
        </w:rPr>
      </w:pPr>
      <w:r w:rsidRPr="00880B3E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มาตรฐานการ</w:t>
      </w:r>
      <w:r w:rsidRPr="00270A29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บัญชี ฉบับที่ </w:t>
      </w:r>
      <w:r w:rsidRPr="0047169E">
        <w:rPr>
          <w:rFonts w:asciiTheme="majorBidi" w:hAnsiTheme="majorBidi" w:cstheme="majorBidi"/>
          <w:b/>
          <w:i/>
          <w:iCs/>
          <w:sz w:val="30"/>
          <w:szCs w:val="30"/>
        </w:rPr>
        <w:t>1</w:t>
      </w:r>
      <w:r w:rsidRPr="00270A29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270A29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>เรื่อง</w:t>
      </w:r>
      <w:r w:rsidRPr="00880B3E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  <w:r w:rsidRPr="00880B3E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การเปิดเผยนโยบายการบัญชี</w:t>
      </w:r>
    </w:p>
    <w:p w14:paraId="52C37314" w14:textId="04AB0C0E" w:rsidR="00C30C87" w:rsidRPr="00880B3E" w:rsidRDefault="00C30C87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80B3E">
        <w:rPr>
          <w:rFonts w:ascii="Angsana New" w:hAnsi="Angsana New"/>
          <w:sz w:val="30"/>
          <w:szCs w:val="30"/>
          <w:cs/>
        </w:rPr>
        <w:t>กลุ่มบริษัท</w:t>
      </w:r>
      <w:r w:rsidRPr="00880B3E">
        <w:rPr>
          <w:rFonts w:ascii="Angsana New" w:hAnsi="Angsana New" w:hint="cs"/>
          <w:sz w:val="30"/>
          <w:szCs w:val="30"/>
          <w:cs/>
        </w:rPr>
        <w:t>ได้ถือปฏิบัติตาม</w:t>
      </w:r>
      <w:r w:rsidRPr="00880B3E">
        <w:rPr>
          <w:rFonts w:ascii="Angsana New" w:hAnsi="Angsana New"/>
          <w:sz w:val="30"/>
          <w:szCs w:val="30"/>
          <w:cs/>
        </w:rPr>
        <w:t>การปรับปรุง</w:t>
      </w:r>
      <w:r w:rsidRPr="00880B3E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880B3E">
        <w:rPr>
          <w:rFonts w:ascii="Angsana New" w:hAnsi="Angsana New"/>
          <w:sz w:val="30"/>
          <w:szCs w:val="30"/>
        </w:rPr>
        <w:t>1</w:t>
      </w:r>
      <w:r w:rsidRPr="00880B3E">
        <w:rPr>
          <w:rFonts w:ascii="Angsana New" w:hAnsi="Angsana New" w:hint="cs"/>
          <w:sz w:val="30"/>
          <w:szCs w:val="30"/>
          <w:cs/>
        </w:rPr>
        <w:t xml:space="preserve"> </w:t>
      </w:r>
      <w:r w:rsidRPr="00880B3E">
        <w:rPr>
          <w:rFonts w:ascii="Angsana New" w:hAnsi="Angsana New"/>
          <w:sz w:val="30"/>
          <w:szCs w:val="30"/>
          <w:cs/>
        </w:rPr>
        <w:t>เรื่อง</w:t>
      </w:r>
      <w:r w:rsidRPr="00880B3E">
        <w:rPr>
          <w:rFonts w:ascii="Angsana New" w:hAnsi="Angsana New" w:hint="cs"/>
          <w:sz w:val="30"/>
          <w:szCs w:val="30"/>
          <w:cs/>
        </w:rPr>
        <w:t>การเปิดเผยนโยบายการบัญชี</w:t>
      </w:r>
      <w:r w:rsidRPr="00880B3E">
        <w:rPr>
          <w:rFonts w:ascii="Angsana New" w:hAnsi="Angsana New"/>
          <w:sz w:val="30"/>
          <w:szCs w:val="30"/>
          <w:cs/>
        </w:rPr>
        <w:t>ตั้งแต่วันที่</w:t>
      </w:r>
      <w:r w:rsidRPr="00880B3E">
        <w:rPr>
          <w:rFonts w:ascii="Angsana New" w:hAnsi="Angsana New"/>
          <w:sz w:val="30"/>
          <w:szCs w:val="30"/>
        </w:rPr>
        <w:t xml:space="preserve"> </w:t>
      </w:r>
      <w:r w:rsidR="008523CB">
        <w:rPr>
          <w:rFonts w:ascii="Angsana New" w:hAnsi="Angsana New"/>
          <w:sz w:val="30"/>
          <w:szCs w:val="30"/>
        </w:rPr>
        <w:br/>
      </w:r>
      <w:r w:rsidRPr="00880B3E">
        <w:rPr>
          <w:rFonts w:ascii="Angsana New" w:hAnsi="Angsana New"/>
          <w:sz w:val="30"/>
          <w:szCs w:val="30"/>
        </w:rPr>
        <w:t xml:space="preserve">1 </w:t>
      </w:r>
      <w:r w:rsidRPr="00880B3E">
        <w:rPr>
          <w:rFonts w:ascii="Angsana New" w:hAnsi="Angsana New"/>
          <w:sz w:val="30"/>
          <w:szCs w:val="30"/>
          <w:cs/>
        </w:rPr>
        <w:t xml:space="preserve">มกราคม </w:t>
      </w:r>
      <w:r w:rsidRPr="00880B3E">
        <w:rPr>
          <w:rFonts w:ascii="Angsana New" w:hAnsi="Angsana New"/>
          <w:sz w:val="30"/>
          <w:szCs w:val="30"/>
        </w:rPr>
        <w:t>2567</w:t>
      </w:r>
      <w:r w:rsidRPr="00880B3E">
        <w:rPr>
          <w:rFonts w:ascii="Angsana New" w:hAnsi="Angsana New"/>
          <w:sz w:val="30"/>
          <w:szCs w:val="30"/>
          <w:cs/>
        </w:rPr>
        <w:t xml:space="preserve"> </w:t>
      </w:r>
      <w:r w:rsidRPr="00880B3E">
        <w:rPr>
          <w:rFonts w:ascii="Angsana New" w:hAnsi="Angsana New" w:hint="cs"/>
          <w:sz w:val="30"/>
          <w:szCs w:val="30"/>
          <w:cs/>
        </w:rPr>
        <w:t>การปรับปรุงดังกล่าว</w:t>
      </w:r>
      <w:r w:rsidRPr="00880B3E">
        <w:rPr>
          <w:rFonts w:ascii="Angsana New" w:hAnsi="Angsana New"/>
          <w:sz w:val="30"/>
          <w:szCs w:val="30"/>
          <w:cs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880B3E">
        <w:rPr>
          <w:rFonts w:ascii="Angsana New" w:hAnsi="Angsana New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  <w:r w:rsidRPr="00880B3E">
        <w:rPr>
          <w:rFonts w:ascii="Angsana New" w:hAnsi="Angsana New"/>
          <w:sz w:val="30"/>
          <w:szCs w:val="30"/>
          <w:cs/>
        </w:rPr>
        <w:t xml:space="preserve"> </w:t>
      </w:r>
    </w:p>
    <w:p w14:paraId="2F229C23" w14:textId="77777777" w:rsidR="00C30C87" w:rsidRPr="00C30C87" w:rsidRDefault="00C30C87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DCCA455" w14:textId="30FA2916" w:rsidR="00C30C87" w:rsidRDefault="00C30C87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80B3E">
        <w:rPr>
          <w:rFonts w:ascii="Angsana New" w:hAnsi="Angsana New" w:hint="cs"/>
          <w:sz w:val="30"/>
          <w:szCs w:val="30"/>
          <w:cs/>
        </w:rPr>
        <w:t xml:space="preserve">จากการปรับปรุงดังกล่าว </w:t>
      </w:r>
      <w:r w:rsidRPr="00880B3E">
        <w:rPr>
          <w:rFonts w:ascii="Angsana New" w:hAnsi="Angsana New"/>
          <w:sz w:val="30"/>
          <w:szCs w:val="30"/>
          <w:cs/>
        </w:rPr>
        <w:t>กลุ่มบริษั</w:t>
      </w:r>
      <w:r w:rsidRPr="00880B3E">
        <w:rPr>
          <w:rFonts w:ascii="Angsana New" w:hAnsi="Angsana New" w:hint="cs"/>
          <w:sz w:val="30"/>
          <w:szCs w:val="30"/>
          <w:cs/>
        </w:rPr>
        <w:t>ทนำข้อมูลนโยบายการบัญชีที่เคยเปิดเผยมาทบทวนและปรับปรุงข้อมูลตามที่เปิดเผยในหมายเหตุ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Pr="00880B3E">
        <w:rPr>
          <w:rFonts w:ascii="Angsana New" w:hAnsi="Angsana New"/>
          <w:sz w:val="30"/>
          <w:szCs w:val="30"/>
          <w:cs/>
        </w:rPr>
        <w:t>ทุกข้อ</w:t>
      </w:r>
    </w:p>
    <w:p w14:paraId="786F5435" w14:textId="77777777" w:rsidR="003D41A7" w:rsidRDefault="003D41A7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8B9BE8E" w14:textId="77777777" w:rsidR="009277CB" w:rsidRDefault="009277CB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3D1667E2" w14:textId="77777777" w:rsidR="009277CB" w:rsidRDefault="009277CB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2E8C7E17" w14:textId="77777777" w:rsidR="000F0502" w:rsidRDefault="000F0502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34D27B78" w14:textId="77777777" w:rsidR="003A2B7B" w:rsidRDefault="003A2B7B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2AA77784" w14:textId="77777777" w:rsidR="003A2B7B" w:rsidRDefault="003A2B7B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3690F170" w14:textId="77777777" w:rsidR="003A2B7B" w:rsidRDefault="003A2B7B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01A5B6FF" w14:textId="77777777" w:rsidR="003A2B7B" w:rsidRPr="00C30C87" w:rsidRDefault="003A2B7B" w:rsidP="00C3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78A31773" w14:textId="47272EA0" w:rsidR="003D41A7" w:rsidRDefault="003D41A7" w:rsidP="003D41A7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3D41A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การซื้อบริษัทย่อย</w:t>
      </w:r>
    </w:p>
    <w:p w14:paraId="447F5D07" w14:textId="77777777" w:rsidR="00286471" w:rsidRPr="007A7642" w:rsidRDefault="00286471" w:rsidP="00286471">
      <w:pPr>
        <w:rPr>
          <w:sz w:val="22"/>
          <w:szCs w:val="22"/>
        </w:rPr>
      </w:pPr>
    </w:p>
    <w:p w14:paraId="34003CBD" w14:textId="208551AE" w:rsidR="00286471" w:rsidRPr="00286471" w:rsidRDefault="00286471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8647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E54CA03" w14:textId="6FFB4A6B" w:rsidR="006B60C1" w:rsidRDefault="00B9222E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9222E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222E">
        <w:rPr>
          <w:rFonts w:ascii="Angsana New" w:hAnsi="Angsana New"/>
          <w:sz w:val="30"/>
          <w:szCs w:val="30"/>
          <w:cs/>
        </w:rPr>
        <w:t>ทั้งนี้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222E">
        <w:rPr>
          <w:rFonts w:ascii="Angsana New" w:hAnsi="Angsana New"/>
          <w:sz w:val="30"/>
          <w:szCs w:val="30"/>
          <w:cs/>
        </w:rPr>
        <w:t xml:space="preserve">ค่าใช้จ่ายที่เกี่ยวข้องกับการซื้อธุรกิจรับรู้เป็นค่าใช้จ่ายเมื่อเกิดขึ้น </w:t>
      </w:r>
    </w:p>
    <w:p w14:paraId="73833F42" w14:textId="77777777" w:rsidR="007A7642" w:rsidRPr="007A7642" w:rsidRDefault="007A7642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B2D76BC" w14:textId="6D58BA18" w:rsidR="007A7642" w:rsidRPr="007A7642" w:rsidRDefault="007A7642" w:rsidP="007A7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A7642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Pr="009277CB">
        <w:rPr>
          <w:rFonts w:ascii="Angsana New" w:hAnsi="Angsana New"/>
          <w:spacing w:val="4"/>
          <w:sz w:val="30"/>
          <w:szCs w:val="30"/>
          <w:cs/>
        </w:rPr>
        <w:t>ส่วนได้เสียที่ไม่มีอำนาจควบคุมในผู้ถูกซื้อ</w:t>
      </w:r>
      <w:r w:rsidRPr="009277C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277CB">
        <w:rPr>
          <w:rFonts w:ascii="Angsana New" w:hAnsi="Angsana New"/>
          <w:spacing w:val="4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0B5027D" w14:textId="77777777" w:rsidR="007A7642" w:rsidRPr="007A7642" w:rsidRDefault="007A7642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3C784C6" w14:textId="1AA90F0D" w:rsidR="003D41A7" w:rsidRDefault="007A7642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7A7642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และส่วนได้เสียในส่วนของเจ้าของที่ออกโดยกลุ่ม</w:t>
      </w:r>
      <w:r w:rsidR="009277CB">
        <w:rPr>
          <w:rFonts w:ascii="Angsana New" w:hAnsi="Angsana New" w:hint="cs"/>
          <w:sz w:val="30"/>
          <w:szCs w:val="30"/>
          <w:cs/>
        </w:rPr>
        <w:t>บริษัท</w:t>
      </w:r>
    </w:p>
    <w:p w14:paraId="2E094803" w14:textId="77777777" w:rsidR="007A7642" w:rsidRPr="007A7642" w:rsidRDefault="007A7642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9F35945" w14:textId="5BD6B88D" w:rsidR="007A7642" w:rsidRDefault="007A7642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A7642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หรือในกำไรขาดทุนเบ็ดเสร็จอื่นที่เกี่ยวข้อง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1C6326CE" w14:textId="77777777" w:rsidR="007A7642" w:rsidRDefault="007A7642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D5E5181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FD9F3DB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BC10C07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0AF7E52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ADB3091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E5F8E16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C1CCF49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14F598F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4E20CD1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F7D1A99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295EFF5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1FF240A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80E73B0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2D849BB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71F3C47" w14:textId="77777777" w:rsidR="009277CB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C9180A1" w14:textId="77777777" w:rsidR="009277CB" w:rsidRPr="007A7642" w:rsidRDefault="009277CB" w:rsidP="00B92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83D6C48" w14:textId="07DB9C87" w:rsidR="003D41A7" w:rsidRDefault="003D41A7" w:rsidP="003D4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pacing w:val="6"/>
          <w:sz w:val="30"/>
          <w:szCs w:val="30"/>
        </w:rPr>
      </w:pPr>
      <w:r w:rsidRPr="00867E95">
        <w:rPr>
          <w:rFonts w:ascii="Angsana New" w:hAnsi="Angsana New"/>
          <w:spacing w:val="8"/>
          <w:sz w:val="30"/>
          <w:szCs w:val="30"/>
          <w:cs/>
        </w:rPr>
        <w:lastRenderedPageBreak/>
        <w:t xml:space="preserve">เมื่อวันที่ </w:t>
      </w:r>
      <w:r w:rsidRPr="00867E95">
        <w:rPr>
          <w:rFonts w:ascii="Angsana New" w:hAnsi="Angsana New"/>
          <w:spacing w:val="8"/>
          <w:sz w:val="30"/>
          <w:szCs w:val="30"/>
        </w:rPr>
        <w:t>1</w:t>
      </w:r>
      <w:r w:rsidRPr="00867E95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867E95">
        <w:rPr>
          <w:rFonts w:ascii="Angsana New" w:hAnsi="Angsana New" w:hint="cs"/>
          <w:spacing w:val="8"/>
          <w:sz w:val="30"/>
          <w:szCs w:val="30"/>
          <w:cs/>
        </w:rPr>
        <w:t xml:space="preserve">กรกฎาคม </w:t>
      </w:r>
      <w:r w:rsidRPr="00867E95">
        <w:rPr>
          <w:rFonts w:ascii="Angsana New" w:hAnsi="Angsana New"/>
          <w:spacing w:val="8"/>
          <w:sz w:val="30"/>
          <w:szCs w:val="30"/>
        </w:rPr>
        <w:t xml:space="preserve">2567 </w:t>
      </w:r>
      <w:r w:rsidRPr="00867E95">
        <w:rPr>
          <w:rFonts w:ascii="Angsana New" w:hAnsi="Angsana New"/>
          <w:spacing w:val="8"/>
          <w:sz w:val="30"/>
          <w:szCs w:val="30"/>
          <w:cs/>
        </w:rPr>
        <w:t>กลุ่มบริษัทได้มาซึ่งอำนาจควบคุมในบริษัท เด็กดี อินเตอร์</w:t>
      </w:r>
      <w:proofErr w:type="spellStart"/>
      <w:r w:rsidRPr="00867E95">
        <w:rPr>
          <w:rFonts w:ascii="Angsana New" w:hAnsi="Angsana New"/>
          <w:spacing w:val="8"/>
          <w:sz w:val="30"/>
          <w:szCs w:val="30"/>
          <w:cs/>
        </w:rPr>
        <w:t>แอคทีฟ</w:t>
      </w:r>
      <w:proofErr w:type="spellEnd"/>
      <w:r w:rsidRPr="00867E95">
        <w:rPr>
          <w:rFonts w:ascii="Angsana New" w:hAnsi="Angsana New"/>
          <w:spacing w:val="8"/>
          <w:sz w:val="30"/>
          <w:szCs w:val="30"/>
          <w:cs/>
        </w:rPr>
        <w:t xml:space="preserve"> จำกัด ซึ่งเป็นผู้</w:t>
      </w:r>
      <w:r w:rsidRPr="00B764DB">
        <w:rPr>
          <w:rFonts w:ascii="Angsana New" w:hAnsi="Angsana New" w:hint="cs"/>
          <w:spacing w:val="2"/>
          <w:sz w:val="30"/>
          <w:szCs w:val="30"/>
          <w:cs/>
        </w:rPr>
        <w:t>จัดสร้างสื่อบนอินเตอร์เน็ต เว็บไซต์ และโปรแกรมคอมพิวเตอร์ และให้บริการโฆษณาผ่านสื่ออินเตอร์เน็ต และการ</w:t>
      </w:r>
      <w:r w:rsidRPr="00B764DB">
        <w:rPr>
          <w:rFonts w:ascii="Angsana New" w:hAnsi="Angsana New" w:hint="cs"/>
          <w:spacing w:val="-4"/>
          <w:sz w:val="30"/>
          <w:szCs w:val="30"/>
          <w:cs/>
        </w:rPr>
        <w:t xml:space="preserve">จัดกิจกรรมเพื่อการศึกษา </w:t>
      </w:r>
      <w:r w:rsidRPr="00B764DB">
        <w:rPr>
          <w:rFonts w:ascii="Angsana New" w:hAnsi="Angsana New"/>
          <w:spacing w:val="-4"/>
          <w:sz w:val="30"/>
          <w:szCs w:val="30"/>
          <w:cs/>
        </w:rPr>
        <w:t>โด</w:t>
      </w:r>
      <w:r w:rsidRPr="00B764DB">
        <w:rPr>
          <w:rFonts w:ascii="Angsana New" w:hAnsi="Angsana New" w:hint="cs"/>
          <w:spacing w:val="-4"/>
          <w:sz w:val="30"/>
          <w:szCs w:val="30"/>
          <w:cs/>
        </w:rPr>
        <w:t>ยการ</w:t>
      </w:r>
      <w:r w:rsidRPr="00B764DB">
        <w:rPr>
          <w:rFonts w:ascii="Angsana New" w:hAnsi="Angsana New"/>
          <w:spacing w:val="-4"/>
          <w:sz w:val="30"/>
          <w:szCs w:val="30"/>
          <w:cs/>
        </w:rPr>
        <w:t>ซื้อหุ้นทุนและสิทธิออกเสียง</w:t>
      </w:r>
      <w:r>
        <w:rPr>
          <w:rFonts w:ascii="Angsana New" w:hAnsi="Angsana New" w:hint="cs"/>
          <w:spacing w:val="-4"/>
          <w:sz w:val="30"/>
          <w:szCs w:val="30"/>
          <w:cs/>
        </w:rPr>
        <w:t>ในบริษัท</w:t>
      </w:r>
      <w:r w:rsidRPr="00B764DB">
        <w:rPr>
          <w:rFonts w:ascii="Angsana New" w:hAnsi="Angsana New" w:hint="cs"/>
          <w:spacing w:val="-4"/>
          <w:sz w:val="30"/>
          <w:szCs w:val="30"/>
          <w:cs/>
        </w:rPr>
        <w:t>เพิ่มเติม</w:t>
      </w:r>
      <w:r w:rsidRPr="00B764DB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B764DB">
        <w:rPr>
          <w:rFonts w:ascii="Angsana New" w:hAnsi="Angsana New"/>
          <w:spacing w:val="-4"/>
          <w:sz w:val="30"/>
          <w:szCs w:val="30"/>
        </w:rPr>
        <w:t>25</w:t>
      </w:r>
      <w:r w:rsidRPr="00B764DB">
        <w:rPr>
          <w:rFonts w:ascii="Angsana New" w:hAnsi="Angsana New"/>
          <w:spacing w:val="-4"/>
          <w:sz w:val="30"/>
          <w:szCs w:val="30"/>
          <w:cs/>
        </w:rPr>
        <w:t>.</w:t>
      </w:r>
      <w:r w:rsidRPr="00B764DB">
        <w:rPr>
          <w:rFonts w:ascii="Angsana New" w:hAnsi="Angsana New"/>
          <w:spacing w:val="-4"/>
          <w:sz w:val="30"/>
          <w:szCs w:val="30"/>
        </w:rPr>
        <w:t>90</w:t>
      </w:r>
      <w:r w:rsidRPr="00B764DB">
        <w:rPr>
          <w:rFonts w:ascii="Angsana New" w:hAnsi="Angsana New"/>
          <w:spacing w:val="-4"/>
          <w:sz w:val="30"/>
          <w:szCs w:val="30"/>
          <w:cs/>
        </w:rPr>
        <w:t xml:space="preserve"> ทำให้กลุ่มบริษัทมีส่วนได้เสียในบริษัท เด็กดี อินเตอร์แอคทีฟ จำกัด เพิ่มขึ้นจากเดิมร้อยละ </w:t>
      </w:r>
      <w:r w:rsidRPr="00B764DB">
        <w:rPr>
          <w:rFonts w:ascii="Angsana New" w:hAnsi="Angsana New"/>
          <w:spacing w:val="-4"/>
          <w:sz w:val="30"/>
          <w:szCs w:val="30"/>
        </w:rPr>
        <w:t xml:space="preserve">25.10 </w:t>
      </w:r>
      <w:r w:rsidRPr="00B764DB">
        <w:rPr>
          <w:rFonts w:ascii="Angsana New" w:hAnsi="Angsana New"/>
          <w:spacing w:val="-4"/>
          <w:sz w:val="30"/>
          <w:szCs w:val="30"/>
          <w:cs/>
        </w:rPr>
        <w:t>เป็นร้อยละ</w:t>
      </w:r>
      <w:r w:rsidRPr="00B764DB">
        <w:rPr>
          <w:rFonts w:ascii="Angsana New" w:hAnsi="Angsana New"/>
          <w:spacing w:val="-4"/>
          <w:sz w:val="30"/>
          <w:szCs w:val="30"/>
        </w:rPr>
        <w:t xml:space="preserve"> 51.00 </w:t>
      </w:r>
      <w:r w:rsidRPr="00B764DB">
        <w:rPr>
          <w:rFonts w:ascii="Angsana New" w:hAnsi="Angsana New"/>
          <w:spacing w:val="-4"/>
          <w:sz w:val="30"/>
          <w:szCs w:val="30"/>
          <w:cs/>
        </w:rPr>
        <w:t>สิ่งตอบแทนที่จ่าย</w:t>
      </w:r>
      <w:r w:rsidRPr="004D2BA4">
        <w:rPr>
          <w:rFonts w:ascii="Angsana New" w:hAnsi="Angsana New"/>
          <w:spacing w:val="6"/>
          <w:sz w:val="30"/>
          <w:szCs w:val="30"/>
          <w:cs/>
        </w:rPr>
        <w:t xml:space="preserve">ประกอบด้วยเงินสดจำนวน </w:t>
      </w:r>
      <w:r w:rsidRPr="004D2BA4">
        <w:rPr>
          <w:rFonts w:ascii="Angsana New" w:hAnsi="Angsana New"/>
          <w:spacing w:val="6"/>
          <w:sz w:val="30"/>
          <w:szCs w:val="30"/>
        </w:rPr>
        <w:t xml:space="preserve">30 </w:t>
      </w:r>
      <w:r w:rsidRPr="004D2BA4">
        <w:rPr>
          <w:rFonts w:ascii="Angsana New" w:hAnsi="Angsana New"/>
          <w:spacing w:val="6"/>
          <w:sz w:val="30"/>
          <w:szCs w:val="30"/>
          <w:cs/>
        </w:rPr>
        <w:t>ล้านบาท ทั้งนี้กลุ่มบริษัทมีต้นทุนที่เกี่ยวข้องกับการซื้อจำนวน</w:t>
      </w:r>
      <w:r w:rsidRPr="004D2BA4">
        <w:rPr>
          <w:rFonts w:ascii="Angsana New" w:hAnsi="Angsana New"/>
          <w:spacing w:val="6"/>
          <w:sz w:val="30"/>
          <w:szCs w:val="30"/>
        </w:rPr>
        <w:t xml:space="preserve"> 0.48 </w:t>
      </w:r>
      <w:r w:rsidRPr="004D2BA4">
        <w:rPr>
          <w:rFonts w:ascii="Angsana New" w:hAnsi="Angsana New"/>
          <w:spacing w:val="6"/>
          <w:sz w:val="30"/>
          <w:szCs w:val="30"/>
          <w:cs/>
        </w:rPr>
        <w:t>ล้านบาท</w:t>
      </w:r>
      <w:r w:rsidRPr="004D2BA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4D2BA4">
        <w:rPr>
          <w:rFonts w:ascii="Angsana New" w:hAnsi="Angsana New"/>
          <w:spacing w:val="6"/>
          <w:sz w:val="30"/>
          <w:szCs w:val="30"/>
          <w:cs/>
        </w:rPr>
        <w:t>ซึ่งรวมอยู่ในค่าใช้จ่ายในการบริหาร</w:t>
      </w:r>
    </w:p>
    <w:p w14:paraId="0FF3BC00" w14:textId="77777777" w:rsidR="009277CB" w:rsidRPr="00B764DB" w:rsidRDefault="009277CB" w:rsidP="003D4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spacing w:val="-4"/>
          <w:sz w:val="30"/>
          <w:szCs w:val="30"/>
        </w:rPr>
      </w:pPr>
    </w:p>
    <w:p w14:paraId="0A78253C" w14:textId="77777777" w:rsidR="003D41A7" w:rsidRPr="0089026B" w:rsidRDefault="003D41A7" w:rsidP="003D4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270A29">
        <w:rPr>
          <w:rFonts w:ascii="Angsana New" w:hAnsi="Angsana New" w:hint="cs"/>
          <w:spacing w:val="4"/>
          <w:sz w:val="30"/>
          <w:szCs w:val="30"/>
          <w:cs/>
        </w:rPr>
        <w:t>การมีอำนาจควบคุมในบริษัท เด็กดี อินเตอร์แอคทีฟ จำกัด จะทำให้กลุ่มบริษัทได้รับประโยชน์จากความรู้ ความ</w:t>
      </w:r>
      <w:r>
        <w:rPr>
          <w:rFonts w:ascii="Angsana New" w:hAnsi="Angsana New" w:hint="cs"/>
          <w:spacing w:val="2"/>
          <w:sz w:val="30"/>
          <w:szCs w:val="30"/>
          <w:cs/>
        </w:rPr>
        <w:t>เชี่ยวชาญในธุรกิจที่เกี่ยวข้องกับการศึกษา และธุรกิจผลิตเนื้อหาสื่อโฆษณา กลุ่มบริษัทคาดว่าการซื้อธุรกิจดังกล่าวจะทำให้กลุ่มบริษัท</w:t>
      </w:r>
      <w:r w:rsidRPr="0089026B">
        <w:rPr>
          <w:rFonts w:ascii="Angsana New" w:hAnsi="Angsana New" w:hint="cs"/>
          <w:spacing w:val="2"/>
          <w:sz w:val="30"/>
          <w:szCs w:val="30"/>
          <w:cs/>
        </w:rPr>
        <w:t>มีส่วนแบ่ง</w:t>
      </w:r>
      <w:r>
        <w:rPr>
          <w:rFonts w:ascii="Angsana New" w:hAnsi="Angsana New" w:hint="cs"/>
          <w:spacing w:val="2"/>
          <w:sz w:val="30"/>
          <w:szCs w:val="30"/>
          <w:cs/>
        </w:rPr>
        <w:t>ทาง</w:t>
      </w:r>
      <w:r w:rsidRPr="0089026B">
        <w:rPr>
          <w:rFonts w:ascii="Angsana New" w:hAnsi="Angsana New" w:hint="cs"/>
          <w:spacing w:val="2"/>
          <w:sz w:val="30"/>
          <w:szCs w:val="30"/>
          <w:cs/>
        </w:rPr>
        <w:t>การตลาดเพิ่มขึ้นจากการขยายตลาดไปยังฐานลูกค้าของผู้ถูกซื้อ</w:t>
      </w:r>
    </w:p>
    <w:p w14:paraId="3E391FF3" w14:textId="77777777" w:rsidR="003D41A7" w:rsidRPr="00C30C87" w:rsidRDefault="003D41A7" w:rsidP="003D4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08B8D1D" w14:textId="614CBB5D" w:rsidR="003D41A7" w:rsidRDefault="003D41A7" w:rsidP="003D4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02530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="00025307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97B13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8479CA">
        <w:rPr>
          <w:rFonts w:ascii="Angsana New" w:hAnsi="Angsana New"/>
          <w:sz w:val="30"/>
          <w:szCs w:val="30"/>
          <w:cs/>
        </w:rPr>
        <w:t>บริษัท เด็กดี อินเตอร์แอคทีฟ จำกัด</w:t>
      </w:r>
      <w:r>
        <w:rPr>
          <w:rFonts w:ascii="Angsana New" w:hAnsi="Angsana New" w:hint="cs"/>
          <w:sz w:val="30"/>
          <w:szCs w:val="30"/>
          <w:cs/>
        </w:rPr>
        <w:t xml:space="preserve"> มีรายได้เป็นจำนวนเงิน </w:t>
      </w:r>
      <w:r w:rsidR="00025307">
        <w:rPr>
          <w:rFonts w:ascii="Angsana New" w:hAnsi="Angsana New"/>
          <w:sz w:val="30"/>
          <w:szCs w:val="30"/>
        </w:rPr>
        <w:t>148.17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และกำไรจำนวนเงิน </w:t>
      </w:r>
      <w:r w:rsidR="00025307">
        <w:rPr>
          <w:rFonts w:ascii="Angsana New" w:hAnsi="Angsana New"/>
          <w:sz w:val="30"/>
          <w:szCs w:val="30"/>
        </w:rPr>
        <w:t>16.70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</w:t>
      </w:r>
      <w:r w:rsidR="00EA2E51" w:rsidRPr="00EA2E51"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EA2E51">
        <w:rPr>
          <w:rFonts w:ascii="Angsana New" w:hAnsi="Angsana New"/>
          <w:sz w:val="30"/>
          <w:szCs w:val="30"/>
        </w:rPr>
        <w:t>1</w:t>
      </w:r>
      <w:r w:rsidR="00EA2E51" w:rsidRPr="00EA2E51">
        <w:rPr>
          <w:rFonts w:ascii="Angsana New" w:hAnsi="Angsana New"/>
          <w:sz w:val="30"/>
          <w:szCs w:val="30"/>
          <w:cs/>
        </w:rPr>
        <w:t xml:space="preserve"> มกราคม </w:t>
      </w:r>
      <w:r w:rsidR="00EA2E51">
        <w:rPr>
          <w:rFonts w:ascii="Angsana New" w:hAnsi="Angsana New"/>
          <w:sz w:val="30"/>
          <w:szCs w:val="30"/>
        </w:rPr>
        <w:t>2567</w:t>
      </w:r>
      <w:r w:rsidR="00EA2E51" w:rsidRPr="00EA2E51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="00D74FA3">
        <w:rPr>
          <w:rFonts w:ascii="Angsana New" w:hAnsi="Angsana New"/>
          <w:sz w:val="30"/>
          <w:szCs w:val="30"/>
        </w:rPr>
        <w:t>248.56</w:t>
      </w:r>
      <w:r w:rsidR="00EA2E51" w:rsidRPr="00EA2E51">
        <w:rPr>
          <w:rFonts w:ascii="Angsana New" w:hAnsi="Angsana New"/>
          <w:sz w:val="30"/>
          <w:szCs w:val="30"/>
        </w:rPr>
        <w:t xml:space="preserve"> </w:t>
      </w:r>
      <w:r w:rsidR="00EA2E51" w:rsidRPr="00EA2E51">
        <w:rPr>
          <w:rFonts w:ascii="Angsana New" w:hAnsi="Angsana New"/>
          <w:sz w:val="30"/>
          <w:szCs w:val="30"/>
          <w:cs/>
        </w:rPr>
        <w:t>ล้านบาท และกำไรรวมสำหรับปี</w:t>
      </w:r>
      <w:r w:rsidR="001777D0">
        <w:rPr>
          <w:rFonts w:ascii="Angsana New" w:hAnsi="Angsana New" w:hint="cs"/>
          <w:sz w:val="30"/>
          <w:szCs w:val="30"/>
          <w:cs/>
        </w:rPr>
        <w:t>เพิ่มขึ้น</w:t>
      </w:r>
      <w:r w:rsidR="00EA2E51" w:rsidRPr="00EA2E51">
        <w:rPr>
          <w:rFonts w:ascii="Angsana New" w:hAnsi="Angsana New"/>
          <w:sz w:val="30"/>
          <w:szCs w:val="30"/>
          <w:cs/>
        </w:rPr>
        <w:t xml:space="preserve">จำนวน </w:t>
      </w:r>
      <w:r w:rsidR="00D74FA3">
        <w:rPr>
          <w:rFonts w:ascii="Angsana New" w:hAnsi="Angsana New"/>
          <w:sz w:val="30"/>
          <w:szCs w:val="30"/>
        </w:rPr>
        <w:t>7.48</w:t>
      </w:r>
      <w:r w:rsidR="00B60E02">
        <w:rPr>
          <w:rFonts w:ascii="Angsana New" w:hAnsi="Angsana New"/>
          <w:sz w:val="30"/>
          <w:szCs w:val="30"/>
        </w:rPr>
        <w:t xml:space="preserve"> </w:t>
      </w:r>
      <w:r w:rsidR="00B60E02">
        <w:rPr>
          <w:rFonts w:ascii="Angsana New" w:hAnsi="Angsana New" w:hint="cs"/>
          <w:sz w:val="30"/>
          <w:szCs w:val="30"/>
          <w:cs/>
        </w:rPr>
        <w:t>ล้านบาท</w:t>
      </w:r>
    </w:p>
    <w:p w14:paraId="74B15139" w14:textId="77777777" w:rsidR="003D41A7" w:rsidRPr="00C30C87" w:rsidRDefault="003D41A7" w:rsidP="003D4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4040917" w14:textId="126B1FDE" w:rsidR="009277CB" w:rsidRDefault="003D41A7" w:rsidP="00927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การวัดมูลค่ายุติธรรมของส่วนได้เสียที่มีอยู่ก่อนของกลุ่มบริษัทในบริษัท </w:t>
      </w:r>
      <w:r w:rsidRPr="0021744E">
        <w:rPr>
          <w:rFonts w:ascii="Angsana New" w:hAnsi="Angsana New"/>
          <w:sz w:val="30"/>
          <w:szCs w:val="30"/>
          <w:cs/>
        </w:rPr>
        <w:t>เด็กดี อินเตอร์แอคทีฟ จำกัด</w:t>
      </w:r>
      <w:r>
        <w:rPr>
          <w:rFonts w:ascii="Angsana New" w:hAnsi="Angsana New" w:hint="cs"/>
          <w:sz w:val="30"/>
          <w:szCs w:val="30"/>
          <w:cs/>
        </w:rPr>
        <w:t xml:space="preserve"> ร้อยละ </w:t>
      </w:r>
      <w:r>
        <w:rPr>
          <w:rFonts w:ascii="Angsana New" w:hAnsi="Angsana New"/>
          <w:sz w:val="30"/>
          <w:szCs w:val="30"/>
        </w:rPr>
        <w:t xml:space="preserve">25.10 </w:t>
      </w:r>
      <w:r>
        <w:rPr>
          <w:rFonts w:ascii="Angsana New" w:hAnsi="Angsana New" w:hint="cs"/>
          <w:sz w:val="30"/>
          <w:szCs w:val="30"/>
          <w:cs/>
        </w:rPr>
        <w:t xml:space="preserve">ทำให้เกิดผลขาดทุนจำนวน </w:t>
      </w:r>
      <w:r>
        <w:rPr>
          <w:rFonts w:ascii="Angsana New" w:hAnsi="Angsana New"/>
          <w:sz w:val="30"/>
          <w:szCs w:val="30"/>
        </w:rPr>
        <w:t xml:space="preserve">13.92 </w:t>
      </w:r>
      <w:r>
        <w:rPr>
          <w:rFonts w:ascii="Angsana New" w:hAnsi="Angsana New" w:hint="cs"/>
          <w:sz w:val="30"/>
          <w:szCs w:val="30"/>
          <w:cs/>
        </w:rPr>
        <w:t>ล้านบาท ซึ่งได้รับรู้ไว้ในขาดทุนที่รับรู้ของส่วนได้เสียในบริษัทร่วมซึ่งถือก่อนการเปลี่ยนแปลงสถานะเป็นบริษัทย่อยในงบกำไรขาดทุนเบ็ดเสร็จ แสดงดังนี้</w:t>
      </w:r>
    </w:p>
    <w:p w14:paraId="317831BC" w14:textId="77777777" w:rsidR="009277CB" w:rsidRPr="009277CB" w:rsidRDefault="009277CB" w:rsidP="009277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7218"/>
        <w:gridCol w:w="254"/>
        <w:gridCol w:w="1816"/>
      </w:tblGrid>
      <w:tr w:rsidR="003D41A7" w:rsidRPr="007F1BE2" w14:paraId="3C9B6616" w14:textId="77777777" w:rsidTr="00DE371A">
        <w:trPr>
          <w:trHeight w:val="80"/>
        </w:trPr>
        <w:tc>
          <w:tcPr>
            <w:tcW w:w="7218" w:type="dxa"/>
          </w:tcPr>
          <w:p w14:paraId="3AA0DD95" w14:textId="77777777" w:rsidR="003D41A7" w:rsidRPr="007F1BE2" w:rsidRDefault="003D41A7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4" w:type="dxa"/>
          </w:tcPr>
          <w:p w14:paraId="4861662F" w14:textId="77777777" w:rsidR="003D41A7" w:rsidRPr="007F1BE2" w:rsidRDefault="003D41A7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5B99F6BC" w14:textId="77777777" w:rsidR="003D41A7" w:rsidRPr="005F43A2" w:rsidRDefault="003D41A7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43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F43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F43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D41A7" w:rsidRPr="007F1BE2" w14:paraId="2AB103DE" w14:textId="77777777" w:rsidTr="00DE371A">
        <w:trPr>
          <w:trHeight w:val="80"/>
        </w:trPr>
        <w:tc>
          <w:tcPr>
            <w:tcW w:w="7218" w:type="dxa"/>
          </w:tcPr>
          <w:p w14:paraId="30A82107" w14:textId="77777777" w:rsidR="003D41A7" w:rsidRPr="007F1BE2" w:rsidRDefault="003D41A7" w:rsidP="00DE371A">
            <w:pPr>
              <w:tabs>
                <w:tab w:val="clear" w:pos="227"/>
                <w:tab w:val="left" w:pos="354"/>
              </w:tabs>
              <w:spacing w:line="240" w:lineRule="auto"/>
              <w:ind w:left="174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มูลค่ายุติธรรมของส่วนได้เสียที่มีอยู่ก่อนของกลุ่มบริษัทในผู้ถูกซื้อ</w:t>
            </w:r>
          </w:p>
        </w:tc>
        <w:tc>
          <w:tcPr>
            <w:tcW w:w="254" w:type="dxa"/>
          </w:tcPr>
          <w:p w14:paraId="3D07C483" w14:textId="77777777" w:rsidR="003D41A7" w:rsidRPr="007F1BE2" w:rsidRDefault="003D41A7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6E0AAD8E" w14:textId="77777777" w:rsidR="003D41A7" w:rsidRPr="00997B13" w:rsidRDefault="003D41A7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62,350</w:t>
            </w:r>
          </w:p>
        </w:tc>
      </w:tr>
      <w:tr w:rsidR="003D41A7" w:rsidRPr="007F1BE2" w14:paraId="3228ED62" w14:textId="77777777" w:rsidTr="00DE371A">
        <w:trPr>
          <w:trHeight w:val="80"/>
        </w:trPr>
        <w:tc>
          <w:tcPr>
            <w:tcW w:w="7218" w:type="dxa"/>
          </w:tcPr>
          <w:p w14:paraId="63EE290C" w14:textId="77777777" w:rsidR="003D41A7" w:rsidRPr="005F43A2" w:rsidRDefault="003D41A7" w:rsidP="00DE371A">
            <w:pPr>
              <w:tabs>
                <w:tab w:val="clear" w:pos="227"/>
                <w:tab w:val="left" w:pos="264"/>
              </w:tabs>
              <w:spacing w:line="240" w:lineRule="auto"/>
              <w:ind w:left="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3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มูลค่าตามบัญชีของเงินลงทุนในบริษัทร่วม ณ วันที่ซื้อธุรกิจ</w:t>
            </w:r>
          </w:p>
        </w:tc>
        <w:tc>
          <w:tcPr>
            <w:tcW w:w="254" w:type="dxa"/>
          </w:tcPr>
          <w:p w14:paraId="42A9A38D" w14:textId="77777777" w:rsidR="003D41A7" w:rsidRPr="007F1BE2" w:rsidRDefault="003D41A7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00F42B2C" w14:textId="77777777" w:rsidR="003D41A7" w:rsidRPr="00997B13" w:rsidRDefault="003D41A7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(76,265)</w:t>
            </w:r>
          </w:p>
        </w:tc>
      </w:tr>
      <w:tr w:rsidR="003D41A7" w:rsidRPr="007F1BE2" w14:paraId="458910DB" w14:textId="77777777" w:rsidTr="00DE371A">
        <w:tc>
          <w:tcPr>
            <w:tcW w:w="7218" w:type="dxa"/>
          </w:tcPr>
          <w:p w14:paraId="67279D7F" w14:textId="77777777" w:rsidR="003D41A7" w:rsidRPr="005F43A2" w:rsidRDefault="003D41A7" w:rsidP="00DE371A">
            <w:pPr>
              <w:tabs>
                <w:tab w:val="clear" w:pos="227"/>
                <w:tab w:val="left" w:pos="354"/>
              </w:tabs>
              <w:spacing w:line="240" w:lineRule="auto"/>
              <w:ind w:left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3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ขาดทุนที่รับรู้ของส่วนได้เสียซึ่งถือก่อนการเปลี่ยนแปลงสถานะเป็นบริษัทย่อย</w:t>
            </w:r>
          </w:p>
        </w:tc>
        <w:tc>
          <w:tcPr>
            <w:tcW w:w="254" w:type="dxa"/>
          </w:tcPr>
          <w:p w14:paraId="75D1EEC2" w14:textId="77777777" w:rsidR="003D41A7" w:rsidRPr="005F43A2" w:rsidRDefault="003D41A7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</w:tcPr>
          <w:p w14:paraId="11C173ED" w14:textId="77777777" w:rsidR="003D41A7" w:rsidRPr="005F43A2" w:rsidRDefault="003D41A7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F43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15)</w:t>
            </w:r>
          </w:p>
        </w:tc>
      </w:tr>
    </w:tbl>
    <w:p w14:paraId="20F64CD9" w14:textId="77777777" w:rsidR="000F0502" w:rsidRDefault="000F0502">
      <w:r>
        <w:br w:type="page"/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7218"/>
        <w:gridCol w:w="254"/>
        <w:gridCol w:w="1816"/>
      </w:tblGrid>
      <w:tr w:rsidR="00BA3640" w:rsidRPr="007F1BE2" w14:paraId="1585C69B" w14:textId="77777777" w:rsidTr="003669E8">
        <w:trPr>
          <w:trHeight w:val="341"/>
        </w:trPr>
        <w:tc>
          <w:tcPr>
            <w:tcW w:w="7218" w:type="dxa"/>
          </w:tcPr>
          <w:p w14:paraId="44E3A7C4" w14:textId="3C5F5607" w:rsidR="00BA3640" w:rsidRPr="005F43A2" w:rsidRDefault="00BA3640" w:rsidP="00286471">
            <w:pPr>
              <w:tabs>
                <w:tab w:val="clear" w:pos="227"/>
                <w:tab w:val="left" w:pos="3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6CA7EAEF" w14:textId="77777777" w:rsidR="00BA3640" w:rsidRPr="005F43A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</w:tcPr>
          <w:p w14:paraId="00ECBFC6" w14:textId="30742775" w:rsidR="00BA3640" w:rsidRPr="00BA3640" w:rsidRDefault="00BA3640" w:rsidP="00BA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36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A3640" w:rsidRPr="007F1BE2" w14:paraId="38C68FBF" w14:textId="77777777" w:rsidTr="00DE371A">
        <w:trPr>
          <w:cantSplit/>
        </w:trPr>
        <w:tc>
          <w:tcPr>
            <w:tcW w:w="7218" w:type="dxa"/>
          </w:tcPr>
          <w:p w14:paraId="36587F85" w14:textId="731A6FF8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54" w:type="dxa"/>
          </w:tcPr>
          <w:p w14:paraId="7C20E29C" w14:textId="77777777" w:rsidR="00BA3640" w:rsidRPr="00190115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dxa"/>
          </w:tcPr>
          <w:p w14:paraId="14A27DF3" w14:textId="20DD59FB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A3640" w:rsidRPr="007F1BE2" w14:paraId="46A4ED8B" w14:textId="77777777" w:rsidTr="00DE371A">
        <w:trPr>
          <w:cantSplit/>
        </w:trPr>
        <w:tc>
          <w:tcPr>
            <w:tcW w:w="7218" w:type="dxa"/>
          </w:tcPr>
          <w:p w14:paraId="34855C44" w14:textId="66D1AE93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7F1BE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54" w:type="dxa"/>
          </w:tcPr>
          <w:p w14:paraId="7B317A49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342D3DB4" w14:textId="008F9C8F" w:rsidR="00BA3640" w:rsidRPr="007F1BE2" w:rsidRDefault="00BA3640" w:rsidP="00BA3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right="-108" w:firstLine="4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BA3640" w:rsidRPr="007F1BE2" w14:paraId="483D138B" w14:textId="77777777" w:rsidTr="00DE371A">
        <w:trPr>
          <w:trHeight w:val="80"/>
        </w:trPr>
        <w:tc>
          <w:tcPr>
            <w:tcW w:w="7218" w:type="dxa"/>
          </w:tcPr>
          <w:p w14:paraId="4039CE74" w14:textId="6187A995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7F1B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4" w:type="dxa"/>
          </w:tcPr>
          <w:p w14:paraId="04B213A2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3EA7D903" w14:textId="02111452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</w:tr>
      <w:tr w:rsidR="00BA3640" w:rsidRPr="007F1BE2" w14:paraId="3F023D28" w14:textId="77777777" w:rsidTr="00DE371A">
        <w:tc>
          <w:tcPr>
            <w:tcW w:w="7218" w:type="dxa"/>
          </w:tcPr>
          <w:p w14:paraId="6A2391F6" w14:textId="4EFFA9B9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234C">
              <w:rPr>
                <w:rFonts w:asciiTheme="majorBidi" w:hAnsi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54" w:type="dxa"/>
          </w:tcPr>
          <w:p w14:paraId="71A37BBB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7CEAE52" w14:textId="5D2A0A01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BA3640" w:rsidRPr="007F1BE2" w14:paraId="492F91EC" w14:textId="77777777" w:rsidTr="00DE371A">
        <w:tc>
          <w:tcPr>
            <w:tcW w:w="7218" w:type="dxa"/>
          </w:tcPr>
          <w:p w14:paraId="53F0F84E" w14:textId="022E96B2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5E729AD5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6DAAB6B1" w14:textId="567EB66A" w:rsidR="00BA3640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BA3640" w:rsidRPr="007F1BE2" w14:paraId="0B852FB6" w14:textId="77777777" w:rsidTr="00DE371A">
        <w:tc>
          <w:tcPr>
            <w:tcW w:w="7218" w:type="dxa"/>
          </w:tcPr>
          <w:p w14:paraId="40FDDAAF" w14:textId="7A2A8488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65BB3E25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5B4BF1B9" w14:textId="36660913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</w:tr>
      <w:tr w:rsidR="00BA3640" w:rsidRPr="007F1BE2" w14:paraId="28B8209E" w14:textId="77777777" w:rsidTr="00DE371A">
        <w:tc>
          <w:tcPr>
            <w:tcW w:w="7218" w:type="dxa"/>
          </w:tcPr>
          <w:p w14:paraId="0F840301" w14:textId="039B41C3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54" w:type="dxa"/>
          </w:tcPr>
          <w:p w14:paraId="56740571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3C01B637" w14:textId="26F68650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BA3640" w:rsidRPr="007F1BE2" w14:paraId="7BD1A7B7" w14:textId="77777777" w:rsidTr="00DE371A">
        <w:tc>
          <w:tcPr>
            <w:tcW w:w="7218" w:type="dxa"/>
          </w:tcPr>
          <w:p w14:paraId="3AC80F90" w14:textId="32E70114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54" w:type="dxa"/>
          </w:tcPr>
          <w:p w14:paraId="2809C9B3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A8BAF52" w14:textId="0928DDE3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BA3640" w:rsidRPr="007F1BE2" w14:paraId="1AE42E9A" w14:textId="77777777" w:rsidTr="00DE371A">
        <w:tc>
          <w:tcPr>
            <w:tcW w:w="7218" w:type="dxa"/>
          </w:tcPr>
          <w:p w14:paraId="351C09E6" w14:textId="270E0C32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สินทรัพย์สิทธิการใช้ </w:t>
            </w:r>
          </w:p>
        </w:tc>
        <w:tc>
          <w:tcPr>
            <w:tcW w:w="254" w:type="dxa"/>
          </w:tcPr>
          <w:p w14:paraId="0FB47E1F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A571C44" w14:textId="6DF51AA0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BA3640" w:rsidRPr="007F1BE2" w14:paraId="46DD9611" w14:textId="77777777" w:rsidTr="00DE371A">
        <w:tc>
          <w:tcPr>
            <w:tcW w:w="7218" w:type="dxa"/>
          </w:tcPr>
          <w:p w14:paraId="3EDC91E0" w14:textId="242AE58F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ลิขสิทธิ์หนังสือ</w:t>
            </w:r>
          </w:p>
        </w:tc>
        <w:tc>
          <w:tcPr>
            <w:tcW w:w="254" w:type="dxa"/>
          </w:tcPr>
          <w:p w14:paraId="2ED5269A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4236AED2" w14:textId="749220F9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</w:tr>
      <w:tr w:rsidR="00BA3640" w:rsidRPr="007F1BE2" w14:paraId="1A723346" w14:textId="77777777" w:rsidTr="00DE371A">
        <w:tc>
          <w:tcPr>
            <w:tcW w:w="7218" w:type="dxa"/>
          </w:tcPr>
          <w:p w14:paraId="3DD2D39B" w14:textId="3983795A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54" w:type="dxa"/>
          </w:tcPr>
          <w:p w14:paraId="5C0CBB72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6F7FF1F5" w14:textId="5D72A804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BA3640" w:rsidRPr="007F1BE2" w14:paraId="737D7FC6" w14:textId="77777777" w:rsidTr="00DE371A">
        <w:tc>
          <w:tcPr>
            <w:tcW w:w="7218" w:type="dxa"/>
          </w:tcPr>
          <w:p w14:paraId="2A25D43B" w14:textId="4D178707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4" w:type="dxa"/>
          </w:tcPr>
          <w:p w14:paraId="084BA012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584894B3" w14:textId="1E4AAFF5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BA3640" w:rsidRPr="007F1BE2" w14:paraId="52349A43" w14:textId="77777777" w:rsidTr="00DE371A">
        <w:tc>
          <w:tcPr>
            <w:tcW w:w="7218" w:type="dxa"/>
          </w:tcPr>
          <w:p w14:paraId="309BCC96" w14:textId="50DB6FE1" w:rsidR="00BA3640" w:rsidRPr="00190115" w:rsidRDefault="00BA3640" w:rsidP="00DE371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254" w:type="dxa"/>
          </w:tcPr>
          <w:p w14:paraId="6404617E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71D1829" w14:textId="31D0FEF3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977</w:t>
            </w:r>
          </w:p>
        </w:tc>
      </w:tr>
      <w:tr w:rsidR="00BA3640" w:rsidRPr="007F1BE2" w14:paraId="71A371F6" w14:textId="77777777" w:rsidTr="00DE371A">
        <w:tc>
          <w:tcPr>
            <w:tcW w:w="7218" w:type="dxa"/>
          </w:tcPr>
          <w:p w14:paraId="470ECD1D" w14:textId="34147072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1DDFA409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7A4A039" w14:textId="7009FF58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</w:tr>
      <w:tr w:rsidR="00BA3640" w:rsidRPr="007F1BE2" w14:paraId="19640945" w14:textId="77777777" w:rsidTr="00DE371A">
        <w:tc>
          <w:tcPr>
            <w:tcW w:w="7218" w:type="dxa"/>
          </w:tcPr>
          <w:p w14:paraId="2657E09B" w14:textId="6FE47B63" w:rsidR="00BA3640" w:rsidRPr="007F1BE2" w:rsidRDefault="00BA3640" w:rsidP="00DE37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4" w:type="dxa"/>
          </w:tcPr>
          <w:p w14:paraId="14506610" w14:textId="7777777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6B683FCA" w14:textId="639ABAC7" w:rsidR="00BA3640" w:rsidRPr="007F1BE2" w:rsidRDefault="00BA3640" w:rsidP="00DE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45DA731F" w14:textId="77777777" w:rsidTr="00DE371A">
        <w:tc>
          <w:tcPr>
            <w:tcW w:w="7218" w:type="dxa"/>
          </w:tcPr>
          <w:p w14:paraId="2DC44A4C" w14:textId="0871E74A" w:rsidR="00B706C5" w:rsidRPr="00190115" w:rsidRDefault="00B706C5" w:rsidP="00B706C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54" w:type="dxa"/>
          </w:tcPr>
          <w:p w14:paraId="5E632238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C24ABAB" w14:textId="0D91B224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31CD5044" w14:textId="77777777" w:rsidTr="00DE371A">
        <w:tc>
          <w:tcPr>
            <w:tcW w:w="7218" w:type="dxa"/>
          </w:tcPr>
          <w:p w14:paraId="687F4859" w14:textId="2472C603" w:rsidR="00B706C5" w:rsidRPr="00190115" w:rsidRDefault="00B706C5" w:rsidP="00B706C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04001">
              <w:rPr>
                <w:rFonts w:asciiTheme="majorBidi" w:hAnsi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4" w:type="dxa"/>
          </w:tcPr>
          <w:p w14:paraId="7607613C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42A3203" w14:textId="7A178AF8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3C7A0E9A" w14:textId="77777777" w:rsidTr="00DE371A">
        <w:tc>
          <w:tcPr>
            <w:tcW w:w="7218" w:type="dxa"/>
          </w:tcPr>
          <w:p w14:paraId="2C8D1CDE" w14:textId="2197752F" w:rsidR="00B706C5" w:rsidRPr="00190115" w:rsidRDefault="00B706C5" w:rsidP="00B706C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54" w:type="dxa"/>
          </w:tcPr>
          <w:p w14:paraId="3C993429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5C72D59F" w14:textId="5E7FB6DB" w:rsidR="00B706C5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2C1A306D" w14:textId="77777777" w:rsidTr="00DE371A">
        <w:tc>
          <w:tcPr>
            <w:tcW w:w="7218" w:type="dxa"/>
          </w:tcPr>
          <w:p w14:paraId="318EFB9E" w14:textId="08E9D206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4" w:type="dxa"/>
          </w:tcPr>
          <w:p w14:paraId="5557B5C9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0E5D49C" w14:textId="3F221016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2CA9E347" w14:textId="77777777" w:rsidTr="00DE371A">
        <w:tc>
          <w:tcPr>
            <w:tcW w:w="7218" w:type="dxa"/>
          </w:tcPr>
          <w:p w14:paraId="03C09194" w14:textId="7C870483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4" w:type="dxa"/>
          </w:tcPr>
          <w:p w14:paraId="0D9D954A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174E609" w14:textId="3FF2C6B2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816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06E92B07" w14:textId="77777777" w:rsidTr="00DE371A">
        <w:tc>
          <w:tcPr>
            <w:tcW w:w="7218" w:type="dxa"/>
          </w:tcPr>
          <w:p w14:paraId="0C80E5F3" w14:textId="047E4FC5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0115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ประมาณการหนี้สินไม่หมุนเวียนต้นทุนการรื้อถอน</w:t>
            </w:r>
          </w:p>
        </w:tc>
        <w:tc>
          <w:tcPr>
            <w:tcW w:w="254" w:type="dxa"/>
          </w:tcPr>
          <w:p w14:paraId="480255DF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CA52780" w14:textId="74ED241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058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7701D7C3" w14:textId="77777777" w:rsidTr="003669E8">
        <w:tc>
          <w:tcPr>
            <w:tcW w:w="7218" w:type="dxa"/>
          </w:tcPr>
          <w:p w14:paraId="3A2450A2" w14:textId="1CB08603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1E362D52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</w:tcPr>
          <w:p w14:paraId="1F756DCB" w14:textId="382E182A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</w:tr>
      <w:tr w:rsidR="00B706C5" w:rsidRPr="007F1BE2" w14:paraId="4A433C9F" w14:textId="77777777" w:rsidTr="003669E8">
        <w:tc>
          <w:tcPr>
            <w:tcW w:w="7218" w:type="dxa"/>
          </w:tcPr>
          <w:p w14:paraId="1CBF5DEF" w14:textId="53D94059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ส่วนได้เสียที่ไม่มีอำนาจควบคุม (ร้อยละ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7F1B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14:paraId="74836AAB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0A021F2" w14:textId="53391ABF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778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48C96041" w14:textId="77777777" w:rsidTr="003669E8">
        <w:tc>
          <w:tcPr>
            <w:tcW w:w="7218" w:type="dxa"/>
          </w:tcPr>
          <w:p w14:paraId="10797568" w14:textId="08F2ACED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1E99E1DD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</w:tcPr>
          <w:p w14:paraId="107A8EEA" w14:textId="25929461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</w:tr>
      <w:tr w:rsidR="00B706C5" w:rsidRPr="007F1BE2" w14:paraId="3C059916" w14:textId="77777777" w:rsidTr="00DE371A">
        <w:tc>
          <w:tcPr>
            <w:tcW w:w="7218" w:type="dxa"/>
          </w:tcPr>
          <w:p w14:paraId="707E6EC2" w14:textId="273765A4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1B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มูลค่ายุติธรรมของส่วนได้เสียในบริษัทร่วมก่อนการเปลี่ยนแปลงสถานะ</w:t>
            </w:r>
          </w:p>
        </w:tc>
        <w:tc>
          <w:tcPr>
            <w:tcW w:w="254" w:type="dxa"/>
          </w:tcPr>
          <w:p w14:paraId="3D6BFDD1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</w:tcBorders>
          </w:tcPr>
          <w:p w14:paraId="72F4FFC8" w14:textId="23FE481E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6C5" w:rsidRPr="007F1BE2" w14:paraId="6F04D2E0" w14:textId="77777777" w:rsidTr="003669E8">
        <w:tc>
          <w:tcPr>
            <w:tcW w:w="7218" w:type="dxa"/>
          </w:tcPr>
          <w:p w14:paraId="3DCEBD87" w14:textId="3185FBDD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704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เป็นบริษัทย่อย</w:t>
            </w:r>
          </w:p>
        </w:tc>
        <w:tc>
          <w:tcPr>
            <w:tcW w:w="254" w:type="dxa"/>
          </w:tcPr>
          <w:p w14:paraId="3F49CA65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7D77910E" w14:textId="00A3B909" w:rsidR="00B706C5" w:rsidRPr="007678DD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78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7678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Pr="007678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58620732" w14:textId="77777777" w:rsidTr="003669E8">
        <w:tc>
          <w:tcPr>
            <w:tcW w:w="7218" w:type="dxa"/>
          </w:tcPr>
          <w:p w14:paraId="271AC0E8" w14:textId="5FAE2171" w:rsidR="00B706C5" w:rsidRPr="003B7046" w:rsidRDefault="00B706C5" w:rsidP="00B70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กำไรจากการต่อรองราคาซื้อ</w:t>
            </w:r>
          </w:p>
        </w:tc>
        <w:tc>
          <w:tcPr>
            <w:tcW w:w="254" w:type="dxa"/>
          </w:tcPr>
          <w:p w14:paraId="48673C8D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3B8AD6DF" w14:textId="70360E26" w:rsidR="00B706C5" w:rsidRPr="005A014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597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06C5" w:rsidRPr="007F1BE2" w14:paraId="702F2439" w14:textId="77777777" w:rsidTr="003669E8">
        <w:tc>
          <w:tcPr>
            <w:tcW w:w="7218" w:type="dxa"/>
          </w:tcPr>
          <w:p w14:paraId="43BAEF5E" w14:textId="7FE979EC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757DB9B2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</w:tcPr>
          <w:p w14:paraId="7349C59E" w14:textId="3D32B324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7678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B706C5" w:rsidRPr="007F1BE2" w14:paraId="1DC0F8A2" w14:textId="77777777" w:rsidTr="003669E8">
        <w:tc>
          <w:tcPr>
            <w:tcW w:w="7218" w:type="dxa"/>
          </w:tcPr>
          <w:p w14:paraId="5B8D9937" w14:textId="5D0F3129" w:rsidR="00B706C5" w:rsidRPr="007F1BE2" w:rsidRDefault="00B706C5" w:rsidP="00B70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623BAC38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64AC6FF" w14:textId="2ADDDDDE" w:rsidR="00B706C5" w:rsidRPr="007678DD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0A29" w:rsidRPr="007F1BE2" w14:paraId="030CE5E5" w14:textId="77777777" w:rsidTr="003669E8">
        <w:tc>
          <w:tcPr>
            <w:tcW w:w="7218" w:type="dxa"/>
          </w:tcPr>
          <w:p w14:paraId="2DBD52B0" w14:textId="77777777" w:rsidR="00270A29" w:rsidRPr="007F1BE2" w:rsidRDefault="00270A29" w:rsidP="00B70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5319EBF3" w14:textId="77777777" w:rsidR="00270A29" w:rsidRPr="007F1BE2" w:rsidRDefault="00270A29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47DA418" w14:textId="77777777" w:rsidR="00270A29" w:rsidRPr="007678DD" w:rsidRDefault="00270A29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0A29" w:rsidRPr="007F1BE2" w14:paraId="090FF22E" w14:textId="77777777" w:rsidTr="003669E8">
        <w:tc>
          <w:tcPr>
            <w:tcW w:w="7218" w:type="dxa"/>
          </w:tcPr>
          <w:p w14:paraId="24DB752D" w14:textId="77777777" w:rsidR="00270A29" w:rsidRPr="007F1BE2" w:rsidRDefault="00270A29" w:rsidP="00B706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22B0436" w14:textId="77777777" w:rsidR="00270A29" w:rsidRPr="007F1BE2" w:rsidRDefault="00270A29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74D3C53" w14:textId="77777777" w:rsidR="00270A29" w:rsidRPr="007678DD" w:rsidRDefault="00270A29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06C5" w:rsidRPr="007F1BE2" w14:paraId="08858785" w14:textId="77777777" w:rsidTr="00DE371A">
        <w:trPr>
          <w:trHeight w:val="21"/>
        </w:trPr>
        <w:tc>
          <w:tcPr>
            <w:tcW w:w="7218" w:type="dxa"/>
          </w:tcPr>
          <w:p w14:paraId="0F0F2A15" w14:textId="1C955DAD" w:rsidR="00B706C5" w:rsidRPr="007F1BE2" w:rsidRDefault="00B706C5" w:rsidP="00B706C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53CE2931" w14:textId="77777777" w:rsidR="00B706C5" w:rsidRPr="007F1BE2" w:rsidRDefault="00B706C5" w:rsidP="00B706C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270F142B" w14:textId="2937690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706C5" w:rsidRPr="007F1BE2" w14:paraId="66E42574" w14:textId="77777777" w:rsidTr="00DE371A">
        <w:trPr>
          <w:trHeight w:val="21"/>
        </w:trPr>
        <w:tc>
          <w:tcPr>
            <w:tcW w:w="7218" w:type="dxa"/>
          </w:tcPr>
          <w:p w14:paraId="5412C6E6" w14:textId="4DC4E757" w:rsidR="00B706C5" w:rsidRPr="007F1BE2" w:rsidRDefault="00B706C5" w:rsidP="00B706C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6F654995" w14:textId="77777777" w:rsidR="00B706C5" w:rsidRPr="007F1BE2" w:rsidRDefault="00B706C5" w:rsidP="00B706C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BC4C5C7" w14:textId="14C2E16A" w:rsidR="00B706C5" w:rsidRPr="007F1BE2" w:rsidRDefault="00B706C5" w:rsidP="00B706C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F1B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06C5" w:rsidRPr="007F1BE2" w14:paraId="2BF90CDB" w14:textId="77777777" w:rsidTr="00DE371A">
        <w:trPr>
          <w:trHeight w:val="21"/>
        </w:trPr>
        <w:tc>
          <w:tcPr>
            <w:tcW w:w="7218" w:type="dxa"/>
          </w:tcPr>
          <w:p w14:paraId="597DBBE4" w14:textId="134E52FD" w:rsidR="00B706C5" w:rsidRDefault="00B706C5" w:rsidP="00B706C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BE2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479DF11F" w14:textId="77777777" w:rsidR="00B706C5" w:rsidRPr="007F1BE2" w:rsidRDefault="00B706C5" w:rsidP="00B706C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6" w:type="dxa"/>
          </w:tcPr>
          <w:p w14:paraId="1137FD31" w14:textId="279BC0BC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2"/>
              </w:tabs>
              <w:spacing w:line="240" w:lineRule="auto"/>
              <w:ind w:right="-108" w:firstLine="4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7B13">
              <w:rPr>
                <w:rFonts w:ascii="Angsana New" w:hAnsi="Angsana New"/>
                <w:sz w:val="30"/>
                <w:szCs w:val="30"/>
              </w:rPr>
              <w:t>75</w:t>
            </w:r>
            <w:r w:rsidRPr="007678DD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B706C5" w:rsidRPr="007F1BE2" w14:paraId="03503EB3" w14:textId="77777777" w:rsidTr="003669E8">
        <w:tc>
          <w:tcPr>
            <w:tcW w:w="7218" w:type="dxa"/>
          </w:tcPr>
          <w:p w14:paraId="0C6EEF0D" w14:textId="6429726E" w:rsidR="00B706C5" w:rsidRPr="007F1BE2" w:rsidRDefault="00B706C5" w:rsidP="00B706C5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BE2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16D56FC3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tcBorders>
              <w:bottom w:val="single" w:sz="4" w:space="0" w:color="auto"/>
            </w:tcBorders>
          </w:tcPr>
          <w:p w14:paraId="152D3B7F" w14:textId="1ED1E2DB" w:rsidR="00B706C5" w:rsidRPr="007678DD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8DD">
              <w:rPr>
                <w:rFonts w:ascii="Angsana New" w:hAnsi="Angsana New"/>
                <w:sz w:val="30"/>
                <w:szCs w:val="30"/>
              </w:rPr>
              <w:t>(</w:t>
            </w:r>
            <w:r w:rsidRPr="00997B13">
              <w:rPr>
                <w:rFonts w:ascii="Angsana New" w:hAnsi="Angsana New"/>
                <w:sz w:val="30"/>
                <w:szCs w:val="30"/>
              </w:rPr>
              <w:t>30</w:t>
            </w:r>
            <w:r w:rsidRPr="007678DD">
              <w:rPr>
                <w:rFonts w:ascii="Angsana New" w:hAnsi="Angsana New"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sz w:val="30"/>
                <w:szCs w:val="30"/>
              </w:rPr>
              <w:t>000</w:t>
            </w:r>
            <w:r w:rsidRPr="007678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06C5" w:rsidRPr="007F1BE2" w14:paraId="63E03322" w14:textId="77777777" w:rsidTr="003669E8">
        <w:tc>
          <w:tcPr>
            <w:tcW w:w="7218" w:type="dxa"/>
          </w:tcPr>
          <w:p w14:paraId="3881F80C" w14:textId="05ED94EA" w:rsidR="00B706C5" w:rsidRPr="007F1BE2" w:rsidRDefault="00B706C5" w:rsidP="00B706C5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 w:rsidRPr="00254D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</w:t>
            </w:r>
            <w:r w:rsidRPr="00254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54" w:type="dxa"/>
          </w:tcPr>
          <w:p w14:paraId="6D15C5D7" w14:textId="77777777" w:rsidR="00B706C5" w:rsidRPr="007F1BE2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6" w:type="dxa"/>
            <w:tcBorders>
              <w:top w:val="single" w:sz="4" w:space="0" w:color="auto"/>
              <w:bottom w:val="double" w:sz="4" w:space="0" w:color="auto"/>
            </w:tcBorders>
          </w:tcPr>
          <w:p w14:paraId="7753C602" w14:textId="0A2B6812" w:rsidR="00B706C5" w:rsidRPr="007678DD" w:rsidRDefault="00B706C5" w:rsidP="00B70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97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7B13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</w:tr>
    </w:tbl>
    <w:p w14:paraId="1812F471" w14:textId="77777777" w:rsidR="003D41A7" w:rsidRPr="003338B3" w:rsidRDefault="003D41A7" w:rsidP="003D41A7">
      <w:pPr>
        <w:pStyle w:val="BodyText2"/>
        <w:rPr>
          <w:sz w:val="24"/>
          <w:szCs w:val="24"/>
        </w:rPr>
      </w:pPr>
    </w:p>
    <w:p w14:paraId="2A385C55" w14:textId="77777777" w:rsidR="003D41A7" w:rsidRDefault="003D41A7" w:rsidP="003D4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583715">
        <w:rPr>
          <w:rFonts w:hint="cs"/>
          <w:sz w:val="30"/>
          <w:szCs w:val="30"/>
          <w:cs/>
        </w:rPr>
        <w:t>กำไรจากการต่อรองราคาซื้อ</w:t>
      </w:r>
      <w:r w:rsidRPr="00583715">
        <w:rPr>
          <w:sz w:val="30"/>
          <w:szCs w:val="30"/>
          <w:cs/>
        </w:rPr>
        <w:t>ที่รับรู้ส่วนใหญ่เป็นผลมาจากการ</w:t>
      </w:r>
      <w:r w:rsidRPr="00583715">
        <w:rPr>
          <w:rFonts w:hint="cs"/>
          <w:sz w:val="30"/>
          <w:szCs w:val="30"/>
          <w:cs/>
        </w:rPr>
        <w:t>วัด</w:t>
      </w:r>
      <w:r w:rsidRPr="00583715">
        <w:rPr>
          <w:sz w:val="30"/>
          <w:szCs w:val="30"/>
          <w:cs/>
        </w:rPr>
        <w:t>มูลค่ายุติธรรมของ</w:t>
      </w:r>
      <w:r w:rsidRPr="00583715">
        <w:rPr>
          <w:rFonts w:hint="cs"/>
          <w:sz w:val="30"/>
          <w:szCs w:val="30"/>
          <w:cs/>
        </w:rPr>
        <w:t>สินทรัพย์ไม่มีตัวตน</w:t>
      </w:r>
      <w:r w:rsidRPr="00583715">
        <w:rPr>
          <w:sz w:val="30"/>
          <w:szCs w:val="30"/>
          <w:cs/>
        </w:rPr>
        <w:t xml:space="preserve"> </w:t>
      </w:r>
      <w:r w:rsidRPr="00583715">
        <w:rPr>
          <w:rFonts w:hint="cs"/>
          <w:sz w:val="30"/>
          <w:szCs w:val="30"/>
          <w:cs/>
        </w:rPr>
        <w:t xml:space="preserve">ได้แก่ เครื่องหมายการค้า  ลิขสิทธิ์ และฐานลูกค้า </w:t>
      </w:r>
      <w:r w:rsidRPr="009A2777">
        <w:rPr>
          <w:sz w:val="30"/>
          <w:szCs w:val="30"/>
          <w:cs/>
        </w:rPr>
        <w:t>ซึ่งการประเมินมูลค่ายุติธรรมสินทรัพย์ไม่มีตัวตนดังกล่าว</w:t>
      </w:r>
      <w:r w:rsidRPr="00583715">
        <w:rPr>
          <w:rFonts w:ascii="Angsana New" w:hAnsi="Angsana New"/>
          <w:sz w:val="30"/>
          <w:szCs w:val="30"/>
          <w:cs/>
          <w:lang w:val="x-none" w:eastAsia="x-none"/>
        </w:rPr>
        <w:t xml:space="preserve">ใช้วิธีรายได้ </w:t>
      </w:r>
      <w:r w:rsidRPr="0015536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(</w:t>
      </w:r>
      <w:r w:rsidRPr="00155360">
        <w:rPr>
          <w:rFonts w:ascii="Angsana New" w:hAnsi="Angsana New"/>
          <w:spacing w:val="-4"/>
          <w:sz w:val="30"/>
          <w:szCs w:val="30"/>
          <w:lang w:val="x-none" w:eastAsia="x-none"/>
        </w:rPr>
        <w:t>Income approach</w:t>
      </w:r>
      <w:r w:rsidRPr="00155360">
        <w:rPr>
          <w:rFonts w:ascii="Angsana New" w:hAnsi="Angsana New"/>
          <w:spacing w:val="-4"/>
          <w:sz w:val="30"/>
          <w:szCs w:val="30"/>
          <w:lang w:eastAsia="x-none"/>
        </w:rPr>
        <w:t xml:space="preserve">) </w:t>
      </w:r>
      <w:r w:rsidRPr="0015536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ทั้งนี้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155360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ข้อสมมติที่สำคัญอื่นๆ ที่ใช้ในการคำนวนได้แก่ ประมาณการรายได้ในอนาคตและอัตราคิดลด</w:t>
      </w:r>
    </w:p>
    <w:p w14:paraId="3E87EAA9" w14:textId="77777777" w:rsidR="00366488" w:rsidRPr="00366488" w:rsidRDefault="00366488" w:rsidP="008C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24"/>
          <w:szCs w:val="24"/>
        </w:rPr>
      </w:pPr>
    </w:p>
    <w:p w14:paraId="3D471DF7" w14:textId="116B00EE" w:rsidR="00E66B73" w:rsidRPr="004A3EA9" w:rsidRDefault="00F96459" w:rsidP="004A3EA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A3EA9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3A01D587" w14:textId="77777777" w:rsidR="00A20ECD" w:rsidRPr="003338B3" w:rsidRDefault="00A20ECD" w:rsidP="00F36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2486129E" w14:textId="104834C8" w:rsidR="00613542" w:rsidRDefault="00483AD0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6471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</w:t>
      </w:r>
      <w:r w:rsidR="009928CD" w:rsidRPr="0028647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</w:t>
      </w:r>
      <w:r w:rsidR="00286471" w:rsidRPr="00286471">
        <w:rPr>
          <w:rFonts w:asciiTheme="majorBidi" w:hAnsiTheme="majorBidi" w:cstheme="majorBidi" w:hint="cs"/>
          <w:spacing w:val="-4"/>
          <w:sz w:val="30"/>
          <w:szCs w:val="30"/>
          <w:cs/>
        </w:rPr>
        <w:t>ของกลุ่มบริษัท</w:t>
      </w:r>
      <w:r w:rsidR="009928CD" w:rsidRPr="0028647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6471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B5867" w:rsidRPr="00286471">
        <w:rPr>
          <w:rFonts w:asciiTheme="majorBidi" w:hAnsiTheme="majorBidi" w:cstheme="majorBidi"/>
          <w:spacing w:val="-4"/>
          <w:sz w:val="30"/>
          <w:szCs w:val="30"/>
          <w:cs/>
        </w:rPr>
        <w:t>ร่วมและ</w:t>
      </w:r>
      <w:r w:rsidRPr="00286471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B5867" w:rsidRPr="00286471">
        <w:rPr>
          <w:rFonts w:asciiTheme="majorBidi" w:hAnsiTheme="majorBidi" w:cstheme="majorBidi"/>
          <w:spacing w:val="-4"/>
          <w:sz w:val="30"/>
          <w:szCs w:val="30"/>
          <w:cs/>
        </w:rPr>
        <w:t>ย่อย</w:t>
      </w:r>
      <w:r w:rsidRPr="00286471">
        <w:rPr>
          <w:rFonts w:asciiTheme="majorBidi" w:hAnsiTheme="majorBidi" w:cstheme="majorBidi"/>
          <w:spacing w:val="-4"/>
          <w:sz w:val="30"/>
          <w:szCs w:val="30"/>
          <w:cs/>
        </w:rPr>
        <w:t>ได้เปิดเผยในหมายเหตุ</w:t>
      </w:r>
      <w:r w:rsidR="00DB7097" w:rsidRPr="00286471">
        <w:rPr>
          <w:rFonts w:asciiTheme="majorBidi" w:hAnsiTheme="majorBidi" w:cstheme="majorBidi"/>
          <w:spacing w:val="-4"/>
          <w:sz w:val="30"/>
          <w:szCs w:val="30"/>
          <w:cs/>
        </w:rPr>
        <w:t>ประกอบ</w:t>
      </w:r>
      <w:r w:rsidR="0028647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DB7097" w:rsidRPr="00286471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Pr="009749A9">
        <w:rPr>
          <w:rFonts w:asciiTheme="majorBidi" w:hAnsiTheme="majorBidi" w:cstheme="majorBidi"/>
          <w:sz w:val="30"/>
          <w:szCs w:val="30"/>
          <w:cs/>
        </w:rPr>
        <w:t>ข้อ</w:t>
      </w:r>
      <w:r w:rsidR="002864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6471">
        <w:rPr>
          <w:rFonts w:asciiTheme="majorBidi" w:hAnsiTheme="majorBidi" w:cstheme="majorBidi"/>
          <w:sz w:val="30"/>
          <w:szCs w:val="30"/>
        </w:rPr>
        <w:t xml:space="preserve">1, 10 </w:t>
      </w:r>
      <w:r w:rsidRPr="009749A9">
        <w:rPr>
          <w:rFonts w:asciiTheme="majorBidi" w:hAnsiTheme="majorBidi" w:cstheme="majorBidi"/>
          <w:sz w:val="30"/>
          <w:szCs w:val="30"/>
          <w:cs/>
        </w:rPr>
        <w:t>และ</w:t>
      </w:r>
      <w:r w:rsidR="00F36CE9">
        <w:rPr>
          <w:rFonts w:asciiTheme="majorBidi" w:hAnsiTheme="majorBidi" w:cstheme="majorBidi"/>
          <w:sz w:val="30"/>
          <w:szCs w:val="30"/>
        </w:rPr>
        <w:t xml:space="preserve"> </w:t>
      </w:r>
      <w:r w:rsidR="00286471">
        <w:rPr>
          <w:rFonts w:asciiTheme="majorBidi" w:hAnsiTheme="majorBidi" w:cstheme="majorBidi"/>
          <w:sz w:val="30"/>
          <w:szCs w:val="30"/>
        </w:rPr>
        <w:t>1</w:t>
      </w:r>
      <w:r w:rsidR="00F36CE9">
        <w:rPr>
          <w:rFonts w:asciiTheme="majorBidi" w:hAnsiTheme="majorBidi" w:cstheme="majorBidi"/>
          <w:sz w:val="30"/>
          <w:szCs w:val="30"/>
        </w:rPr>
        <w:t>1</w:t>
      </w:r>
      <w:r w:rsidR="003338B3">
        <w:rPr>
          <w:rFonts w:asciiTheme="majorBidi" w:hAnsiTheme="majorBidi" w:cstheme="majorBidi"/>
          <w:sz w:val="30"/>
          <w:szCs w:val="30"/>
        </w:rPr>
        <w:t xml:space="preserve"> </w:t>
      </w:r>
      <w:r w:rsidR="003B03C0" w:rsidRPr="009749A9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9749A9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บุคคลหรือกิจการอื่นที่เกี่ยวข้องกันที่</w:t>
      </w:r>
      <w:r w:rsidR="00286471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749A9">
        <w:rPr>
          <w:rFonts w:asciiTheme="majorBidi" w:hAnsiTheme="majorBidi" w:cstheme="majorBidi"/>
          <w:sz w:val="30"/>
          <w:szCs w:val="30"/>
          <w:cs/>
        </w:rPr>
        <w:t>มีรายการระหว่างกัน</w:t>
      </w:r>
      <w:r w:rsidR="00286471">
        <w:rPr>
          <w:rFonts w:asciiTheme="majorBidi" w:hAnsiTheme="majorBidi" w:cstheme="majorBidi"/>
          <w:sz w:val="30"/>
          <w:szCs w:val="30"/>
          <w:cs/>
        </w:rPr>
        <w:br/>
      </w:r>
      <w:r w:rsidRPr="009749A9">
        <w:rPr>
          <w:rFonts w:asciiTheme="majorBidi" w:hAnsiTheme="majorBidi" w:cstheme="majorBidi"/>
          <w:sz w:val="30"/>
          <w:szCs w:val="30"/>
          <w:cs/>
        </w:rPr>
        <w:t>ที่มีนัยสำคัญกับกลุ่มบริษัทในระหว่างปี</w:t>
      </w:r>
      <w:r w:rsidR="00286471">
        <w:rPr>
          <w:rFonts w:asciiTheme="majorBidi" w:hAnsiTheme="majorBidi" w:cstheme="majorBidi"/>
          <w:sz w:val="30"/>
          <w:szCs w:val="30"/>
        </w:rPr>
        <w:t xml:space="preserve"> </w:t>
      </w:r>
      <w:r w:rsidRPr="009749A9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692F0DD" w14:textId="77777777" w:rsidR="007A7642" w:rsidRPr="00FD3FED" w:rsidRDefault="007A7642" w:rsidP="004A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244701" w14:paraId="4145A854" w14:textId="77777777" w:rsidTr="00366488">
        <w:trPr>
          <w:trHeight w:val="389"/>
          <w:tblHeader/>
        </w:trPr>
        <w:tc>
          <w:tcPr>
            <w:tcW w:w="3911" w:type="dxa"/>
            <w:shd w:val="clear" w:color="auto" w:fill="auto"/>
          </w:tcPr>
          <w:p w14:paraId="7A53E700" w14:textId="77777777" w:rsidR="006D0DAB" w:rsidRPr="00244701" w:rsidRDefault="006D0DAB" w:rsidP="0028647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14:paraId="7FD1EF3F" w14:textId="7F4236A6" w:rsidR="006D0DAB" w:rsidRPr="00244701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4050" w:type="dxa"/>
            <w:shd w:val="clear" w:color="auto" w:fill="auto"/>
          </w:tcPr>
          <w:p w14:paraId="6EF4D2BE" w14:textId="77777777" w:rsidR="006D0DAB" w:rsidRPr="00244701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74533" w:rsidRPr="00244701" w14:paraId="7985D9AA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7FF82769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ไทยเบฟเวอเรจ จํากัด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E0CDC08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E620687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11A17157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"/>
              </w:tabs>
              <w:spacing w:line="240" w:lineRule="auto"/>
              <w:ind w:left="104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844A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74533" w:rsidRPr="00244701" w14:paraId="2F388D60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1EFC3E67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4DF2C1C5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75007FED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4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844AB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74533" w:rsidRPr="00244701" w14:paraId="1F6BCD2F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27947378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ยูนิเวนเจอร์ จํากัด (มหาชน)</w:t>
            </w:r>
          </w:p>
          <w:p w14:paraId="051E8309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E95ABD6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8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EEE1A17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05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74533" w:rsidRPr="00244701" w14:paraId="1BA80696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05AB3BFA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เสริมสุข จํากัด (มหาชน)</w:t>
            </w:r>
          </w:p>
          <w:p w14:paraId="15288644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4EB3AB21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380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DB8F551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05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674533" w:rsidRPr="00244701" w14:paraId="512E2C71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18115A06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โออิชิกรุ๊ป จํากัด (มหาชน)</w:t>
            </w:r>
          </w:p>
          <w:p w14:paraId="6CB74E20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4F3D196F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7605A23E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42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74533" w:rsidRPr="00244701" w14:paraId="0D5C27B5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736BD812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จํากัด (มหาชน) 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0B4D0F65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26545C0D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4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</w:t>
            </w: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ร่วมกัน</w:t>
            </w:r>
          </w:p>
        </w:tc>
      </w:tr>
      <w:tr w:rsidR="00674533" w:rsidRPr="00244701" w14:paraId="55454FDE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236BFB16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จํากัด (มหาชน)</w:t>
            </w:r>
          </w:p>
          <w:p w14:paraId="008C348B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DC858CB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2A03223D" w14:textId="26F94E7D" w:rsidR="00674533" w:rsidRPr="00244701" w:rsidRDefault="00674533" w:rsidP="005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218" w:hanging="16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</w:t>
            </w:r>
            <w:r w:rsidR="0057778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ร่วมกัน</w:t>
            </w:r>
            <w:r w:rsidRPr="0024470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และกรรมการเป็นสมาชิกในครอบครัว</w:t>
            </w:r>
          </w:p>
        </w:tc>
      </w:tr>
      <w:tr w:rsidR="00674533" w:rsidRPr="00244701" w14:paraId="1A30E98F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5F15E7B4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คอร์ป จำกัด (มหาชน) 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6666C3B3" w14:textId="77777777" w:rsidR="00674533" w:rsidRPr="00244701" w:rsidRDefault="00674533" w:rsidP="000B1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E0AAA38" w14:textId="4BCAAC3D" w:rsidR="00674533" w:rsidRPr="00244701" w:rsidRDefault="00577787" w:rsidP="0057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218" w:hanging="16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57778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มีผู้ถือหุ้นร่วมกันและกรรมการเป็นสมาชิกในครอบครัว</w:t>
            </w:r>
          </w:p>
        </w:tc>
      </w:tr>
      <w:tr w:rsidR="00E9130E" w:rsidRPr="00E9130E" w14:paraId="1748BD38" w14:textId="77777777" w:rsidTr="0090204C">
        <w:trPr>
          <w:trHeight w:val="20"/>
        </w:trPr>
        <w:tc>
          <w:tcPr>
            <w:tcW w:w="3911" w:type="dxa"/>
            <w:shd w:val="clear" w:color="auto" w:fill="auto"/>
          </w:tcPr>
          <w:p w14:paraId="02B2D746" w14:textId="77777777" w:rsidR="00E9130E" w:rsidRPr="00244701" w:rsidRDefault="00E9130E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บริษัท </w:t>
            </w:r>
            <w:proofErr w:type="spellStart"/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เฟรเซอร์ส</w:t>
            </w:r>
            <w:proofErr w:type="spellEnd"/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(ประเทศไทย) จำกัด (มหาชน)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1F95101" w14:textId="77777777" w:rsidR="00E9130E" w:rsidRPr="00244701" w:rsidRDefault="00E9130E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6F145B9A" w14:textId="77777777" w:rsidR="00E9130E" w:rsidRDefault="00E9130E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</w:t>
            </w:r>
            <w:r w:rsidRPr="00E9130E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มีผู้ถือหุ้นร่วมกันและกรรมการเป็น</w:t>
            </w:r>
          </w:p>
          <w:p w14:paraId="0467A59A" w14:textId="7086F953" w:rsidR="00E9130E" w:rsidRPr="00E9130E" w:rsidRDefault="00E9130E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13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E9130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E9130E">
              <w:rPr>
                <w:rFonts w:asciiTheme="majorBidi" w:hAnsiTheme="majorBidi" w:cstheme="majorBidi"/>
                <w:sz w:val="30"/>
                <w:szCs w:val="30"/>
                <w:cs/>
              </w:rPr>
              <w:t>สมาชิกในครอบครัว</w:t>
            </w:r>
          </w:p>
        </w:tc>
      </w:tr>
      <w:tr w:rsidR="00674533" w:rsidRPr="00E9130E" w14:paraId="084BBABC" w14:textId="77777777" w:rsidTr="000B166B">
        <w:trPr>
          <w:trHeight w:val="20"/>
        </w:trPr>
        <w:tc>
          <w:tcPr>
            <w:tcW w:w="3911" w:type="dxa"/>
            <w:shd w:val="clear" w:color="auto" w:fill="auto"/>
          </w:tcPr>
          <w:p w14:paraId="0C5D2F35" w14:textId="77777777" w:rsidR="00674533" w:rsidRPr="00244701" w:rsidRDefault="00674533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แผ่นดินทอง </w:t>
            </w:r>
            <w:proofErr w:type="spellStart"/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พร็อพเพอร์ตี้</w:t>
            </w:r>
            <w:proofErr w:type="spellEnd"/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ดี</w:t>
            </w:r>
            <w:proofErr w:type="spellStart"/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เวลล</w:t>
            </w:r>
            <w:proofErr w:type="spellEnd"/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อปเม้นท์ จํากัด (มหาชน)</w:t>
            </w:r>
          </w:p>
          <w:p w14:paraId="6DE8B7F4" w14:textId="68F8D2EC" w:rsidR="00674533" w:rsidRPr="00244701" w:rsidRDefault="007C5DBF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bookmarkStart w:id="2" w:name="_GoBack"/>
            <w:bookmarkEnd w:id="2"/>
            <w:r w:rsidR="00674533"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3E5F238" w14:textId="77777777" w:rsidR="00674533" w:rsidRPr="00244701" w:rsidRDefault="00674533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EA77573" w14:textId="77777777" w:rsidR="00E9130E" w:rsidRDefault="00E9130E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</w:t>
            </w:r>
            <w:r w:rsidR="00674533" w:rsidRPr="00E9130E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มีผู้ถือหุ้นและกรรมการเป็นสมาชิก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</w:p>
          <w:p w14:paraId="778A1B71" w14:textId="67379DA9" w:rsidR="00674533" w:rsidRPr="00E9130E" w:rsidRDefault="00E9130E" w:rsidP="00E91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</w:t>
            </w:r>
            <w:r w:rsidR="00674533" w:rsidRPr="00E9130E">
              <w:rPr>
                <w:rFonts w:asciiTheme="majorBidi" w:hAnsiTheme="majorBidi" w:cstheme="majorBidi"/>
                <w:sz w:val="30"/>
                <w:szCs w:val="30"/>
                <w:cs/>
              </w:rPr>
              <w:t>ในครอบครัว</w:t>
            </w:r>
          </w:p>
        </w:tc>
      </w:tr>
    </w:tbl>
    <w:p w14:paraId="485AFDEA" w14:textId="195183BD" w:rsidR="004D27E4" w:rsidRPr="00244701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523BDD5" w14:textId="77777777" w:rsidR="00A9511B" w:rsidRPr="00366488" w:rsidRDefault="00A9511B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244701" w14:paraId="09EFA7EE" w14:textId="77777777" w:rsidTr="007B7257">
        <w:trPr>
          <w:tblHeader/>
        </w:trPr>
        <w:tc>
          <w:tcPr>
            <w:tcW w:w="4138" w:type="dxa"/>
          </w:tcPr>
          <w:p w14:paraId="41C0EB49" w14:textId="65A8E39D" w:rsidR="00D60B8B" w:rsidRPr="00244701" w:rsidRDefault="0002484D" w:rsidP="00024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210F1C9F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C9D614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26A0B1" w14:textId="77777777" w:rsidR="00D60B8B" w:rsidRPr="00244701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44701" w14:paraId="0600A99B" w14:textId="77777777" w:rsidTr="007B7257">
        <w:trPr>
          <w:tblHeader/>
        </w:trPr>
        <w:tc>
          <w:tcPr>
            <w:tcW w:w="4138" w:type="dxa"/>
          </w:tcPr>
          <w:p w14:paraId="4A0A1214" w14:textId="4A39478A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3211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14:paraId="7F646114" w14:textId="26EBC76C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28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6" w:type="dxa"/>
          </w:tcPr>
          <w:p w14:paraId="48ED37F9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892119" w14:textId="5C612111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28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AC7AD86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8C7AB" w14:textId="176BEAFA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28D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DF0CABB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E3915" w14:textId="18685EFA" w:rsidR="004C2A94" w:rsidRPr="00244701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028D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C2A94" w:rsidRPr="00244701" w14:paraId="01DD148C" w14:textId="77777777" w:rsidTr="007B7257">
        <w:trPr>
          <w:tblHeader/>
        </w:trPr>
        <w:tc>
          <w:tcPr>
            <w:tcW w:w="4138" w:type="dxa"/>
          </w:tcPr>
          <w:p w14:paraId="62776404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1944DCF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244701" w14:paraId="4795E14E" w14:textId="77777777" w:rsidTr="007B7257">
        <w:tc>
          <w:tcPr>
            <w:tcW w:w="4138" w:type="dxa"/>
          </w:tcPr>
          <w:p w14:paraId="1969F02A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102F42AC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01D689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4189B3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C57A6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B1EF5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F88A4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9BF8B" w14:textId="77777777" w:rsidR="004C2A94" w:rsidRPr="00244701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ED5" w:rsidRPr="00244701" w14:paraId="5889BECD" w14:textId="77777777" w:rsidTr="007B7257">
        <w:tc>
          <w:tcPr>
            <w:tcW w:w="4138" w:type="dxa"/>
          </w:tcPr>
          <w:p w14:paraId="5BF154CF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44F837B" w14:textId="3B4B7910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973F04F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D6CC62" w14:textId="5B82D945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BA298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976A2" w14:textId="7EC25116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9C0696">
              <w:rPr>
                <w:rFonts w:asciiTheme="majorBidi" w:hAnsiTheme="majorBidi" w:cstheme="majorBidi"/>
                <w:sz w:val="30"/>
                <w:szCs w:val="30"/>
              </w:rPr>
              <w:t>409,503</w:t>
            </w:r>
          </w:p>
        </w:tc>
        <w:tc>
          <w:tcPr>
            <w:tcW w:w="270" w:type="dxa"/>
          </w:tcPr>
          <w:p w14:paraId="075927C1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6D72E" w14:textId="6FF47524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437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403</w:t>
            </w:r>
          </w:p>
        </w:tc>
      </w:tr>
      <w:tr w:rsidR="00286471" w:rsidRPr="00244701" w14:paraId="181709F1" w14:textId="77777777" w:rsidTr="007B7257">
        <w:tc>
          <w:tcPr>
            <w:tcW w:w="4138" w:type="dxa"/>
          </w:tcPr>
          <w:p w14:paraId="55A31BA3" w14:textId="6F01EF3E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6D6820E1" w14:textId="3844127D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EC24608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058923" w14:textId="26860DB8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6AAA3B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15AD8" w14:textId="7FC90A2E" w:rsidR="00286471" w:rsidRPr="009C0696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60,49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CD70042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1E47A" w14:textId="5E988BB5" w:rsidR="00286471" w:rsidRPr="0028647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6471" w:rsidRPr="00244701" w14:paraId="2CB09733" w14:textId="77777777" w:rsidTr="007B7257">
        <w:tc>
          <w:tcPr>
            <w:tcW w:w="4138" w:type="dxa"/>
          </w:tcPr>
          <w:p w14:paraId="37699611" w14:textId="2B28A8C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3" w:type="dxa"/>
          </w:tcPr>
          <w:p w14:paraId="68AEE19D" w14:textId="59703D0B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124344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AB4B84" w14:textId="25DB9041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CC931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F2629" w14:textId="50F0FEED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7,558</w:t>
            </w:r>
          </w:p>
        </w:tc>
        <w:tc>
          <w:tcPr>
            <w:tcW w:w="270" w:type="dxa"/>
          </w:tcPr>
          <w:p w14:paraId="28A79FB4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687B2" w14:textId="54BF7063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983</w:t>
            </w:r>
          </w:p>
        </w:tc>
      </w:tr>
      <w:tr w:rsidR="00286471" w:rsidRPr="00244701" w14:paraId="7293F64C" w14:textId="77777777" w:rsidTr="007B7257">
        <w:tc>
          <w:tcPr>
            <w:tcW w:w="4138" w:type="dxa"/>
          </w:tcPr>
          <w:p w14:paraId="0A02D85E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A3341DA" w14:textId="303482C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B72086A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B9712C" w14:textId="38BCE8A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77455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6C86E" w14:textId="7EE930C6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8,808</w:t>
            </w:r>
          </w:p>
        </w:tc>
        <w:tc>
          <w:tcPr>
            <w:tcW w:w="270" w:type="dxa"/>
          </w:tcPr>
          <w:p w14:paraId="26F3FEDA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4B155" w14:textId="01ABC292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136</w:t>
            </w:r>
          </w:p>
        </w:tc>
      </w:tr>
      <w:tr w:rsidR="00286471" w:rsidRPr="00244701" w14:paraId="3C37EA90" w14:textId="77777777" w:rsidTr="007B7257">
        <w:tc>
          <w:tcPr>
            <w:tcW w:w="4138" w:type="dxa"/>
          </w:tcPr>
          <w:p w14:paraId="0C3718E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8C27184" w14:textId="6988D192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6899F82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90DCD" w14:textId="0427E8A3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34791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5433" w14:textId="6D1D139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8,374</w:t>
            </w:r>
          </w:p>
        </w:tc>
        <w:tc>
          <w:tcPr>
            <w:tcW w:w="270" w:type="dxa"/>
          </w:tcPr>
          <w:p w14:paraId="6AC4102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C8A05" w14:textId="7442152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11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544</w:t>
            </w:r>
          </w:p>
        </w:tc>
      </w:tr>
      <w:tr w:rsidR="00286471" w:rsidRPr="00244701" w14:paraId="2E1BED51" w14:textId="77777777" w:rsidTr="007B7257">
        <w:tc>
          <w:tcPr>
            <w:tcW w:w="4138" w:type="dxa"/>
          </w:tcPr>
          <w:p w14:paraId="482E5CD2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35ABBB35" w14:textId="40DCB55E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39AEB5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F0100C" w14:textId="2141289C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48256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8FF52" w14:textId="187063BC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18,377</w:t>
            </w:r>
          </w:p>
        </w:tc>
        <w:tc>
          <w:tcPr>
            <w:tcW w:w="270" w:type="dxa"/>
          </w:tcPr>
          <w:p w14:paraId="40D7E41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58D56" w14:textId="2895A3D5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682</w:t>
            </w:r>
          </w:p>
        </w:tc>
      </w:tr>
      <w:tr w:rsidR="00286471" w:rsidRPr="00244701" w14:paraId="1676ECFA" w14:textId="77777777" w:rsidTr="002F7062">
        <w:tc>
          <w:tcPr>
            <w:tcW w:w="4138" w:type="dxa"/>
          </w:tcPr>
          <w:p w14:paraId="327AADAD" w14:textId="24A1B0F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27658790" w14:textId="6E269D21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D0E5E40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42AD45" w14:textId="381C4C12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FDF8D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F7871" w14:textId="2AAEE7C8" w:rsidR="0028647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C4CF6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13EE8" w14:textId="122BB06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5E36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36AA">
              <w:rPr>
                <w:rFonts w:asciiTheme="majorBidi" w:hAnsiTheme="majorBidi"/>
                <w:sz w:val="30"/>
                <w:szCs w:val="30"/>
                <w:cs/>
              </w:rPr>
              <w:t>802</w:t>
            </w:r>
          </w:p>
        </w:tc>
      </w:tr>
      <w:tr w:rsidR="00A9511B" w:rsidRPr="00D659F1" w14:paraId="2B9B8A72" w14:textId="77777777" w:rsidTr="002F7062">
        <w:tc>
          <w:tcPr>
            <w:tcW w:w="4138" w:type="dxa"/>
          </w:tcPr>
          <w:p w14:paraId="25AF6D83" w14:textId="77777777" w:rsidR="00A9511B" w:rsidRPr="00366488" w:rsidRDefault="00A9511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608F422" w14:textId="77777777" w:rsidR="00A9511B" w:rsidRPr="00366488" w:rsidRDefault="00A9511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08AA960" w14:textId="77777777" w:rsidR="00A9511B" w:rsidRPr="00366488" w:rsidRDefault="00A9511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290865D" w14:textId="77777777" w:rsidR="00A9511B" w:rsidRPr="00366488" w:rsidRDefault="00A9511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F8A5C" w14:textId="77777777" w:rsidR="00A9511B" w:rsidRPr="00366488" w:rsidRDefault="00A9511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BA676" w14:textId="77777777" w:rsidR="00A9511B" w:rsidRPr="00366488" w:rsidRDefault="00A9511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E022B" w14:textId="77777777" w:rsidR="00A9511B" w:rsidRPr="00366488" w:rsidRDefault="00A9511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5E47F" w14:textId="77777777" w:rsidR="00A9511B" w:rsidRPr="00366488" w:rsidRDefault="00A9511B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71" w:rsidRPr="00244701" w14:paraId="32A227C7" w14:textId="77777777" w:rsidTr="007B7257">
        <w:tc>
          <w:tcPr>
            <w:tcW w:w="4138" w:type="dxa"/>
          </w:tcPr>
          <w:p w14:paraId="15185284" w14:textId="21C0326B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61225251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CBCC86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606B6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669B4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1D2EA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5418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F04A5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71" w:rsidRPr="00244701" w14:paraId="1F13D035" w14:textId="77777777" w:rsidTr="007B7257">
        <w:tc>
          <w:tcPr>
            <w:tcW w:w="4138" w:type="dxa"/>
          </w:tcPr>
          <w:p w14:paraId="11DCBE1C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C75F038" w14:textId="2A50378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085</w:t>
            </w:r>
          </w:p>
        </w:tc>
        <w:tc>
          <w:tcPr>
            <w:tcW w:w="276" w:type="dxa"/>
          </w:tcPr>
          <w:p w14:paraId="338D691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055B8A" w14:textId="4740775E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13,390</w:t>
            </w:r>
          </w:p>
        </w:tc>
        <w:tc>
          <w:tcPr>
            <w:tcW w:w="270" w:type="dxa"/>
          </w:tcPr>
          <w:p w14:paraId="0F95A23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CCCBA" w14:textId="3AE8EBD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16,061</w:t>
            </w:r>
          </w:p>
        </w:tc>
        <w:tc>
          <w:tcPr>
            <w:tcW w:w="270" w:type="dxa"/>
          </w:tcPr>
          <w:p w14:paraId="20C6F6FB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B4F5" w14:textId="4DF1223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13,333</w:t>
            </w:r>
          </w:p>
        </w:tc>
      </w:tr>
      <w:tr w:rsidR="00286471" w:rsidRPr="00244701" w14:paraId="774B6731" w14:textId="77777777" w:rsidTr="007B7257">
        <w:tc>
          <w:tcPr>
            <w:tcW w:w="4138" w:type="dxa"/>
          </w:tcPr>
          <w:p w14:paraId="7C6FA24B" w14:textId="0AEB57E8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3" w:type="dxa"/>
          </w:tcPr>
          <w:p w14:paraId="61B20FA7" w14:textId="61F46ACA" w:rsidR="00286471" w:rsidRPr="0028647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0F75FA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2DB868" w14:textId="143487DE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85DA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FD8A7C" w14:textId="069DB4DF" w:rsidR="00286471" w:rsidRPr="00377C2F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6,73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B6A770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25F35" w14:textId="2AA62DAD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5,244</w:t>
            </w:r>
          </w:p>
        </w:tc>
      </w:tr>
      <w:tr w:rsidR="00286471" w:rsidRPr="00244701" w14:paraId="073D1073" w14:textId="77777777" w:rsidTr="007B7257">
        <w:tc>
          <w:tcPr>
            <w:tcW w:w="4138" w:type="dxa"/>
          </w:tcPr>
          <w:p w14:paraId="7466BB6D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4312A6D" w14:textId="293CF4B0" w:rsidR="00286471" w:rsidRPr="00680ED5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88</w:t>
            </w:r>
          </w:p>
        </w:tc>
        <w:tc>
          <w:tcPr>
            <w:tcW w:w="276" w:type="dxa"/>
          </w:tcPr>
          <w:p w14:paraId="0D356BB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733130" w14:textId="2BC870F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F32DE1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02361" w14:textId="6F095228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A0B1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85CCD" w14:textId="770043DE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6471" w:rsidRPr="00244701" w14:paraId="3B63B6AE" w14:textId="77777777" w:rsidTr="007B7257">
        <w:tc>
          <w:tcPr>
            <w:tcW w:w="4138" w:type="dxa"/>
          </w:tcPr>
          <w:p w14:paraId="4CACB570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18B9633B" w14:textId="1A2FBFEF" w:rsidR="00286471" w:rsidRPr="00680ED5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Pr="00680ED5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778</w:t>
            </w:r>
          </w:p>
        </w:tc>
        <w:tc>
          <w:tcPr>
            <w:tcW w:w="276" w:type="dxa"/>
          </w:tcPr>
          <w:p w14:paraId="1B20843C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7DB54F" w14:textId="213F708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102,326</w:t>
            </w:r>
          </w:p>
        </w:tc>
        <w:tc>
          <w:tcPr>
            <w:tcW w:w="270" w:type="dxa"/>
          </w:tcPr>
          <w:p w14:paraId="76A1646C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68370" w14:textId="0DA6D09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D316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E4FAF" w14:textId="74D1622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6471" w:rsidRPr="00D659F1" w14:paraId="3EBA9B74" w14:textId="77777777" w:rsidTr="007B7257">
        <w:tc>
          <w:tcPr>
            <w:tcW w:w="4138" w:type="dxa"/>
          </w:tcPr>
          <w:p w14:paraId="5BD16C48" w14:textId="77777777" w:rsidR="00286471" w:rsidRPr="00366488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0C33EBC3" w14:textId="77777777" w:rsidR="00286471" w:rsidRPr="00366488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EE85701" w14:textId="77777777" w:rsidR="00286471" w:rsidRPr="00366488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5E9FEC" w14:textId="77777777" w:rsidR="00286471" w:rsidRPr="00366488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A036B" w14:textId="77777777" w:rsidR="00286471" w:rsidRPr="00366488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1DBE3" w14:textId="77777777" w:rsidR="00286471" w:rsidRPr="00366488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D8043" w14:textId="77777777" w:rsidR="00286471" w:rsidRPr="00366488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E5A4B" w14:textId="77777777" w:rsidR="00286471" w:rsidRPr="00366488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71" w:rsidRPr="00244701" w14:paraId="742362BF" w14:textId="77777777" w:rsidTr="007B7257">
        <w:tc>
          <w:tcPr>
            <w:tcW w:w="4138" w:type="dxa"/>
          </w:tcPr>
          <w:p w14:paraId="25C6F3F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5C896FD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947EA6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CB5D3B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5960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5B9E0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A5E9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1A5D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71" w:rsidRPr="00244701" w14:paraId="0A509BC9" w14:textId="77777777" w:rsidTr="007B7257">
        <w:tc>
          <w:tcPr>
            <w:tcW w:w="4138" w:type="dxa"/>
          </w:tcPr>
          <w:p w14:paraId="0C90241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10C52CA6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74E88C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E3695C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DA12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C0785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558E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3F311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71" w:rsidRPr="00244701" w14:paraId="7CEF7A48" w14:textId="77777777" w:rsidTr="007B7257">
        <w:tc>
          <w:tcPr>
            <w:tcW w:w="4138" w:type="dxa"/>
          </w:tcPr>
          <w:p w14:paraId="517521D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5A1362A" w14:textId="18B5DCA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="004451DE">
              <w:rPr>
                <w:rFonts w:asciiTheme="majorBidi" w:hAnsiTheme="majorBidi"/>
                <w:sz w:val="30"/>
                <w:szCs w:val="30"/>
              </w:rPr>
              <w:t>4,089</w:t>
            </w:r>
          </w:p>
        </w:tc>
        <w:tc>
          <w:tcPr>
            <w:tcW w:w="276" w:type="dxa"/>
          </w:tcPr>
          <w:p w14:paraId="64A7AE0A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CCAC19" w14:textId="09CFDF09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80,758</w:t>
            </w:r>
          </w:p>
        </w:tc>
        <w:tc>
          <w:tcPr>
            <w:tcW w:w="270" w:type="dxa"/>
          </w:tcPr>
          <w:p w14:paraId="39F2F53A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68A1D" w14:textId="4A1CA12E" w:rsidR="00286471" w:rsidRPr="00244701" w:rsidRDefault="004451DE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30,559</w:t>
            </w:r>
          </w:p>
        </w:tc>
        <w:tc>
          <w:tcPr>
            <w:tcW w:w="270" w:type="dxa"/>
          </w:tcPr>
          <w:p w14:paraId="4DDD3E6B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07E71" w14:textId="0ADD0D12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39,33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286471" w:rsidRPr="00244701" w14:paraId="797CEB31" w14:textId="77777777" w:rsidTr="007B7257">
        <w:tc>
          <w:tcPr>
            <w:tcW w:w="4138" w:type="dxa"/>
          </w:tcPr>
          <w:p w14:paraId="0A331611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64E25208" w14:textId="4EB9822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006</w:t>
            </w:r>
          </w:p>
        </w:tc>
        <w:tc>
          <w:tcPr>
            <w:tcW w:w="276" w:type="dxa"/>
          </w:tcPr>
          <w:p w14:paraId="5971DE29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64C242" w14:textId="124C5F68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4,538</w:t>
            </w:r>
          </w:p>
        </w:tc>
        <w:tc>
          <w:tcPr>
            <w:tcW w:w="270" w:type="dxa"/>
          </w:tcPr>
          <w:p w14:paraId="347D1F04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BA968" w14:textId="4138E0FC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1,895</w:t>
            </w:r>
          </w:p>
        </w:tc>
        <w:tc>
          <w:tcPr>
            <w:tcW w:w="270" w:type="dxa"/>
          </w:tcPr>
          <w:p w14:paraId="233ED18D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9CEBD" w14:textId="277B7C69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2,38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286471" w:rsidRPr="00244701" w14:paraId="76CFA99D" w14:textId="77777777" w:rsidTr="007B7257">
        <w:tc>
          <w:tcPr>
            <w:tcW w:w="4138" w:type="dxa"/>
          </w:tcPr>
          <w:p w14:paraId="4857C264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9C95F73" w14:textId="3B6C9C25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65</w:t>
            </w:r>
          </w:p>
        </w:tc>
        <w:tc>
          <w:tcPr>
            <w:tcW w:w="276" w:type="dxa"/>
          </w:tcPr>
          <w:p w14:paraId="6D5FB8E8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C459F56" w14:textId="48FF09A1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5FE4DE1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FE8DF2" w14:textId="20D49606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2B987B9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B3C29" w14:textId="5D02E275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286471" w:rsidRPr="00244701" w14:paraId="35CF523C" w14:textId="77777777" w:rsidTr="007B7257">
        <w:tc>
          <w:tcPr>
            <w:tcW w:w="4138" w:type="dxa"/>
          </w:tcPr>
          <w:p w14:paraId="17AAD922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058B2D0" w14:textId="5FF8845C" w:rsidR="00286471" w:rsidRPr="00244701" w:rsidRDefault="004451DE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78,160</w:t>
            </w:r>
          </w:p>
        </w:tc>
        <w:tc>
          <w:tcPr>
            <w:tcW w:w="276" w:type="dxa"/>
          </w:tcPr>
          <w:p w14:paraId="35D097A6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E569D17" w14:textId="476A3576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85,403</w:t>
            </w:r>
          </w:p>
        </w:tc>
        <w:tc>
          <w:tcPr>
            <w:tcW w:w="270" w:type="dxa"/>
          </w:tcPr>
          <w:p w14:paraId="7BD5306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ED056" w14:textId="74C9E6EA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6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45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2,498</w:t>
            </w:r>
          </w:p>
        </w:tc>
        <w:tc>
          <w:tcPr>
            <w:tcW w:w="270" w:type="dxa"/>
          </w:tcPr>
          <w:p w14:paraId="197B42E5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201E4" w14:textId="3E2069E4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36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41,791</w:t>
            </w:r>
          </w:p>
        </w:tc>
      </w:tr>
      <w:tr w:rsidR="00286471" w:rsidRPr="00244701" w14:paraId="38E509D0" w14:textId="77777777" w:rsidTr="00891B74">
        <w:tc>
          <w:tcPr>
            <w:tcW w:w="4138" w:type="dxa"/>
          </w:tcPr>
          <w:p w14:paraId="749AF5D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D598A9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4E72B8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93E944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8A92C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EE429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3D74E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7A015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71" w:rsidRPr="00244701" w14:paraId="5FD94B89" w14:textId="77777777" w:rsidTr="00891B74">
        <w:tc>
          <w:tcPr>
            <w:tcW w:w="4138" w:type="dxa"/>
          </w:tcPr>
          <w:p w14:paraId="42ADB8A2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1D90E882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B348BE8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E82478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BB34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8D681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9B914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E002B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71" w:rsidRPr="00244701" w14:paraId="407409C5" w14:textId="77777777" w:rsidTr="00891B74">
        <w:tc>
          <w:tcPr>
            <w:tcW w:w="4138" w:type="dxa"/>
          </w:tcPr>
          <w:p w14:paraId="2E339F69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D77546B" w14:textId="55ABD614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98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045</w:t>
            </w:r>
          </w:p>
        </w:tc>
        <w:tc>
          <w:tcPr>
            <w:tcW w:w="276" w:type="dxa"/>
          </w:tcPr>
          <w:p w14:paraId="35EE351C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783B68" w14:textId="644CD043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108,993</w:t>
            </w:r>
          </w:p>
        </w:tc>
        <w:tc>
          <w:tcPr>
            <w:tcW w:w="270" w:type="dxa"/>
          </w:tcPr>
          <w:p w14:paraId="358BBC2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06EC" w14:textId="575308B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32,420</w:t>
            </w:r>
          </w:p>
        </w:tc>
        <w:tc>
          <w:tcPr>
            <w:tcW w:w="270" w:type="dxa"/>
          </w:tcPr>
          <w:p w14:paraId="311C750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1AF6F" w14:textId="5C7886E9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48,833</w:t>
            </w:r>
          </w:p>
        </w:tc>
      </w:tr>
      <w:tr w:rsidR="00286471" w:rsidRPr="00244701" w14:paraId="6F02B2D1" w14:textId="77777777" w:rsidTr="00891B74">
        <w:tc>
          <w:tcPr>
            <w:tcW w:w="4138" w:type="dxa"/>
          </w:tcPr>
          <w:p w14:paraId="60EFDB23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CB6C9CB" w14:textId="4D9942EE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D16BE5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D16BE5">
              <w:rPr>
                <w:rFonts w:asciiTheme="majorBidi" w:hAnsiTheme="majorBidi"/>
                <w:sz w:val="30"/>
                <w:szCs w:val="30"/>
              </w:rPr>
              <w:t>,</w:t>
            </w:r>
            <w:r w:rsidRPr="00D16BE5">
              <w:rPr>
                <w:rFonts w:asciiTheme="majorBidi" w:hAnsiTheme="majorBidi"/>
                <w:sz w:val="30"/>
                <w:szCs w:val="30"/>
                <w:cs/>
              </w:rPr>
              <w:t>719</w:t>
            </w:r>
          </w:p>
        </w:tc>
        <w:tc>
          <w:tcPr>
            <w:tcW w:w="276" w:type="dxa"/>
          </w:tcPr>
          <w:p w14:paraId="3B686928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96F97A" w14:textId="7F524C69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  <w:tc>
          <w:tcPr>
            <w:tcW w:w="270" w:type="dxa"/>
          </w:tcPr>
          <w:p w14:paraId="4DED7DE8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41D27" w14:textId="007BE05B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F1BE9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EA312" w14:textId="224BEEC8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6471" w:rsidRPr="00244701" w14:paraId="59D5325A" w14:textId="77777777" w:rsidTr="00891B74">
        <w:tc>
          <w:tcPr>
            <w:tcW w:w="4138" w:type="dxa"/>
          </w:tcPr>
          <w:p w14:paraId="5592EE7D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00D42747" w14:textId="2BB9D024" w:rsidR="00286471" w:rsidRPr="00E1090E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36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943</w:t>
            </w:r>
          </w:p>
        </w:tc>
        <w:tc>
          <w:tcPr>
            <w:tcW w:w="276" w:type="dxa"/>
          </w:tcPr>
          <w:p w14:paraId="65F3778D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3E553C" w14:textId="286B063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32,585</w:t>
            </w:r>
          </w:p>
        </w:tc>
        <w:tc>
          <w:tcPr>
            <w:tcW w:w="270" w:type="dxa"/>
          </w:tcPr>
          <w:p w14:paraId="1A58AB2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AAE2A" w14:textId="3120F71D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23,318</w:t>
            </w:r>
          </w:p>
        </w:tc>
        <w:tc>
          <w:tcPr>
            <w:tcW w:w="270" w:type="dxa"/>
          </w:tcPr>
          <w:p w14:paraId="6CE86788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8CA4A" w14:textId="5F990B10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30,422</w:t>
            </w:r>
          </w:p>
        </w:tc>
      </w:tr>
      <w:tr w:rsidR="00286471" w:rsidRPr="00244701" w14:paraId="7B2F83A1" w14:textId="77777777" w:rsidTr="00891B74">
        <w:tc>
          <w:tcPr>
            <w:tcW w:w="4138" w:type="dxa"/>
          </w:tcPr>
          <w:p w14:paraId="62F98CB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1A99645D" w14:textId="789FB7A7" w:rsidR="00286471" w:rsidRPr="00E1090E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12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049</w:t>
            </w:r>
          </w:p>
        </w:tc>
        <w:tc>
          <w:tcPr>
            <w:tcW w:w="276" w:type="dxa"/>
          </w:tcPr>
          <w:p w14:paraId="09AC099F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F9D754" w14:textId="4AE68FC8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11,230</w:t>
            </w:r>
          </w:p>
        </w:tc>
        <w:tc>
          <w:tcPr>
            <w:tcW w:w="270" w:type="dxa"/>
          </w:tcPr>
          <w:p w14:paraId="36C67EB1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72995" w14:textId="7BB973B6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4,208</w:t>
            </w:r>
          </w:p>
        </w:tc>
        <w:tc>
          <w:tcPr>
            <w:tcW w:w="270" w:type="dxa"/>
          </w:tcPr>
          <w:p w14:paraId="60033ECD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D1A1B" w14:textId="75CAED65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E36AA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</w:tr>
      <w:tr w:rsidR="00286471" w:rsidRPr="00244701" w14:paraId="404F8B5D" w14:textId="77777777" w:rsidTr="00891B74">
        <w:tc>
          <w:tcPr>
            <w:tcW w:w="4138" w:type="dxa"/>
          </w:tcPr>
          <w:p w14:paraId="68D9A136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00A79D9" w14:textId="21D45C2E" w:rsidR="00286471" w:rsidRPr="00E1090E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680ED5">
              <w:rPr>
                <w:rFonts w:asciiTheme="majorBidi" w:hAnsi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419</w:t>
            </w:r>
          </w:p>
        </w:tc>
        <w:tc>
          <w:tcPr>
            <w:tcW w:w="276" w:type="dxa"/>
          </w:tcPr>
          <w:p w14:paraId="2CF13C85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AB871F" w14:textId="0E14380F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</w:tcPr>
          <w:p w14:paraId="786B785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497C4" w14:textId="2D5E581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82649C">
              <w:rPr>
                <w:rFonts w:asciiTheme="majorBidi" w:hAnsiTheme="majorBidi" w:cstheme="majorBidi"/>
                <w:sz w:val="30"/>
                <w:szCs w:val="30"/>
              </w:rPr>
              <w:t>3,016</w:t>
            </w:r>
          </w:p>
        </w:tc>
        <w:tc>
          <w:tcPr>
            <w:tcW w:w="270" w:type="dxa"/>
          </w:tcPr>
          <w:p w14:paraId="3B6F2547" w14:textId="77777777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5DDED" w14:textId="4144F76D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6471" w:rsidRPr="00244701" w14:paraId="0F5BFA93" w14:textId="77777777" w:rsidTr="00891B74">
        <w:tc>
          <w:tcPr>
            <w:tcW w:w="4138" w:type="dxa"/>
          </w:tcPr>
          <w:p w14:paraId="1741D5DE" w14:textId="33246B7A" w:rsidR="00286471" w:rsidRPr="00010827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2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3" w:type="dxa"/>
          </w:tcPr>
          <w:p w14:paraId="53B65B85" w14:textId="4F01B1B7" w:rsidR="00286471" w:rsidRPr="00E1090E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006</w:t>
            </w:r>
          </w:p>
        </w:tc>
        <w:tc>
          <w:tcPr>
            <w:tcW w:w="276" w:type="dxa"/>
          </w:tcPr>
          <w:p w14:paraId="15E1EE29" w14:textId="77777777" w:rsidR="00286471" w:rsidRPr="00010827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7A6381" w14:textId="6D20BC7B" w:rsidR="00286471" w:rsidRPr="00010827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1,940</w:t>
            </w:r>
          </w:p>
        </w:tc>
        <w:tc>
          <w:tcPr>
            <w:tcW w:w="270" w:type="dxa"/>
          </w:tcPr>
          <w:p w14:paraId="4D47FFB7" w14:textId="77777777" w:rsidR="00286471" w:rsidRPr="00010827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9DDA1" w14:textId="17662EFE" w:rsidR="00286471" w:rsidRPr="00010827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854A4" w14:textId="77777777" w:rsidR="00286471" w:rsidRPr="00010827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3C150" w14:textId="39F0D65B" w:rsidR="00286471" w:rsidRPr="00244701" w:rsidRDefault="00286471" w:rsidP="00286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CAFFD31" w14:textId="27B9CBF6" w:rsidR="00970CDF" w:rsidRDefault="00970CDF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47A7" w:rsidRPr="00244701" w14:paraId="24BDA528" w14:textId="77777777" w:rsidTr="00F87701">
        <w:trPr>
          <w:tblHeader/>
        </w:trPr>
        <w:tc>
          <w:tcPr>
            <w:tcW w:w="4158" w:type="dxa"/>
          </w:tcPr>
          <w:p w14:paraId="6C43B3AB" w14:textId="0AE8B68D" w:rsidR="005B47A7" w:rsidRPr="008E6B22" w:rsidRDefault="008E6B22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B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10" w:type="dxa"/>
            <w:gridSpan w:val="4"/>
          </w:tcPr>
          <w:p w14:paraId="7C5090D7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9D193B3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BFCCA" w14:textId="77777777" w:rsidR="005B47A7" w:rsidRPr="00244701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7701" w:rsidRPr="00244701" w14:paraId="684DC3BC" w14:textId="77777777" w:rsidTr="00F87701">
        <w:trPr>
          <w:tblHeader/>
        </w:trPr>
        <w:tc>
          <w:tcPr>
            <w:tcW w:w="4158" w:type="dxa"/>
          </w:tcPr>
          <w:p w14:paraId="1A75A5DB" w14:textId="6C3F04A9" w:rsidR="00F87701" w:rsidRPr="008E6B22" w:rsidRDefault="008E6B22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6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6B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6B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0" w:type="dxa"/>
          </w:tcPr>
          <w:p w14:paraId="2E68907C" w14:textId="71332AB5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28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0" w:type="dxa"/>
          </w:tcPr>
          <w:p w14:paraId="7C7BBB4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1CCE258" w14:textId="5A83FC9F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28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0" w:type="dxa"/>
          </w:tcPr>
          <w:p w14:paraId="1C142981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89040B" w14:textId="407183AD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28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90" w:type="dxa"/>
          </w:tcPr>
          <w:p w14:paraId="3F6CED18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0760D" w14:textId="3987F503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6288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87701" w:rsidRPr="00244701" w14:paraId="35CB548B" w14:textId="77777777" w:rsidTr="00F87701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  <w:tblHeader/>
        </w:trPr>
        <w:tc>
          <w:tcPr>
            <w:tcW w:w="4158" w:type="dxa"/>
          </w:tcPr>
          <w:p w14:paraId="0A5AFC8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5F96C33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87701" w:rsidRPr="00244701" w14:paraId="01E6EB23" w14:textId="77777777" w:rsidTr="00523AF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2FD04FA1" w14:textId="30C47562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58B961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70A2948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BDE6DB9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41F6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CFE3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A3816C5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8592" w14:textId="77777777" w:rsidR="00F87701" w:rsidRPr="00244701" w:rsidRDefault="00F87701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ED5" w:rsidRPr="00244701" w14:paraId="0A954D41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772A3E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9C6CE1" w14:textId="60549271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E09E434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C849175" w14:textId="22D1611D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D04EE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842E69F" w14:textId="45D983A7" w:rsidR="00680ED5" w:rsidRPr="00244701" w:rsidRDefault="00413CBD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3CBD">
              <w:rPr>
                <w:rFonts w:asciiTheme="majorBidi" w:hAnsiTheme="majorBidi" w:cstheme="majorBidi"/>
                <w:sz w:val="30"/>
                <w:szCs w:val="30"/>
              </w:rPr>
              <w:t>209,102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996122B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BC22" w14:textId="12944875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183,693</w:t>
            </w:r>
          </w:p>
        </w:tc>
      </w:tr>
      <w:tr w:rsidR="0006288E" w:rsidRPr="00244701" w14:paraId="5AAB661A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CC1757B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4C4B25F" w14:textId="2FA4F81B" w:rsidR="0006288E" w:rsidRPr="00244701" w:rsidRDefault="00680ED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652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8FBB350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B1AE4DE" w14:textId="42C3A15B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4,01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B0C90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5ADCA26" w14:textId="2834B0D6" w:rsidR="0006288E" w:rsidRPr="005734AC" w:rsidRDefault="000F5BE2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5,652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310BD7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10A6" w14:textId="3A5EDC0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4,01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06288E" w:rsidRPr="00244701" w14:paraId="36429012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C78DD51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CF5F84" w14:textId="3EB45CDE" w:rsidR="0006288E" w:rsidRPr="00244701" w:rsidRDefault="00680ED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680E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sz w:val="30"/>
                <w:szCs w:val="30"/>
                <w:cs/>
              </w:rPr>
              <w:t>161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59024CC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5E0516C" w14:textId="5AB55DD6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49,60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4F44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60D8B90" w14:textId="765A70B1" w:rsidR="0006288E" w:rsidRPr="005734AC" w:rsidRDefault="000F5BE2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5,027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B0056E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18F0" w14:textId="7F3016E9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18,735</w:t>
            </w:r>
          </w:p>
        </w:tc>
      </w:tr>
      <w:tr w:rsidR="0006288E" w:rsidRPr="00244701" w14:paraId="65DBACC8" w14:textId="77777777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329DD722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C530FF6" w14:textId="71E633E4" w:rsidR="0006288E" w:rsidRPr="00244701" w:rsidRDefault="00680ED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32</w:t>
            </w: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80ED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9983DB0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0836360" w14:textId="2A39BDB4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53,622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B883CED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4965565" w14:textId="44775120" w:rsidR="0006288E" w:rsidRPr="005734AC" w:rsidRDefault="00413CBD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219,781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656E2EE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4C72C4" w14:textId="5D56B55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06288E" w:rsidRPr="00244701" w14:paraId="109A5A18" w14:textId="77777777" w:rsidTr="00F41A0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750F599A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68ED4D1F" w14:textId="77777777" w:rsidR="0006288E" w:rsidRPr="007014DE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2B498EB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14:paraId="155B567A" w14:textId="77777777" w:rsidR="0006288E" w:rsidRPr="00313BED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6C113765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nil"/>
            </w:tcBorders>
          </w:tcPr>
          <w:p w14:paraId="6B871CEB" w14:textId="77777777" w:rsidR="0006288E" w:rsidRPr="007014DE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6D4DB2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14A75EA" w14:textId="77777777" w:rsidR="0006288E" w:rsidRPr="005734AC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288E" w:rsidRPr="00244701" w14:paraId="211E0BC5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2EB5D5E" w14:textId="3D2842DE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A698AD4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DFFE33F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CBDC7E0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983B6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D2EC4D1" w14:textId="77777777" w:rsidR="0006288E" w:rsidRPr="005734AC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6416EC0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9A17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3CBD" w:rsidRPr="00244701" w14:paraId="5F6AE04F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9A9B878" w14:textId="0F8C6E85" w:rsidR="00413CBD" w:rsidRPr="00244701" w:rsidRDefault="00413CBD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F16C376" w14:textId="5FEAA4BA" w:rsidR="00413CBD" w:rsidRPr="00244701" w:rsidRDefault="00413CBD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75566FA" w14:textId="77777777" w:rsidR="00413CBD" w:rsidRPr="00244701" w:rsidRDefault="00413CBD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25C47E1" w14:textId="47BE6C81" w:rsidR="00413CBD" w:rsidRPr="00244701" w:rsidRDefault="00413CBD" w:rsidP="0041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E7261" w14:textId="77777777" w:rsidR="00413CBD" w:rsidRPr="00244701" w:rsidRDefault="00413CBD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BB6E5F4" w14:textId="2334918A" w:rsidR="00413CBD" w:rsidRPr="005734AC" w:rsidRDefault="00413CBD" w:rsidP="0041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3CBD">
              <w:rPr>
                <w:rFonts w:asciiTheme="majorBidi" w:hAnsiTheme="majorBidi" w:cstheme="majorBidi"/>
                <w:sz w:val="30"/>
                <w:szCs w:val="30"/>
              </w:rPr>
              <w:t>10,885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2A09F00" w14:textId="77777777" w:rsidR="00413CBD" w:rsidRPr="00244701" w:rsidRDefault="00413CBD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0A947" w14:textId="6F557125" w:rsidR="00413CBD" w:rsidRPr="00244701" w:rsidRDefault="00413CBD" w:rsidP="0041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0ED5" w:rsidRPr="00244701" w14:paraId="432A1F85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8C420B8" w14:textId="2F3418B3" w:rsidR="00680ED5" w:rsidRPr="00FD6C26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C26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727E9D8" w14:textId="54C34B2A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142C363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94E5E1E" w14:textId="290EDF8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D84BB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059DFFD" w14:textId="440D8547" w:rsidR="00680ED5" w:rsidRPr="005734AC" w:rsidRDefault="00413CBD" w:rsidP="00413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2F2AF85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6D84" w14:textId="235F75EA" w:rsidR="00680ED5" w:rsidRPr="00244701" w:rsidRDefault="00680ED5" w:rsidP="00CB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06288E" w:rsidRPr="00244701" w14:paraId="2A2CD8C3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2C4C35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4503D" w14:textId="6CC507BA" w:rsidR="0006288E" w:rsidRPr="00FD6C26" w:rsidRDefault="00680ED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371CD6" w14:textId="77777777" w:rsidR="0006288E" w:rsidRPr="00FD6C26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0E11" w14:textId="7302FE3E" w:rsidR="0006288E" w:rsidRPr="00FD6C26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A7139" w14:textId="77777777" w:rsidR="0006288E" w:rsidRPr="00FD6C26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689C0" w14:textId="6995549E" w:rsidR="0006288E" w:rsidRPr="005734AC" w:rsidRDefault="000F5BE2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1,395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4F4FE8" w14:textId="77777777" w:rsidR="0006288E" w:rsidRPr="00FD6C26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96A38" w14:textId="20DF09F1" w:rsidR="0006288E" w:rsidRPr="00FD6C26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6288E" w:rsidRPr="00244701" w14:paraId="4FC59216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8B8AC1E" w14:textId="2DE8DCCB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AFD946" w14:textId="6D20DC76" w:rsidR="0006288E" w:rsidRPr="00244701" w:rsidRDefault="00680ED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2,243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82F1078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7B4B7" w14:textId="44A19263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CCA9E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5C5DF" w14:textId="23E81CF1" w:rsidR="0006288E" w:rsidRPr="005734AC" w:rsidRDefault="00413CBD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12,280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1B4D7E0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CA7A61" w14:textId="6A595ECD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  <w:tr w:rsidR="0006288E" w:rsidRPr="003A27A8" w14:paraId="7DEBB265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</w:tcPr>
          <w:p w14:paraId="62D9328E" w14:textId="472154D6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1755457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D3176E1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DAA7771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524DD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353DAAC" w14:textId="77777777" w:rsidR="0006288E" w:rsidRPr="005734AC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2F8CEA7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B22A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88E" w:rsidRPr="00244701" w14:paraId="3F4C9571" w14:textId="77777777" w:rsidTr="003868A9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B792FE1" w14:textId="61D7F0AA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632EA3E7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F52B49B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2E7500F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740AB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E78A547" w14:textId="77777777" w:rsidR="0006288E" w:rsidRPr="005734AC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6987BB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0333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0ED5" w:rsidRPr="00244701" w14:paraId="16040F19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80DE8B0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8A4A392" w14:textId="452FA022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F23E6C9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4F59A98D" w14:textId="2BDC6E5C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A5BDE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7331EBB" w14:textId="37F0B5D6" w:rsidR="00680ED5" w:rsidRPr="005734AC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F2E9F90" w14:textId="77777777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108E" w14:textId="0EF2DDAF" w:rsidR="00680ED5" w:rsidRPr="00244701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2,538</w:t>
            </w:r>
          </w:p>
        </w:tc>
      </w:tr>
      <w:tr w:rsidR="000F5BE2" w:rsidRPr="00244701" w14:paraId="4273D9B4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B3C503E" w14:textId="0C46656F" w:rsidR="000F5BE2" w:rsidRPr="00244701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3DF2A7A" w14:textId="522D3A97" w:rsidR="000F5BE2" w:rsidRPr="00244701" w:rsidRDefault="00680ED5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sz w:val="30"/>
                <w:szCs w:val="30"/>
              </w:rPr>
              <w:t>29,462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36D3686" w14:textId="77777777" w:rsidR="000F5BE2" w:rsidRPr="00244701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FD1B953" w14:textId="25DCE0EC" w:rsidR="000F5BE2" w:rsidRPr="00244701" w:rsidRDefault="000F5BE2" w:rsidP="008E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32,001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F8EB9" w14:textId="77777777" w:rsidR="000F5BE2" w:rsidRPr="00244701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ED34CCA" w14:textId="694BE66E" w:rsidR="000F5BE2" w:rsidRPr="00244701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B35A557" w14:textId="77777777" w:rsidR="000F5BE2" w:rsidRPr="00244701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F124" w14:textId="2EEB4EDC" w:rsidR="000F5BE2" w:rsidRPr="00244701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88E" w:rsidRPr="00244701" w14:paraId="73D33B28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4C4010F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96128" w14:textId="2A089CA3" w:rsidR="0006288E" w:rsidRPr="00010827" w:rsidRDefault="00680ED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sz w:val="30"/>
                <w:szCs w:val="30"/>
              </w:rPr>
              <w:t>8,295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BC12B07" w14:textId="77777777" w:rsidR="0006288E" w:rsidRPr="00B118C5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C69D0" w14:textId="0B0508F9" w:rsidR="0006288E" w:rsidRPr="00244701" w:rsidRDefault="0006288E" w:rsidP="008E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7,045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401DD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8690E" w14:textId="58F19BFE" w:rsidR="0006288E" w:rsidRPr="00244701" w:rsidRDefault="000F5BE2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sz w:val="30"/>
                <w:szCs w:val="30"/>
              </w:rPr>
              <w:t>5,566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831BE6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209EA" w14:textId="06CE20BD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6,942</w:t>
            </w:r>
          </w:p>
        </w:tc>
      </w:tr>
      <w:tr w:rsidR="0006288E" w:rsidRPr="00244701" w14:paraId="7DC38CF5" w14:textId="77777777" w:rsidTr="00E04B4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09917621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D8890" w14:textId="79D7FB60" w:rsidR="0006288E" w:rsidRPr="00010827" w:rsidRDefault="00680ED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E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37,757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1CB51D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CC0DF" w14:textId="3E38E68A" w:rsidR="0006288E" w:rsidRPr="00244701" w:rsidRDefault="0006288E" w:rsidP="008E1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39,046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012B7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BAC469" w14:textId="6A6E6804" w:rsidR="0006288E" w:rsidRPr="00244701" w:rsidRDefault="000F5BE2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B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A0DA006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0E2A4" w14:textId="75E867B9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9,480</w:t>
            </w:r>
          </w:p>
        </w:tc>
      </w:tr>
      <w:tr w:rsidR="0006288E" w:rsidRPr="00244701" w14:paraId="33A733A0" w14:textId="77777777" w:rsidTr="0024576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3AA053B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C97A6FC" w14:textId="77777777" w:rsidR="0006288E" w:rsidRPr="00010827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0EE09CF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6FB1222" w14:textId="77777777" w:rsidR="0006288E" w:rsidRPr="00010827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36436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C585EDB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53BDF56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3AFAD" w14:textId="77777777" w:rsidR="0006288E" w:rsidRPr="008C0127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288E" w:rsidRPr="003A27A8" w14:paraId="5270D46A" w14:textId="77777777" w:rsidTr="0024576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1E64354" w14:textId="2493C236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9B1D97D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F16083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5103BBD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07357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947E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77E6EFB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4586A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0ED5" w:rsidRPr="003A27A8" w14:paraId="14D08A3E" w14:textId="77777777" w:rsidTr="0024576A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DE87DB6" w14:textId="797370A2" w:rsidR="00680ED5" w:rsidRPr="003A27A8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B2B76E7" w14:textId="3225515C" w:rsidR="00680ED5" w:rsidRPr="00680ED5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D7D2FD7" w14:textId="77777777" w:rsidR="00680ED5" w:rsidRPr="003A27A8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6A14696" w14:textId="5529D682" w:rsidR="00680ED5" w:rsidRPr="000F5BE2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DCF85" w14:textId="77777777" w:rsidR="00680ED5" w:rsidRPr="003A27A8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EF1DE" w14:textId="4B34A498" w:rsidR="00680ED5" w:rsidRPr="000F5BE2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5BE2">
              <w:rPr>
                <w:rFonts w:ascii="Angsana New" w:hAnsi="Angsana New"/>
                <w:sz w:val="30"/>
                <w:szCs w:val="30"/>
              </w:rPr>
              <w:t>18,499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0818F3E" w14:textId="77777777" w:rsidR="00680ED5" w:rsidRPr="003A27A8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FCD7" w14:textId="019F6D8A" w:rsidR="00680ED5" w:rsidRPr="000F5BE2" w:rsidRDefault="00680ED5" w:rsidP="00680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5BE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BE2" w:rsidRPr="003A27A8" w14:paraId="599C6DA5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D5EFFA7" w14:textId="29908BAE" w:rsidR="000F5BE2" w:rsidRPr="003A27A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27E1E" w14:textId="28E5F883" w:rsidR="000F5BE2" w:rsidRPr="000F5BE2" w:rsidRDefault="00680ED5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0ED5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92CED36" w14:textId="77777777" w:rsidR="000F5BE2" w:rsidRPr="0036648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4FFD1" w14:textId="13BF096C" w:rsidR="000F5BE2" w:rsidRPr="000F5BE2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BE2">
              <w:rPr>
                <w:rFonts w:ascii="Angsana New" w:hAnsi="Angsana New"/>
                <w:sz w:val="30"/>
                <w:szCs w:val="30"/>
              </w:rPr>
              <w:t>5,655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6DA0A" w14:textId="77777777" w:rsidR="000F5BE2" w:rsidRPr="0036648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87A361" w14:textId="51BF14F1" w:rsidR="000F5BE2" w:rsidRPr="000F5BE2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593695F" w14:textId="77777777" w:rsidR="000F5BE2" w:rsidRPr="0036648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E5701" w14:textId="6713BDED" w:rsidR="000F5BE2" w:rsidRPr="000F5BE2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5BE2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F5BE2" w:rsidRPr="003A27A8" w14:paraId="1CF70AAF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52EDFD0" w14:textId="230D27E7" w:rsidR="000F5BE2" w:rsidRPr="003A27A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CE3B0" w14:textId="6D7CA20C" w:rsidR="000F5BE2" w:rsidRPr="00366488" w:rsidRDefault="00680ED5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ED5">
              <w:rPr>
                <w:rFonts w:ascii="Angsana New" w:hAnsi="Angsana New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AC7A876" w14:textId="77777777" w:rsidR="000F5BE2" w:rsidRPr="0036648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68251" w14:textId="35405835" w:rsidR="000F5BE2" w:rsidRPr="0036648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488">
              <w:rPr>
                <w:rFonts w:ascii="Angsana New" w:hAnsi="Angsana New"/>
                <w:b/>
                <w:bCs/>
                <w:sz w:val="30"/>
                <w:szCs w:val="30"/>
              </w:rPr>
              <w:t>5,655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25A42" w14:textId="77777777" w:rsidR="000F5BE2" w:rsidRPr="0036648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D6120" w14:textId="02A77A7A" w:rsidR="000F5BE2" w:rsidRPr="000F5BE2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BE2">
              <w:rPr>
                <w:rFonts w:ascii="Angsana New" w:hAnsi="Angsana New"/>
                <w:b/>
                <w:bCs/>
                <w:sz w:val="30"/>
                <w:szCs w:val="30"/>
              </w:rPr>
              <w:t>18,499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A240FF3" w14:textId="77777777" w:rsidR="000F5BE2" w:rsidRPr="0036648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4928C" w14:textId="284851BF" w:rsidR="000F5BE2" w:rsidRPr="00366488" w:rsidRDefault="000F5BE2" w:rsidP="000F5B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6288E" w:rsidRPr="003A27A8" w14:paraId="490C55D3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6A06867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D21CF2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1AD4E79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A85AA4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A0185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093125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9AF2C83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B6FC9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288E" w:rsidRPr="003A27A8" w14:paraId="5FFFE7BD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A10D124" w14:textId="3E8EB240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2341E95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485FF0F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396E6D9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2EB2C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9A4D6BE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3CF161C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F6E7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288E" w:rsidRPr="003A27A8" w14:paraId="0FB79C3D" w14:textId="77777777" w:rsidTr="00F0713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84F09F" w14:textId="025162AF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27A8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0FCD45" w14:textId="2EE6645D" w:rsidR="0006288E" w:rsidRPr="003A27A8" w:rsidRDefault="00680ED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ED5">
              <w:rPr>
                <w:rFonts w:ascii="Angsana New" w:hAnsi="Angsana New"/>
                <w:b/>
                <w:bCs/>
                <w:sz w:val="30"/>
                <w:szCs w:val="30"/>
              </w:rPr>
              <w:t>6,655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6428ACF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D410A1" w14:textId="7F6247F5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4DE">
              <w:rPr>
                <w:rFonts w:ascii="Angsana New" w:hAnsi="Angsana New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E9368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B9C8FC" w14:textId="1B57C5FE" w:rsidR="0006288E" w:rsidRPr="003A27A8" w:rsidRDefault="000F5BE2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5BE2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16051FA" w14:textId="7777777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5A2E8" w14:textId="375C2BD7" w:rsidR="0006288E" w:rsidRPr="003A27A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4DE">
              <w:rPr>
                <w:rFonts w:ascii="Angsana New" w:hAnsi="Angsana New"/>
                <w:b/>
                <w:bCs/>
                <w:sz w:val="30"/>
                <w:szCs w:val="30"/>
              </w:rPr>
              <w:t>1,189</w:t>
            </w:r>
          </w:p>
        </w:tc>
      </w:tr>
    </w:tbl>
    <w:p w14:paraId="0CFB6534" w14:textId="77777777" w:rsidR="00A9511B" w:rsidRDefault="00A95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8292B21" w14:textId="1520782D" w:rsidR="00183590" w:rsidRPr="003A27A8" w:rsidRDefault="00342641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A27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</w:t>
      </w:r>
      <w:r w:rsidR="00842AD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ับ</w:t>
      </w:r>
      <w:r w:rsidRPr="003A27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E6860EF" w14:textId="77777777" w:rsidR="005A5BFE" w:rsidRPr="00FC5215" w:rsidRDefault="005A5BFE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pacing w:val="-6"/>
          <w:sz w:val="25"/>
          <w:szCs w:val="25"/>
        </w:rPr>
      </w:pPr>
      <w:r w:rsidRPr="00FC5215">
        <w:rPr>
          <w:rFonts w:ascii="Angsana New" w:hAnsi="Angsana New" w:hint="cs"/>
          <w:i/>
          <w:iCs/>
          <w:sz w:val="25"/>
          <w:szCs w:val="25"/>
          <w:cs/>
        </w:rPr>
        <w:tab/>
      </w:r>
    </w:p>
    <w:p w14:paraId="055BA9C3" w14:textId="77777777" w:rsidR="001629D4" w:rsidRPr="003A27A8" w:rsidRDefault="001629D4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A27A8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</w:t>
      </w:r>
    </w:p>
    <w:p w14:paraId="6CAC98D9" w14:textId="77777777" w:rsidR="0082769F" w:rsidRPr="00FC5215" w:rsidRDefault="0082769F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5"/>
          <w:szCs w:val="25"/>
        </w:rPr>
      </w:pPr>
    </w:p>
    <w:p w14:paraId="6184514C" w14:textId="09D9C905" w:rsidR="00454881" w:rsidRDefault="00B6421D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บริษัทได้ทำสัญญาเช่าพื้นที่กับบริษัท อมรินทร์ เทเลวิชั่น จำกัด </w:t>
      </w:r>
      <w:bookmarkStart w:id="3" w:name="_Hlk158935852"/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 </w:t>
      </w:r>
      <w:bookmarkEnd w:id="3"/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โดยสัญญาดังกล่าวมีระยะเวลา </w:t>
      </w:r>
      <w:r w:rsidR="00366488">
        <w:rPr>
          <w:rFonts w:ascii="Angsana New" w:hAnsi="Angsana New"/>
          <w:spacing w:val="-6"/>
          <w:sz w:val="30"/>
          <w:szCs w:val="30"/>
        </w:rPr>
        <w:t>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ปี ตั้งแต่วันที่ </w:t>
      </w:r>
      <w:r w:rsidR="00366488">
        <w:rPr>
          <w:rFonts w:ascii="Angsana New" w:hAnsi="Angsana New"/>
          <w:spacing w:val="-6"/>
          <w:sz w:val="30"/>
          <w:szCs w:val="30"/>
        </w:rPr>
        <w:t>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366488">
        <w:rPr>
          <w:rFonts w:ascii="Angsana New" w:hAnsi="Angsana New"/>
          <w:spacing w:val="-6"/>
          <w:sz w:val="30"/>
          <w:szCs w:val="30"/>
        </w:rPr>
        <w:t>256</w:t>
      </w:r>
      <w:r w:rsidR="00680ED5">
        <w:rPr>
          <w:rFonts w:ascii="Angsana New" w:hAnsi="Angsana New"/>
          <w:spacing w:val="-6"/>
          <w:sz w:val="30"/>
          <w:szCs w:val="30"/>
        </w:rPr>
        <w:t>8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366488">
        <w:rPr>
          <w:rFonts w:ascii="Angsana New" w:hAnsi="Angsana New"/>
          <w:spacing w:val="-6"/>
          <w:sz w:val="30"/>
          <w:szCs w:val="30"/>
        </w:rPr>
        <w:t>31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366488">
        <w:rPr>
          <w:rFonts w:ascii="Angsana New" w:hAnsi="Angsana New"/>
          <w:spacing w:val="-6"/>
          <w:sz w:val="30"/>
          <w:szCs w:val="30"/>
        </w:rPr>
        <w:t>256</w:t>
      </w:r>
      <w:r w:rsidR="00680ED5">
        <w:rPr>
          <w:rFonts w:ascii="Angsana New" w:hAnsi="Angsana New"/>
          <w:spacing w:val="-6"/>
          <w:sz w:val="30"/>
          <w:szCs w:val="30"/>
        </w:rPr>
        <w:t>8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 โดยบริษัทย่อยตกลงจะจ่ายค่าเช่าเป็นรายเดือนในอัตราคงที่ตามที่ตกลงกันในสัญญา</w:t>
      </w:r>
    </w:p>
    <w:p w14:paraId="53E7DE0C" w14:textId="77777777" w:rsidR="00AE6507" w:rsidRDefault="00AE6507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E2EF000" w14:textId="0F1F22F9" w:rsidR="00AE6507" w:rsidRDefault="00AE6507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บริษัทได้ทำสัญญาเช่าพื้นที่กับบริษัท เอเอ็มอี อิมเมจิเนทีฟ จำกัด ซึ่งเป็นบริษัทย่อย โดยสัญญาดังกล่าวมีระยะเวลา 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1 </w:t>
      </w: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ปี ตั้งแต่วันที่ 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1 </w:t>
      </w: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2568 </w:t>
      </w: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ถึงวันที่ 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31 </w:t>
      </w:r>
      <w:r w:rsidRPr="008C0B17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8C0B17">
        <w:rPr>
          <w:rFonts w:ascii="Angsana New" w:hAnsi="Angsana New"/>
          <w:spacing w:val="-6"/>
          <w:sz w:val="30"/>
          <w:szCs w:val="30"/>
        </w:rPr>
        <w:t xml:space="preserve">2568 </w:t>
      </w:r>
      <w:r w:rsidRPr="008C0B17">
        <w:rPr>
          <w:rFonts w:ascii="Angsana New" w:hAnsi="Angsana New"/>
          <w:spacing w:val="-6"/>
          <w:sz w:val="30"/>
          <w:szCs w:val="30"/>
          <w:cs/>
        </w:rPr>
        <w:t>โดยบริษัทย่อยตกลงจะจ่ายค่าเช่าเป็นรายเดือนในอัตราคงที่ตามที่ตกลงกันในสัญญา</w:t>
      </w:r>
    </w:p>
    <w:p w14:paraId="73BA4046" w14:textId="77777777" w:rsidR="008B09E6" w:rsidRPr="00993873" w:rsidRDefault="008B09E6" w:rsidP="008B09E6">
      <w:pPr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AA9E4C7" w14:textId="7A0DE85D" w:rsidR="008B09E6" w:rsidRDefault="008B09E6" w:rsidP="003868A9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09E6">
        <w:rPr>
          <w:rFonts w:ascii="Angsana New" w:hAnsi="Angsana New"/>
          <w:spacing w:val="-6"/>
          <w:sz w:val="30"/>
          <w:szCs w:val="30"/>
          <w:cs/>
        </w:rPr>
        <w:t>บริษัท อมรินทร์ บุ๊ค เซ็นเตอร์ จำกัด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ได้ทำสัญญาเช่าพื้นที่</w:t>
      </w:r>
      <w:r w:rsidRPr="00AE6AE1">
        <w:rPr>
          <w:rFonts w:ascii="Angsana New" w:hAnsi="Angsana New" w:hint="cs"/>
          <w:spacing w:val="-6"/>
          <w:sz w:val="30"/>
          <w:szCs w:val="30"/>
          <w:cs/>
        </w:rPr>
        <w:t>กับกิจการที่เกี่ยวข้องกันแห่งหนึ่ง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โดยสัญญาดังกล่าวมีระยะเวลา 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993873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ปี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ตั้งแต่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20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ถึงวันที่ </w:t>
      </w:r>
      <w:r w:rsidRPr="00993873">
        <w:rPr>
          <w:rFonts w:ascii="Angsana New" w:hAnsi="Angsana New"/>
          <w:spacing w:val="-6"/>
          <w:sz w:val="30"/>
          <w:szCs w:val="30"/>
        </w:rPr>
        <w:t>19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โดยบริษัท</w:t>
      </w:r>
      <w:r w:rsidR="00071976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ตกลงจะ</w:t>
      </w:r>
      <w:r w:rsidR="00071976"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จ่ายค่าเช่าเป็นรายเดือนในอัตราคงที่ตามที่ตกลงกันในสัญญา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</w:p>
    <w:p w14:paraId="7CA59081" w14:textId="77777777" w:rsidR="00270A29" w:rsidRDefault="00270A29" w:rsidP="003868A9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2BA68AE" w14:textId="3EDC0B29" w:rsidR="008B09E6" w:rsidRDefault="008B09E6" w:rsidP="008B09E6">
      <w:pPr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8B09E6">
        <w:rPr>
          <w:rFonts w:ascii="Angsana New" w:hAnsi="Angsana New"/>
          <w:spacing w:val="-6"/>
          <w:sz w:val="30"/>
          <w:szCs w:val="30"/>
          <w:cs/>
        </w:rPr>
        <w:t>บริษัท อมรินทร์ บุ๊ค เซ็นเตอร์ จำกัด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6421D">
        <w:rPr>
          <w:rFonts w:ascii="Angsana New" w:hAnsi="Angsana New"/>
          <w:spacing w:val="-6"/>
          <w:sz w:val="30"/>
          <w:szCs w:val="30"/>
          <w:cs/>
        </w:rPr>
        <w:t xml:space="preserve">ซึ่งเป็นบริษัทย่อย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ได้ทำสัญญาเช่าพื้นที่</w:t>
      </w:r>
      <w:r w:rsidRPr="00AE6AE1">
        <w:rPr>
          <w:rFonts w:ascii="Angsana New" w:hAnsi="Angsana New" w:hint="cs"/>
          <w:spacing w:val="-6"/>
          <w:sz w:val="30"/>
          <w:szCs w:val="30"/>
          <w:cs/>
        </w:rPr>
        <w:t>กับกิจการที่เกี่ยวข้องกันแห่งหนึ่ง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โดยสัญญาดังกล่าวมีระยะเวลา 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993873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ปี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93873">
        <w:rPr>
          <w:rFonts w:ascii="Angsana New" w:hAnsi="Angsana New" w:hint="cs"/>
          <w:spacing w:val="-6"/>
          <w:sz w:val="30"/>
          <w:szCs w:val="30"/>
          <w:cs/>
        </w:rPr>
        <w:t>ตั้งแต่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8"/>
        </w:rPr>
        <w:t>15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พฤศจิกายน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</w:rPr>
        <w:t>256</w:t>
      </w:r>
      <w:r w:rsidRPr="00010827">
        <w:rPr>
          <w:rFonts w:ascii="Angsana New" w:hAnsi="Angsana New"/>
          <w:spacing w:val="-6"/>
          <w:sz w:val="30"/>
          <w:szCs w:val="30"/>
        </w:rPr>
        <w:t>6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ถึงวันที่ </w:t>
      </w:r>
      <w:r w:rsidRPr="00993873">
        <w:rPr>
          <w:rFonts w:ascii="Angsana New" w:hAnsi="Angsana New"/>
          <w:spacing w:val="-6"/>
          <w:sz w:val="30"/>
          <w:szCs w:val="30"/>
        </w:rPr>
        <w:t>1</w:t>
      </w:r>
      <w:r>
        <w:rPr>
          <w:rFonts w:ascii="Angsana New" w:hAnsi="Angsana New"/>
          <w:spacing w:val="-6"/>
          <w:sz w:val="30"/>
          <w:szCs w:val="38"/>
        </w:rPr>
        <w:t>5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8"/>
        </w:rPr>
        <w:t>9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โดยบริษัท</w:t>
      </w:r>
      <w:r w:rsidR="00071976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ตกลงจะ</w:t>
      </w:r>
      <w:r w:rsidR="00670C7F">
        <w:rPr>
          <w:rFonts w:ascii="Angsana New" w:hAnsi="Angsana New"/>
          <w:spacing w:val="-6"/>
          <w:sz w:val="30"/>
          <w:szCs w:val="30"/>
          <w:cs/>
        </w:rPr>
        <w:br/>
      </w:r>
      <w:r w:rsidRPr="00010827">
        <w:rPr>
          <w:rFonts w:ascii="Angsana New" w:hAnsi="Angsana New" w:hint="cs"/>
          <w:spacing w:val="-6"/>
          <w:sz w:val="30"/>
          <w:szCs w:val="30"/>
          <w:cs/>
        </w:rPr>
        <w:t>จ่ายค่าเช่าเป็นรายเดือนในอัตราคงที่ตามที่ตกลงกันในสัญญา</w:t>
      </w:r>
      <w:r w:rsidRPr="00010827">
        <w:rPr>
          <w:rFonts w:ascii="Angsana New" w:hAnsi="Angsana New" w:hint="cs"/>
          <w:spacing w:val="-6"/>
          <w:sz w:val="30"/>
          <w:szCs w:val="30"/>
        </w:rPr>
        <w:t xml:space="preserve"> </w:t>
      </w:r>
    </w:p>
    <w:p w14:paraId="048F7F06" w14:textId="77777777" w:rsidR="00825ADF" w:rsidRDefault="00825ADF" w:rsidP="0090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8A9A8F0" w14:textId="77777777" w:rsidR="003A2B7B" w:rsidRDefault="003A2B7B" w:rsidP="0090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3751DC2" w14:textId="77777777" w:rsidR="003A2B7B" w:rsidRPr="000F0502" w:rsidRDefault="003A2B7B" w:rsidP="00907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78BC128E" w14:textId="1287AC02" w:rsidR="0080773A" w:rsidRPr="00FC5215" w:rsidRDefault="0080773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FC5215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สัญญาเช่ายานพาหนะ</w:t>
      </w:r>
    </w:p>
    <w:p w14:paraId="40F08A44" w14:textId="77777777" w:rsidR="008B09E6" w:rsidRPr="00270A29" w:rsidRDefault="008B09E6" w:rsidP="008B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6F523C6" w14:textId="78CD785B" w:rsidR="008B09E6" w:rsidRPr="008B09E6" w:rsidRDefault="008B09E6" w:rsidP="008B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09E6">
        <w:rPr>
          <w:rFonts w:ascii="Angsana New" w:hAnsi="Angsana New" w:hint="cs"/>
          <w:sz w:val="30"/>
          <w:szCs w:val="30"/>
          <w:cs/>
        </w:rPr>
        <w:t>บริษัทได้ทำสัญญาเช่ายานพาหนะกับกิจการที่เกี่ยวข้องกันแห่งหนึ่ง โดยสัญญาดังกล่าวมีระยะเวลา</w:t>
      </w:r>
      <w:r w:rsidRPr="008B09E6">
        <w:rPr>
          <w:rFonts w:ascii="Angsana New" w:hAnsi="Angsana New" w:hint="cs"/>
          <w:sz w:val="30"/>
          <w:szCs w:val="30"/>
        </w:rPr>
        <w:t xml:space="preserve"> </w:t>
      </w:r>
      <w:r w:rsidRPr="008B09E6">
        <w:rPr>
          <w:rFonts w:ascii="Angsana New" w:hAnsi="Angsana New"/>
          <w:sz w:val="30"/>
          <w:szCs w:val="30"/>
        </w:rPr>
        <w:t xml:space="preserve">5 </w:t>
      </w:r>
      <w:r w:rsidRPr="008B09E6"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 w:rsidRPr="008B09E6">
        <w:rPr>
          <w:rFonts w:ascii="Angsana New" w:hAnsi="Angsana New"/>
          <w:sz w:val="30"/>
          <w:szCs w:val="30"/>
        </w:rPr>
        <w:t xml:space="preserve">10 </w:t>
      </w:r>
      <w:r w:rsidRPr="008B09E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B09E6">
        <w:rPr>
          <w:rFonts w:ascii="Angsana New" w:hAnsi="Angsana New"/>
          <w:sz w:val="30"/>
          <w:szCs w:val="30"/>
        </w:rPr>
        <w:t xml:space="preserve">2566 </w:t>
      </w:r>
      <w:r w:rsidRPr="008B09E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8B09E6">
        <w:rPr>
          <w:rFonts w:ascii="Angsana New" w:hAnsi="Angsana New"/>
          <w:sz w:val="30"/>
          <w:szCs w:val="30"/>
        </w:rPr>
        <w:t xml:space="preserve">9 </w:t>
      </w:r>
      <w:r w:rsidRPr="008B09E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B09E6">
        <w:rPr>
          <w:rFonts w:ascii="Angsana New" w:hAnsi="Angsana New"/>
          <w:sz w:val="30"/>
          <w:szCs w:val="30"/>
        </w:rPr>
        <w:t xml:space="preserve">2571 </w:t>
      </w:r>
      <w:r w:rsidRPr="008B09E6">
        <w:rPr>
          <w:rFonts w:ascii="Angsana New" w:hAnsi="Angsana New" w:hint="cs"/>
          <w:sz w:val="30"/>
          <w:szCs w:val="30"/>
          <w:cs/>
        </w:rPr>
        <w:t>โดยบริษัทตกลงจะจ่ายค่าเช่าเป็นรายเดือนในอัตราคงที่ตามที่ตกลงกันในสัญญา</w:t>
      </w:r>
    </w:p>
    <w:p w14:paraId="20A13E2F" w14:textId="77777777" w:rsidR="0080773A" w:rsidRPr="00270A29" w:rsidRDefault="0080773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96E4948" w14:textId="60450C08" w:rsidR="00A66276" w:rsidRPr="00FC5215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C5215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  <w:r w:rsidRPr="00FC5215">
        <w:rPr>
          <w:rFonts w:ascii="Angsana New" w:hAnsi="Angsana New" w:hint="cs"/>
          <w:i/>
          <w:iCs/>
          <w:sz w:val="30"/>
          <w:szCs w:val="30"/>
        </w:rPr>
        <w:t xml:space="preserve"> </w:t>
      </w:r>
    </w:p>
    <w:p w14:paraId="4D240D01" w14:textId="77777777" w:rsidR="00D123C3" w:rsidRPr="00270A29" w:rsidRDefault="00D123C3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D327AFA" w14:textId="6A716F35" w:rsidR="00A66276" w:rsidRDefault="00A66276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ED5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124B2F" w:rsidRPr="00680ED5">
        <w:rPr>
          <w:rFonts w:ascii="Angsana New" w:hAnsi="Angsana New" w:hint="cs"/>
          <w:color w:val="000000"/>
          <w:sz w:val="30"/>
          <w:szCs w:val="30"/>
          <w:cs/>
        </w:rPr>
        <w:t>ได้ทำสัญญา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บริการกับ</w:t>
      </w:r>
      <w:r w:rsidR="00BC4E95" w:rsidRPr="00680ED5">
        <w:rPr>
          <w:rFonts w:ascii="Angsana New" w:hAnsi="Angsana New" w:hint="cs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680ED5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="00BC4E95" w:rsidRPr="00680ED5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 w:rsidRPr="00680ED5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มีหน้าที่และ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รับผิดชอบ</w:t>
      </w:r>
      <w:r w:rsidR="00907068" w:rsidRPr="00680ED5">
        <w:rPr>
          <w:rFonts w:ascii="Angsana New" w:hAnsi="Angsana New"/>
          <w:color w:val="000000"/>
          <w:spacing w:val="-6"/>
          <w:sz w:val="30"/>
          <w:szCs w:val="30"/>
        </w:rPr>
        <w:br/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งานสรรหาว่าจ้าง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</w:t>
      </w:r>
      <w:r w:rsidR="00813C61"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ด้านการจัดซื้อจัดจ้างและ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งานอื่น</w:t>
      </w:r>
      <w:r w:rsidR="00CA2820"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ๆ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ที่เกี่ยวข้องทั้งหมด</w:t>
      </w:r>
      <w:r w:rsidR="00813C61"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แต่ไม่รวมถึงที่เกี่ยวกับการผลิตรายการ</w:t>
      </w:r>
      <w:r w:rsidR="00907068" w:rsidRPr="00680ED5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="00813C61"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และการออกอากาศโทรทัศน์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โดยมีกำหนดระยะเวลา</w:t>
      </w:r>
      <w:r w:rsidR="00424452"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ปี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ตั้งแต่วันที่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มกราคม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256</w:t>
      </w:r>
      <w:r w:rsidR="00680ED5" w:rsidRPr="00680ED5">
        <w:rPr>
          <w:rFonts w:ascii="Angsana New" w:hAnsi="Angsana New"/>
          <w:color w:val="000000"/>
          <w:spacing w:val="-6"/>
          <w:sz w:val="30"/>
          <w:szCs w:val="30"/>
        </w:rPr>
        <w:t>8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ถึงวันที่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</w:rPr>
        <w:t xml:space="preserve"> 31 </w:t>
      </w:r>
      <w:r w:rsidRPr="00680ED5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Pr="00680ED5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680ED5" w:rsidRPr="00680ED5">
        <w:rPr>
          <w:rFonts w:ascii="Angsana New" w:hAnsi="Angsana New"/>
          <w:color w:val="000000"/>
          <w:sz w:val="30"/>
          <w:szCs w:val="30"/>
        </w:rPr>
        <w:t>8</w:t>
      </w:r>
      <w:r w:rsidRPr="00680ED5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907068" w:rsidRPr="00680ED5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ริษัท</w:t>
      </w:r>
      <w:r w:rsidR="00BC4E95" w:rsidRPr="00680ED5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680ED5">
        <w:rPr>
          <w:rFonts w:ascii="Angsana New" w:hAnsi="Angsana New" w:hint="cs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7812AB6A" w14:textId="77777777" w:rsidR="00680ED5" w:rsidRPr="00270A29" w:rsidRDefault="00680ED5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D153E55" w14:textId="050D56FE" w:rsidR="0012751D" w:rsidRDefault="0012751D" w:rsidP="0012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97963">
        <w:rPr>
          <w:rFonts w:ascii="Angsana New" w:hAnsi="Angsana New" w:hint="cs"/>
          <w:color w:val="000000"/>
          <w:sz w:val="30"/>
          <w:szCs w:val="30"/>
          <w:cs/>
        </w:rPr>
        <w:t>บริษัทได้ทำสัญญาบริการกับ</w:t>
      </w:r>
      <w:r w:rsidRPr="00897963">
        <w:rPr>
          <w:rFonts w:ascii="Angsana New" w:hAnsi="Angsana New" w:hint="cs"/>
          <w:spacing w:val="-6"/>
          <w:sz w:val="30"/>
          <w:szCs w:val="30"/>
          <w:cs/>
        </w:rPr>
        <w:t>บริษัท อมรินทร์ บุ๊ค เซ็นเตอร์ จำกัด ซึ่งเป็นบริษัทย่อย</w:t>
      </w:r>
      <w:r w:rsidRPr="00897963">
        <w:rPr>
          <w:rFonts w:ascii="Angsana New" w:hAnsi="Angsana New" w:hint="cs"/>
          <w:color w:val="000000"/>
          <w:sz w:val="30"/>
          <w:szCs w:val="30"/>
          <w:cs/>
        </w:rPr>
        <w:t xml:space="preserve"> โดยบริษัทมีหน้าที่</w:t>
      </w:r>
      <w:r w:rsidR="00F41A03" w:rsidRPr="00897963">
        <w:rPr>
          <w:rFonts w:ascii="Angsana New" w:hAnsi="Angsana New" w:hint="cs"/>
          <w:color w:val="000000"/>
          <w:sz w:val="30"/>
          <w:szCs w:val="30"/>
          <w:cs/>
        </w:rPr>
        <w:t>ใ</w:t>
      </w:r>
      <w:r w:rsidRPr="00897963">
        <w:rPr>
          <w:rFonts w:ascii="Angsana New" w:hAnsi="Angsana New" w:hint="cs"/>
          <w:color w:val="000000"/>
          <w:sz w:val="30"/>
          <w:szCs w:val="30"/>
          <w:cs/>
        </w:rPr>
        <w:t>ห้คำปรึกษา</w:t>
      </w:r>
      <w:r w:rsidR="00FC5215" w:rsidRPr="00897963">
        <w:rPr>
          <w:rFonts w:ascii="Angsana New" w:hAnsi="Angsana New" w:hint="cs"/>
          <w:color w:val="000000"/>
          <w:sz w:val="30"/>
          <w:szCs w:val="30"/>
          <w:cs/>
        </w:rPr>
        <w:t xml:space="preserve">ด้านทรัพยากรบุคคล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โดยมีกำหนดระยะเวลา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ปี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ตั้งแต่วันที่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1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มกราคม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256</w:t>
      </w:r>
      <w:r w:rsidR="00897963" w:rsidRPr="00897963">
        <w:rPr>
          <w:rFonts w:ascii="Angsana New" w:hAnsi="Angsana New"/>
          <w:color w:val="000000"/>
          <w:spacing w:val="-6"/>
          <w:sz w:val="30"/>
          <w:szCs w:val="30"/>
        </w:rPr>
        <w:t>8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ถึงวันที่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</w:rPr>
        <w:t xml:space="preserve"> 31 </w:t>
      </w:r>
      <w:r w:rsidRPr="00897963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Pr="00897963">
        <w:rPr>
          <w:rFonts w:ascii="Angsana New" w:hAnsi="Angsana New" w:hint="cs"/>
          <w:color w:val="000000"/>
          <w:sz w:val="30"/>
          <w:szCs w:val="30"/>
        </w:rPr>
        <w:t xml:space="preserve"> 256</w:t>
      </w:r>
      <w:r w:rsidR="00897963" w:rsidRPr="00897963">
        <w:rPr>
          <w:rFonts w:ascii="Angsana New" w:hAnsi="Angsana New"/>
          <w:color w:val="000000"/>
          <w:sz w:val="30"/>
          <w:szCs w:val="30"/>
        </w:rPr>
        <w:t>8</w:t>
      </w:r>
      <w:r w:rsidRPr="00897963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897963">
        <w:rPr>
          <w:rFonts w:ascii="Angsana New" w:hAnsi="Angsana New" w:hint="cs"/>
          <w:color w:val="000000"/>
          <w:sz w:val="30"/>
          <w:szCs w:val="30"/>
          <w:cs/>
        </w:rPr>
        <w:t>โดยบริษัทย่อยดังกล่าวตกลงจะจ่ายค่าบริการเป็นรายเดือนตามอัตราที่ระบุไว้ในสัญญา</w:t>
      </w:r>
    </w:p>
    <w:p w14:paraId="679BBC6B" w14:textId="77777777" w:rsidR="00AE6507" w:rsidRPr="00270A29" w:rsidRDefault="00AE6507" w:rsidP="0012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B9C758C" w14:textId="379C163D" w:rsidR="003868A9" w:rsidRDefault="00AE6507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C0B17">
        <w:rPr>
          <w:rFonts w:ascii="Angsana New" w:hAnsi="Angsana New"/>
          <w:color w:val="000000"/>
          <w:sz w:val="30"/>
          <w:szCs w:val="30"/>
          <w:cs/>
        </w:rPr>
        <w:t xml:space="preserve">บริษัทได้ทำสัญญาบริการกับ บริษัท เอเอ็มอี อิมเมจิเนทีฟ จำกัด ซึ่งเป็นบริษัทย่อย โดยบริษัทมีหน้าที่ให้บริการสนับสนุนด้านบริหารจัดการ และระบบสารสนเทศ  โดยมีกำหนดระยะเวลาหนึ่งปี ตั้งแต่วันที่ </w:t>
      </w:r>
      <w:r w:rsidRPr="008C0B17">
        <w:rPr>
          <w:rFonts w:ascii="Angsana New" w:hAnsi="Angsana New"/>
          <w:color w:val="000000"/>
          <w:sz w:val="30"/>
          <w:szCs w:val="30"/>
        </w:rPr>
        <w:t xml:space="preserve">1 </w:t>
      </w:r>
      <w:r w:rsidRPr="008C0B17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8C0B17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8C0B17">
        <w:rPr>
          <w:rFonts w:ascii="Angsana New" w:hAnsi="Angsana New"/>
          <w:color w:val="000000"/>
          <w:sz w:val="30"/>
          <w:szCs w:val="30"/>
          <w:cs/>
        </w:rPr>
        <w:t xml:space="preserve">ถึงวันที่ </w:t>
      </w:r>
      <w:r w:rsidRPr="008C0B1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8C0B1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8C0B17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8C0B17">
        <w:rPr>
          <w:rFonts w:ascii="Angsana New" w:hAnsi="Angsana New"/>
          <w:color w:val="000000"/>
          <w:sz w:val="30"/>
          <w:szCs w:val="30"/>
          <w:cs/>
        </w:rPr>
        <w:t>โดยบริษัทย่อยดังกล่าวตกลงจะจ่ายค่าบริการเป็นรายเดือนตามอัตราที่ระบุไว้ในสัญญา</w:t>
      </w:r>
    </w:p>
    <w:p w14:paraId="20CE98C6" w14:textId="77777777" w:rsidR="000F0502" w:rsidRPr="003868A9" w:rsidRDefault="000F0502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F4F8BC" w14:textId="0BD01A06" w:rsidR="009E085C" w:rsidRPr="00FD3FED" w:rsidRDefault="009E085C" w:rsidP="00FD3FED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FD3FED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3421FAF0" w14:textId="48FD866B" w:rsidR="00F87701" w:rsidRPr="00007603" w:rsidRDefault="00F8770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612"/>
        <w:gridCol w:w="1134"/>
        <w:gridCol w:w="236"/>
        <w:gridCol w:w="1134"/>
        <w:gridCol w:w="236"/>
        <w:gridCol w:w="1134"/>
        <w:gridCol w:w="238"/>
        <w:gridCol w:w="1131"/>
      </w:tblGrid>
      <w:tr w:rsidR="00CF48FB" w:rsidRPr="00244701" w14:paraId="54DD1221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5F3D1480" w14:textId="2A41A9F6" w:rsidR="00CF48FB" w:rsidRPr="00244701" w:rsidRDefault="00CF48FB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45486CB5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067F3F6A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AB068F3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3CB708E5" w14:textId="77777777" w:rsidR="00CF48FB" w:rsidRPr="00244701" w:rsidRDefault="00CF48F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88E" w:rsidRPr="00244701" w14:paraId="32B8850C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400D6D21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E206F77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611853" w14:textId="517EADF4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0EEF7CD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A55088" w14:textId="67A72FB9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30F622D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619FC" w14:textId="66AB3BF4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468FB6E2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267C9E1" w14:textId="5EF1684B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288E" w:rsidRPr="00244701" w14:paraId="3B1ACD0D" w14:textId="77777777" w:rsidTr="00007603">
        <w:trPr>
          <w:trHeight w:val="397"/>
        </w:trPr>
        <w:tc>
          <w:tcPr>
            <w:tcW w:w="3231" w:type="dxa"/>
            <w:vAlign w:val="bottom"/>
          </w:tcPr>
          <w:p w14:paraId="6BD4DBB3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" w:type="dxa"/>
            <w:vAlign w:val="bottom"/>
          </w:tcPr>
          <w:p w14:paraId="5FFD40A9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11A67D1F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88E" w:rsidRPr="00244701" w14:paraId="4304A849" w14:textId="77777777" w:rsidTr="00E51D6A">
        <w:trPr>
          <w:trHeight w:val="397"/>
        </w:trPr>
        <w:tc>
          <w:tcPr>
            <w:tcW w:w="3231" w:type="dxa"/>
          </w:tcPr>
          <w:p w14:paraId="0E394DCF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2" w:type="dxa"/>
            <w:vAlign w:val="bottom"/>
          </w:tcPr>
          <w:p w14:paraId="476AA8C2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D8FAE8" w14:textId="334E6E74" w:rsidR="0006288E" w:rsidRPr="00244701" w:rsidRDefault="00FA0C5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2,583</w:t>
            </w:r>
          </w:p>
        </w:tc>
        <w:tc>
          <w:tcPr>
            <w:tcW w:w="236" w:type="dxa"/>
            <w:vAlign w:val="bottom"/>
          </w:tcPr>
          <w:p w14:paraId="5C1E8DB7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2F93DA" w14:textId="60CEA9A3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8DB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  <w:tc>
          <w:tcPr>
            <w:tcW w:w="236" w:type="dxa"/>
            <w:vAlign w:val="bottom"/>
          </w:tcPr>
          <w:p w14:paraId="0B47DB07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AA644C" w14:textId="02E09DBE" w:rsidR="0006288E" w:rsidRPr="00244701" w:rsidRDefault="00FA0C5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38" w:type="dxa"/>
            <w:vAlign w:val="bottom"/>
          </w:tcPr>
          <w:p w14:paraId="49D69FC2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9BBC1BF" w14:textId="7579C0DE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44367">
              <w:rPr>
                <w:rFonts w:asciiTheme="majorBidi" w:hAnsiTheme="majorBidi"/>
                <w:sz w:val="30"/>
                <w:szCs w:val="30"/>
                <w:cs/>
              </w:rPr>
              <w:t>220</w:t>
            </w:r>
          </w:p>
        </w:tc>
      </w:tr>
      <w:tr w:rsidR="0006288E" w:rsidRPr="00244701" w14:paraId="43E4C11B" w14:textId="77777777" w:rsidTr="00E51D6A">
        <w:trPr>
          <w:trHeight w:val="397"/>
        </w:trPr>
        <w:tc>
          <w:tcPr>
            <w:tcW w:w="3231" w:type="dxa"/>
          </w:tcPr>
          <w:p w14:paraId="24B8C194" w14:textId="4E50D1CA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2" w:type="dxa"/>
            <w:vAlign w:val="bottom"/>
          </w:tcPr>
          <w:p w14:paraId="5EE70210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46FB99" w14:textId="151D5225" w:rsidR="0006288E" w:rsidRPr="00244701" w:rsidRDefault="00FA0C5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563,351</w:t>
            </w:r>
          </w:p>
        </w:tc>
        <w:tc>
          <w:tcPr>
            <w:tcW w:w="236" w:type="dxa"/>
            <w:vAlign w:val="bottom"/>
          </w:tcPr>
          <w:p w14:paraId="412F09FA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E9D27" w14:textId="2E8CCB58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8DB">
              <w:rPr>
                <w:rFonts w:asciiTheme="majorBidi" w:hAnsiTheme="majorBidi" w:cstheme="majorBidi"/>
                <w:sz w:val="30"/>
                <w:szCs w:val="30"/>
              </w:rPr>
              <w:t>247,387</w:t>
            </w:r>
          </w:p>
        </w:tc>
        <w:tc>
          <w:tcPr>
            <w:tcW w:w="236" w:type="dxa"/>
            <w:vAlign w:val="bottom"/>
          </w:tcPr>
          <w:p w14:paraId="13FFB923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6E30A1" w14:textId="79E61E29" w:rsidR="0006288E" w:rsidRPr="00244701" w:rsidRDefault="00FA0C5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167,550</w:t>
            </w:r>
          </w:p>
        </w:tc>
        <w:tc>
          <w:tcPr>
            <w:tcW w:w="238" w:type="dxa"/>
            <w:vAlign w:val="bottom"/>
          </w:tcPr>
          <w:p w14:paraId="224C842E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C779D91" w14:textId="36C843D3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44367">
              <w:rPr>
                <w:rFonts w:asciiTheme="majorBidi" w:hAnsiTheme="majorBidi" w:cstheme="majorBidi"/>
                <w:sz w:val="30"/>
                <w:szCs w:val="30"/>
              </w:rPr>
              <w:t>26,8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06288E" w:rsidRPr="00244701" w14:paraId="19D6894C" w14:textId="77777777" w:rsidTr="00E51D6A">
        <w:trPr>
          <w:trHeight w:val="397"/>
        </w:trPr>
        <w:tc>
          <w:tcPr>
            <w:tcW w:w="3231" w:type="dxa"/>
          </w:tcPr>
          <w:p w14:paraId="771A7393" w14:textId="77777777" w:rsidR="0006288E" w:rsidRPr="00244701" w:rsidRDefault="0006288E" w:rsidP="000628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12" w:type="dxa"/>
            <w:vAlign w:val="bottom"/>
          </w:tcPr>
          <w:p w14:paraId="4CD0C503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22F29D" w14:textId="782E06B7" w:rsidR="0006288E" w:rsidRPr="00244701" w:rsidRDefault="00FA0C5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sz w:val="30"/>
                <w:szCs w:val="30"/>
              </w:rPr>
              <w:t>10,633</w:t>
            </w:r>
          </w:p>
        </w:tc>
        <w:tc>
          <w:tcPr>
            <w:tcW w:w="236" w:type="dxa"/>
            <w:vAlign w:val="bottom"/>
          </w:tcPr>
          <w:p w14:paraId="57C22170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89AC91" w14:textId="3FE3B29A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78DB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36" w:type="dxa"/>
            <w:vAlign w:val="bottom"/>
          </w:tcPr>
          <w:p w14:paraId="35AE0799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665903" w14:textId="0C1FF645" w:rsidR="0006288E" w:rsidRPr="00244701" w:rsidRDefault="00FA0C5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bottom"/>
          </w:tcPr>
          <w:p w14:paraId="2171BF87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3CD6633" w14:textId="6CF35024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6288E" w:rsidRPr="00244701" w14:paraId="5A8B964B" w14:textId="77777777" w:rsidTr="00E51D6A">
        <w:trPr>
          <w:trHeight w:val="397"/>
        </w:trPr>
        <w:tc>
          <w:tcPr>
            <w:tcW w:w="3231" w:type="dxa"/>
            <w:vAlign w:val="bottom"/>
          </w:tcPr>
          <w:p w14:paraId="565DE91F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dxa"/>
            <w:vAlign w:val="bottom"/>
          </w:tcPr>
          <w:p w14:paraId="6BC53329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489120" w14:textId="2D9BE77A" w:rsidR="0006288E" w:rsidRPr="00244701" w:rsidRDefault="00FA0C5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576,567</w:t>
            </w:r>
          </w:p>
        </w:tc>
        <w:tc>
          <w:tcPr>
            <w:tcW w:w="236" w:type="dxa"/>
            <w:vAlign w:val="bottom"/>
          </w:tcPr>
          <w:p w14:paraId="05F43B64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9718BD" w14:textId="5E578E89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8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250,871</w:t>
            </w:r>
          </w:p>
        </w:tc>
        <w:tc>
          <w:tcPr>
            <w:tcW w:w="236" w:type="dxa"/>
            <w:vAlign w:val="bottom"/>
          </w:tcPr>
          <w:p w14:paraId="109CC0FD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A45178" w14:textId="5D6618AF" w:rsidR="0006288E" w:rsidRPr="00244701" w:rsidRDefault="00FA0C55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C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167,789</w:t>
            </w:r>
          </w:p>
        </w:tc>
        <w:tc>
          <w:tcPr>
            <w:tcW w:w="238" w:type="dxa"/>
            <w:vAlign w:val="bottom"/>
          </w:tcPr>
          <w:p w14:paraId="02D66534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5F531FC" w14:textId="09203A02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43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27,083</w:t>
            </w:r>
          </w:p>
        </w:tc>
      </w:tr>
    </w:tbl>
    <w:p w14:paraId="547EA1AA" w14:textId="77777777" w:rsidR="003A2B7B" w:rsidRDefault="003A2B7B" w:rsidP="003A2B7B">
      <w:pPr>
        <w:pStyle w:val="Heading1"/>
        <w:keepLines/>
        <w:shd w:val="clear" w:color="auto" w:fill="auto"/>
        <w:ind w:left="540"/>
        <w:jc w:val="both"/>
        <w:rPr>
          <w:rFonts w:asciiTheme="majorBidi" w:hAnsiTheme="majorBidi" w:cstheme="majorBidi"/>
          <w:sz w:val="30"/>
          <w:szCs w:val="30"/>
          <w:u w:val="none"/>
        </w:rPr>
      </w:pPr>
    </w:p>
    <w:p w14:paraId="1BC24E39" w14:textId="77777777" w:rsidR="003A2B7B" w:rsidRDefault="003A2B7B" w:rsidP="003A2B7B"/>
    <w:p w14:paraId="0AE25837" w14:textId="77777777" w:rsidR="003A2B7B" w:rsidRPr="003A2B7B" w:rsidRDefault="003A2B7B" w:rsidP="003A2B7B"/>
    <w:p w14:paraId="31FF8BF5" w14:textId="4F038127" w:rsidR="00D17735" w:rsidRPr="00007603" w:rsidRDefault="00D17735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ลูกหนี้การค้า</w:t>
      </w:r>
    </w:p>
    <w:p w14:paraId="64FD1DB5" w14:textId="01768580" w:rsidR="00D17735" w:rsidRPr="002449DE" w:rsidRDefault="00D17735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F5B73B8" w14:textId="77777777" w:rsidR="00E33CDA" w:rsidRPr="00FD3FED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D3FE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B122857" w14:textId="40CA5840" w:rsidR="00E33CDA" w:rsidRPr="007A7642" w:rsidRDefault="00E33CDA" w:rsidP="00FD3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FD3FED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007603">
        <w:rPr>
          <w:rFonts w:asciiTheme="majorBidi" w:hAnsiTheme="majorBidi" w:cstheme="majorBidi"/>
          <w:sz w:val="30"/>
          <w:szCs w:val="30"/>
          <w:cs/>
        </w:rPr>
        <w:br/>
      </w:r>
      <w:r w:rsidRPr="007A7642">
        <w:rPr>
          <w:rFonts w:asciiTheme="majorBidi" w:hAnsiTheme="majorBidi" w:cstheme="majorBidi"/>
          <w:spacing w:val="4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382A44" w:rsidRPr="007A7642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2A27989" w14:textId="77777777" w:rsidR="00E33CDA" w:rsidRPr="002449DE" w:rsidRDefault="00E33CD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720902C" w14:textId="02983F8F" w:rsidR="009B69A9" w:rsidRPr="003868A9" w:rsidRDefault="00E33CDA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pacing w:val="-6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              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      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                 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0F105B2D" w14:textId="0D97A9B3" w:rsidR="00366488" w:rsidRDefault="00366488"/>
    <w:tbl>
      <w:tblPr>
        <w:tblW w:w="92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775"/>
        <w:gridCol w:w="1242"/>
        <w:gridCol w:w="244"/>
        <w:gridCol w:w="1194"/>
        <w:gridCol w:w="283"/>
        <w:gridCol w:w="1166"/>
        <w:gridCol w:w="262"/>
        <w:gridCol w:w="1133"/>
      </w:tblGrid>
      <w:tr w:rsidR="00A07035" w:rsidRPr="00244701" w14:paraId="4366F18A" w14:textId="77777777" w:rsidTr="00A07035">
        <w:tc>
          <w:tcPr>
            <w:tcW w:w="2030" w:type="pct"/>
          </w:tcPr>
          <w:p w14:paraId="1EE9F4DB" w14:textId="6A3F0785" w:rsidR="00A07035" w:rsidRPr="00244701" w:rsidRDefault="00A07035" w:rsidP="00A0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3EBE6B01" w14:textId="029A5AD2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2A1BD41D" w14:textId="77777777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6ED6D99B" w14:textId="769AEDA6" w:rsidR="00A07035" w:rsidRPr="00244701" w:rsidRDefault="00A07035" w:rsidP="00A070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88E" w:rsidRPr="00244701" w14:paraId="78605FC7" w14:textId="77777777" w:rsidTr="003A1F77">
        <w:tc>
          <w:tcPr>
            <w:tcW w:w="2030" w:type="pct"/>
          </w:tcPr>
          <w:p w14:paraId="29FCEED7" w14:textId="4B713BEC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8" w:type="pct"/>
          </w:tcPr>
          <w:p w14:paraId="676383E5" w14:textId="7075E07A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6FC7E791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30B9DC9" w14:textId="09BF7506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4FB10874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59E1B36" w14:textId="46182A16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2D86D4FD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8A5B6BE" w14:textId="0CA57AFE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288E" w:rsidRPr="00244701" w14:paraId="047473DB" w14:textId="77777777" w:rsidTr="00FA4B2C">
        <w:tc>
          <w:tcPr>
            <w:tcW w:w="2030" w:type="pct"/>
          </w:tcPr>
          <w:p w14:paraId="4591D1CA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pct"/>
            <w:gridSpan w:val="7"/>
          </w:tcPr>
          <w:p w14:paraId="668E8440" w14:textId="7B040A66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288E" w:rsidRPr="00244701" w14:paraId="0A8392D3" w14:textId="77777777" w:rsidTr="003A1F77">
        <w:tc>
          <w:tcPr>
            <w:tcW w:w="2030" w:type="pct"/>
          </w:tcPr>
          <w:p w14:paraId="1AC2DF32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68" w:type="pct"/>
          </w:tcPr>
          <w:p w14:paraId="40F93B29" w14:textId="13811C68" w:rsidR="0006288E" w:rsidRPr="00876347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317,476</w:t>
            </w:r>
          </w:p>
        </w:tc>
        <w:tc>
          <w:tcPr>
            <w:tcW w:w="131" w:type="pct"/>
          </w:tcPr>
          <w:p w14:paraId="345F5E00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9A5F220" w14:textId="7BF3F4C6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380,396</w:t>
            </w:r>
          </w:p>
        </w:tc>
        <w:tc>
          <w:tcPr>
            <w:tcW w:w="152" w:type="pct"/>
          </w:tcPr>
          <w:p w14:paraId="7E46A471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71F75B0" w14:textId="1F54C29C" w:rsidR="0006288E" w:rsidRPr="00876347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239,2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1" w:type="pct"/>
          </w:tcPr>
          <w:p w14:paraId="0CF2DDD9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C357984" w14:textId="024E7FC9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/>
                <w:sz w:val="30"/>
                <w:szCs w:val="30"/>
                <w:cs/>
              </w:rPr>
              <w:t>278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347">
              <w:rPr>
                <w:rFonts w:asciiTheme="majorBidi" w:hAnsiTheme="majorBidi"/>
                <w:sz w:val="30"/>
                <w:szCs w:val="30"/>
                <w:cs/>
              </w:rPr>
              <w:t>582</w:t>
            </w:r>
          </w:p>
        </w:tc>
      </w:tr>
      <w:tr w:rsidR="0006288E" w:rsidRPr="00244701" w14:paraId="58A0D756" w14:textId="77777777" w:rsidTr="003A1F77">
        <w:tc>
          <w:tcPr>
            <w:tcW w:w="2030" w:type="pct"/>
          </w:tcPr>
          <w:p w14:paraId="74A46245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8" w:type="pct"/>
          </w:tcPr>
          <w:p w14:paraId="615AE50E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77122AD1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F0180E0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47B9C90C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D62A9A0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D1237EB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F7EF37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88E" w:rsidRPr="00244701" w14:paraId="00470BE9" w14:textId="77777777" w:rsidTr="003A1F77">
        <w:tc>
          <w:tcPr>
            <w:tcW w:w="2030" w:type="pct"/>
          </w:tcPr>
          <w:p w14:paraId="2D71ED96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06B46A30" w14:textId="54185AD9" w:rsidR="0006288E" w:rsidRPr="00876347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73,800</w:t>
            </w:r>
          </w:p>
        </w:tc>
        <w:tc>
          <w:tcPr>
            <w:tcW w:w="131" w:type="pct"/>
          </w:tcPr>
          <w:p w14:paraId="525A6CFB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213C634" w14:textId="471F8D3D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79,513</w:t>
            </w:r>
          </w:p>
        </w:tc>
        <w:tc>
          <w:tcPr>
            <w:tcW w:w="152" w:type="pct"/>
          </w:tcPr>
          <w:p w14:paraId="7BA79DBE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85B6EBE" w14:textId="38AF1E73" w:rsidR="0006288E" w:rsidRPr="00876347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58,793</w:t>
            </w:r>
          </w:p>
        </w:tc>
        <w:tc>
          <w:tcPr>
            <w:tcW w:w="141" w:type="pct"/>
          </w:tcPr>
          <w:p w14:paraId="16B45E72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097F2B7" w14:textId="5AA62AA5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Pr="00876347">
              <w:rPr>
                <w:rFonts w:asciiTheme="majorBidi" w:hAnsiTheme="majorBidi" w:cstheme="majorBidi" w:hint="cs"/>
                <w:sz w:val="30"/>
                <w:szCs w:val="30"/>
                <w:cs/>
              </w:rPr>
              <w:t>625</w:t>
            </w:r>
          </w:p>
        </w:tc>
      </w:tr>
      <w:tr w:rsidR="0006288E" w:rsidRPr="00244701" w14:paraId="64E18B52" w14:textId="77777777" w:rsidTr="003A1F77">
        <w:tc>
          <w:tcPr>
            <w:tcW w:w="2030" w:type="pct"/>
          </w:tcPr>
          <w:p w14:paraId="40A08A50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3 - 6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8" w:type="pct"/>
          </w:tcPr>
          <w:p w14:paraId="69E70065" w14:textId="1774A218" w:rsidR="0006288E" w:rsidRPr="00876347" w:rsidRDefault="00F40A1F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18,602</w:t>
            </w:r>
          </w:p>
        </w:tc>
        <w:tc>
          <w:tcPr>
            <w:tcW w:w="131" w:type="pct"/>
          </w:tcPr>
          <w:p w14:paraId="5E07090B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EF2C97B" w14:textId="0C016826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22,214</w:t>
            </w:r>
          </w:p>
        </w:tc>
        <w:tc>
          <w:tcPr>
            <w:tcW w:w="152" w:type="pct"/>
          </w:tcPr>
          <w:p w14:paraId="53284F65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7ABC1E" w14:textId="40603459" w:rsidR="0006288E" w:rsidRPr="00876347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1,453</w:t>
            </w:r>
          </w:p>
        </w:tc>
        <w:tc>
          <w:tcPr>
            <w:tcW w:w="141" w:type="pct"/>
          </w:tcPr>
          <w:p w14:paraId="1B8FB05B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26D4449" w14:textId="3C07E0B9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,496</w:t>
            </w:r>
          </w:p>
        </w:tc>
      </w:tr>
      <w:tr w:rsidR="0006288E" w:rsidRPr="00244701" w14:paraId="3DBCD5D8" w14:textId="77777777" w:rsidTr="003A1F77">
        <w:tc>
          <w:tcPr>
            <w:tcW w:w="2030" w:type="pct"/>
          </w:tcPr>
          <w:p w14:paraId="3BAAAAB9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6 -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</w:tcPr>
          <w:p w14:paraId="1D643E32" w14:textId="21F95A13" w:rsidR="0006288E" w:rsidRPr="00876347" w:rsidRDefault="001857D0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57D0">
              <w:rPr>
                <w:rFonts w:asciiTheme="majorBidi" w:hAnsiTheme="majorBidi" w:cstheme="majorBidi"/>
                <w:sz w:val="30"/>
                <w:szCs w:val="30"/>
              </w:rPr>
              <w:t>20,459</w:t>
            </w:r>
          </w:p>
        </w:tc>
        <w:tc>
          <w:tcPr>
            <w:tcW w:w="131" w:type="pct"/>
          </w:tcPr>
          <w:p w14:paraId="29B2C67A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A7506A5" w14:textId="3BF745B3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9,069</w:t>
            </w:r>
          </w:p>
        </w:tc>
        <w:tc>
          <w:tcPr>
            <w:tcW w:w="152" w:type="pct"/>
          </w:tcPr>
          <w:p w14:paraId="068CB6FF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F54F9F3" w14:textId="44FAC5CE" w:rsidR="0006288E" w:rsidRPr="00876347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2,110</w:t>
            </w:r>
          </w:p>
        </w:tc>
        <w:tc>
          <w:tcPr>
            <w:tcW w:w="141" w:type="pct"/>
          </w:tcPr>
          <w:p w14:paraId="5A05CAA6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B3C274F" w14:textId="12355923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8,208</w:t>
            </w:r>
          </w:p>
        </w:tc>
      </w:tr>
      <w:tr w:rsidR="0006288E" w:rsidRPr="00244701" w14:paraId="0F232CD2" w14:textId="77777777" w:rsidTr="003A1F77">
        <w:tc>
          <w:tcPr>
            <w:tcW w:w="2030" w:type="pct"/>
          </w:tcPr>
          <w:p w14:paraId="106498A3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7E405E88" w14:textId="74FD9A5A" w:rsidR="0006288E" w:rsidRPr="00876347" w:rsidRDefault="00F40A1F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9,613</w:t>
            </w:r>
          </w:p>
        </w:tc>
        <w:tc>
          <w:tcPr>
            <w:tcW w:w="131" w:type="pct"/>
          </w:tcPr>
          <w:p w14:paraId="067785E4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2582052" w14:textId="76E005BA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7,002</w:t>
            </w:r>
          </w:p>
        </w:tc>
        <w:tc>
          <w:tcPr>
            <w:tcW w:w="152" w:type="pct"/>
          </w:tcPr>
          <w:p w14:paraId="79DCAEDF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22D8CFC" w14:textId="1F3E4509" w:rsidR="0006288E" w:rsidRPr="00876347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sz w:val="30"/>
                <w:szCs w:val="30"/>
              </w:rPr>
              <w:t>3,088</w:t>
            </w:r>
          </w:p>
        </w:tc>
        <w:tc>
          <w:tcPr>
            <w:tcW w:w="141" w:type="pct"/>
          </w:tcPr>
          <w:p w14:paraId="48866FA5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6875ED72" w14:textId="30B82D7E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2,928</w:t>
            </w:r>
          </w:p>
        </w:tc>
      </w:tr>
      <w:tr w:rsidR="0006288E" w:rsidRPr="00244701" w14:paraId="36AE0C70" w14:textId="77777777" w:rsidTr="003A1F77">
        <w:tc>
          <w:tcPr>
            <w:tcW w:w="2030" w:type="pct"/>
          </w:tcPr>
          <w:p w14:paraId="1C4D93EB" w14:textId="2D53A114" w:rsidR="0006288E" w:rsidRPr="00366488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664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73050A5" w14:textId="6CA86791" w:rsidR="0006288E" w:rsidRPr="00876347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439,950</w:t>
            </w:r>
          </w:p>
        </w:tc>
        <w:tc>
          <w:tcPr>
            <w:tcW w:w="131" w:type="pct"/>
            <w:vAlign w:val="bottom"/>
          </w:tcPr>
          <w:p w14:paraId="4392C593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70B26700" w14:textId="7E1454B6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498,194</w:t>
            </w:r>
          </w:p>
        </w:tc>
        <w:tc>
          <w:tcPr>
            <w:tcW w:w="152" w:type="pct"/>
            <w:vAlign w:val="bottom"/>
          </w:tcPr>
          <w:p w14:paraId="07265999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vAlign w:val="bottom"/>
          </w:tcPr>
          <w:p w14:paraId="6547F9F4" w14:textId="3A82D590" w:rsidR="0006288E" w:rsidRPr="00876347" w:rsidRDefault="00A3400C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1" w:type="pct"/>
            <w:vAlign w:val="bottom"/>
          </w:tcPr>
          <w:p w14:paraId="154CE866" w14:textId="77777777" w:rsidR="0006288E" w:rsidRPr="00876347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427C53F7" w14:textId="7395D281" w:rsidR="0006288E" w:rsidRPr="00876347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333,839</w:t>
            </w:r>
          </w:p>
        </w:tc>
      </w:tr>
      <w:tr w:rsidR="00943E29" w:rsidRPr="00244701" w14:paraId="0ABA1DE3" w14:textId="77777777" w:rsidTr="003A1F77">
        <w:tc>
          <w:tcPr>
            <w:tcW w:w="2030" w:type="pct"/>
          </w:tcPr>
          <w:p w14:paraId="4E1FF922" w14:textId="77777777" w:rsidR="00943E29" w:rsidRPr="00244701" w:rsidRDefault="00943E29" w:rsidP="0094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ค่าเผื่อประมาณการรับคืนหนังสือ</w:t>
            </w:r>
          </w:p>
        </w:tc>
        <w:tc>
          <w:tcPr>
            <w:tcW w:w="668" w:type="pct"/>
            <w:vAlign w:val="bottom"/>
          </w:tcPr>
          <w:p w14:paraId="3BA55C07" w14:textId="03DA8043" w:rsidR="00943E29" w:rsidRPr="00244701" w:rsidRDefault="00F40A1F" w:rsidP="0094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(350)</w:t>
            </w:r>
          </w:p>
        </w:tc>
        <w:tc>
          <w:tcPr>
            <w:tcW w:w="131" w:type="pct"/>
          </w:tcPr>
          <w:p w14:paraId="51C847BE" w14:textId="77777777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B751DA4" w14:textId="1E802478" w:rsidR="00943E29" w:rsidRPr="00244701" w:rsidRDefault="00943E29" w:rsidP="0094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(427)</w:t>
            </w:r>
          </w:p>
        </w:tc>
        <w:tc>
          <w:tcPr>
            <w:tcW w:w="152" w:type="pct"/>
          </w:tcPr>
          <w:p w14:paraId="26FED959" w14:textId="77777777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9E4EAB9" w14:textId="44F82B43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0D884E" w14:textId="77777777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8331504" w14:textId="4B3AF664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E29" w:rsidRPr="00244701" w14:paraId="0DAC6C0B" w14:textId="77777777" w:rsidTr="003A1F77">
        <w:tc>
          <w:tcPr>
            <w:tcW w:w="2030" w:type="pct"/>
          </w:tcPr>
          <w:p w14:paraId="2119425E" w14:textId="3BEC12C3" w:rsidR="00943E29" w:rsidRPr="00244701" w:rsidRDefault="00943E29" w:rsidP="0094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8" w:type="pct"/>
            <w:vAlign w:val="bottom"/>
          </w:tcPr>
          <w:p w14:paraId="6113CCC4" w14:textId="5A546100" w:rsidR="00943E29" w:rsidRPr="00244701" w:rsidRDefault="00F40A1F" w:rsidP="0094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131" w:type="pct"/>
          </w:tcPr>
          <w:p w14:paraId="4FA35305" w14:textId="77777777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47B4BC29" w14:textId="6CA4581B" w:rsidR="00943E29" w:rsidRPr="00244701" w:rsidRDefault="00943E29" w:rsidP="0094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52" w:type="pct"/>
          </w:tcPr>
          <w:p w14:paraId="7BA34676" w14:textId="77777777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1D30757" w14:textId="7FA07996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7CD72CA" w14:textId="77777777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FB99595" w14:textId="38E0072A" w:rsidR="00943E29" w:rsidRPr="00244701" w:rsidRDefault="00943E29" w:rsidP="0094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288E" w:rsidRPr="00244701" w14:paraId="3512D3B6" w14:textId="77777777" w:rsidTr="003A1F77">
        <w:tc>
          <w:tcPr>
            <w:tcW w:w="2030" w:type="pct"/>
          </w:tcPr>
          <w:p w14:paraId="2AB99FAA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E2F030B" w14:textId="77777777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5C947F02" w14:textId="65B6F96A" w:rsidR="0006288E" w:rsidRPr="00244701" w:rsidRDefault="00F40A1F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F40A1F">
              <w:rPr>
                <w:rFonts w:asciiTheme="majorBidi" w:hAnsiTheme="majorBidi" w:cstheme="majorBidi"/>
                <w:sz w:val="30"/>
                <w:szCs w:val="30"/>
              </w:rPr>
              <w:t>(11,836)</w:t>
            </w:r>
          </w:p>
        </w:tc>
        <w:tc>
          <w:tcPr>
            <w:tcW w:w="131" w:type="pct"/>
          </w:tcPr>
          <w:p w14:paraId="47D94A8A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60D6FAA" w14:textId="3EA39FE5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(5,956)</w:t>
            </w:r>
          </w:p>
        </w:tc>
        <w:tc>
          <w:tcPr>
            <w:tcW w:w="152" w:type="pct"/>
          </w:tcPr>
          <w:p w14:paraId="7C81BD4C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vAlign w:val="bottom"/>
          </w:tcPr>
          <w:p w14:paraId="18480639" w14:textId="701EFE49" w:rsidR="0006288E" w:rsidRPr="00244701" w:rsidRDefault="00943E29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43E29">
              <w:rPr>
                <w:rFonts w:asciiTheme="majorBidi" w:hAnsiTheme="majorBidi" w:cstheme="majorBidi"/>
                <w:sz w:val="30"/>
                <w:szCs w:val="30"/>
              </w:rPr>
              <w:t>(2,045)</w:t>
            </w:r>
          </w:p>
        </w:tc>
        <w:tc>
          <w:tcPr>
            <w:tcW w:w="141" w:type="pct"/>
          </w:tcPr>
          <w:p w14:paraId="1E2364B1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EDAA5AE" w14:textId="0DE428A5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(1,262)</w:t>
            </w:r>
          </w:p>
        </w:tc>
      </w:tr>
      <w:tr w:rsidR="0006288E" w:rsidRPr="00244701" w14:paraId="40085991" w14:textId="77777777" w:rsidTr="003A1F77">
        <w:tc>
          <w:tcPr>
            <w:tcW w:w="2030" w:type="pct"/>
          </w:tcPr>
          <w:p w14:paraId="1B117073" w14:textId="64E68C1A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bottom w:val="double" w:sz="4" w:space="0" w:color="auto"/>
            </w:tcBorders>
            <w:vAlign w:val="bottom"/>
          </w:tcPr>
          <w:p w14:paraId="07139BBC" w14:textId="280895F4" w:rsidR="0006288E" w:rsidRPr="00FA4B2C" w:rsidRDefault="00A3400C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427,614</w:t>
            </w:r>
          </w:p>
        </w:tc>
        <w:tc>
          <w:tcPr>
            <w:tcW w:w="131" w:type="pct"/>
            <w:vAlign w:val="bottom"/>
          </w:tcPr>
          <w:p w14:paraId="164A385E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3861230C" w14:textId="15345430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52" w:type="pct"/>
            <w:vAlign w:val="bottom"/>
          </w:tcPr>
          <w:p w14:paraId="018A6658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584EF6C" w14:textId="3DC2192A" w:rsidR="0006288E" w:rsidRPr="00244701" w:rsidRDefault="00A3400C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4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47E1D794" w14:textId="77777777" w:rsidR="0006288E" w:rsidRPr="00244701" w:rsidRDefault="0006288E" w:rsidP="0006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3E1829CC" w14:textId="3AAB17B8" w:rsidR="0006288E" w:rsidRPr="00244701" w:rsidRDefault="0006288E" w:rsidP="00062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332,577</w:t>
            </w:r>
          </w:p>
        </w:tc>
      </w:tr>
    </w:tbl>
    <w:p w14:paraId="5F8D47D5" w14:textId="7B0DC86D" w:rsidR="0088331F" w:rsidRDefault="0088331F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F10998C" w14:textId="77777777" w:rsidR="00D7287A" w:rsidRDefault="00D7287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DF53AC" w14:textId="77777777" w:rsidR="00D7287A" w:rsidRDefault="00D7287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499AFB9" w14:textId="77777777" w:rsidR="00D7287A" w:rsidRDefault="00D7287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9"/>
        <w:gridCol w:w="812"/>
        <w:gridCol w:w="277"/>
        <w:gridCol w:w="1242"/>
        <w:gridCol w:w="238"/>
        <w:gridCol w:w="1190"/>
        <w:gridCol w:w="274"/>
        <w:gridCol w:w="1165"/>
        <w:gridCol w:w="261"/>
        <w:gridCol w:w="1150"/>
      </w:tblGrid>
      <w:tr w:rsidR="00383F7B" w:rsidRPr="00244701" w14:paraId="0EBD4EC7" w14:textId="77777777" w:rsidTr="00383F7B">
        <w:trPr>
          <w:tblHeader/>
        </w:trPr>
        <w:tc>
          <w:tcPr>
            <w:tcW w:w="2035" w:type="pct"/>
            <w:gridSpan w:val="3"/>
          </w:tcPr>
          <w:p w14:paraId="4ABDE9AB" w14:textId="237C80B9" w:rsidR="00383F7B" w:rsidRPr="00244701" w:rsidRDefault="0088331F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lastRenderedPageBreak/>
              <w:br w:type="page"/>
            </w:r>
            <w:r w:rsidR="00383F7B"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4" w:type="pct"/>
            <w:gridSpan w:val="3"/>
          </w:tcPr>
          <w:p w14:paraId="72BA1C2F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839D2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4A2F2C24" w14:textId="77777777" w:rsidR="00383F7B" w:rsidRPr="00244701" w:rsidRDefault="00383F7B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F77" w:rsidRPr="00244701" w14:paraId="0628CBAD" w14:textId="77777777" w:rsidTr="00523AF4">
        <w:trPr>
          <w:tblHeader/>
        </w:trPr>
        <w:tc>
          <w:tcPr>
            <w:tcW w:w="1450" w:type="pct"/>
          </w:tcPr>
          <w:p w14:paraId="0F83D8C6" w14:textId="553D5716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501FEB69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396FFEC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2E4E657" w14:textId="73044F71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E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226556C6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4BEA221" w14:textId="55087F38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E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05E9F4F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1272F1" w14:textId="62A7C2AB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E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3D047D7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60D71B" w14:textId="3E603B8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E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1F77" w:rsidRPr="00244701" w14:paraId="5234AFD4" w14:textId="77777777" w:rsidTr="00523AF4">
        <w:trPr>
          <w:tblHeader/>
        </w:trPr>
        <w:tc>
          <w:tcPr>
            <w:tcW w:w="1450" w:type="pct"/>
          </w:tcPr>
          <w:p w14:paraId="661A6D68" w14:textId="77777777" w:rsidR="003A1F77" w:rsidRPr="00244701" w:rsidRDefault="003A1F77" w:rsidP="003A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1EE42C83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28C6F7D" w14:textId="77777777" w:rsidR="003A1F77" w:rsidRPr="00244701" w:rsidRDefault="003A1F77" w:rsidP="003A1F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509DD657" w14:textId="22D21C76" w:rsidR="003A1F77" w:rsidRPr="00244701" w:rsidRDefault="00C42F98" w:rsidP="00C42F98">
            <w:pPr>
              <w:tabs>
                <w:tab w:val="left" w:pos="540"/>
                <w:tab w:val="center" w:pos="2652"/>
                <w:tab w:val="right" w:pos="530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="003A1F77"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</w:p>
        </w:tc>
      </w:tr>
      <w:tr w:rsidR="00A05EC4" w:rsidRPr="00244701" w14:paraId="67DF1BEE" w14:textId="77777777" w:rsidTr="00523AF4">
        <w:tc>
          <w:tcPr>
            <w:tcW w:w="2035" w:type="pct"/>
            <w:gridSpan w:val="3"/>
          </w:tcPr>
          <w:p w14:paraId="4A4A4B41" w14:textId="1B938813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667" w:type="pct"/>
          </w:tcPr>
          <w:p w14:paraId="1F35E464" w14:textId="6333D9FF" w:rsidR="00A05EC4" w:rsidRPr="00244701" w:rsidRDefault="001857D0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1857D0">
              <w:rPr>
                <w:rFonts w:asciiTheme="majorBidi" w:hAnsiTheme="majorBidi" w:cstheme="majorBidi"/>
                <w:sz w:val="30"/>
                <w:szCs w:val="30"/>
              </w:rPr>
              <w:t>5,956</w:t>
            </w:r>
          </w:p>
        </w:tc>
        <w:tc>
          <w:tcPr>
            <w:tcW w:w="128" w:type="pct"/>
          </w:tcPr>
          <w:p w14:paraId="718799C1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A22819D" w14:textId="4AEB47B3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sz w:val="30"/>
                <w:szCs w:val="30"/>
              </w:rPr>
              <w:t>15,093</w:t>
            </w:r>
          </w:p>
        </w:tc>
        <w:tc>
          <w:tcPr>
            <w:tcW w:w="147" w:type="pct"/>
          </w:tcPr>
          <w:p w14:paraId="18D351A8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DF069FA" w14:textId="6A4FD085" w:rsidR="00A05EC4" w:rsidRPr="00244701" w:rsidRDefault="00943E29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43E29"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  <w:tc>
          <w:tcPr>
            <w:tcW w:w="140" w:type="pct"/>
          </w:tcPr>
          <w:p w14:paraId="0B1E94C2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F3D908C" w14:textId="45C5ED2E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5FFB">
              <w:rPr>
                <w:rFonts w:asciiTheme="majorBidi" w:hAnsiTheme="majorBidi" w:cstheme="majorBidi"/>
                <w:sz w:val="30"/>
                <w:szCs w:val="30"/>
              </w:rPr>
              <w:t>3,712</w:t>
            </w:r>
          </w:p>
        </w:tc>
      </w:tr>
      <w:tr w:rsidR="00A05EC4" w:rsidRPr="00244701" w14:paraId="755A149A" w14:textId="77777777" w:rsidTr="00523AF4">
        <w:tc>
          <w:tcPr>
            <w:tcW w:w="2035" w:type="pct"/>
            <w:gridSpan w:val="3"/>
          </w:tcPr>
          <w:p w14:paraId="753F67D4" w14:textId="05D8077D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7" w:type="pct"/>
          </w:tcPr>
          <w:p w14:paraId="1C7F1F36" w14:textId="3C239239" w:rsidR="00A05EC4" w:rsidRPr="00244701" w:rsidRDefault="004D13CB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sz w:val="30"/>
                <w:szCs w:val="30"/>
              </w:rPr>
            </w:pPr>
            <w:r w:rsidRPr="004D13CB">
              <w:rPr>
                <w:rFonts w:asciiTheme="majorBidi" w:hAnsiTheme="majorBidi" w:cstheme="majorBidi"/>
                <w:sz w:val="30"/>
                <w:szCs w:val="30"/>
              </w:rPr>
              <w:t>5,880</w:t>
            </w:r>
          </w:p>
        </w:tc>
        <w:tc>
          <w:tcPr>
            <w:tcW w:w="128" w:type="pct"/>
          </w:tcPr>
          <w:p w14:paraId="53DD235F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A2DBA9" w14:textId="5B59706A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47" w:type="pct"/>
          </w:tcPr>
          <w:p w14:paraId="33D1CEAB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F23BA8" w14:textId="4B04D99D" w:rsidR="00A05EC4" w:rsidRPr="00244701" w:rsidRDefault="004D13CB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13CB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40" w:type="pct"/>
          </w:tcPr>
          <w:p w14:paraId="71E76515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1DDAA7" w14:textId="1B356A26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259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4D13CB" w:rsidRPr="00244701" w14:paraId="17564550" w14:textId="77777777" w:rsidTr="0017134D">
        <w:tc>
          <w:tcPr>
            <w:tcW w:w="2035" w:type="pct"/>
            <w:gridSpan w:val="3"/>
          </w:tcPr>
          <w:p w14:paraId="1BD55348" w14:textId="4BA3FDEE" w:rsidR="004D13CB" w:rsidRPr="00244701" w:rsidRDefault="004D13CB" w:rsidP="004D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67" w:type="pct"/>
          </w:tcPr>
          <w:p w14:paraId="61E8A408" w14:textId="74D4C976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4E9AD8F" w14:textId="77777777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3B41AF3" w14:textId="0AB7345C" w:rsidR="004D13CB" w:rsidRPr="00244701" w:rsidRDefault="004D13CB" w:rsidP="004D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sz w:val="30"/>
                <w:szCs w:val="30"/>
              </w:rPr>
              <w:t>(6,267)</w:t>
            </w:r>
          </w:p>
        </w:tc>
        <w:tc>
          <w:tcPr>
            <w:tcW w:w="147" w:type="pct"/>
          </w:tcPr>
          <w:p w14:paraId="2F7A8125" w14:textId="77777777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B92A02" w14:textId="598FD688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F8D3FBB" w14:textId="77777777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8D2BAD5" w14:textId="0D3BAF3D" w:rsidR="004D13CB" w:rsidRPr="00244701" w:rsidRDefault="004D13CB" w:rsidP="004D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13CB" w:rsidRPr="00244701" w14:paraId="0190959A" w14:textId="77777777" w:rsidTr="0017134D">
        <w:tc>
          <w:tcPr>
            <w:tcW w:w="2035" w:type="pct"/>
            <w:gridSpan w:val="3"/>
          </w:tcPr>
          <w:p w14:paraId="63ADCFEC" w14:textId="6D518427" w:rsidR="004D13CB" w:rsidRPr="00244701" w:rsidRDefault="004D13CB" w:rsidP="004D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E0E83FA" w14:textId="4C7AF5BC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DE9CF3C" w14:textId="77777777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DBFFA39" w14:textId="5963C9DF" w:rsidR="004D13CB" w:rsidRPr="00244701" w:rsidRDefault="004D13CB" w:rsidP="004D1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sz w:val="30"/>
                <w:szCs w:val="30"/>
              </w:rPr>
              <w:t>(3,96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875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8EF5D35" w14:textId="77777777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1D7A7E0" w14:textId="5E51DF5F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9500C3F" w14:textId="77777777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EF2BEDA" w14:textId="34E582B3" w:rsidR="004D13CB" w:rsidRPr="00244701" w:rsidRDefault="004D13CB" w:rsidP="004D1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5259">
              <w:rPr>
                <w:rFonts w:asciiTheme="majorBidi" w:hAnsiTheme="majorBidi" w:cstheme="majorBidi"/>
                <w:sz w:val="30"/>
                <w:szCs w:val="30"/>
              </w:rPr>
              <w:t>(2,538)</w:t>
            </w:r>
          </w:p>
        </w:tc>
      </w:tr>
      <w:tr w:rsidR="00A05EC4" w:rsidRPr="00244701" w14:paraId="7EFCCB2B" w14:textId="77777777" w:rsidTr="0017134D">
        <w:tc>
          <w:tcPr>
            <w:tcW w:w="2035" w:type="pct"/>
            <w:gridSpan w:val="3"/>
          </w:tcPr>
          <w:p w14:paraId="22C7F7B5" w14:textId="6B47AD33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C76AE86" w14:textId="67575971" w:rsidR="00A05EC4" w:rsidRPr="00244701" w:rsidRDefault="001857D0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57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11,836</w:t>
            </w:r>
          </w:p>
        </w:tc>
        <w:tc>
          <w:tcPr>
            <w:tcW w:w="128" w:type="pct"/>
          </w:tcPr>
          <w:p w14:paraId="201232DF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5364B55" w14:textId="2DD73F14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75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EF4F02B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5AE77DD" w14:textId="539855F4" w:rsidR="00A05EC4" w:rsidRPr="00244701" w:rsidRDefault="00F2699F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69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2,045</w:t>
            </w:r>
          </w:p>
        </w:tc>
        <w:tc>
          <w:tcPr>
            <w:tcW w:w="140" w:type="pct"/>
          </w:tcPr>
          <w:p w14:paraId="213935C0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ACFBFC6" w14:textId="506145F2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5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1,262</w:t>
            </w:r>
          </w:p>
        </w:tc>
      </w:tr>
    </w:tbl>
    <w:p w14:paraId="49CA34FA" w14:textId="77777777" w:rsidR="00383F7B" w:rsidRPr="00244701" w:rsidRDefault="00383F7B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3F770DB" w14:textId="79391279" w:rsidR="00366488" w:rsidRDefault="00383F7B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>ข้อมูลเกี่ยวกับความเสี่ยงด้านเครดิตเปิด</w:t>
      </w:r>
      <w:r w:rsidR="00B56EF4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ผยในหมายเหตุข้อ </w:t>
      </w:r>
      <w:r w:rsidR="00213FB7" w:rsidRPr="00244701"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3338B3">
        <w:rPr>
          <w:rFonts w:asciiTheme="majorBidi" w:hAnsiTheme="majorBidi" w:cstheme="majorBidi"/>
          <w:color w:val="000000"/>
          <w:sz w:val="30"/>
          <w:szCs w:val="30"/>
        </w:rPr>
        <w:t>2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(ข.</w:t>
      </w:r>
      <w:r w:rsidR="00B56EF4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44701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54283FD0" w14:textId="77777777" w:rsidR="003868A9" w:rsidRPr="003868A9" w:rsidRDefault="003868A9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F66B18A" w14:textId="5392DB64" w:rsidR="00C26B6A" w:rsidRPr="00007603" w:rsidRDefault="00F53E3F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</w:p>
    <w:p w14:paraId="01B5D9FF" w14:textId="09D8BD4C" w:rsidR="00C26B6A" w:rsidRPr="00464609" w:rsidRDefault="00C26B6A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B0C8BB9" w14:textId="77777777" w:rsidR="001D2E9C" w:rsidRPr="00244701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82DA178" w14:textId="4E3253D2" w:rsidR="001D2E9C" w:rsidRPr="00007603" w:rsidRDefault="001D2E9C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0760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5FB2A06" w14:textId="77777777" w:rsidR="00464609" w:rsidRDefault="00464609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8A42430" w14:textId="1D4557AD" w:rsidR="001D2E9C" w:rsidRPr="00464609" w:rsidRDefault="001D2E9C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07603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ต้นทุนของสินค้าคำนวณดังนี้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270"/>
        <w:gridCol w:w="5670"/>
      </w:tblGrid>
      <w:tr w:rsidR="001D2E9C" w:rsidRPr="00244701" w14:paraId="2CEA9CF2" w14:textId="77777777" w:rsidTr="001D2E9C">
        <w:tc>
          <w:tcPr>
            <w:tcW w:w="3240" w:type="dxa"/>
          </w:tcPr>
          <w:p w14:paraId="3C0D1E27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5E4A9A67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6F125242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1D2E9C" w:rsidRPr="00244701" w14:paraId="738BD595" w14:textId="77777777" w:rsidTr="001D2E9C">
        <w:tc>
          <w:tcPr>
            <w:tcW w:w="3240" w:type="dxa"/>
          </w:tcPr>
          <w:p w14:paraId="3F93CA34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14:paraId="23C10203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3E76EDC1" w14:textId="77777777" w:rsidR="001D2E9C" w:rsidRPr="00244701" w:rsidRDefault="001D2E9C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1D2E9C" w:rsidRPr="00244701" w14:paraId="2676C0AB" w14:textId="77777777" w:rsidTr="001D2E9C">
        <w:tc>
          <w:tcPr>
            <w:tcW w:w="3240" w:type="dxa"/>
          </w:tcPr>
          <w:p w14:paraId="568DB87A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15EB0A32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74F2ECE3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วิธีเฉพาะเจาะจง</w:t>
            </w:r>
          </w:p>
        </w:tc>
      </w:tr>
      <w:tr w:rsidR="001D2E9C" w:rsidRPr="00244701" w14:paraId="44F8B782" w14:textId="77777777" w:rsidTr="001D2E9C">
        <w:tc>
          <w:tcPr>
            <w:tcW w:w="3240" w:type="dxa"/>
          </w:tcPr>
          <w:p w14:paraId="34CA31DE" w14:textId="77777777" w:rsidR="001D2E9C" w:rsidRPr="00244701" w:rsidRDefault="001D2E9C" w:rsidP="00007603">
            <w:pPr>
              <w:tabs>
                <w:tab w:val="left" w:pos="540"/>
              </w:tabs>
              <w:spacing w:line="240" w:lineRule="auto"/>
              <w:ind w:left="-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270" w:type="dxa"/>
          </w:tcPr>
          <w:p w14:paraId="4BE7F201" w14:textId="77777777" w:rsidR="001D2E9C" w:rsidRPr="00244701" w:rsidRDefault="001D2E9C" w:rsidP="00F8770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1C3C00D5" w14:textId="77777777" w:rsidR="001D2E9C" w:rsidRPr="00244701" w:rsidRDefault="001D2E9C" w:rsidP="00F8770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วิธีเข้าก่อนออกก่อน</w:t>
            </w:r>
          </w:p>
        </w:tc>
      </w:tr>
    </w:tbl>
    <w:p w14:paraId="14A4BEAF" w14:textId="77777777" w:rsidR="001D2E9C" w:rsidRPr="002449DE" w:rsidRDefault="001D2E9C" w:rsidP="00F8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70706CC6" w14:textId="5ABC8447" w:rsidR="00A9511B" w:rsidRDefault="00A9511B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ต้นทุนประกอบด้วยค่าใช้จ่ายการผลิตที่</w:t>
      </w:r>
      <w:r w:rsidR="0089395E">
        <w:rPr>
          <w:rFonts w:asciiTheme="majorBidi" w:hAnsiTheme="majorBidi" w:hint="cs"/>
          <w:sz w:val="30"/>
          <w:szCs w:val="30"/>
          <w:cs/>
        </w:rPr>
        <w:t>ปัน</w:t>
      </w:r>
      <w:r>
        <w:rPr>
          <w:rFonts w:asciiTheme="majorBidi" w:hAnsiTheme="majorBidi" w:hint="cs"/>
          <w:sz w:val="30"/>
          <w:szCs w:val="30"/>
          <w:cs/>
        </w:rPr>
        <w:t>ส่วนอย่างเหมาะสมอ้างอิงจากฐานกำลังการผลิตปกติ</w:t>
      </w:r>
    </w:p>
    <w:p w14:paraId="2BD8E990" w14:textId="77777777" w:rsidR="00A9511B" w:rsidRDefault="00A9511B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13A660A" w14:textId="50530DCD" w:rsidR="003A252A" w:rsidRDefault="00382A44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/>
          <w:sz w:val="30"/>
          <w:szCs w:val="30"/>
        </w:rPr>
      </w:pPr>
      <w:r w:rsidRPr="00382A44">
        <w:rPr>
          <w:rFonts w:asciiTheme="majorBidi" w:hAnsi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4DE8FEA5" w14:textId="77777777" w:rsidR="003868A9" w:rsidRPr="003868A9" w:rsidRDefault="003868A9" w:rsidP="00386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186"/>
        <w:gridCol w:w="241"/>
        <w:gridCol w:w="1155"/>
        <w:gridCol w:w="6"/>
        <w:gridCol w:w="236"/>
        <w:gridCol w:w="1090"/>
        <w:gridCol w:w="243"/>
        <w:gridCol w:w="1198"/>
      </w:tblGrid>
      <w:tr w:rsidR="003A1F77" w:rsidRPr="00244701" w14:paraId="4FF17D08" w14:textId="77777777" w:rsidTr="00007603">
        <w:tc>
          <w:tcPr>
            <w:tcW w:w="4113" w:type="dxa"/>
            <w:vAlign w:val="bottom"/>
          </w:tcPr>
          <w:p w14:paraId="3878BD77" w14:textId="6E9E7D50" w:rsidR="003A1F77" w:rsidRPr="00B56EF4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8" w:type="dxa"/>
            <w:gridSpan w:val="4"/>
            <w:vAlign w:val="bottom"/>
          </w:tcPr>
          <w:p w14:paraId="7F51010C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1A23300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268B7AC4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1F77" w:rsidRPr="00244701" w14:paraId="4CDBD8DD" w14:textId="77777777" w:rsidTr="00007603">
        <w:tc>
          <w:tcPr>
            <w:tcW w:w="4113" w:type="dxa"/>
            <w:vAlign w:val="bottom"/>
          </w:tcPr>
          <w:p w14:paraId="7E566ED9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FD7F50C" w14:textId="4D5A6EE0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E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2AE0AD6B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869B678" w14:textId="72B66DDF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E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  <w:gridSpan w:val="2"/>
          </w:tcPr>
          <w:p w14:paraId="5A89CFD7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3F7586C" w14:textId="6E35AA01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EC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30827F5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F1E49B" w14:textId="5F00F6B2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5E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A1F77" w:rsidRPr="00244701" w14:paraId="39D88072" w14:textId="77777777" w:rsidTr="00007603">
        <w:tc>
          <w:tcPr>
            <w:tcW w:w="4113" w:type="dxa"/>
            <w:vAlign w:val="bottom"/>
          </w:tcPr>
          <w:p w14:paraId="291B65DC" w14:textId="77777777" w:rsidR="003A1F77" w:rsidRPr="00244701" w:rsidRDefault="003A1F77" w:rsidP="00F8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8"/>
            <w:vAlign w:val="bottom"/>
          </w:tcPr>
          <w:p w14:paraId="22588AFB" w14:textId="77777777" w:rsidR="003A1F77" w:rsidRPr="00244701" w:rsidRDefault="003A1F77" w:rsidP="00F8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EC4" w:rsidRPr="00244701" w14:paraId="1B80B649" w14:textId="77777777" w:rsidTr="00007603">
        <w:tc>
          <w:tcPr>
            <w:tcW w:w="4113" w:type="dxa"/>
          </w:tcPr>
          <w:p w14:paraId="41C47745" w14:textId="77777777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86" w:type="dxa"/>
            <w:vAlign w:val="bottom"/>
          </w:tcPr>
          <w:p w14:paraId="5D202635" w14:textId="1C9A7FB7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287,68</w:t>
            </w:r>
            <w:r w:rsidR="00D51FB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1" w:type="dxa"/>
            <w:vAlign w:val="bottom"/>
          </w:tcPr>
          <w:p w14:paraId="3566B591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0504E3F" w14:textId="5B5DA8DE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252,8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2" w:type="dxa"/>
            <w:gridSpan w:val="2"/>
            <w:vAlign w:val="bottom"/>
          </w:tcPr>
          <w:p w14:paraId="63D6A72B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CD8061F" w14:textId="345E17F1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2,83</w:t>
            </w:r>
            <w:r w:rsidR="00D51F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vAlign w:val="bottom"/>
          </w:tcPr>
          <w:p w14:paraId="466FA383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3E0A0AC" w14:textId="3F64ED1A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4,328</w:t>
            </w:r>
          </w:p>
        </w:tc>
      </w:tr>
      <w:tr w:rsidR="00A05EC4" w:rsidRPr="00244701" w14:paraId="5C686A8D" w14:textId="77777777" w:rsidTr="00007603">
        <w:tc>
          <w:tcPr>
            <w:tcW w:w="4113" w:type="dxa"/>
          </w:tcPr>
          <w:p w14:paraId="33DDD328" w14:textId="77777777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186" w:type="dxa"/>
            <w:vAlign w:val="bottom"/>
          </w:tcPr>
          <w:p w14:paraId="2468DA0D" w14:textId="3332B770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252,741</w:t>
            </w:r>
          </w:p>
        </w:tc>
        <w:tc>
          <w:tcPr>
            <w:tcW w:w="241" w:type="dxa"/>
            <w:vAlign w:val="bottom"/>
          </w:tcPr>
          <w:p w14:paraId="6581FC03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46ADF062" w14:textId="1168E719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203,171</w:t>
            </w:r>
          </w:p>
        </w:tc>
        <w:tc>
          <w:tcPr>
            <w:tcW w:w="242" w:type="dxa"/>
            <w:gridSpan w:val="2"/>
            <w:vAlign w:val="bottom"/>
          </w:tcPr>
          <w:p w14:paraId="19EBABA8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1250D86" w14:textId="06E8D134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246,038</w:t>
            </w:r>
          </w:p>
        </w:tc>
        <w:tc>
          <w:tcPr>
            <w:tcW w:w="243" w:type="dxa"/>
            <w:vAlign w:val="bottom"/>
          </w:tcPr>
          <w:p w14:paraId="058477B8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45F17D80" w14:textId="0A2869E6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203,171</w:t>
            </w:r>
          </w:p>
        </w:tc>
      </w:tr>
      <w:tr w:rsidR="00A05EC4" w:rsidRPr="00244701" w14:paraId="019B2F07" w14:textId="77777777" w:rsidTr="00007603">
        <w:tc>
          <w:tcPr>
            <w:tcW w:w="4113" w:type="dxa"/>
          </w:tcPr>
          <w:p w14:paraId="06838D73" w14:textId="77777777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1186" w:type="dxa"/>
            <w:vAlign w:val="bottom"/>
          </w:tcPr>
          <w:p w14:paraId="542F6A2A" w14:textId="47CE514D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22,999</w:t>
            </w:r>
          </w:p>
        </w:tc>
        <w:tc>
          <w:tcPr>
            <w:tcW w:w="241" w:type="dxa"/>
            <w:vAlign w:val="bottom"/>
          </w:tcPr>
          <w:p w14:paraId="3A08C0DF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CDC0F43" w14:textId="56D0958D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27,040</w:t>
            </w:r>
          </w:p>
        </w:tc>
        <w:tc>
          <w:tcPr>
            <w:tcW w:w="242" w:type="dxa"/>
            <w:gridSpan w:val="2"/>
            <w:vAlign w:val="bottom"/>
          </w:tcPr>
          <w:p w14:paraId="21427EE5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F0ACCEB" w14:textId="11597917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22,999</w:t>
            </w:r>
          </w:p>
        </w:tc>
        <w:tc>
          <w:tcPr>
            <w:tcW w:w="243" w:type="dxa"/>
            <w:vAlign w:val="bottom"/>
          </w:tcPr>
          <w:p w14:paraId="2C640FEA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5C354DC" w14:textId="246CF694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27,040</w:t>
            </w:r>
          </w:p>
        </w:tc>
      </w:tr>
      <w:tr w:rsidR="00A05EC4" w:rsidRPr="00244701" w14:paraId="0AC328D2" w14:textId="77777777" w:rsidTr="00007603">
        <w:tc>
          <w:tcPr>
            <w:tcW w:w="4113" w:type="dxa"/>
          </w:tcPr>
          <w:p w14:paraId="3967CE60" w14:textId="77777777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86" w:type="dxa"/>
            <w:vAlign w:val="bottom"/>
          </w:tcPr>
          <w:p w14:paraId="63D1530A" w14:textId="5EEE34C7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17,108</w:t>
            </w:r>
          </w:p>
        </w:tc>
        <w:tc>
          <w:tcPr>
            <w:tcW w:w="241" w:type="dxa"/>
            <w:vAlign w:val="bottom"/>
          </w:tcPr>
          <w:p w14:paraId="706BA256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C3FB92C" w14:textId="58A27E94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17,24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2" w:type="dxa"/>
            <w:gridSpan w:val="2"/>
            <w:vAlign w:val="bottom"/>
          </w:tcPr>
          <w:p w14:paraId="63AFB79B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723A16E" w14:textId="5FDC1E51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17,105</w:t>
            </w:r>
          </w:p>
        </w:tc>
        <w:tc>
          <w:tcPr>
            <w:tcW w:w="243" w:type="dxa"/>
            <w:vAlign w:val="bottom"/>
          </w:tcPr>
          <w:p w14:paraId="5CF4D6EB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7E5ED08" w14:textId="39B4BACD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17,24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05EC4" w:rsidRPr="00244701" w14:paraId="190FD261" w14:textId="77777777" w:rsidTr="00486B42">
        <w:tc>
          <w:tcPr>
            <w:tcW w:w="4113" w:type="dxa"/>
          </w:tcPr>
          <w:p w14:paraId="76D14EE5" w14:textId="77777777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86" w:type="dxa"/>
            <w:vAlign w:val="bottom"/>
          </w:tcPr>
          <w:p w14:paraId="0075EB1A" w14:textId="74B117CE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241" w:type="dxa"/>
            <w:vAlign w:val="bottom"/>
          </w:tcPr>
          <w:p w14:paraId="46C8E6C3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2449A806" w14:textId="3DFABD05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3,101</w:t>
            </w:r>
          </w:p>
        </w:tc>
        <w:tc>
          <w:tcPr>
            <w:tcW w:w="242" w:type="dxa"/>
            <w:gridSpan w:val="2"/>
            <w:vAlign w:val="bottom"/>
          </w:tcPr>
          <w:p w14:paraId="38BFC3AC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FC280FE" w14:textId="3636DDDE" w:rsidR="00A05EC4" w:rsidRPr="00244701" w:rsidRDefault="00697295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243" w:type="dxa"/>
            <w:vAlign w:val="bottom"/>
          </w:tcPr>
          <w:p w14:paraId="53DB4C24" w14:textId="77777777" w:rsidR="00A05EC4" w:rsidRPr="00244701" w:rsidRDefault="00A05EC4" w:rsidP="00A05E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F04DFF1" w14:textId="6FFFA5B5" w:rsidR="00A05EC4" w:rsidRPr="00244701" w:rsidRDefault="00A05EC4" w:rsidP="00A05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3,101</w:t>
            </w:r>
          </w:p>
        </w:tc>
      </w:tr>
      <w:tr w:rsidR="00697295" w:rsidRPr="00244701" w14:paraId="7988837A" w14:textId="77777777" w:rsidTr="00486B42">
        <w:tc>
          <w:tcPr>
            <w:tcW w:w="4113" w:type="dxa"/>
          </w:tcPr>
          <w:p w14:paraId="0F06A510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1186" w:type="dxa"/>
            <w:vAlign w:val="bottom"/>
          </w:tcPr>
          <w:p w14:paraId="7E57F346" w14:textId="6BB19DAA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41" w:type="dxa"/>
            <w:vAlign w:val="bottom"/>
          </w:tcPr>
          <w:p w14:paraId="0F1CB74C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BB0A39E" w14:textId="3D09062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2" w:type="dxa"/>
            <w:gridSpan w:val="2"/>
            <w:vAlign w:val="bottom"/>
          </w:tcPr>
          <w:p w14:paraId="2281C967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818488F" w14:textId="30C293BA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6A4957B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3074900" w14:textId="30BDE8A8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295" w:rsidRPr="00244701" w14:paraId="13DFE900" w14:textId="77777777" w:rsidTr="00486B42">
        <w:tc>
          <w:tcPr>
            <w:tcW w:w="4113" w:type="dxa"/>
          </w:tcPr>
          <w:p w14:paraId="3A9D142A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1186" w:type="dxa"/>
            <w:vAlign w:val="bottom"/>
          </w:tcPr>
          <w:p w14:paraId="371B6C78" w14:textId="46EF8F1D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2,174</w:t>
            </w:r>
          </w:p>
        </w:tc>
        <w:tc>
          <w:tcPr>
            <w:tcW w:w="241" w:type="dxa"/>
            <w:vAlign w:val="bottom"/>
          </w:tcPr>
          <w:p w14:paraId="321D0FEF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FF92396" w14:textId="47B333CB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42" w:type="dxa"/>
            <w:gridSpan w:val="2"/>
            <w:vAlign w:val="bottom"/>
          </w:tcPr>
          <w:p w14:paraId="33D6EA37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56E406B6" w14:textId="33AA1DA3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4E25FF1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B8762A2" w14:textId="2D5CBD29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7295" w:rsidRPr="00244701" w14:paraId="21B50FC5" w14:textId="77777777" w:rsidTr="00007603">
        <w:tc>
          <w:tcPr>
            <w:tcW w:w="4113" w:type="dxa"/>
          </w:tcPr>
          <w:p w14:paraId="0528D08A" w14:textId="5E4C3F2B" w:rsidR="00697295" w:rsidRPr="00A9511B" w:rsidRDefault="00A9511B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11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BEC20D3" w14:textId="5B97C52E" w:rsidR="00697295" w:rsidRPr="00A9511B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1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586,294</w:t>
            </w:r>
          </w:p>
        </w:tc>
        <w:tc>
          <w:tcPr>
            <w:tcW w:w="241" w:type="dxa"/>
            <w:vAlign w:val="bottom"/>
          </w:tcPr>
          <w:p w14:paraId="3CB40A8E" w14:textId="77777777" w:rsidR="00697295" w:rsidRPr="00A9511B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6205C380" w14:textId="0C7BDC45" w:rsidR="00697295" w:rsidRPr="00A9511B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1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504,523</w:t>
            </w:r>
          </w:p>
        </w:tc>
        <w:tc>
          <w:tcPr>
            <w:tcW w:w="242" w:type="dxa"/>
            <w:gridSpan w:val="2"/>
            <w:vAlign w:val="bottom"/>
          </w:tcPr>
          <w:p w14:paraId="1229DE25" w14:textId="77777777" w:rsidR="00697295" w:rsidRPr="00A9511B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B3BE058" w14:textId="0ED6A7B9" w:rsidR="00697295" w:rsidRPr="00A9511B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1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292,246</w:t>
            </w:r>
          </w:p>
        </w:tc>
        <w:tc>
          <w:tcPr>
            <w:tcW w:w="243" w:type="dxa"/>
            <w:vAlign w:val="bottom"/>
          </w:tcPr>
          <w:p w14:paraId="731A84EE" w14:textId="77777777" w:rsidR="00697295" w:rsidRPr="00A9511B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5B6A8D21" w14:textId="5953A908" w:rsidR="00697295" w:rsidRPr="00A9511B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1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254,880</w:t>
            </w:r>
          </w:p>
        </w:tc>
      </w:tr>
      <w:tr w:rsidR="00697295" w:rsidRPr="00244701" w14:paraId="48A044B0" w14:textId="77777777" w:rsidTr="00007603">
        <w:tc>
          <w:tcPr>
            <w:tcW w:w="4113" w:type="dxa"/>
          </w:tcPr>
          <w:p w14:paraId="3A2AB7CE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86" w:type="dxa"/>
            <w:vAlign w:val="bottom"/>
          </w:tcPr>
          <w:p w14:paraId="36BDB158" w14:textId="613053F9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(39,753)</w:t>
            </w:r>
          </w:p>
        </w:tc>
        <w:tc>
          <w:tcPr>
            <w:tcW w:w="241" w:type="dxa"/>
            <w:vAlign w:val="bottom"/>
          </w:tcPr>
          <w:p w14:paraId="26495FA7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67E7459C" w14:textId="41433D2F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(54,55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015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gridSpan w:val="2"/>
            <w:vAlign w:val="bottom"/>
          </w:tcPr>
          <w:p w14:paraId="2E665780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7379D92" w14:textId="38D7A7C2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(2,502)</w:t>
            </w:r>
          </w:p>
        </w:tc>
        <w:tc>
          <w:tcPr>
            <w:tcW w:w="243" w:type="dxa"/>
            <w:vAlign w:val="bottom"/>
          </w:tcPr>
          <w:p w14:paraId="1BA4BC3D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9D62D9B" w14:textId="05188030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(1,783)</w:t>
            </w:r>
          </w:p>
        </w:tc>
      </w:tr>
      <w:tr w:rsidR="00697295" w:rsidRPr="00244701" w14:paraId="364B621B" w14:textId="77777777" w:rsidTr="00007603">
        <w:tc>
          <w:tcPr>
            <w:tcW w:w="4113" w:type="dxa"/>
            <w:vAlign w:val="bottom"/>
          </w:tcPr>
          <w:p w14:paraId="4777E250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DFD9" w14:textId="61728650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546,541</w:t>
            </w:r>
          </w:p>
        </w:tc>
        <w:tc>
          <w:tcPr>
            <w:tcW w:w="241" w:type="dxa"/>
            <w:vAlign w:val="bottom"/>
          </w:tcPr>
          <w:p w14:paraId="43B16977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7C7B6" w14:textId="4B298F44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449,965</w:t>
            </w:r>
          </w:p>
        </w:tc>
        <w:tc>
          <w:tcPr>
            <w:tcW w:w="242" w:type="dxa"/>
            <w:gridSpan w:val="2"/>
            <w:vAlign w:val="bottom"/>
          </w:tcPr>
          <w:p w14:paraId="79253D8C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190D" w14:textId="52DEF81B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289,744</w:t>
            </w:r>
          </w:p>
        </w:tc>
        <w:tc>
          <w:tcPr>
            <w:tcW w:w="243" w:type="dxa"/>
            <w:vAlign w:val="bottom"/>
          </w:tcPr>
          <w:p w14:paraId="1F48BE7F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F82" w14:textId="7D00EB09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253,097</w:t>
            </w:r>
          </w:p>
        </w:tc>
      </w:tr>
      <w:tr w:rsidR="00697295" w:rsidRPr="002449DE" w14:paraId="46822F1D" w14:textId="77777777" w:rsidTr="00007603">
        <w:tc>
          <w:tcPr>
            <w:tcW w:w="4113" w:type="dxa"/>
          </w:tcPr>
          <w:p w14:paraId="33F0C344" w14:textId="77777777" w:rsidR="00697295" w:rsidRPr="002449DE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vAlign w:val="bottom"/>
          </w:tcPr>
          <w:p w14:paraId="367FDB66" w14:textId="77777777" w:rsidR="00697295" w:rsidRPr="002449DE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210ADC5" w14:textId="77777777" w:rsidR="00697295" w:rsidRPr="002449DE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4E756FA" w14:textId="77777777" w:rsidR="00697295" w:rsidRPr="002449DE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A008AB1" w14:textId="77777777" w:rsidR="00697295" w:rsidRPr="002449DE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1D561EB" w14:textId="77777777" w:rsidR="00697295" w:rsidRPr="002449DE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221A685D" w14:textId="77777777" w:rsidR="00697295" w:rsidRPr="002449DE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8" w:type="dxa"/>
            <w:vAlign w:val="bottom"/>
          </w:tcPr>
          <w:p w14:paraId="6A227227" w14:textId="77777777" w:rsidR="00697295" w:rsidRPr="002449DE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97295" w:rsidRPr="00244701" w14:paraId="63AB6B23" w14:textId="77777777" w:rsidTr="00007603">
        <w:tc>
          <w:tcPr>
            <w:tcW w:w="4113" w:type="dxa"/>
          </w:tcPr>
          <w:p w14:paraId="7E6ADF4C" w14:textId="1FD60BF9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7DDFE36" w14:textId="3D8E569C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186" w:type="dxa"/>
            <w:vAlign w:val="bottom"/>
          </w:tcPr>
          <w:p w14:paraId="6A6E069A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A002980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344C807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50BA74AE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C1B23A2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832D152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0951DF7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7295" w:rsidRPr="00244701" w14:paraId="00DBD2F8" w14:textId="77777777" w:rsidTr="00DC2A0B">
        <w:tc>
          <w:tcPr>
            <w:tcW w:w="4113" w:type="dxa"/>
          </w:tcPr>
          <w:p w14:paraId="423A18D2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86" w:type="dxa"/>
            <w:vAlign w:val="bottom"/>
          </w:tcPr>
          <w:p w14:paraId="49D71AD6" w14:textId="365913BF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3,079,</w:t>
            </w:r>
            <w:r w:rsidR="003338B3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41" w:type="dxa"/>
            <w:vAlign w:val="bottom"/>
          </w:tcPr>
          <w:p w14:paraId="5C2D68D2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51B1B67" w14:textId="1D74577E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3,012,951</w:t>
            </w:r>
          </w:p>
        </w:tc>
        <w:tc>
          <w:tcPr>
            <w:tcW w:w="242" w:type="dxa"/>
            <w:gridSpan w:val="2"/>
            <w:vAlign w:val="bottom"/>
          </w:tcPr>
          <w:p w14:paraId="0BF71377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0B275ED" w14:textId="3D6CE6C8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1,128,</w:t>
            </w:r>
            <w:r w:rsidR="009D6EF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E63C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3" w:type="dxa"/>
          </w:tcPr>
          <w:p w14:paraId="7962D9B0" w14:textId="7777777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  <w:vAlign w:val="bottom"/>
          </w:tcPr>
          <w:p w14:paraId="604637E9" w14:textId="65116219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1,246,913</w:t>
            </w:r>
          </w:p>
        </w:tc>
      </w:tr>
      <w:tr w:rsidR="00697295" w:rsidRPr="00244701" w14:paraId="31E3B24E" w14:textId="77777777" w:rsidTr="00007603">
        <w:tc>
          <w:tcPr>
            <w:tcW w:w="4113" w:type="dxa"/>
          </w:tcPr>
          <w:p w14:paraId="07C3FCD0" w14:textId="74DA6412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86" w:type="dxa"/>
            <w:vAlign w:val="bottom"/>
          </w:tcPr>
          <w:p w14:paraId="04C6593F" w14:textId="25A18E45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3338B3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41" w:type="dxa"/>
            <w:vAlign w:val="bottom"/>
          </w:tcPr>
          <w:p w14:paraId="485A7F05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2C7BCB1" w14:textId="1485AA50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8D4">
              <w:rPr>
                <w:rFonts w:asciiTheme="majorBidi" w:hAnsiTheme="majorBidi" w:cstheme="majorBidi"/>
                <w:sz w:val="30"/>
                <w:szCs w:val="30"/>
              </w:rPr>
              <w:t>4,93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  <w:vAlign w:val="bottom"/>
          </w:tcPr>
          <w:p w14:paraId="539EBA9A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0B6979CB" w14:textId="31DD95B1" w:rsidR="00697295" w:rsidRPr="00244701" w:rsidRDefault="009D6EFE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1,995</w:t>
            </w:r>
          </w:p>
        </w:tc>
        <w:tc>
          <w:tcPr>
            <w:tcW w:w="243" w:type="dxa"/>
            <w:vAlign w:val="bottom"/>
          </w:tcPr>
          <w:p w14:paraId="68721E09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CF72F6F" w14:textId="37BE3744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2,646</w:t>
            </w:r>
          </w:p>
        </w:tc>
      </w:tr>
      <w:tr w:rsidR="00697295" w:rsidRPr="00244701" w14:paraId="3C84176E" w14:textId="77777777" w:rsidTr="00007603">
        <w:tc>
          <w:tcPr>
            <w:tcW w:w="4113" w:type="dxa"/>
            <w:shd w:val="clear" w:color="auto" w:fill="auto"/>
          </w:tcPr>
          <w:p w14:paraId="073C3348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86" w:type="dxa"/>
            <w:vAlign w:val="bottom"/>
          </w:tcPr>
          <w:p w14:paraId="2B87F593" w14:textId="78494BE1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(22,33</w:t>
            </w:r>
            <w:r w:rsidR="003338B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972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bottom"/>
          </w:tcPr>
          <w:p w14:paraId="19E4C685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8A0A60B" w14:textId="3DD093C3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C78D4">
              <w:rPr>
                <w:rFonts w:asciiTheme="majorBidi" w:hAnsiTheme="majorBidi" w:cstheme="majorBidi"/>
                <w:sz w:val="30"/>
                <w:szCs w:val="30"/>
              </w:rPr>
              <w:t>(9,373)</w:t>
            </w:r>
          </w:p>
        </w:tc>
        <w:tc>
          <w:tcPr>
            <w:tcW w:w="242" w:type="dxa"/>
            <w:gridSpan w:val="2"/>
            <w:vAlign w:val="bottom"/>
          </w:tcPr>
          <w:p w14:paraId="460EEA02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45342BDD" w14:textId="4C79E93C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sz w:val="30"/>
                <w:szCs w:val="30"/>
              </w:rPr>
              <w:t>(1,276)</w:t>
            </w:r>
          </w:p>
        </w:tc>
        <w:tc>
          <w:tcPr>
            <w:tcW w:w="243" w:type="dxa"/>
            <w:vAlign w:val="bottom"/>
          </w:tcPr>
          <w:p w14:paraId="7D838EA7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3B04A6E9" w14:textId="17CE4FBE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sz w:val="30"/>
                <w:szCs w:val="30"/>
              </w:rPr>
              <w:t>(2,450)</w:t>
            </w:r>
          </w:p>
        </w:tc>
      </w:tr>
      <w:tr w:rsidR="00697295" w:rsidRPr="00244701" w14:paraId="3960386A" w14:textId="77777777" w:rsidTr="00007603">
        <w:tc>
          <w:tcPr>
            <w:tcW w:w="4113" w:type="dxa"/>
          </w:tcPr>
          <w:p w14:paraId="3283A82F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E903" w14:textId="3234676E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3,065,008</w:t>
            </w:r>
          </w:p>
        </w:tc>
        <w:tc>
          <w:tcPr>
            <w:tcW w:w="241" w:type="dxa"/>
            <w:vAlign w:val="bottom"/>
          </w:tcPr>
          <w:p w14:paraId="19132568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ED070" w14:textId="6BE428AE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3,008,515</w:t>
            </w:r>
          </w:p>
        </w:tc>
        <w:tc>
          <w:tcPr>
            <w:tcW w:w="242" w:type="dxa"/>
            <w:gridSpan w:val="2"/>
            <w:vAlign w:val="bottom"/>
          </w:tcPr>
          <w:p w14:paraId="17DF215F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F454" w14:textId="36D5A767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2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72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1,129,567</w:t>
            </w:r>
          </w:p>
        </w:tc>
        <w:tc>
          <w:tcPr>
            <w:tcW w:w="243" w:type="dxa"/>
            <w:vAlign w:val="bottom"/>
          </w:tcPr>
          <w:p w14:paraId="0D1D2AE9" w14:textId="77777777" w:rsidR="00697295" w:rsidRPr="00244701" w:rsidRDefault="00697295" w:rsidP="0069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F1CE" w14:textId="0A3668CB" w:rsidR="00697295" w:rsidRPr="00244701" w:rsidRDefault="00697295" w:rsidP="0069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15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1,247,109</w:t>
            </w:r>
          </w:p>
        </w:tc>
      </w:tr>
    </w:tbl>
    <w:p w14:paraId="61E344BA" w14:textId="77777777" w:rsidR="00FA4B2C" w:rsidRDefault="00FA4B2C" w:rsidP="00FA4B2C">
      <w:pPr>
        <w:pStyle w:val="Heading1"/>
        <w:keepLines/>
        <w:shd w:val="clear" w:color="auto" w:fill="auto"/>
        <w:ind w:left="540"/>
        <w:jc w:val="both"/>
        <w:rPr>
          <w:rFonts w:asciiTheme="majorBidi" w:hAnsiTheme="majorBidi" w:cstheme="majorBidi"/>
          <w:sz w:val="30"/>
          <w:szCs w:val="30"/>
          <w:u w:val="none"/>
        </w:rPr>
      </w:pPr>
    </w:p>
    <w:p w14:paraId="6CF45C93" w14:textId="77777777" w:rsidR="00464609" w:rsidRDefault="00464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BE6DC7" w14:textId="0CB73EE4" w:rsidR="00DA7908" w:rsidRPr="00007603" w:rsidRDefault="00DA7908" w:rsidP="00007603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bookmarkStart w:id="4" w:name="_Hlk127285072"/>
      <w:r w:rsidRPr="00007603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สินทรัพย์ทางการเงินที่อยู่ในความต้องการของตลาด</w:t>
      </w:r>
    </w:p>
    <w:bookmarkEnd w:id="4"/>
    <w:p w14:paraId="555DFDA9" w14:textId="588D95FD" w:rsidR="00DA7908" w:rsidRPr="00CA21C1" w:rsidRDefault="00DA7908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4AC001AC" w14:textId="679F9EC8" w:rsidR="002F2C1F" w:rsidRPr="00CA21C1" w:rsidRDefault="00794400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CA21C1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="002F2C1F" w:rsidRPr="00CA21C1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2F2C1F" w:rsidRPr="00CA21C1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CB5D5B">
        <w:rPr>
          <w:rFonts w:asciiTheme="majorBidi" w:hAnsiTheme="majorBidi" w:cstheme="majorBidi"/>
          <w:spacing w:val="-2"/>
          <w:sz w:val="28"/>
          <w:szCs w:val="28"/>
        </w:rPr>
        <w:t>2</w:t>
      </w:r>
    </w:p>
    <w:p w14:paraId="63CC916B" w14:textId="77777777" w:rsidR="002F2C1F" w:rsidRPr="00CA21C1" w:rsidRDefault="002F2C1F" w:rsidP="0000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7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7"/>
        <w:gridCol w:w="899"/>
        <w:gridCol w:w="270"/>
        <w:gridCol w:w="814"/>
        <w:gridCol w:w="245"/>
        <w:gridCol w:w="1015"/>
        <w:gridCol w:w="244"/>
        <w:gridCol w:w="836"/>
        <w:gridCol w:w="249"/>
        <w:gridCol w:w="1011"/>
        <w:gridCol w:w="270"/>
        <w:gridCol w:w="800"/>
        <w:gridCol w:w="7"/>
      </w:tblGrid>
      <w:tr w:rsidR="00007603" w:rsidRPr="00CA21C1" w14:paraId="3DC3E78D" w14:textId="3CA2D28B" w:rsidTr="00515D01">
        <w:trPr>
          <w:gridAfter w:val="1"/>
          <w:wAfter w:w="7" w:type="dxa"/>
          <w:tblHeader/>
        </w:trPr>
        <w:tc>
          <w:tcPr>
            <w:tcW w:w="3057" w:type="dxa"/>
            <w:vAlign w:val="bottom"/>
          </w:tcPr>
          <w:p w14:paraId="11D92021" w14:textId="77777777" w:rsidR="00007603" w:rsidRPr="00CA21C1" w:rsidRDefault="00007603" w:rsidP="00523A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653" w:type="dxa"/>
            <w:gridSpan w:val="11"/>
            <w:vAlign w:val="bottom"/>
          </w:tcPr>
          <w:p w14:paraId="4D73EF0B" w14:textId="2456578A" w:rsidR="00007603" w:rsidRPr="00CA21C1" w:rsidRDefault="00007603" w:rsidP="00523AF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21C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160D3" w:rsidRPr="00CA21C1" w14:paraId="5560EDAD" w14:textId="73A65CF3" w:rsidTr="00515D01">
        <w:trPr>
          <w:tblHeader/>
        </w:trPr>
        <w:tc>
          <w:tcPr>
            <w:tcW w:w="3057" w:type="dxa"/>
            <w:vAlign w:val="bottom"/>
            <w:hideMark/>
          </w:tcPr>
          <w:p w14:paraId="1F96E58A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CA21C1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7AF0A663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A21C1">
              <w:rPr>
                <w:rFonts w:ascii="Angsana New" w:hAnsi="Angsana New" w:hint="cs"/>
                <w:bCs/>
                <w:i/>
                <w:iCs/>
                <w:sz w:val="26"/>
                <w:szCs w:val="26"/>
                <w:cs/>
              </w:rPr>
              <w:t xml:space="preserve">   ของตลาด</w:t>
            </w:r>
          </w:p>
        </w:tc>
        <w:tc>
          <w:tcPr>
            <w:tcW w:w="899" w:type="dxa"/>
            <w:vAlign w:val="bottom"/>
            <w:hideMark/>
          </w:tcPr>
          <w:p w14:paraId="7D2C1A33" w14:textId="77777777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1FF608A5" w14:textId="77777777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CB66DFF" w14:textId="77777777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  <w:hideMark/>
          </w:tcPr>
          <w:p w14:paraId="3DA69120" w14:textId="77777777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45" w:type="dxa"/>
            <w:vAlign w:val="bottom"/>
          </w:tcPr>
          <w:p w14:paraId="3A1A4906" w14:textId="77777777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  <w:hideMark/>
          </w:tcPr>
          <w:p w14:paraId="1D704133" w14:textId="3E2C8BB3" w:rsidR="002160D3" w:rsidRPr="00CA21C1" w:rsidRDefault="00236B6E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  <w:r w:rsidR="003A252A" w:rsidRPr="00CA21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4" w:type="dxa"/>
            <w:vAlign w:val="bottom"/>
          </w:tcPr>
          <w:p w14:paraId="76820915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  <w:hideMark/>
          </w:tcPr>
          <w:p w14:paraId="741DF5B0" w14:textId="77777777" w:rsidR="0012751D" w:rsidRPr="00CA21C1" w:rsidRDefault="0012751D" w:rsidP="001275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21C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  <w:p w14:paraId="16358282" w14:textId="3C6761BD" w:rsidR="002160D3" w:rsidRPr="00CA21C1" w:rsidRDefault="0012751D" w:rsidP="0012751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  <w:r w:rsidRPr="00CA21C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ส่วนต่ำ / (</w:t>
            </w:r>
            <w:r w:rsidRPr="00CA21C1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</w:t>
            </w:r>
            <w:r w:rsidRPr="00CA21C1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14:paraId="1DDC82C8" w14:textId="77777777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  <w:hideMark/>
          </w:tcPr>
          <w:p w14:paraId="0B339828" w14:textId="7AFE6F3A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029F3588" w14:textId="77777777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C8D2078" w14:textId="77777777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  <w:p w14:paraId="5048BBF4" w14:textId="0D236FBE" w:rsidR="002160D3" w:rsidRPr="00CA21C1" w:rsidRDefault="002160D3" w:rsidP="002160D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007603" w:rsidRPr="00CA21C1" w14:paraId="5124B794" w14:textId="115F6C37" w:rsidTr="00515D01">
        <w:trPr>
          <w:gridAfter w:val="1"/>
          <w:wAfter w:w="7" w:type="dxa"/>
        </w:trPr>
        <w:tc>
          <w:tcPr>
            <w:tcW w:w="3057" w:type="dxa"/>
            <w:vAlign w:val="bottom"/>
          </w:tcPr>
          <w:p w14:paraId="028AFA11" w14:textId="77777777" w:rsidR="00007603" w:rsidRPr="00CA21C1" w:rsidRDefault="0000760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3" w:type="dxa"/>
            <w:gridSpan w:val="11"/>
            <w:vAlign w:val="bottom"/>
          </w:tcPr>
          <w:p w14:paraId="14C73507" w14:textId="67EE2C76" w:rsidR="00007603" w:rsidRPr="00CA21C1" w:rsidRDefault="00007603" w:rsidP="002160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CA21C1">
              <w:rPr>
                <w:rFonts w:ascii="Angsana New" w:hAnsi="Angsana New" w:cs="Angsana New" w:hint="cs"/>
                <w:i/>
                <w:iCs/>
                <w:sz w:val="26"/>
                <w:szCs w:val="26"/>
                <w:lang w:val="en-US" w:bidi="th-TH"/>
              </w:rPr>
              <w:t>(</w:t>
            </w:r>
            <w:r w:rsidRPr="00CA21C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CA21C1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160D3" w:rsidRPr="00CA21C1" w14:paraId="3C5023FF" w14:textId="394A061D" w:rsidTr="00515D01">
        <w:tc>
          <w:tcPr>
            <w:tcW w:w="3057" w:type="dxa"/>
            <w:vAlign w:val="bottom"/>
          </w:tcPr>
          <w:p w14:paraId="08A3786B" w14:textId="77821D1D" w:rsidR="002160D3" w:rsidRPr="00CA21C1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7E4850" w:rsidRPr="00CA21C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99" w:type="dxa"/>
            <w:vAlign w:val="bottom"/>
          </w:tcPr>
          <w:p w14:paraId="024F5793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DF4672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689E450D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1ACBF910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E1E9F86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17DAA0D0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95809D4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017DE1B0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5547BDFB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DD9B60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</w:tcPr>
          <w:p w14:paraId="67D965B1" w14:textId="1630E569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60D3" w:rsidRPr="00CA21C1" w14:paraId="772ACE0B" w14:textId="1A1F2B5E" w:rsidTr="00515D01">
        <w:tc>
          <w:tcPr>
            <w:tcW w:w="3057" w:type="dxa"/>
            <w:vAlign w:val="bottom"/>
          </w:tcPr>
          <w:p w14:paraId="6981BC76" w14:textId="77777777" w:rsidR="002160D3" w:rsidRPr="00CA21C1" w:rsidRDefault="002160D3" w:rsidP="002160D3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99" w:type="dxa"/>
            <w:vAlign w:val="bottom"/>
          </w:tcPr>
          <w:p w14:paraId="3127D801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966FBC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0649632E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86E940F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532CDB4" w14:textId="77777777" w:rsidR="002160D3" w:rsidRPr="00CA21C1" w:rsidRDefault="002160D3" w:rsidP="001F514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190A4C75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B23E4B8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B0A33DE" w14:textId="77777777" w:rsidR="002160D3" w:rsidRPr="00CA21C1" w:rsidRDefault="002160D3" w:rsidP="002160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174C15D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447AA" w14:textId="77777777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</w:tcPr>
          <w:p w14:paraId="38CF767D" w14:textId="0C9E9CDB" w:rsidR="002160D3" w:rsidRPr="00CA21C1" w:rsidRDefault="002160D3" w:rsidP="002160D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53EC" w:rsidRPr="00CA21C1" w14:paraId="1A34AF5D" w14:textId="0A015BE0" w:rsidTr="00515D01">
        <w:tc>
          <w:tcPr>
            <w:tcW w:w="3057" w:type="dxa"/>
            <w:shd w:val="clear" w:color="auto" w:fill="auto"/>
            <w:vAlign w:val="bottom"/>
          </w:tcPr>
          <w:p w14:paraId="79F01FE6" w14:textId="137736BA" w:rsidR="006253EC" w:rsidRPr="00CA21C1" w:rsidRDefault="006253EC" w:rsidP="006253EC">
            <w:pPr>
              <w:tabs>
                <w:tab w:val="clear" w:pos="2580"/>
                <w:tab w:val="clear" w:pos="2807"/>
                <w:tab w:val="left" w:pos="258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99" w:type="dxa"/>
            <w:vAlign w:val="bottom"/>
          </w:tcPr>
          <w:p w14:paraId="0C04A64E" w14:textId="6C8AB1A8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621,018</w:t>
            </w:r>
          </w:p>
        </w:tc>
        <w:tc>
          <w:tcPr>
            <w:tcW w:w="270" w:type="dxa"/>
            <w:vAlign w:val="bottom"/>
          </w:tcPr>
          <w:p w14:paraId="296CB99B" w14:textId="77777777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4B193CC9" w14:textId="2B2E3510" w:rsidR="006253EC" w:rsidRPr="00241F75" w:rsidRDefault="00FA0C55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92,936</w:t>
            </w:r>
          </w:p>
        </w:tc>
        <w:tc>
          <w:tcPr>
            <w:tcW w:w="245" w:type="dxa"/>
            <w:vAlign w:val="bottom"/>
          </w:tcPr>
          <w:p w14:paraId="223DBDD1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vAlign w:val="bottom"/>
          </w:tcPr>
          <w:p w14:paraId="35A7C9C0" w14:textId="5FE40E69" w:rsidR="006253EC" w:rsidRPr="00241F75" w:rsidRDefault="00FA0C55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(616,300)</w:t>
            </w:r>
          </w:p>
        </w:tc>
        <w:tc>
          <w:tcPr>
            <w:tcW w:w="244" w:type="dxa"/>
            <w:vAlign w:val="bottom"/>
          </w:tcPr>
          <w:p w14:paraId="00F3A7E4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6" w:type="dxa"/>
            <w:vAlign w:val="bottom"/>
          </w:tcPr>
          <w:p w14:paraId="1E7C80D7" w14:textId="4DA7EC90" w:rsidR="006253EC" w:rsidRPr="00241F75" w:rsidRDefault="00947FF4" w:rsidP="00EA2AAC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 xml:space="preserve">(461) </w:t>
            </w:r>
          </w:p>
        </w:tc>
        <w:tc>
          <w:tcPr>
            <w:tcW w:w="249" w:type="dxa"/>
            <w:vAlign w:val="bottom"/>
          </w:tcPr>
          <w:p w14:paraId="296775A0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1183EFA" w14:textId="64156453" w:rsidR="006253EC" w:rsidRPr="00241F75" w:rsidRDefault="00947FF4" w:rsidP="00515D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445,</w:t>
            </w:r>
            <w:r w:rsidRPr="00515D01">
              <w:rPr>
                <w:rFonts w:ascii="Angsana New" w:hAnsi="Angsana New" w:cs="Angsana New"/>
                <w:sz w:val="26"/>
                <w:szCs w:val="26"/>
              </w:rPr>
              <w:t>937</w:t>
            </w:r>
          </w:p>
        </w:tc>
        <w:tc>
          <w:tcPr>
            <w:tcW w:w="270" w:type="dxa"/>
          </w:tcPr>
          <w:p w14:paraId="0A8A9CED" w14:textId="77777777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12E5845" w14:textId="6F572E1C" w:rsidR="006253EC" w:rsidRPr="00241F75" w:rsidRDefault="00FA0C55" w:rsidP="00241F75">
            <w:pPr>
              <w:pStyle w:val="acctfourfigures"/>
              <w:tabs>
                <w:tab w:val="left" w:pos="689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bidi="th-TH"/>
              </w:rPr>
              <w:t>543,130</w:t>
            </w:r>
          </w:p>
        </w:tc>
      </w:tr>
      <w:tr w:rsidR="006253EC" w:rsidRPr="00CA21C1" w14:paraId="1BA94465" w14:textId="77777777" w:rsidTr="00515D01">
        <w:tc>
          <w:tcPr>
            <w:tcW w:w="3057" w:type="dxa"/>
            <w:shd w:val="clear" w:color="auto" w:fill="auto"/>
            <w:vAlign w:val="bottom"/>
          </w:tcPr>
          <w:p w14:paraId="3477DC15" w14:textId="5F7B341E" w:rsidR="006253EC" w:rsidRPr="00CA21C1" w:rsidRDefault="006253EC" w:rsidP="006253EC">
            <w:pPr>
              <w:tabs>
                <w:tab w:val="clear" w:pos="2580"/>
                <w:tab w:val="left" w:pos="2589"/>
              </w:tabs>
              <w:ind w:left="159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Pr="00CA21C1">
              <w:rPr>
                <w:rFonts w:ascii="Angsana New" w:hAnsi="Angsana New" w:hint="cs"/>
                <w:sz w:val="26"/>
                <w:szCs w:val="26"/>
              </w:rPr>
              <w:br/>
            </w: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542E1E0" w14:textId="1FCE706C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3,002</w:t>
            </w:r>
          </w:p>
        </w:tc>
        <w:tc>
          <w:tcPr>
            <w:tcW w:w="270" w:type="dxa"/>
            <w:vAlign w:val="bottom"/>
          </w:tcPr>
          <w:p w14:paraId="21E03CD2" w14:textId="77777777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28A143D" w14:textId="61F3E7CC" w:rsidR="006253EC" w:rsidRPr="00241F75" w:rsidRDefault="00FA0C55" w:rsidP="00241F7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76373ABA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FD4F837" w14:textId="0DC552C6" w:rsidR="006253EC" w:rsidRPr="00241F75" w:rsidRDefault="00FA0C55" w:rsidP="00947FF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(3,000)</w:t>
            </w:r>
          </w:p>
        </w:tc>
        <w:tc>
          <w:tcPr>
            <w:tcW w:w="244" w:type="dxa"/>
            <w:vAlign w:val="bottom"/>
          </w:tcPr>
          <w:p w14:paraId="68433F8D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76EA01CD" w14:textId="3BE7EB75" w:rsidR="006253EC" w:rsidRPr="00241F75" w:rsidRDefault="00947FF4" w:rsidP="00241F7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  <w:tc>
          <w:tcPr>
            <w:tcW w:w="249" w:type="dxa"/>
            <w:vAlign w:val="bottom"/>
          </w:tcPr>
          <w:p w14:paraId="0A53FFCD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389055B" w14:textId="6B474C91" w:rsidR="006253EC" w:rsidRPr="00241F75" w:rsidRDefault="00947FF4" w:rsidP="00515D01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9F6281" w14:textId="77777777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5F92BEA9" w14:textId="16860FC4" w:rsidR="006253EC" w:rsidRPr="00241F75" w:rsidRDefault="00FA0C55" w:rsidP="00241F7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6253EC" w:rsidRPr="00CA21C1" w14:paraId="6F3217FB" w14:textId="77777777" w:rsidTr="00515D01">
        <w:tc>
          <w:tcPr>
            <w:tcW w:w="3057" w:type="dxa"/>
            <w:shd w:val="clear" w:color="auto" w:fill="auto"/>
            <w:vAlign w:val="bottom"/>
          </w:tcPr>
          <w:p w14:paraId="36485609" w14:textId="148B45BB" w:rsidR="006253EC" w:rsidRPr="00CA21C1" w:rsidRDefault="006253EC" w:rsidP="006253EC">
            <w:pPr>
              <w:tabs>
                <w:tab w:val="clear" w:pos="2580"/>
                <w:tab w:val="clear" w:pos="2807"/>
                <w:tab w:val="left" w:pos="258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0195696" w14:textId="4DBB9269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624,020</w:t>
            </w:r>
          </w:p>
        </w:tc>
        <w:tc>
          <w:tcPr>
            <w:tcW w:w="270" w:type="dxa"/>
            <w:vAlign w:val="bottom"/>
          </w:tcPr>
          <w:p w14:paraId="371B7EA0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4D59A91" w14:textId="21B27CAA" w:rsidR="006253EC" w:rsidRPr="00CA21C1" w:rsidRDefault="00FA0C55" w:rsidP="006253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92,936</w:t>
            </w:r>
          </w:p>
        </w:tc>
        <w:tc>
          <w:tcPr>
            <w:tcW w:w="245" w:type="dxa"/>
            <w:vAlign w:val="bottom"/>
          </w:tcPr>
          <w:p w14:paraId="0197695F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28B219EF" w14:textId="1EFD06AD" w:rsidR="006253EC" w:rsidRPr="00CA21C1" w:rsidRDefault="00FA0C55" w:rsidP="00241F7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(619,300)</w:t>
            </w:r>
          </w:p>
        </w:tc>
        <w:tc>
          <w:tcPr>
            <w:tcW w:w="244" w:type="dxa"/>
            <w:vAlign w:val="bottom"/>
          </w:tcPr>
          <w:p w14:paraId="5399B70C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4B1028CE" w14:textId="1602AED5" w:rsidR="006253EC" w:rsidRPr="00EA2AAC" w:rsidRDefault="00947FF4" w:rsidP="00241F7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2A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(463)</w:t>
            </w:r>
          </w:p>
        </w:tc>
        <w:tc>
          <w:tcPr>
            <w:tcW w:w="249" w:type="dxa"/>
            <w:vAlign w:val="bottom"/>
          </w:tcPr>
          <w:p w14:paraId="45FA361C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AFAB0C2" w14:textId="21D4F359" w:rsidR="006253EC" w:rsidRPr="00CA21C1" w:rsidRDefault="00947FF4" w:rsidP="00515D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47FF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445,937</w:t>
            </w:r>
          </w:p>
        </w:tc>
        <w:tc>
          <w:tcPr>
            <w:tcW w:w="270" w:type="dxa"/>
          </w:tcPr>
          <w:p w14:paraId="6E5BBB1F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  <w:vAlign w:val="bottom"/>
          </w:tcPr>
          <w:p w14:paraId="50267A63" w14:textId="70DDF3FC" w:rsidR="006253EC" w:rsidRPr="00CA21C1" w:rsidRDefault="00FA0C55" w:rsidP="006253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543,130</w:t>
            </w:r>
          </w:p>
        </w:tc>
      </w:tr>
      <w:tr w:rsidR="006253EC" w:rsidRPr="00CA21C1" w14:paraId="078E07B1" w14:textId="35DD6982" w:rsidTr="00515D01">
        <w:trPr>
          <w:trHeight w:val="197"/>
        </w:trPr>
        <w:tc>
          <w:tcPr>
            <w:tcW w:w="3057" w:type="dxa"/>
            <w:vAlign w:val="bottom"/>
          </w:tcPr>
          <w:p w14:paraId="08710AA7" w14:textId="77777777" w:rsidR="006253EC" w:rsidRPr="00CA21C1" w:rsidRDefault="006253EC" w:rsidP="006253E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73B26A01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999131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uto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0463BCC7" w14:textId="77777777" w:rsidR="006253EC" w:rsidRPr="00CA21C1" w:rsidRDefault="006253EC" w:rsidP="006253EC">
            <w:pPr>
              <w:pStyle w:val="acctfourfigures"/>
              <w:tabs>
                <w:tab w:val="decimal" w:pos="710"/>
              </w:tabs>
              <w:spacing w:line="240" w:lineRule="auto"/>
              <w:ind w:righ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14DC5B6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1FA67910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507F1927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36F4D74E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9F49D4E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6843AE99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264676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  <w:vAlign w:val="bottom"/>
          </w:tcPr>
          <w:p w14:paraId="0A25792C" w14:textId="258A7138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53EC" w:rsidRPr="00CA21C1" w14:paraId="29C38AEE" w14:textId="5AA63166" w:rsidTr="00515D01">
        <w:tc>
          <w:tcPr>
            <w:tcW w:w="3057" w:type="dxa"/>
            <w:vAlign w:val="bottom"/>
            <w:hideMark/>
          </w:tcPr>
          <w:p w14:paraId="6EC9B830" w14:textId="77777777" w:rsidR="006253EC" w:rsidRPr="00CA21C1" w:rsidRDefault="006253EC" w:rsidP="006253EC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9" w:type="dxa"/>
            <w:vAlign w:val="bottom"/>
          </w:tcPr>
          <w:p w14:paraId="4BABEDB1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CA7AA4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7BCFA929" w14:textId="77777777" w:rsidR="006253EC" w:rsidRPr="00CA21C1" w:rsidRDefault="006253EC" w:rsidP="006253EC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689983F3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467FD6E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04726458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33802F5A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57A5700D" w14:textId="77777777" w:rsidR="006253EC" w:rsidRPr="00CA21C1" w:rsidRDefault="006253EC" w:rsidP="006253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00C89332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438A9" w14:textId="77777777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</w:tcPr>
          <w:p w14:paraId="34C1FA89" w14:textId="166A03E5" w:rsidR="006253EC" w:rsidRPr="00CA21C1" w:rsidRDefault="006253EC" w:rsidP="006253EC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53EC" w:rsidRPr="00CA21C1" w14:paraId="35155A48" w14:textId="10B52381" w:rsidTr="00515D01">
        <w:tc>
          <w:tcPr>
            <w:tcW w:w="3057" w:type="dxa"/>
            <w:vAlign w:val="bottom"/>
            <w:hideMark/>
          </w:tcPr>
          <w:p w14:paraId="4A1ED326" w14:textId="371667D9" w:rsidR="006253EC" w:rsidRPr="00CA21C1" w:rsidRDefault="006253EC" w:rsidP="006253EC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1B973DD0" w14:textId="0DDEAEA9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595,937</w:t>
            </w:r>
          </w:p>
        </w:tc>
        <w:tc>
          <w:tcPr>
            <w:tcW w:w="270" w:type="dxa"/>
            <w:vAlign w:val="bottom"/>
          </w:tcPr>
          <w:p w14:paraId="142B0259" w14:textId="77777777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5105C322" w14:textId="6CB120E3" w:rsidR="006253EC" w:rsidRPr="00241F75" w:rsidRDefault="00FA0C55" w:rsidP="00947FF4">
            <w:pPr>
              <w:pStyle w:val="acctfourfigures"/>
              <w:tabs>
                <w:tab w:val="left" w:pos="720"/>
              </w:tabs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156,040 </w:t>
            </w:r>
          </w:p>
        </w:tc>
        <w:tc>
          <w:tcPr>
            <w:tcW w:w="245" w:type="dxa"/>
            <w:vAlign w:val="bottom"/>
          </w:tcPr>
          <w:p w14:paraId="651BCF08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76E26462" w14:textId="3F9991CD" w:rsidR="00FA0C55" w:rsidRPr="00241F75" w:rsidRDefault="00FA0C55" w:rsidP="00241F7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631F4D1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vAlign w:val="bottom"/>
          </w:tcPr>
          <w:p w14:paraId="2589E173" w14:textId="63C8305E" w:rsidR="006253EC" w:rsidRPr="00241F75" w:rsidRDefault="00947FF4" w:rsidP="00947FF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(188)</w:t>
            </w:r>
          </w:p>
        </w:tc>
        <w:tc>
          <w:tcPr>
            <w:tcW w:w="249" w:type="dxa"/>
            <w:vAlign w:val="bottom"/>
          </w:tcPr>
          <w:p w14:paraId="359AC55B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D91FFF7" w14:textId="230C904C" w:rsidR="006253EC" w:rsidRPr="00241F75" w:rsidRDefault="00947FF4" w:rsidP="00515D01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(445,937)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A298E6" w14:textId="77777777" w:rsidR="006253EC" w:rsidRPr="00241F75" w:rsidRDefault="006253EC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1FB527" w14:textId="10B091B3" w:rsidR="006253EC" w:rsidRPr="00241F75" w:rsidRDefault="00FA0C55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305,852</w:t>
            </w:r>
          </w:p>
        </w:tc>
      </w:tr>
      <w:tr w:rsidR="006253EC" w:rsidRPr="00CA21C1" w14:paraId="64BBE948" w14:textId="2B754FDE" w:rsidTr="00515D01">
        <w:tc>
          <w:tcPr>
            <w:tcW w:w="3057" w:type="dxa"/>
            <w:vAlign w:val="bottom"/>
          </w:tcPr>
          <w:p w14:paraId="0C02EB62" w14:textId="43CEDB47" w:rsidR="006253EC" w:rsidRPr="00CA21C1" w:rsidRDefault="006253EC" w:rsidP="006253EC">
            <w:pPr>
              <w:ind w:left="159" w:hanging="159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Pr="00CA21C1">
              <w:rPr>
                <w:rFonts w:ascii="Angsana New" w:hAnsi="Angsana New" w:hint="cs"/>
                <w:sz w:val="26"/>
                <w:szCs w:val="26"/>
              </w:rPr>
              <w:br/>
            </w: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CB6D6" w14:textId="32DF32C2" w:rsidR="006253EC" w:rsidRPr="00241F75" w:rsidRDefault="006253EC" w:rsidP="00241F7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CF1E55" w14:textId="77777777" w:rsidR="006253EC" w:rsidRPr="00241F75" w:rsidRDefault="006253EC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BA6FA" w14:textId="0134BE32" w:rsidR="006253EC" w:rsidRPr="00241F75" w:rsidRDefault="00FA0C55" w:rsidP="00947FF4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3,07</w:t>
            </w:r>
            <w:r w:rsidR="00454AB2" w:rsidRPr="00241F75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45" w:type="dxa"/>
            <w:vAlign w:val="bottom"/>
          </w:tcPr>
          <w:p w14:paraId="48D1A7A7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197B8C" w14:textId="717D831E" w:rsidR="006253EC" w:rsidRPr="00241F75" w:rsidRDefault="00FA0C55" w:rsidP="00241F7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2A58772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9F53C" w14:textId="5AB71E02" w:rsidR="006253EC" w:rsidRPr="00241F75" w:rsidRDefault="00947FF4" w:rsidP="00241F7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(14)</w:t>
            </w:r>
          </w:p>
        </w:tc>
        <w:tc>
          <w:tcPr>
            <w:tcW w:w="249" w:type="dxa"/>
            <w:vAlign w:val="bottom"/>
          </w:tcPr>
          <w:p w14:paraId="0751C9F4" w14:textId="77777777" w:rsidR="006253EC" w:rsidRPr="00241F75" w:rsidRDefault="006253EC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D503C" w14:textId="18665E4E" w:rsidR="006253EC" w:rsidRPr="00241F75" w:rsidRDefault="00947FF4" w:rsidP="00515D01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3CAFFF" w14:textId="77777777" w:rsidR="006253EC" w:rsidRPr="00241F75" w:rsidRDefault="006253EC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5C20D" w14:textId="15DD9B57" w:rsidR="006253EC" w:rsidRPr="00241F75" w:rsidRDefault="00FA0C55" w:rsidP="00947FF4">
            <w:pPr>
              <w:pStyle w:val="acctfourfigures"/>
              <w:tabs>
                <w:tab w:val="clear" w:pos="765"/>
                <w:tab w:val="decimal" w:pos="424"/>
              </w:tabs>
              <w:spacing w:line="360" w:lineRule="exac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3,06</w:t>
            </w:r>
            <w:r w:rsidR="00454AB2"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</w:tr>
      <w:tr w:rsidR="00947FF4" w:rsidRPr="00CA21C1" w14:paraId="3D1BC43F" w14:textId="7C7254B8" w:rsidTr="00515D01">
        <w:tc>
          <w:tcPr>
            <w:tcW w:w="3057" w:type="dxa"/>
            <w:vAlign w:val="bottom"/>
          </w:tcPr>
          <w:p w14:paraId="17F1670B" w14:textId="77777777" w:rsidR="00947FF4" w:rsidRPr="00CA21C1" w:rsidRDefault="00947FF4" w:rsidP="00947FF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0ADC73" w14:textId="02644F0C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595</w:t>
            </w: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93</w:t>
            </w: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2B7FE3E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A181E5" w14:textId="227A94CF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159,11</w:t>
            </w:r>
            <w:r w:rsidR="00B711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5" w:type="dxa"/>
            <w:vAlign w:val="bottom"/>
          </w:tcPr>
          <w:p w14:paraId="2A00DAED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B7A6E" w14:textId="3E7C6FA2" w:rsidR="00947FF4" w:rsidRPr="00241F75" w:rsidRDefault="00947FF4" w:rsidP="00241F7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241F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7F4C0F9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9C09C4" w14:textId="71E85BBF" w:rsidR="00947FF4" w:rsidRPr="00EA2AAC" w:rsidRDefault="00947FF4" w:rsidP="00947FF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2A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(202)</w:t>
            </w:r>
          </w:p>
        </w:tc>
        <w:tc>
          <w:tcPr>
            <w:tcW w:w="249" w:type="dxa"/>
            <w:vAlign w:val="bottom"/>
          </w:tcPr>
          <w:p w14:paraId="042F80F8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358A0" w14:textId="1DBD45C8" w:rsidR="00947FF4" w:rsidRPr="00241F75" w:rsidRDefault="00947FF4" w:rsidP="00515D01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(445,937)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AFF16" w14:textId="77777777" w:rsidR="00947FF4" w:rsidRPr="00CA21C1" w:rsidRDefault="00947FF4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291B8B" w14:textId="0A667B14" w:rsidR="00947FF4" w:rsidRPr="00CA21C1" w:rsidRDefault="00947FF4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308,91</w:t>
            </w:r>
            <w:r w:rsidR="005E3C64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  <w:tr w:rsidR="00947FF4" w:rsidRPr="00CA21C1" w14:paraId="7EB0786F" w14:textId="77777777" w:rsidTr="00515D01">
        <w:trPr>
          <w:trHeight w:val="188"/>
        </w:trPr>
        <w:tc>
          <w:tcPr>
            <w:tcW w:w="3057" w:type="dxa"/>
            <w:vAlign w:val="bottom"/>
          </w:tcPr>
          <w:p w14:paraId="1841FD9F" w14:textId="53093AD3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6AB86B8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5BFF08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7D53CCF7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12EB11B3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F12BE24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6D155B2B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675776A2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16F01FD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AAC1848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C6608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</w:tcPr>
          <w:p w14:paraId="7D5345FA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7FF4" w:rsidRPr="00CA21C1" w14:paraId="212CEA03" w14:textId="77777777" w:rsidTr="00515D01">
        <w:tc>
          <w:tcPr>
            <w:tcW w:w="3057" w:type="dxa"/>
            <w:vAlign w:val="bottom"/>
          </w:tcPr>
          <w:p w14:paraId="550D995C" w14:textId="09E44F2C" w:rsidR="00947FF4" w:rsidRPr="00CA21C1" w:rsidRDefault="00947FF4" w:rsidP="00947FF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CA21C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99" w:type="dxa"/>
            <w:vAlign w:val="bottom"/>
          </w:tcPr>
          <w:p w14:paraId="05C130C6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F78C0F1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368ED36A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205158A2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BC2117F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0F261C64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41BE77E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D8CAB54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895BE90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C5655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</w:tcPr>
          <w:p w14:paraId="2B48C150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7FF4" w:rsidRPr="00CA21C1" w14:paraId="2E9DDCEB" w14:textId="77777777" w:rsidTr="00515D01">
        <w:tc>
          <w:tcPr>
            <w:tcW w:w="3057" w:type="dxa"/>
            <w:vAlign w:val="bottom"/>
          </w:tcPr>
          <w:p w14:paraId="531A47A9" w14:textId="77777777" w:rsidR="00947FF4" w:rsidRPr="00CA21C1" w:rsidRDefault="00947FF4" w:rsidP="00947FF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899" w:type="dxa"/>
            <w:vAlign w:val="bottom"/>
          </w:tcPr>
          <w:p w14:paraId="323BFEAE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A61C59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799A5294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05EE636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43B27591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30550E3F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4A10672B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7252C61E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C876382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0160BF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</w:tcPr>
          <w:p w14:paraId="4CE9563A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7FF4" w:rsidRPr="00CA21C1" w14:paraId="7730B432" w14:textId="77777777" w:rsidTr="00515D01">
        <w:tc>
          <w:tcPr>
            <w:tcW w:w="3057" w:type="dxa"/>
            <w:vAlign w:val="bottom"/>
          </w:tcPr>
          <w:p w14:paraId="29CE3712" w14:textId="4B96ECF8" w:rsidR="00947FF4" w:rsidRPr="00CA21C1" w:rsidRDefault="00947FF4" w:rsidP="00947FF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99" w:type="dxa"/>
            <w:vAlign w:val="bottom"/>
          </w:tcPr>
          <w:p w14:paraId="67238474" w14:textId="1A92CAD8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666,936</w:t>
            </w:r>
          </w:p>
        </w:tc>
        <w:tc>
          <w:tcPr>
            <w:tcW w:w="270" w:type="dxa"/>
            <w:vAlign w:val="bottom"/>
          </w:tcPr>
          <w:p w14:paraId="589D4AF4" w14:textId="77777777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2551534D" w14:textId="0C7C7A77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115</w:t>
            </w:r>
            <w:r w:rsidRPr="00241F75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241F7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564</w:t>
            </w:r>
          </w:p>
        </w:tc>
        <w:tc>
          <w:tcPr>
            <w:tcW w:w="245" w:type="dxa"/>
            <w:vAlign w:val="bottom"/>
          </w:tcPr>
          <w:p w14:paraId="3BF57096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1ED0C7F" w14:textId="1E72F156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(665,000)</w:t>
            </w:r>
          </w:p>
        </w:tc>
        <w:tc>
          <w:tcPr>
            <w:tcW w:w="244" w:type="dxa"/>
            <w:vAlign w:val="bottom"/>
          </w:tcPr>
          <w:p w14:paraId="0E055475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7D85CAB1" w14:textId="3AA13C5F" w:rsidR="00947FF4" w:rsidRPr="00241F75" w:rsidRDefault="00947FF4" w:rsidP="00241F7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(2,688)</w:t>
            </w:r>
          </w:p>
        </w:tc>
        <w:tc>
          <w:tcPr>
            <w:tcW w:w="249" w:type="dxa"/>
            <w:vAlign w:val="bottom"/>
          </w:tcPr>
          <w:p w14:paraId="10BDDF5D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5F2EBE63" w14:textId="5695D0F7" w:rsidR="00947FF4" w:rsidRPr="00241F75" w:rsidRDefault="00947FF4" w:rsidP="00515D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506,206</w:t>
            </w:r>
          </w:p>
        </w:tc>
        <w:tc>
          <w:tcPr>
            <w:tcW w:w="270" w:type="dxa"/>
          </w:tcPr>
          <w:p w14:paraId="1F4AC05F" w14:textId="77777777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1C2BF47" w14:textId="4C7E865F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621,018</w:t>
            </w:r>
          </w:p>
        </w:tc>
      </w:tr>
      <w:tr w:rsidR="00947FF4" w:rsidRPr="00CA21C1" w14:paraId="767B7BA1" w14:textId="77777777" w:rsidTr="00515D01">
        <w:tc>
          <w:tcPr>
            <w:tcW w:w="3057" w:type="dxa"/>
            <w:vAlign w:val="bottom"/>
          </w:tcPr>
          <w:p w14:paraId="37C3F83C" w14:textId="780DCFD1" w:rsidR="00947FF4" w:rsidRPr="00CA21C1" w:rsidRDefault="00947FF4" w:rsidP="00947FF4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  <w:r w:rsidRPr="00CA21C1">
              <w:rPr>
                <w:rFonts w:ascii="Angsana New" w:hAnsi="Angsana New" w:hint="cs"/>
                <w:sz w:val="26"/>
                <w:szCs w:val="26"/>
              </w:rPr>
              <w:br/>
            </w: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416D99B" w14:textId="2CF5C0E8" w:rsidR="00947FF4" w:rsidRPr="00241F75" w:rsidRDefault="00947FF4" w:rsidP="00241F7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A6F7E9" w14:textId="77777777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F816F00" w14:textId="6AF64850" w:rsidR="00947FF4" w:rsidRPr="00241F75" w:rsidRDefault="00947FF4" w:rsidP="00241F7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638C262B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2A1314A" w14:textId="05412292" w:rsidR="00947FF4" w:rsidRPr="00241F75" w:rsidRDefault="00947FF4" w:rsidP="00241F7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4CECAC6A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14:paraId="2E9F31C1" w14:textId="2ED7F81B" w:rsidR="00947FF4" w:rsidRPr="00241F75" w:rsidRDefault="00947FF4" w:rsidP="00241F7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249" w:type="dxa"/>
            <w:vAlign w:val="bottom"/>
          </w:tcPr>
          <w:p w14:paraId="2C448B63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CA4195F" w14:textId="2E55FF13" w:rsidR="00947FF4" w:rsidRPr="00241F75" w:rsidRDefault="00947FF4" w:rsidP="00515D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3,003</w:t>
            </w:r>
          </w:p>
        </w:tc>
        <w:tc>
          <w:tcPr>
            <w:tcW w:w="270" w:type="dxa"/>
          </w:tcPr>
          <w:p w14:paraId="1E6E4B7F" w14:textId="77777777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085315E4" w14:textId="34273885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3,002</w:t>
            </w:r>
          </w:p>
        </w:tc>
      </w:tr>
      <w:tr w:rsidR="00947FF4" w:rsidRPr="00CA21C1" w14:paraId="39A6F5DA" w14:textId="77777777" w:rsidTr="00515D01">
        <w:tc>
          <w:tcPr>
            <w:tcW w:w="3057" w:type="dxa"/>
            <w:shd w:val="clear" w:color="auto" w:fill="auto"/>
            <w:vAlign w:val="bottom"/>
          </w:tcPr>
          <w:p w14:paraId="6352C19F" w14:textId="6FF4637E" w:rsidR="00947FF4" w:rsidRPr="00CA21C1" w:rsidRDefault="00947FF4" w:rsidP="00947FF4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8DAD649" w14:textId="0280D3B3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666,936</w:t>
            </w:r>
          </w:p>
        </w:tc>
        <w:tc>
          <w:tcPr>
            <w:tcW w:w="270" w:type="dxa"/>
            <w:vAlign w:val="bottom"/>
          </w:tcPr>
          <w:p w14:paraId="7E5BB370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EFFD8E2" w14:textId="55A8A6E8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115</w:t>
            </w: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564</w:t>
            </w:r>
          </w:p>
        </w:tc>
        <w:tc>
          <w:tcPr>
            <w:tcW w:w="245" w:type="dxa"/>
            <w:vAlign w:val="bottom"/>
          </w:tcPr>
          <w:p w14:paraId="5830200E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494A9DA4" w14:textId="2EE083DC" w:rsidR="00947FF4" w:rsidRPr="00241F75" w:rsidRDefault="00947FF4" w:rsidP="00241F75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(665,000)</w:t>
            </w:r>
          </w:p>
        </w:tc>
        <w:tc>
          <w:tcPr>
            <w:tcW w:w="244" w:type="dxa"/>
            <w:vAlign w:val="bottom"/>
          </w:tcPr>
          <w:p w14:paraId="4E8E6D46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14:paraId="49030852" w14:textId="132C1A04" w:rsidR="00947FF4" w:rsidRPr="00EA2AAC" w:rsidRDefault="00947FF4" w:rsidP="00947FF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2A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(2,689)</w:t>
            </w:r>
          </w:p>
        </w:tc>
        <w:tc>
          <w:tcPr>
            <w:tcW w:w="249" w:type="dxa"/>
            <w:vAlign w:val="bottom"/>
          </w:tcPr>
          <w:p w14:paraId="14630F3A" w14:textId="77777777" w:rsidR="00947FF4" w:rsidRPr="00EA2AAC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374BEAF4" w14:textId="6C6173A5" w:rsidR="00947FF4" w:rsidRPr="00241F75" w:rsidRDefault="00947FF4" w:rsidP="00515D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509,209</w:t>
            </w:r>
          </w:p>
        </w:tc>
        <w:tc>
          <w:tcPr>
            <w:tcW w:w="270" w:type="dxa"/>
          </w:tcPr>
          <w:p w14:paraId="76816608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  <w:vAlign w:val="bottom"/>
          </w:tcPr>
          <w:p w14:paraId="5D34477A" w14:textId="688DFD08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624,020</w:t>
            </w:r>
          </w:p>
        </w:tc>
      </w:tr>
      <w:tr w:rsidR="00947FF4" w:rsidRPr="00CA21C1" w14:paraId="54D6730A" w14:textId="77777777" w:rsidTr="00515D01">
        <w:trPr>
          <w:trHeight w:val="215"/>
        </w:trPr>
        <w:tc>
          <w:tcPr>
            <w:tcW w:w="3057" w:type="dxa"/>
            <w:shd w:val="clear" w:color="auto" w:fill="auto"/>
            <w:vAlign w:val="bottom"/>
          </w:tcPr>
          <w:p w14:paraId="23612F56" w14:textId="77777777" w:rsidR="00947FF4" w:rsidRPr="00CA21C1" w:rsidRDefault="00947FF4" w:rsidP="00947FF4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6261BBEC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734A17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13EE29C7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45" w:type="dxa"/>
            <w:vAlign w:val="bottom"/>
          </w:tcPr>
          <w:p w14:paraId="32C56D78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5B055495" w14:textId="77777777" w:rsidR="00947FF4" w:rsidRPr="00CA21C1" w:rsidRDefault="00947FF4" w:rsidP="00947FF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71" w:right="-11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768AB69C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vAlign w:val="bottom"/>
          </w:tcPr>
          <w:p w14:paraId="428C80BF" w14:textId="77777777" w:rsidR="00947FF4" w:rsidRPr="00CA21C1" w:rsidRDefault="00947FF4" w:rsidP="00947FF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233405D1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1DCFE205" w14:textId="77777777" w:rsidR="00947FF4" w:rsidRPr="00CA21C1" w:rsidRDefault="00947FF4" w:rsidP="00947FF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71" w:right="-110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1E8B0B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top w:val="double" w:sz="4" w:space="0" w:color="auto"/>
            </w:tcBorders>
            <w:vAlign w:val="bottom"/>
          </w:tcPr>
          <w:p w14:paraId="6DC90BCC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7FF4" w:rsidRPr="00CA21C1" w14:paraId="62861193" w14:textId="77777777" w:rsidTr="00515D01">
        <w:tc>
          <w:tcPr>
            <w:tcW w:w="3057" w:type="dxa"/>
            <w:vAlign w:val="bottom"/>
            <w:hideMark/>
          </w:tcPr>
          <w:p w14:paraId="276CA3B9" w14:textId="77777777" w:rsidR="00947FF4" w:rsidRPr="00CA21C1" w:rsidRDefault="00947FF4" w:rsidP="00947FF4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99" w:type="dxa"/>
            <w:vAlign w:val="bottom"/>
          </w:tcPr>
          <w:p w14:paraId="0DD1B837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94DED0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vAlign w:val="bottom"/>
          </w:tcPr>
          <w:p w14:paraId="07349A52" w14:textId="77777777" w:rsidR="00947FF4" w:rsidRPr="00CA21C1" w:rsidRDefault="00947FF4" w:rsidP="00947FF4">
            <w:pPr>
              <w:pStyle w:val="acctfourfigures"/>
              <w:tabs>
                <w:tab w:val="decimal" w:pos="710"/>
              </w:tabs>
              <w:spacing w:line="240" w:lineRule="atLeast"/>
              <w:ind w:righ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810FD94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0EDCDCAD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4A0A9E61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36" w:type="dxa"/>
            <w:vAlign w:val="bottom"/>
          </w:tcPr>
          <w:p w14:paraId="146ADEA9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vAlign w:val="bottom"/>
          </w:tcPr>
          <w:p w14:paraId="62ECB0B1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2D435217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B10364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</w:tcPr>
          <w:p w14:paraId="43DBCE4C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7FF4" w:rsidRPr="00CA21C1" w14:paraId="517B58FC" w14:textId="77777777" w:rsidTr="00515D01">
        <w:tc>
          <w:tcPr>
            <w:tcW w:w="3057" w:type="dxa"/>
            <w:vAlign w:val="bottom"/>
            <w:hideMark/>
          </w:tcPr>
          <w:p w14:paraId="2A6261E7" w14:textId="033918CE" w:rsidR="00947FF4" w:rsidRPr="00CA21C1" w:rsidRDefault="00947FF4" w:rsidP="00947FF4">
            <w:pPr>
              <w:tabs>
                <w:tab w:val="clear" w:pos="2807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1B529FC8" w14:textId="78BA2E95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906,797</w:t>
            </w:r>
          </w:p>
        </w:tc>
        <w:tc>
          <w:tcPr>
            <w:tcW w:w="270" w:type="dxa"/>
            <w:vAlign w:val="bottom"/>
          </w:tcPr>
          <w:p w14:paraId="4BC86C5C" w14:textId="77777777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62F1E1CF" w14:textId="444EFEDA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195,179</w:t>
            </w:r>
          </w:p>
        </w:tc>
        <w:tc>
          <w:tcPr>
            <w:tcW w:w="245" w:type="dxa"/>
            <w:vAlign w:val="bottom"/>
          </w:tcPr>
          <w:p w14:paraId="74709A9D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1EE85FC4" w14:textId="31CCCAD9" w:rsidR="00947FF4" w:rsidRPr="00241F75" w:rsidRDefault="00947FF4" w:rsidP="00241F7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53AE96E0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vAlign w:val="bottom"/>
          </w:tcPr>
          <w:p w14:paraId="6BDF03D0" w14:textId="3604095C" w:rsidR="00947FF4" w:rsidRPr="00241F75" w:rsidRDefault="00947FF4" w:rsidP="00947FF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167</w:t>
            </w:r>
          </w:p>
        </w:tc>
        <w:tc>
          <w:tcPr>
            <w:tcW w:w="249" w:type="dxa"/>
            <w:vAlign w:val="bottom"/>
          </w:tcPr>
          <w:p w14:paraId="65A226BD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8B51B52" w14:textId="7E9BB3FD" w:rsidR="00947FF4" w:rsidRPr="00241F75" w:rsidRDefault="00947FF4" w:rsidP="00515D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(506,206)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E5D986" w14:textId="77777777" w:rsidR="00947FF4" w:rsidRPr="00241F75" w:rsidRDefault="00947FF4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AD6E77B" w14:textId="51AF33B2" w:rsidR="00947FF4" w:rsidRPr="00241F75" w:rsidRDefault="00947FF4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595,937</w:t>
            </w:r>
          </w:p>
        </w:tc>
      </w:tr>
      <w:tr w:rsidR="00947FF4" w:rsidRPr="00CA21C1" w14:paraId="59DBDBBC" w14:textId="77777777" w:rsidTr="00515D01">
        <w:tc>
          <w:tcPr>
            <w:tcW w:w="3057" w:type="dxa"/>
            <w:vAlign w:val="bottom"/>
          </w:tcPr>
          <w:p w14:paraId="0411ACC4" w14:textId="77777777" w:rsidR="00947FF4" w:rsidRPr="00CA21C1" w:rsidRDefault="00947FF4" w:rsidP="00947FF4">
            <w:pPr>
              <w:rPr>
                <w:rFonts w:ascii="Angsana New" w:hAnsi="Angsana New"/>
                <w:sz w:val="26"/>
                <w:szCs w:val="26"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351DA04A" w14:textId="77777777" w:rsidR="00947FF4" w:rsidRPr="00CA21C1" w:rsidRDefault="00947FF4" w:rsidP="00947FF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AFC7E" w14:textId="2A830CAD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3,006</w:t>
            </w:r>
          </w:p>
        </w:tc>
        <w:tc>
          <w:tcPr>
            <w:tcW w:w="270" w:type="dxa"/>
            <w:vAlign w:val="bottom"/>
          </w:tcPr>
          <w:p w14:paraId="70D53DCB" w14:textId="77777777" w:rsidR="00947FF4" w:rsidRPr="00241F75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094A6" w14:textId="4B39CFF3" w:rsidR="00947FF4" w:rsidRPr="00241F75" w:rsidRDefault="00947FF4" w:rsidP="00241F7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7443808A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71EF9" w14:textId="7C456B85" w:rsidR="00947FF4" w:rsidRPr="00241F75" w:rsidRDefault="00947FF4" w:rsidP="00241F7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125C2594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A608D" w14:textId="022D2A95" w:rsidR="00947FF4" w:rsidRPr="00241F75" w:rsidRDefault="00947FF4" w:rsidP="00241F7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49" w:type="dxa"/>
            <w:vAlign w:val="bottom"/>
          </w:tcPr>
          <w:p w14:paraId="32F6ED7F" w14:textId="77777777" w:rsidR="00947FF4" w:rsidRPr="00241F75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1E6BF" w14:textId="0E2BA7CE" w:rsidR="00947FF4" w:rsidRPr="00241F75" w:rsidRDefault="00947FF4" w:rsidP="00515D0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(3,003)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FDFD69" w14:textId="77777777" w:rsidR="00947FF4" w:rsidRPr="00241F75" w:rsidRDefault="00947FF4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F7EB0" w14:textId="495F021D" w:rsidR="00947FF4" w:rsidRPr="00241F75" w:rsidRDefault="00947FF4" w:rsidP="00241F75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947FF4" w:rsidRPr="00CA21C1" w14:paraId="620B3E53" w14:textId="77777777" w:rsidTr="00515D01">
        <w:tc>
          <w:tcPr>
            <w:tcW w:w="3057" w:type="dxa"/>
            <w:vAlign w:val="bottom"/>
          </w:tcPr>
          <w:p w14:paraId="6289A52B" w14:textId="77777777" w:rsidR="00947FF4" w:rsidRPr="00CA21C1" w:rsidRDefault="00947FF4" w:rsidP="00947FF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A21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255B6" w14:textId="0023AA1D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left="-110"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909,803</w:t>
            </w:r>
          </w:p>
        </w:tc>
        <w:tc>
          <w:tcPr>
            <w:tcW w:w="270" w:type="dxa"/>
            <w:vAlign w:val="bottom"/>
          </w:tcPr>
          <w:p w14:paraId="69EF00F4" w14:textId="77777777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488AE" w14:textId="3B7B3DF1" w:rsidR="00947FF4" w:rsidRPr="00CA21C1" w:rsidRDefault="00947FF4" w:rsidP="00947FF4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195,179</w:t>
            </w:r>
          </w:p>
        </w:tc>
        <w:tc>
          <w:tcPr>
            <w:tcW w:w="245" w:type="dxa"/>
            <w:vAlign w:val="bottom"/>
          </w:tcPr>
          <w:p w14:paraId="75FC2E3C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86A862" w14:textId="70F449AC" w:rsidR="00947FF4" w:rsidRPr="00241F75" w:rsidRDefault="00947FF4" w:rsidP="00241F75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56F6A9B7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D9C3D2" w14:textId="3A31092A" w:rsidR="00947FF4" w:rsidRPr="00EA2AAC" w:rsidRDefault="00947FF4" w:rsidP="00947FF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2AA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164</w:t>
            </w:r>
          </w:p>
        </w:tc>
        <w:tc>
          <w:tcPr>
            <w:tcW w:w="249" w:type="dxa"/>
            <w:vAlign w:val="bottom"/>
          </w:tcPr>
          <w:p w14:paraId="703A302B" w14:textId="77777777" w:rsidR="00947FF4" w:rsidRPr="00CA21C1" w:rsidRDefault="00947FF4" w:rsidP="00947F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56DC82" w14:textId="63E47009" w:rsidR="00947FF4" w:rsidRPr="00241F75" w:rsidRDefault="00947FF4" w:rsidP="00515D01">
            <w:pPr>
              <w:pStyle w:val="acctfourfigures"/>
              <w:tabs>
                <w:tab w:val="clear" w:pos="765"/>
                <w:tab w:val="left" w:pos="79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(509,209)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61682" w14:textId="77777777" w:rsidR="00947FF4" w:rsidRPr="00CA21C1" w:rsidRDefault="00947FF4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44F" w14:textId="340D6A59" w:rsidR="00947FF4" w:rsidRPr="00CA21C1" w:rsidRDefault="00947FF4" w:rsidP="00947FF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595</w:t>
            </w: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93</w:t>
            </w:r>
            <w:r w:rsidRPr="00CA21C1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</w:tr>
    </w:tbl>
    <w:p w14:paraId="150F3D91" w14:textId="77777777" w:rsidR="00C82D70" w:rsidRPr="00CA21C1" w:rsidRDefault="00C82D70">
      <w:pPr>
        <w:rPr>
          <w:sz w:val="26"/>
          <w:szCs w:val="26"/>
        </w:rPr>
      </w:pPr>
      <w:r w:rsidRPr="00CA21C1">
        <w:rPr>
          <w:sz w:val="26"/>
          <w:szCs w:val="26"/>
        </w:rP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990"/>
        <w:gridCol w:w="236"/>
        <w:gridCol w:w="1024"/>
        <w:gridCol w:w="236"/>
        <w:gridCol w:w="1024"/>
        <w:gridCol w:w="270"/>
        <w:gridCol w:w="900"/>
        <w:gridCol w:w="270"/>
        <w:gridCol w:w="900"/>
      </w:tblGrid>
      <w:tr w:rsidR="00510843" w:rsidRPr="00244701" w14:paraId="4C73ECEB" w14:textId="77777777" w:rsidTr="00F61B8F">
        <w:tc>
          <w:tcPr>
            <w:tcW w:w="2610" w:type="dxa"/>
            <w:vAlign w:val="bottom"/>
          </w:tcPr>
          <w:p w14:paraId="5C8D9183" w14:textId="54567D3C" w:rsidR="00510843" w:rsidRPr="00BE394D" w:rsidRDefault="0051084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200" w:type="dxa"/>
            <w:gridSpan w:val="11"/>
          </w:tcPr>
          <w:p w14:paraId="781EB0DC" w14:textId="26C3EA1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843" w:rsidRPr="00244701" w14:paraId="27CDA7E6" w14:textId="77777777" w:rsidTr="00F61B8F">
        <w:tc>
          <w:tcPr>
            <w:tcW w:w="2610" w:type="dxa"/>
            <w:vAlign w:val="bottom"/>
            <w:hideMark/>
          </w:tcPr>
          <w:p w14:paraId="1654DD19" w14:textId="77777777" w:rsidR="00510843" w:rsidRPr="00BE394D" w:rsidRDefault="0051084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br w:type="page"/>
            </w:r>
            <w:r w:rsidRPr="00BE394D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ตราสารหนี้ที่อยู่ในความต้องการ</w:t>
            </w:r>
          </w:p>
          <w:p w14:paraId="50B2C6DF" w14:textId="77777777" w:rsidR="00510843" w:rsidRPr="00BE394D" w:rsidRDefault="0051084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108"/>
              <w:jc w:val="thaiDistribute"/>
              <w:rPr>
                <w:rFonts w:asciiTheme="majorBidi" w:hAnsiTheme="majorBidi"/>
                <w:b/>
                <w:bCs/>
                <w:sz w:val="26"/>
                <w:szCs w:val="26"/>
                <w:cs/>
                <w:lang w:val="th-TH"/>
              </w:rPr>
            </w:pPr>
            <w:r w:rsidRPr="00BE394D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 xml:space="preserve">   ของตลาด</w:t>
            </w:r>
          </w:p>
        </w:tc>
        <w:tc>
          <w:tcPr>
            <w:tcW w:w="1080" w:type="dxa"/>
            <w:vAlign w:val="bottom"/>
            <w:hideMark/>
          </w:tcPr>
          <w:p w14:paraId="75843B17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CDBD8A4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</w:tcPr>
          <w:p w14:paraId="4F6A0F60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FE53B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419DFB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0A4867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659485" w14:textId="62888D94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912EC03" w14:textId="01D7585D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327A4A93" w14:textId="03439A3C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  <w:r w:rsidRPr="00BE39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88BC079" w14:textId="77777777" w:rsidR="00510843" w:rsidRPr="00BE394D" w:rsidRDefault="0051084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46397FB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</w:t>
            </w:r>
          </w:p>
          <w:p w14:paraId="3BCA5099" w14:textId="378E9404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  <w:r w:rsidRPr="00BE394D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ส่วนต่ำ / (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</w:t>
            </w:r>
            <w:r w:rsidRPr="00BE394D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B82E44F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477D85A9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270" w:type="dxa"/>
          </w:tcPr>
          <w:p w14:paraId="357D91DE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D51B396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32635557" w14:textId="77777777" w:rsidR="00510843" w:rsidRPr="00BE394D" w:rsidRDefault="00510843" w:rsidP="00FF24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510843" w:rsidRPr="00244701" w14:paraId="0A68F732" w14:textId="77777777" w:rsidTr="00F61B8F">
        <w:tc>
          <w:tcPr>
            <w:tcW w:w="2610" w:type="dxa"/>
            <w:vAlign w:val="bottom"/>
          </w:tcPr>
          <w:p w14:paraId="17AEEC5D" w14:textId="77777777" w:rsidR="00510843" w:rsidRPr="00BE394D" w:rsidRDefault="00510843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1"/>
          </w:tcPr>
          <w:p w14:paraId="033B062F" w14:textId="32DCAEE5" w:rsidR="00510843" w:rsidRPr="00BE394D" w:rsidRDefault="00510843" w:rsidP="004A303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E394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BE39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BE394D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510843" w:rsidRPr="00244701" w14:paraId="62A1D7C6" w14:textId="77777777" w:rsidTr="00F61B8F">
        <w:tc>
          <w:tcPr>
            <w:tcW w:w="2610" w:type="dxa"/>
            <w:vAlign w:val="bottom"/>
          </w:tcPr>
          <w:p w14:paraId="77DFDC88" w14:textId="7080FD7E" w:rsidR="00510843" w:rsidRPr="00BE394D" w:rsidRDefault="00510843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621C340C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22C61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8B0A70" w14:textId="25C98A0F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059B94" w14:textId="614CE21B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783562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A4A8BA" w14:textId="77777777" w:rsidR="00510843" w:rsidRPr="00BE394D" w:rsidRDefault="0051084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BE99CEB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35C9CD" w14:textId="77777777" w:rsidR="00510843" w:rsidRPr="00BE394D" w:rsidRDefault="0051084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68B7C91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677E8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A2BFB8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0843" w:rsidRPr="00244701" w14:paraId="09F79FCC" w14:textId="77777777" w:rsidTr="00F61B8F">
        <w:tc>
          <w:tcPr>
            <w:tcW w:w="2610" w:type="dxa"/>
            <w:vAlign w:val="bottom"/>
          </w:tcPr>
          <w:p w14:paraId="75DFB047" w14:textId="77777777" w:rsidR="00510843" w:rsidRPr="00BE394D" w:rsidRDefault="00510843" w:rsidP="00FF24EB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  <w:vAlign w:val="bottom"/>
          </w:tcPr>
          <w:p w14:paraId="217A7C78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946BBC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2A6477" w14:textId="172D514B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05D7FD" w14:textId="3A1C425B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056E139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0B02D3" w14:textId="77777777" w:rsidR="00510843" w:rsidRPr="00BE394D" w:rsidRDefault="0051084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783E8D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04A8A0" w14:textId="77777777" w:rsidR="00510843" w:rsidRPr="00BE394D" w:rsidRDefault="00510843" w:rsidP="00FF24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C5D047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D3F895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F415DE" w14:textId="77777777" w:rsidR="00510843" w:rsidRPr="00BE394D" w:rsidRDefault="00510843" w:rsidP="00FF24EB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5101C" w:rsidRPr="00244701" w14:paraId="317E25DF" w14:textId="77777777" w:rsidTr="00F61B8F">
        <w:trPr>
          <w:trHeight w:val="352"/>
        </w:trPr>
        <w:tc>
          <w:tcPr>
            <w:tcW w:w="2610" w:type="dxa"/>
            <w:vAlign w:val="bottom"/>
          </w:tcPr>
          <w:p w14:paraId="1FFF7405" w14:textId="77777777" w:rsidR="007A7642" w:rsidRDefault="00B5101C" w:rsidP="00B5101C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  <w:p w14:paraId="0D351B07" w14:textId="2FDD7819" w:rsidR="00B5101C" w:rsidRPr="00BE394D" w:rsidRDefault="007A7642" w:rsidP="000F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60"/>
                <w:tab w:val="left" w:pos="70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B5101C"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495A8E58" w14:textId="7480DBDB" w:rsidR="00B5101C" w:rsidRPr="00241F75" w:rsidRDefault="00B5101C" w:rsidP="00B5101C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270,000</w:t>
            </w:r>
          </w:p>
        </w:tc>
        <w:tc>
          <w:tcPr>
            <w:tcW w:w="270" w:type="dxa"/>
          </w:tcPr>
          <w:p w14:paraId="2AFA11AF" w14:textId="77777777" w:rsidR="00B5101C" w:rsidRPr="00241F75" w:rsidRDefault="00B5101C" w:rsidP="00B5101C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EC492B" w14:textId="77777777" w:rsidR="00B5101C" w:rsidRPr="00241F75" w:rsidRDefault="00B5101C" w:rsidP="00B5101C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E3F45A" w14:textId="61647513" w:rsidR="00B5101C" w:rsidRPr="00241F75" w:rsidRDefault="00B5101C" w:rsidP="00B5101C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13A5A7" w14:textId="1A5D070B" w:rsidR="00B5101C" w:rsidRPr="00241F75" w:rsidRDefault="00B5101C" w:rsidP="00B5101C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2468276" w14:textId="259AD5F3" w:rsidR="00B5101C" w:rsidRPr="00241F75" w:rsidRDefault="00B5101C" w:rsidP="00B5101C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(270,000)</w:t>
            </w:r>
          </w:p>
        </w:tc>
        <w:tc>
          <w:tcPr>
            <w:tcW w:w="236" w:type="dxa"/>
            <w:vAlign w:val="bottom"/>
          </w:tcPr>
          <w:p w14:paraId="3607AE7A" w14:textId="77777777" w:rsidR="00B5101C" w:rsidRPr="00241F75" w:rsidRDefault="00B5101C" w:rsidP="00B51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FBD4E58" w14:textId="109EFD26" w:rsidR="00B5101C" w:rsidRPr="00B5101C" w:rsidRDefault="00B5101C" w:rsidP="00B5101C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101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735F81" w14:textId="77777777" w:rsidR="00B5101C" w:rsidRPr="00241F75" w:rsidRDefault="00B5101C" w:rsidP="00B510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23DA63" w14:textId="01188E74" w:rsidR="00B5101C" w:rsidRPr="00351E48" w:rsidRDefault="00B5101C" w:rsidP="003064C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right="70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A2AAC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077DF1FE" w14:textId="77777777" w:rsidR="00B5101C" w:rsidRPr="00241F75" w:rsidRDefault="00B5101C" w:rsidP="00B5101C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B951A7" w14:textId="0617D793" w:rsidR="00B5101C" w:rsidRPr="00241F75" w:rsidRDefault="00B5101C" w:rsidP="005762AF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551467" w:rsidRPr="00244701" w14:paraId="33A96ED1" w14:textId="77777777" w:rsidTr="00F61B8F">
        <w:tc>
          <w:tcPr>
            <w:tcW w:w="2610" w:type="dxa"/>
            <w:vAlign w:val="bottom"/>
          </w:tcPr>
          <w:p w14:paraId="373E0CE6" w14:textId="77777777" w:rsidR="00551467" w:rsidRPr="00BE394D" w:rsidRDefault="00551467" w:rsidP="005514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62819F28" w14:textId="4E97B060" w:rsidR="00551467" w:rsidRPr="00BE394D" w:rsidRDefault="00551467" w:rsidP="000F0502">
            <w:pPr>
              <w:tabs>
                <w:tab w:val="clear" w:pos="227"/>
                <w:tab w:val="left" w:pos="160"/>
              </w:tabs>
              <w:spacing w:line="360" w:lineRule="exact"/>
              <w:ind w:left="250" w:hanging="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C3A5F0" w14:textId="0E7F639D" w:rsidR="00551467" w:rsidRPr="00241F75" w:rsidRDefault="00551467" w:rsidP="0055146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3,002</w:t>
            </w:r>
          </w:p>
        </w:tc>
        <w:tc>
          <w:tcPr>
            <w:tcW w:w="270" w:type="dxa"/>
          </w:tcPr>
          <w:p w14:paraId="4E4793BC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B41535" w14:textId="77777777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06F5DA" w14:textId="689E4B6C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9C1AAF2" w14:textId="2D222C3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FFF4A" w14:textId="0A0CD098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(3,000)</w:t>
            </w:r>
          </w:p>
        </w:tc>
        <w:tc>
          <w:tcPr>
            <w:tcW w:w="236" w:type="dxa"/>
            <w:vAlign w:val="bottom"/>
          </w:tcPr>
          <w:p w14:paraId="5F7169C3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F33A4E" w14:textId="39AC1105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bottom"/>
          </w:tcPr>
          <w:p w14:paraId="3A107B5B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5934AB" w14:textId="7FCE1B11" w:rsidR="00551467" w:rsidRPr="00351E48" w:rsidRDefault="00551467" w:rsidP="003064C5">
            <w:pPr>
              <w:pStyle w:val="acctfourfigures"/>
              <w:tabs>
                <w:tab w:val="clear" w:pos="765"/>
                <w:tab w:val="decimal" w:pos="429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63918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937AB" w14:textId="773FADB8" w:rsidR="00551467" w:rsidRPr="00241F75" w:rsidRDefault="00551467" w:rsidP="00551467">
            <w:pPr>
              <w:pStyle w:val="acctfourfigures"/>
              <w:tabs>
                <w:tab w:val="clear" w:pos="765"/>
                <w:tab w:val="decimal" w:pos="429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1467" w:rsidRPr="00244701" w14:paraId="6DE9A3CE" w14:textId="77777777" w:rsidTr="00F61B8F">
        <w:trPr>
          <w:trHeight w:val="352"/>
        </w:trPr>
        <w:tc>
          <w:tcPr>
            <w:tcW w:w="2610" w:type="dxa"/>
            <w:vAlign w:val="bottom"/>
          </w:tcPr>
          <w:p w14:paraId="5F2B71A0" w14:textId="390AF948" w:rsidR="00551467" w:rsidRPr="00BE394D" w:rsidRDefault="00551467" w:rsidP="00551467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B2E96F" w14:textId="481D25AC" w:rsidR="00551467" w:rsidRPr="00BE394D" w:rsidRDefault="00551467" w:rsidP="0055146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273,002</w:t>
            </w:r>
          </w:p>
        </w:tc>
        <w:tc>
          <w:tcPr>
            <w:tcW w:w="270" w:type="dxa"/>
          </w:tcPr>
          <w:p w14:paraId="0BBBDC33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5ADB27F" w14:textId="1BC05EC7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B206CB" w14:textId="0D1264B2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A406A0B" w14:textId="5C92763A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(273,000)</w:t>
            </w:r>
          </w:p>
        </w:tc>
        <w:tc>
          <w:tcPr>
            <w:tcW w:w="236" w:type="dxa"/>
            <w:vAlign w:val="bottom"/>
          </w:tcPr>
          <w:p w14:paraId="1431261A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3C8F81E5" w14:textId="7A5E5991" w:rsidR="00551467" w:rsidRPr="00B5101C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1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(2)</w:t>
            </w:r>
          </w:p>
        </w:tc>
        <w:tc>
          <w:tcPr>
            <w:tcW w:w="270" w:type="dxa"/>
            <w:vAlign w:val="bottom"/>
          </w:tcPr>
          <w:p w14:paraId="68770ED9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A8180CF" w14:textId="24C16D79" w:rsidR="00551467" w:rsidRPr="00351E48" w:rsidRDefault="00551467" w:rsidP="003064C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right="70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7F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15376735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97F2636" w14:textId="5EDFEA2F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1,000</w:t>
            </w:r>
          </w:p>
        </w:tc>
      </w:tr>
      <w:tr w:rsidR="00551467" w:rsidRPr="00244701" w14:paraId="7DFFF568" w14:textId="77777777" w:rsidTr="00F61B8F">
        <w:tc>
          <w:tcPr>
            <w:tcW w:w="2610" w:type="dxa"/>
            <w:vAlign w:val="bottom"/>
          </w:tcPr>
          <w:p w14:paraId="69F73F2E" w14:textId="77777777" w:rsidR="00551467" w:rsidRPr="00BE394D" w:rsidRDefault="00551467" w:rsidP="00551467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D3FC36B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AA9F8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A04778C" w14:textId="40FB4534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38B571" w14:textId="43A55D98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4957428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4962702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F633099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4C3241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30A4D5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04237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6912B7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1467" w:rsidRPr="00244701" w14:paraId="15CA12E3" w14:textId="77777777" w:rsidTr="00F61B8F">
        <w:trPr>
          <w:trHeight w:val="317"/>
        </w:trPr>
        <w:tc>
          <w:tcPr>
            <w:tcW w:w="2610" w:type="dxa"/>
            <w:vAlign w:val="bottom"/>
            <w:hideMark/>
          </w:tcPr>
          <w:p w14:paraId="5AEB449D" w14:textId="77777777" w:rsidR="00551467" w:rsidRPr="00BE394D" w:rsidRDefault="00551467" w:rsidP="00551467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vAlign w:val="bottom"/>
          </w:tcPr>
          <w:p w14:paraId="0EB4146E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CE5ADE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4C59F9" w14:textId="02774CEA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8067D3" w14:textId="586AFBD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FA6D5B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423705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2457123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124002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2E3C9B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7E2C5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237EF3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1467" w:rsidRPr="00244701" w14:paraId="5DA452F7" w14:textId="77777777" w:rsidTr="00F61B8F">
        <w:tc>
          <w:tcPr>
            <w:tcW w:w="2610" w:type="dxa"/>
            <w:vAlign w:val="bottom"/>
            <w:hideMark/>
          </w:tcPr>
          <w:p w14:paraId="5C389515" w14:textId="77777777" w:rsidR="00551467" w:rsidRDefault="00551467" w:rsidP="00551467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  <w:p w14:paraId="237F09A3" w14:textId="01BC1B01" w:rsidR="00551467" w:rsidRPr="00BE394D" w:rsidRDefault="00551467" w:rsidP="000F0502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A185E9" w14:textId="1934143E" w:rsidR="00551467" w:rsidRPr="00241F75" w:rsidRDefault="00551467" w:rsidP="0055146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14:paraId="0F6F1EBA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23FCA8" w14:textId="77777777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125C5E" w14:textId="54A09E12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9B115C" w14:textId="5B246A64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7CC4C06" w14:textId="5F193AD7" w:rsidR="00551467" w:rsidRPr="00241F75" w:rsidRDefault="00551467" w:rsidP="0055146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8D3760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B925CBB" w14:textId="665D237B" w:rsidR="00551467" w:rsidRPr="00B5101C" w:rsidRDefault="00551467" w:rsidP="0055146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5101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FC3943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2DBC8B" w14:textId="728DA6A2" w:rsidR="00551467" w:rsidRPr="00351E48" w:rsidRDefault="005762AF" w:rsidP="003A09E0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  </w:t>
            </w:r>
            <w:r w:rsidR="00551467" w:rsidRPr="00241F75">
              <w:rPr>
                <w:rFonts w:asciiTheme="majorBidi" w:hAnsiTheme="majorBidi" w:cstheme="majorBidi"/>
                <w:sz w:val="26"/>
                <w:szCs w:val="26"/>
              </w:rPr>
              <w:t>(1,000)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A70E6B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E0E454" w14:textId="33DD4AF9" w:rsidR="00551467" w:rsidRPr="00241F75" w:rsidRDefault="00551467" w:rsidP="00551467">
            <w:pPr>
              <w:pStyle w:val="acctfourfigures"/>
              <w:tabs>
                <w:tab w:val="clear" w:pos="765"/>
                <w:tab w:val="decimal" w:pos="429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1467" w:rsidRPr="00244701" w14:paraId="29F59FF1" w14:textId="77777777" w:rsidTr="00F61B8F">
        <w:tc>
          <w:tcPr>
            <w:tcW w:w="2610" w:type="dxa"/>
            <w:vAlign w:val="bottom"/>
          </w:tcPr>
          <w:p w14:paraId="040FAF84" w14:textId="77777777" w:rsidR="00551467" w:rsidRPr="00BE394D" w:rsidRDefault="00551467" w:rsidP="005514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68CD1000" w14:textId="77777777" w:rsidR="00551467" w:rsidRPr="00BE394D" w:rsidRDefault="00551467" w:rsidP="00000262">
            <w:pPr>
              <w:spacing w:line="360" w:lineRule="exact"/>
              <w:ind w:left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BC0EB" w14:textId="29D7C78E" w:rsidR="00551467" w:rsidRPr="00241F75" w:rsidRDefault="00551467" w:rsidP="0055146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A614A5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EB90EA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CFAF84" w14:textId="43540E3D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3,075</w:t>
            </w:r>
          </w:p>
        </w:tc>
        <w:tc>
          <w:tcPr>
            <w:tcW w:w="236" w:type="dxa"/>
            <w:vAlign w:val="bottom"/>
          </w:tcPr>
          <w:p w14:paraId="7854C6F1" w14:textId="1E6E340E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575C0" w14:textId="65F32BE3" w:rsidR="00551467" w:rsidRPr="00241F75" w:rsidRDefault="00551467" w:rsidP="0055146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B2FE20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BCE05" w14:textId="7987A375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270" w:type="dxa"/>
            <w:vAlign w:val="bottom"/>
          </w:tcPr>
          <w:p w14:paraId="37AB58BA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7B947" w14:textId="1CD81495" w:rsidR="00551467" w:rsidRPr="00B5101C" w:rsidRDefault="00551467" w:rsidP="005762AF">
            <w:pPr>
              <w:pStyle w:val="acctfourfigures"/>
              <w:tabs>
                <w:tab w:val="clear" w:pos="765"/>
                <w:tab w:val="decimal" w:pos="429"/>
              </w:tabs>
              <w:spacing w:line="360" w:lineRule="exac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1F7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0BAD3C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1CBD6" w14:textId="2A2D2E0F" w:rsidR="00551467" w:rsidRPr="00241F75" w:rsidRDefault="00551467" w:rsidP="005762AF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3,061</w:t>
            </w:r>
          </w:p>
        </w:tc>
      </w:tr>
      <w:tr w:rsidR="00551467" w:rsidRPr="00244701" w14:paraId="2C031E9A" w14:textId="77777777" w:rsidTr="00F61B8F">
        <w:tc>
          <w:tcPr>
            <w:tcW w:w="2610" w:type="dxa"/>
            <w:vAlign w:val="bottom"/>
          </w:tcPr>
          <w:p w14:paraId="4F05BA2A" w14:textId="77777777" w:rsidR="00551467" w:rsidRPr="00BE394D" w:rsidRDefault="00551467" w:rsidP="0055146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3C064" w14:textId="4CBC66FF" w:rsidR="00551467" w:rsidRPr="00BE394D" w:rsidRDefault="00551467" w:rsidP="0055146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270" w:type="dxa"/>
          </w:tcPr>
          <w:p w14:paraId="6994987B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D6B377" w14:textId="25805052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3,075</w:t>
            </w:r>
          </w:p>
        </w:tc>
        <w:tc>
          <w:tcPr>
            <w:tcW w:w="236" w:type="dxa"/>
            <w:vAlign w:val="bottom"/>
          </w:tcPr>
          <w:p w14:paraId="55B87BB7" w14:textId="2E8D17CC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02ADC" w14:textId="3CE77EE1" w:rsidR="00551467" w:rsidRPr="00EA2AAC" w:rsidRDefault="00551467" w:rsidP="0055146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A2AA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893B8D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E4CFD" w14:textId="5C0B58F8" w:rsidR="00551467" w:rsidRPr="00B5101C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51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(14)</w:t>
            </w:r>
          </w:p>
        </w:tc>
        <w:tc>
          <w:tcPr>
            <w:tcW w:w="270" w:type="dxa"/>
            <w:vAlign w:val="bottom"/>
          </w:tcPr>
          <w:p w14:paraId="159C6BAA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B2603" w14:textId="103C84E0" w:rsidR="00551467" w:rsidRPr="00351E48" w:rsidRDefault="00551467" w:rsidP="003A09E0">
            <w:pPr>
              <w:pStyle w:val="acctfourfigures"/>
              <w:tabs>
                <w:tab w:val="clear" w:pos="765"/>
                <w:tab w:val="left" w:pos="430"/>
                <w:tab w:val="decimal" w:pos="5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47F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</w:t>
            </w:r>
            <w:r w:rsidRPr="005762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4DFEFA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BBE5F" w14:textId="1DA079E2" w:rsidR="00551467" w:rsidRPr="00BE394D" w:rsidRDefault="00551467" w:rsidP="005762AF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3,061</w:t>
            </w:r>
          </w:p>
        </w:tc>
      </w:tr>
      <w:tr w:rsidR="00551467" w:rsidRPr="00244701" w14:paraId="09E85F98" w14:textId="77777777" w:rsidTr="00F61B8F">
        <w:tc>
          <w:tcPr>
            <w:tcW w:w="2610" w:type="dxa"/>
            <w:vAlign w:val="bottom"/>
          </w:tcPr>
          <w:p w14:paraId="1CCD6F38" w14:textId="32A7F4DB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03072D8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A4021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B219D3F" w14:textId="04AAA936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B27521" w14:textId="48AFCB93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44305B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FFE3D4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FD434DF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D4EC5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C38381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8BE96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D4485A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1467" w:rsidRPr="00244701" w14:paraId="313FBBF1" w14:textId="3453A98C" w:rsidTr="00F61B8F">
        <w:tc>
          <w:tcPr>
            <w:tcW w:w="2610" w:type="dxa"/>
            <w:vAlign w:val="bottom"/>
          </w:tcPr>
          <w:p w14:paraId="18D9B4E1" w14:textId="5E416541" w:rsidR="00551467" w:rsidRPr="00BE394D" w:rsidRDefault="00551467" w:rsidP="00551467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72FCD595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A8C52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CA97EC" w14:textId="49EAFEB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9A97A8" w14:textId="739A415E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42687DC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36B62C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EF7991E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BB9D349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EB8AFC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A7689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9C40D2" w14:textId="182D664E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1467" w:rsidRPr="00244701" w14:paraId="15621BCA" w14:textId="6D6F6D69" w:rsidTr="00F61B8F">
        <w:tc>
          <w:tcPr>
            <w:tcW w:w="2610" w:type="dxa"/>
            <w:vAlign w:val="bottom"/>
          </w:tcPr>
          <w:p w14:paraId="7519D095" w14:textId="77777777" w:rsidR="00551467" w:rsidRPr="00BE394D" w:rsidRDefault="00551467" w:rsidP="00551467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  <w:vAlign w:val="bottom"/>
          </w:tcPr>
          <w:p w14:paraId="7A63E1A1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934341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E24C80" w14:textId="7C25F775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D3E748" w14:textId="1A3344C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D45BE6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D682A3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55E7943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5ED535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26323D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C2884C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C54D07" w14:textId="2C62221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1467" w:rsidRPr="00244701" w14:paraId="5D10C4D9" w14:textId="77777777" w:rsidTr="00F61B8F">
        <w:tc>
          <w:tcPr>
            <w:tcW w:w="2610" w:type="dxa"/>
            <w:vAlign w:val="bottom"/>
          </w:tcPr>
          <w:p w14:paraId="0102CCEC" w14:textId="77777777" w:rsidR="00551467" w:rsidRDefault="00551467" w:rsidP="00551467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  <w:p w14:paraId="136FDED4" w14:textId="637C1FB9" w:rsidR="00551467" w:rsidRPr="00BE394D" w:rsidRDefault="00551467" w:rsidP="00551467">
            <w:pPr>
              <w:tabs>
                <w:tab w:val="clear" w:pos="2580"/>
                <w:tab w:val="left" w:pos="196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45C42FA6" w14:textId="5BAA2BFB" w:rsidR="00551467" w:rsidRPr="00241F75" w:rsidRDefault="00551467" w:rsidP="0055146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410</w:t>
            </w:r>
            <w:r w:rsidRPr="00241F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241F75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403</w:t>
            </w:r>
          </w:p>
        </w:tc>
        <w:tc>
          <w:tcPr>
            <w:tcW w:w="270" w:type="dxa"/>
          </w:tcPr>
          <w:p w14:paraId="48D8BB83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3246F0" w14:textId="77777777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D8C238" w14:textId="26D84D91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264DBD5" w14:textId="739DABE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523CC4" w14:textId="2A661965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(410,000)</w:t>
            </w:r>
          </w:p>
        </w:tc>
        <w:tc>
          <w:tcPr>
            <w:tcW w:w="236" w:type="dxa"/>
            <w:vAlign w:val="bottom"/>
          </w:tcPr>
          <w:p w14:paraId="67F2027E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A568D11" w14:textId="29E91009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(403)</w:t>
            </w:r>
          </w:p>
        </w:tc>
        <w:tc>
          <w:tcPr>
            <w:tcW w:w="270" w:type="dxa"/>
            <w:vAlign w:val="bottom"/>
          </w:tcPr>
          <w:p w14:paraId="756E913A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C645EC" w14:textId="6D18E2AA" w:rsidR="00551467" w:rsidRPr="00241F75" w:rsidRDefault="00551467" w:rsidP="003064C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right="7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270,000</w:t>
            </w:r>
          </w:p>
        </w:tc>
        <w:tc>
          <w:tcPr>
            <w:tcW w:w="270" w:type="dxa"/>
          </w:tcPr>
          <w:p w14:paraId="2A753F49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09911C" w14:textId="6EBC72D7" w:rsidR="00551467" w:rsidRPr="00241F75" w:rsidRDefault="00551467" w:rsidP="005762AF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270,000</w:t>
            </w:r>
          </w:p>
        </w:tc>
      </w:tr>
      <w:tr w:rsidR="00551467" w:rsidRPr="00244701" w14:paraId="6C2B6DB4" w14:textId="77777777" w:rsidTr="00F61B8F">
        <w:tc>
          <w:tcPr>
            <w:tcW w:w="2610" w:type="dxa"/>
            <w:vAlign w:val="bottom"/>
          </w:tcPr>
          <w:p w14:paraId="0E652C36" w14:textId="77777777" w:rsidR="00551467" w:rsidRPr="00BE394D" w:rsidRDefault="00551467" w:rsidP="005514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63CD97B6" w14:textId="5A5DCAB0" w:rsidR="00551467" w:rsidRPr="00BE394D" w:rsidRDefault="00551467" w:rsidP="000F0502">
            <w:pPr>
              <w:tabs>
                <w:tab w:val="clear" w:pos="2580"/>
                <w:tab w:val="left" w:pos="1960"/>
              </w:tabs>
              <w:spacing w:line="360" w:lineRule="exact"/>
              <w:ind w:right="-110" w:firstLine="7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420811" w14:textId="4E8E8F47" w:rsidR="00551467" w:rsidRPr="00241F75" w:rsidRDefault="00551467" w:rsidP="0055146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73AC76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7EC9FF" w14:textId="77777777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78EDA8" w14:textId="1D182656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3C640B" w14:textId="509F973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0D6DB1A" w14:textId="4E1B634B" w:rsidR="00551467" w:rsidRPr="00241F75" w:rsidRDefault="00551467" w:rsidP="00551467">
            <w:pPr>
              <w:pStyle w:val="acctfourfigures"/>
              <w:tabs>
                <w:tab w:val="clear" w:pos="765"/>
                <w:tab w:val="decimal" w:pos="52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A05DDE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C3DFD4A" w14:textId="0BBD1F8C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  <w:vAlign w:val="bottom"/>
          </w:tcPr>
          <w:p w14:paraId="212AF273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A3F548" w14:textId="716FF587" w:rsidR="00551467" w:rsidRPr="00241F75" w:rsidRDefault="00551467" w:rsidP="003064C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right="7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3,00</w:t>
            </w:r>
            <w:r w:rsidRPr="00241F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80573EB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3CD104" w14:textId="6F2B3AAB" w:rsidR="00551467" w:rsidRPr="00241F75" w:rsidRDefault="00551467" w:rsidP="005762AF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3,002</w:t>
            </w:r>
          </w:p>
        </w:tc>
      </w:tr>
      <w:tr w:rsidR="00551467" w:rsidRPr="00244701" w14:paraId="245003C2" w14:textId="3A28F75C" w:rsidTr="00F61B8F">
        <w:tc>
          <w:tcPr>
            <w:tcW w:w="2610" w:type="dxa"/>
            <w:shd w:val="clear" w:color="auto" w:fill="auto"/>
            <w:vAlign w:val="bottom"/>
          </w:tcPr>
          <w:p w14:paraId="389888B2" w14:textId="358E7178" w:rsidR="00551467" w:rsidRPr="00BE394D" w:rsidRDefault="00551467" w:rsidP="00551467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0F2B3" w14:textId="2C816D74" w:rsidR="00551467" w:rsidRPr="00BE394D" w:rsidRDefault="00551467" w:rsidP="00551467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360" w:lineRule="exact"/>
              <w:ind w:right="-2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410,403</w:t>
            </w:r>
          </w:p>
        </w:tc>
        <w:tc>
          <w:tcPr>
            <w:tcW w:w="270" w:type="dxa"/>
          </w:tcPr>
          <w:p w14:paraId="2F2A76E7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362B9A" w14:textId="42837DE5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2B954B" w14:textId="5B41F3E3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50B5D" w14:textId="40EB36AE" w:rsidR="00551467" w:rsidRPr="00BE394D" w:rsidRDefault="00551467" w:rsidP="00551467">
            <w:pPr>
              <w:pStyle w:val="acctfourfigures"/>
              <w:tabs>
                <w:tab w:val="clear" w:pos="765"/>
                <w:tab w:val="decimal" w:pos="795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(410,000)</w:t>
            </w:r>
          </w:p>
        </w:tc>
        <w:tc>
          <w:tcPr>
            <w:tcW w:w="236" w:type="dxa"/>
            <w:vAlign w:val="bottom"/>
          </w:tcPr>
          <w:p w14:paraId="1C91CA93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FF3A7" w14:textId="27769435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(404)</w:t>
            </w:r>
          </w:p>
        </w:tc>
        <w:tc>
          <w:tcPr>
            <w:tcW w:w="270" w:type="dxa"/>
            <w:vAlign w:val="bottom"/>
          </w:tcPr>
          <w:p w14:paraId="7B634BFE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AFCC6" w14:textId="7AD9607E" w:rsidR="00551467" w:rsidRPr="00BE394D" w:rsidRDefault="00551467" w:rsidP="003064C5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right="7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273,00</w:t>
            </w: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</w:tcPr>
          <w:p w14:paraId="1FEAE9C2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65AE3" w14:textId="3F3B4247" w:rsidR="00551467" w:rsidRPr="00BE394D" w:rsidRDefault="00551467" w:rsidP="005762AF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273,002</w:t>
            </w:r>
          </w:p>
        </w:tc>
      </w:tr>
      <w:tr w:rsidR="00551467" w:rsidRPr="00244701" w14:paraId="5129BA8B" w14:textId="77777777" w:rsidTr="00F61B8F">
        <w:tc>
          <w:tcPr>
            <w:tcW w:w="2610" w:type="dxa"/>
            <w:vAlign w:val="bottom"/>
          </w:tcPr>
          <w:p w14:paraId="418306F6" w14:textId="77777777" w:rsidR="00551467" w:rsidRPr="00BE394D" w:rsidRDefault="00551467" w:rsidP="00551467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AAED40C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85B64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02F2BEE" w14:textId="0B2048DF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09B18C" w14:textId="15336826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EECEB87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145F34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95281F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3119E8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BBC1A8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124D9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EF5201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1467" w:rsidRPr="00244701" w14:paraId="41193260" w14:textId="3AF15D8E" w:rsidTr="00F61B8F">
        <w:tc>
          <w:tcPr>
            <w:tcW w:w="2610" w:type="dxa"/>
            <w:vAlign w:val="bottom"/>
            <w:hideMark/>
          </w:tcPr>
          <w:p w14:paraId="5D3A0EAA" w14:textId="77777777" w:rsidR="00551467" w:rsidRPr="00BE394D" w:rsidRDefault="00551467" w:rsidP="00551467">
            <w:pPr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vAlign w:val="bottom"/>
          </w:tcPr>
          <w:p w14:paraId="17518014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E9596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11D060" w14:textId="1FF6F701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AB3D75" w14:textId="5CB53728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64764F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1B7BA8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63B666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591CC8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B1E133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3CCBFE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9EE69A" w14:textId="2A65B77C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1467" w:rsidRPr="00244701" w14:paraId="4638362A" w14:textId="63018FDD" w:rsidTr="00E57D8A">
        <w:trPr>
          <w:trHeight w:val="281"/>
        </w:trPr>
        <w:tc>
          <w:tcPr>
            <w:tcW w:w="2610" w:type="dxa"/>
            <w:vAlign w:val="bottom"/>
            <w:hideMark/>
          </w:tcPr>
          <w:p w14:paraId="469AD610" w14:textId="77777777" w:rsidR="00551467" w:rsidRDefault="00551467" w:rsidP="00551467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หุ้นกู้ที่วัดมูลค่าด้วยราคาทุน</w:t>
            </w:r>
          </w:p>
          <w:p w14:paraId="0398ECCE" w14:textId="3D13103C" w:rsidR="00551467" w:rsidRPr="00BE394D" w:rsidRDefault="00551467" w:rsidP="00551467">
            <w:pPr>
              <w:tabs>
                <w:tab w:val="clear" w:pos="2807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CC13C2E" w14:textId="272048C9" w:rsidR="00551467" w:rsidRPr="00241F75" w:rsidRDefault="00551467" w:rsidP="0055146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271,000</w:t>
            </w:r>
          </w:p>
        </w:tc>
        <w:tc>
          <w:tcPr>
            <w:tcW w:w="270" w:type="dxa"/>
          </w:tcPr>
          <w:p w14:paraId="3EB34797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C119D6" w14:textId="7AC47B86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2E8408" w14:textId="5973BA5B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E9BD6B7" w14:textId="1F6B117C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88F5B6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04708AF" w14:textId="02E7A388" w:rsidR="00551467" w:rsidRPr="00351E48" w:rsidRDefault="00551467" w:rsidP="00551467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51E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24D293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2A9C6B1" w14:textId="48B6FF63" w:rsidR="00551467" w:rsidRPr="00241F75" w:rsidRDefault="00551467" w:rsidP="003064C5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(270,000)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F2BCBB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DF8FD08" w14:textId="0205AB6F" w:rsidR="00551467" w:rsidRPr="00241F75" w:rsidRDefault="00551467" w:rsidP="005762AF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551467" w:rsidRPr="00244701" w14:paraId="238D76B8" w14:textId="640FFD63" w:rsidTr="00E57D8A">
        <w:tc>
          <w:tcPr>
            <w:tcW w:w="2610" w:type="dxa"/>
            <w:vAlign w:val="bottom"/>
          </w:tcPr>
          <w:p w14:paraId="7582B622" w14:textId="77777777" w:rsidR="00551467" w:rsidRPr="00BE394D" w:rsidRDefault="00551467" w:rsidP="00551467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พันธบัตรรัฐบาลที่วัดมูลค่าด้วย</w:t>
            </w:r>
          </w:p>
          <w:p w14:paraId="32923522" w14:textId="77777777" w:rsidR="00551467" w:rsidRPr="00BE394D" w:rsidRDefault="00551467" w:rsidP="000F0502">
            <w:pPr>
              <w:spacing w:line="360" w:lineRule="exact"/>
              <w:ind w:left="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E394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D19B7" w14:textId="2846839E" w:rsidR="00551467" w:rsidRPr="00241F75" w:rsidRDefault="00551467" w:rsidP="0055146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3,006</w:t>
            </w:r>
          </w:p>
        </w:tc>
        <w:tc>
          <w:tcPr>
            <w:tcW w:w="270" w:type="dxa"/>
          </w:tcPr>
          <w:p w14:paraId="4926BCEA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2B717F" w14:textId="5EC3B4AC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A05C71" w14:textId="56090C58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5C73E" w14:textId="4B23223E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A9792E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AA385" w14:textId="078F6E93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270" w:type="dxa"/>
            <w:vAlign w:val="bottom"/>
          </w:tcPr>
          <w:p w14:paraId="747FD591" w14:textId="77777777" w:rsidR="00551467" w:rsidRPr="00241F75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4DA09" w14:textId="03A32045" w:rsidR="00551467" w:rsidRPr="00241F75" w:rsidRDefault="00551467" w:rsidP="003064C5">
            <w:pPr>
              <w:pStyle w:val="acctfourfigures"/>
              <w:tabs>
                <w:tab w:val="left" w:pos="680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(3,003)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059E9CC" w14:textId="77777777" w:rsidR="00551467" w:rsidRPr="00241F75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8A4DE" w14:textId="05DBDD40" w:rsidR="00551467" w:rsidRPr="00241F75" w:rsidRDefault="00551467" w:rsidP="00551467">
            <w:pPr>
              <w:pStyle w:val="acctfourfigures"/>
              <w:tabs>
                <w:tab w:val="clear" w:pos="765"/>
                <w:tab w:val="decimal" w:pos="429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51467" w:rsidRPr="00244701" w14:paraId="48622C9A" w14:textId="3359B3B0" w:rsidTr="00E57D8A">
        <w:tc>
          <w:tcPr>
            <w:tcW w:w="2610" w:type="dxa"/>
            <w:vAlign w:val="bottom"/>
          </w:tcPr>
          <w:p w14:paraId="05103675" w14:textId="77777777" w:rsidR="00551467" w:rsidRPr="00BE394D" w:rsidRDefault="00551467" w:rsidP="0055146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5D02A" w14:textId="12E41744" w:rsidR="00551467" w:rsidRPr="00BE394D" w:rsidRDefault="00551467" w:rsidP="00551467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274,006</w:t>
            </w:r>
          </w:p>
        </w:tc>
        <w:tc>
          <w:tcPr>
            <w:tcW w:w="270" w:type="dxa"/>
          </w:tcPr>
          <w:p w14:paraId="6613A2A8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AD659" w14:textId="14F70108" w:rsidR="00551467" w:rsidRPr="00241F75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1F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C0FB4CC" w14:textId="01ADF3B3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610C5A" w14:textId="3EBA51F0" w:rsidR="00551467" w:rsidRPr="00BE394D" w:rsidRDefault="00551467" w:rsidP="00551467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23B980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05769" w14:textId="7930F55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270" w:type="dxa"/>
            <w:vAlign w:val="bottom"/>
          </w:tcPr>
          <w:p w14:paraId="55765745" w14:textId="77777777" w:rsidR="00551467" w:rsidRPr="00BE394D" w:rsidRDefault="00551467" w:rsidP="005514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FEE349" w14:textId="662EF10E" w:rsidR="00551467" w:rsidRPr="00351E48" w:rsidRDefault="00551467" w:rsidP="003064C5">
            <w:pPr>
              <w:pStyle w:val="acctfourfigures"/>
              <w:tabs>
                <w:tab w:val="clear" w:pos="765"/>
                <w:tab w:val="left" w:pos="430"/>
                <w:tab w:val="decimal" w:pos="5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51E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(273,003)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65D1C9" w14:textId="77777777" w:rsidR="00551467" w:rsidRPr="00BE394D" w:rsidRDefault="00551467" w:rsidP="00551467">
            <w:pPr>
              <w:pStyle w:val="acctfourfigures"/>
              <w:tabs>
                <w:tab w:val="left" w:pos="720"/>
              </w:tabs>
              <w:spacing w:line="360" w:lineRule="exact"/>
              <w:ind w:right="-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F3504" w14:textId="59C293B9" w:rsidR="00551467" w:rsidRPr="00BE394D" w:rsidRDefault="00551467" w:rsidP="005762AF">
            <w:pPr>
              <w:pStyle w:val="acctfourfigures"/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39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1,000</w:t>
            </w:r>
          </w:p>
        </w:tc>
      </w:tr>
    </w:tbl>
    <w:p w14:paraId="44E657F6" w14:textId="1E6FCA25" w:rsidR="00C82D70" w:rsidRDefault="00C82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B36936E" w14:textId="32B70A36" w:rsidR="00FD3584" w:rsidRPr="00E00456" w:rsidRDefault="00FD3584" w:rsidP="00E00456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456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30F1D171" w14:textId="77777777" w:rsidR="00FD3584" w:rsidRPr="00244701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8C9CF2B" w14:textId="4B0C36BF" w:rsidR="00FD3584" w:rsidRPr="00E00456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2CE38F1E" w14:textId="7E341E0D" w:rsidR="001E3BB7" w:rsidRPr="00E00456" w:rsidRDefault="001E3BB7" w:rsidP="001E3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เงินลงทุนในบริษัทร่วมในงบการเงินเฉพาะกิจการวัดมูลค่าด้วยราคาทุนหักค่าเผื่อการด้อยค่า เงินปันผลรับบันทึก</w:t>
      </w:r>
      <w:r>
        <w:rPr>
          <w:rFonts w:asciiTheme="majorBidi" w:hAnsiTheme="majorBidi" w:cstheme="majorBidi"/>
          <w:sz w:val="30"/>
          <w:szCs w:val="30"/>
        </w:rPr>
        <w:br/>
      </w:r>
      <w:r w:rsidRPr="00DC421C">
        <w:rPr>
          <w:rFonts w:asciiTheme="majorBidi" w:hAnsiTheme="majorBidi" w:cstheme="majorBidi"/>
          <w:spacing w:val="8"/>
          <w:sz w:val="30"/>
          <w:szCs w:val="30"/>
          <w:cs/>
        </w:rPr>
        <w:t>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</w:t>
      </w:r>
      <w:r w:rsidR="00DC421C" w:rsidRPr="00DC421C">
        <w:rPr>
          <w:rFonts w:asciiTheme="majorBidi" w:hAnsiTheme="majorBidi" w:cstheme="majorBidi" w:hint="cs"/>
          <w:spacing w:val="8"/>
          <w:sz w:val="30"/>
          <w:szCs w:val="30"/>
          <w:cs/>
        </w:rPr>
        <w:t>น</w:t>
      </w:r>
      <w:r w:rsidRPr="00DC421C">
        <w:rPr>
          <w:rFonts w:asciiTheme="majorBidi" w:hAnsiTheme="majorBidi" w:cstheme="majorBidi"/>
          <w:spacing w:val="8"/>
          <w:sz w:val="30"/>
          <w:szCs w:val="30"/>
          <w:cs/>
        </w:rPr>
        <w:t>เงิน</w:t>
      </w:r>
      <w:r w:rsidRPr="00E00456">
        <w:rPr>
          <w:rFonts w:asciiTheme="majorBidi" w:hAnsiTheme="majorBidi" w:cstheme="majorBidi"/>
          <w:sz w:val="30"/>
          <w:szCs w:val="30"/>
          <w:cs/>
        </w:rPr>
        <w:t>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35997051" w14:textId="77777777" w:rsidR="00FD3584" w:rsidRPr="00244701" w:rsidRDefault="00FD3584" w:rsidP="00FD3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A76A2C6" w14:textId="35FB5E87" w:rsidR="00FD3584" w:rsidRDefault="00FD3584" w:rsidP="00E00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456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A371A3">
        <w:rPr>
          <w:rFonts w:asciiTheme="majorBidi" w:hAnsiTheme="majorBidi" w:cstheme="majorBidi" w:hint="cs"/>
          <w:spacing w:val="-2"/>
          <w:sz w:val="30"/>
          <w:szCs w:val="30"/>
          <w:cs/>
        </w:rPr>
        <w:t>จนถึงวันที่ความมีอิทธิพลอย่างมีนัยสำคัญสิ้นสุดลง</w:t>
      </w:r>
      <w:r w:rsidRPr="00E0045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โดยรับรู้รายการเมื่อเริ่มแรกด้วยราคา</w:t>
      </w:r>
      <w:r w:rsidRPr="00E00456">
        <w:rPr>
          <w:rFonts w:asciiTheme="majorBidi" w:hAnsiTheme="majorBidi" w:cstheme="majorBidi"/>
          <w:sz w:val="30"/>
          <w:szCs w:val="30"/>
          <w:cs/>
        </w:rPr>
        <w:t>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</w:t>
      </w:r>
      <w:r w:rsidR="00A371A3">
        <w:rPr>
          <w:rFonts w:asciiTheme="majorBidi" w:hAnsiTheme="majorBidi" w:cstheme="majorBidi" w:hint="cs"/>
          <w:sz w:val="30"/>
          <w:szCs w:val="30"/>
          <w:cs/>
        </w:rPr>
        <w:t xml:space="preserve"> กำไรที่ยัง</w:t>
      </w:r>
      <w:r w:rsidR="001E3BB7">
        <w:rPr>
          <w:rFonts w:asciiTheme="majorBidi" w:hAnsiTheme="majorBidi" w:cstheme="majorBidi" w:hint="cs"/>
          <w:sz w:val="30"/>
          <w:szCs w:val="30"/>
          <w:cs/>
        </w:rPr>
        <w:t>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ขาดทุนที่ยังไม่เกิดขึ้นจริงถูกตัดรายการในลักษณะเดียวกันกับกำไรที่ยังไม่เกิดขึ้นจริง แต่เท่าที่เมื่อไม่มีหลักฐานการด้อยค่าเกิดขึ้น</w:t>
      </w:r>
    </w:p>
    <w:p w14:paraId="631F81D4" w14:textId="77777777" w:rsidR="00FD3584" w:rsidRDefault="00FD3584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1170"/>
        <w:gridCol w:w="270"/>
        <w:gridCol w:w="984"/>
        <w:gridCol w:w="6"/>
        <w:gridCol w:w="264"/>
        <w:gridCol w:w="6"/>
        <w:gridCol w:w="990"/>
        <w:gridCol w:w="270"/>
        <w:gridCol w:w="1080"/>
      </w:tblGrid>
      <w:tr w:rsidR="003C56E5" w:rsidRPr="00E021C4" w14:paraId="35047EF0" w14:textId="77777777" w:rsidTr="00137218">
        <w:trPr>
          <w:trHeight w:val="20"/>
          <w:tblHeader/>
        </w:trPr>
        <w:tc>
          <w:tcPr>
            <w:tcW w:w="3330" w:type="dxa"/>
            <w:vAlign w:val="bottom"/>
          </w:tcPr>
          <w:p w14:paraId="716B3439" w14:textId="5DE00DC1" w:rsidR="003C56E5" w:rsidRPr="001A0BB2" w:rsidRDefault="00137218" w:rsidP="0089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721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900" w:type="dxa"/>
            <w:vAlign w:val="bottom"/>
          </w:tcPr>
          <w:p w14:paraId="23F99564" w14:textId="1A7BB62A" w:rsidR="003C56E5" w:rsidRPr="001A0BB2" w:rsidRDefault="003C56E5" w:rsidP="003C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hanging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4" w:type="dxa"/>
            <w:gridSpan w:val="3"/>
          </w:tcPr>
          <w:p w14:paraId="38BF7175" w14:textId="3324447A" w:rsidR="003C56E5" w:rsidRPr="001A0BB2" w:rsidRDefault="003C56E5" w:rsidP="003C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0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1A0B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23706DFF" w14:textId="77777777" w:rsidR="003C56E5" w:rsidRPr="001A0BB2" w:rsidRDefault="003C56E5" w:rsidP="003C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6" w:type="dxa"/>
            <w:gridSpan w:val="4"/>
          </w:tcPr>
          <w:p w14:paraId="2B3896F8" w14:textId="6B62F744" w:rsidR="003C56E5" w:rsidRPr="001A0BB2" w:rsidRDefault="003C56E5" w:rsidP="003C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0B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A29" w:rsidRPr="00E021C4" w14:paraId="51EB2540" w14:textId="77777777" w:rsidTr="00EA73FD">
        <w:trPr>
          <w:trHeight w:val="20"/>
          <w:tblHeader/>
        </w:trPr>
        <w:tc>
          <w:tcPr>
            <w:tcW w:w="3330" w:type="dxa"/>
          </w:tcPr>
          <w:p w14:paraId="088684AC" w14:textId="68324361" w:rsidR="00270A29" w:rsidRPr="000F0502" w:rsidRDefault="00270A29" w:rsidP="00270A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0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F050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0F0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0F050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F0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05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3EDD4CFB" w14:textId="7ADD6514" w:rsidR="00270A29" w:rsidRPr="001A0BB2" w:rsidRDefault="00270A29" w:rsidP="00270A2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5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14:paraId="2B9C78E7" w14:textId="38E4DC1E" w:rsidR="00270A29" w:rsidRPr="001A0BB2" w:rsidRDefault="00270A29" w:rsidP="00270A2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CD6F529" w14:textId="77777777" w:rsidR="00270A29" w:rsidRPr="001A0BB2" w:rsidRDefault="00270A29" w:rsidP="00270A2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D87E50F" w14:textId="77777777" w:rsidR="00270A29" w:rsidRPr="001A0BB2" w:rsidRDefault="00270A29" w:rsidP="00270A2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gridSpan w:val="2"/>
          </w:tcPr>
          <w:p w14:paraId="716B4F02" w14:textId="77777777" w:rsidR="00270A29" w:rsidRPr="001A0BB2" w:rsidRDefault="00270A29" w:rsidP="00270A2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CC2E268" w14:textId="77777777" w:rsidR="00270A29" w:rsidRPr="001A0BB2" w:rsidRDefault="00270A29" w:rsidP="00270A2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B74922A" w14:textId="77777777" w:rsidR="00270A29" w:rsidRPr="001A0BB2" w:rsidRDefault="00270A29" w:rsidP="00270A2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2181BB0" w14:textId="77777777" w:rsidR="00270A29" w:rsidRPr="001A0BB2" w:rsidRDefault="00270A29" w:rsidP="00270A2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</w:p>
        </w:tc>
      </w:tr>
      <w:tr w:rsidR="003C56E5" w:rsidRPr="00E021C4" w14:paraId="03EBEC8B" w14:textId="77777777" w:rsidTr="00270A29">
        <w:trPr>
          <w:trHeight w:val="20"/>
        </w:trPr>
        <w:tc>
          <w:tcPr>
            <w:tcW w:w="3330" w:type="dxa"/>
          </w:tcPr>
          <w:p w14:paraId="4500DAD2" w14:textId="239FC4DA" w:rsidR="003C56E5" w:rsidRPr="001A0BB2" w:rsidRDefault="003C56E5" w:rsidP="003C56E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69938E3D" w14:textId="77777777" w:rsidR="003C56E5" w:rsidRPr="001A0BB2" w:rsidRDefault="003C56E5" w:rsidP="003C56E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9"/>
          </w:tcPr>
          <w:p w14:paraId="4CD78A92" w14:textId="4ADF0A1B" w:rsidR="003C56E5" w:rsidRPr="001A0BB2" w:rsidRDefault="003C56E5" w:rsidP="003C56E5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A0B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0B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A0B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56E5" w:rsidRPr="00E021C4" w14:paraId="637E5929" w14:textId="77777777" w:rsidTr="00270A29">
        <w:trPr>
          <w:trHeight w:val="20"/>
        </w:trPr>
        <w:tc>
          <w:tcPr>
            <w:tcW w:w="3330" w:type="dxa"/>
          </w:tcPr>
          <w:p w14:paraId="24532086" w14:textId="77777777" w:rsidR="003C56E5" w:rsidRPr="001A0BB2" w:rsidRDefault="003C56E5" w:rsidP="003C56E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0BB2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เปลี่ยนแปลงสถานะเงินลงทุนใน</w:t>
            </w:r>
          </w:p>
          <w:p w14:paraId="588E2067" w14:textId="4A5BA9EA" w:rsidR="003C56E5" w:rsidRPr="001A0BB2" w:rsidRDefault="003C56E5" w:rsidP="003C56E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A0BB2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1A0BB2">
              <w:rPr>
                <w:rFonts w:ascii="Angsana New" w:hAnsi="Angsana New"/>
                <w:sz w:val="30"/>
                <w:szCs w:val="30"/>
                <w:cs/>
              </w:rPr>
              <w:t>บริษัท เด็กดี อินเตอร์แอคทีฟ จำกัด</w:t>
            </w:r>
          </w:p>
        </w:tc>
        <w:tc>
          <w:tcPr>
            <w:tcW w:w="900" w:type="dxa"/>
          </w:tcPr>
          <w:p w14:paraId="43C0C339" w14:textId="77777777" w:rsidR="003C56E5" w:rsidRPr="00137218" w:rsidRDefault="003C56E5" w:rsidP="001372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4C63DFB2" w14:textId="22CF4F44" w:rsidR="00137218" w:rsidRPr="00137218" w:rsidRDefault="00F660D9" w:rsidP="001372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09C74968" w14:textId="601623AF" w:rsidR="003C56E5" w:rsidRDefault="003C56E5" w:rsidP="003C56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7E062D" w14:textId="2EBD7AD6" w:rsidR="003C56E5" w:rsidRPr="001A0BB2" w:rsidRDefault="003C56E5" w:rsidP="003C56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56E5">
              <w:rPr>
                <w:rFonts w:asciiTheme="majorBidi" w:hAnsiTheme="majorBidi" w:cstheme="majorBidi"/>
                <w:sz w:val="30"/>
                <w:szCs w:val="30"/>
              </w:rPr>
              <w:t>62,350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BFE8BC" w14:textId="77777777" w:rsidR="003C56E5" w:rsidRPr="001A0BB2" w:rsidRDefault="003C56E5" w:rsidP="003C56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50157D" w14:textId="3DAA4F69" w:rsidR="003C56E5" w:rsidRPr="001A0BB2" w:rsidRDefault="003C56E5" w:rsidP="003C56E5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4554828" w14:textId="77777777" w:rsidR="003C56E5" w:rsidRPr="001A0BB2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BE137A" w14:textId="17B21AF9" w:rsidR="003C56E5" w:rsidRPr="001A0BB2" w:rsidRDefault="003C56E5" w:rsidP="003C56E5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E0D35" w14:textId="77777777" w:rsidR="003C56E5" w:rsidRPr="001A0BB2" w:rsidRDefault="003C56E5" w:rsidP="003C56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4D7496" w14:textId="3757F1B8" w:rsidR="003C56E5" w:rsidRPr="001A0BB2" w:rsidRDefault="003C56E5" w:rsidP="003C56E5">
            <w:pPr>
              <w:pStyle w:val="acctfourfigures"/>
              <w:tabs>
                <w:tab w:val="clear" w:pos="765"/>
                <w:tab w:val="decimal" w:pos="5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1A0B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2E0E39F" w14:textId="5D45CA15" w:rsidR="00555877" w:rsidRPr="00244701" w:rsidRDefault="00555877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555877" w:rsidRPr="00244701" w:rsidSect="003B548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tbl>
      <w:tblPr>
        <w:tblW w:w="140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4"/>
        <w:gridCol w:w="2626"/>
        <w:gridCol w:w="792"/>
        <w:gridCol w:w="792"/>
        <w:gridCol w:w="187"/>
        <w:gridCol w:w="792"/>
        <w:gridCol w:w="180"/>
        <w:gridCol w:w="814"/>
        <w:gridCol w:w="180"/>
        <w:gridCol w:w="792"/>
        <w:gridCol w:w="180"/>
        <w:gridCol w:w="792"/>
        <w:gridCol w:w="191"/>
        <w:gridCol w:w="734"/>
        <w:gridCol w:w="187"/>
        <w:gridCol w:w="729"/>
        <w:gridCol w:w="182"/>
        <w:gridCol w:w="792"/>
        <w:gridCol w:w="180"/>
        <w:gridCol w:w="792"/>
      </w:tblGrid>
      <w:tr w:rsidR="00D15860" w:rsidRPr="00244701" w14:paraId="5EBC5E36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170E807E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2264127B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7425AEB4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7" w:type="dxa"/>
          </w:tcPr>
          <w:p w14:paraId="64AC2E2B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6E56F5B7" w14:textId="2DED437B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1D55C9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551" w:type="dxa"/>
            <w:gridSpan w:val="11"/>
          </w:tcPr>
          <w:p w14:paraId="4BDC552C" w14:textId="40F2268A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15860" w:rsidRPr="00244701" w14:paraId="0521289C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5618ABE0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0B868FC3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gridSpan w:val="2"/>
          </w:tcPr>
          <w:p w14:paraId="4445E815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7" w:type="dxa"/>
          </w:tcPr>
          <w:p w14:paraId="4861874C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35A3129A" w14:textId="3FD44A7C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5E6706AD" w14:textId="78176C4F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1FA587E8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14:paraId="2C5BA500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gridSpan w:val="3"/>
          </w:tcPr>
          <w:p w14:paraId="733F860D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70694C9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1E5A3147" w14:textId="77777777" w:rsidR="00D15860" w:rsidRPr="00244701" w:rsidRDefault="00D15860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15860" w:rsidRPr="00244701" w14:paraId="359CA6B9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641F9943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626" w:type="dxa"/>
          </w:tcPr>
          <w:p w14:paraId="2B478475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584" w:type="dxa"/>
            <w:gridSpan w:val="2"/>
          </w:tcPr>
          <w:p w14:paraId="71B147E1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7" w:type="dxa"/>
          </w:tcPr>
          <w:p w14:paraId="189A4813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3C15278E" w14:textId="4524BB12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16724F0E" w14:textId="4C0D7A2E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681B140E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14:paraId="71DD4037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0" w:type="dxa"/>
            <w:gridSpan w:val="3"/>
          </w:tcPr>
          <w:p w14:paraId="4FF563BC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13FFF08D" w14:textId="77777777" w:rsidR="00C9641A" w:rsidRPr="00244701" w:rsidRDefault="00C9641A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64" w:type="dxa"/>
            <w:gridSpan w:val="3"/>
          </w:tcPr>
          <w:p w14:paraId="5CBC0F1D" w14:textId="77777777" w:rsidR="00C9641A" w:rsidRPr="00244701" w:rsidRDefault="00C9641A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D15860" w:rsidRPr="00244701" w14:paraId="2CB34E6D" w14:textId="77777777" w:rsidTr="009208CA">
        <w:trPr>
          <w:cantSplit/>
          <w:trHeight w:val="70"/>
          <w:tblHeader/>
        </w:trPr>
        <w:tc>
          <w:tcPr>
            <w:tcW w:w="2144" w:type="dxa"/>
          </w:tcPr>
          <w:p w14:paraId="55B4E338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</w:tcPr>
          <w:p w14:paraId="177DB749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92" w:type="dxa"/>
          </w:tcPr>
          <w:p w14:paraId="4CED1A20" w14:textId="00B3333C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792" w:type="dxa"/>
          </w:tcPr>
          <w:p w14:paraId="3F1016B7" w14:textId="1CD1AEE1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7" w:type="dxa"/>
          </w:tcPr>
          <w:p w14:paraId="317460A6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527630F4" w14:textId="6C36E30B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B41766C" w14:textId="3511F8B6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</w:tcPr>
          <w:p w14:paraId="683AA103" w14:textId="716A30EF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968C030" w14:textId="129B3B32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6660752E" w14:textId="7949C1C5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D7C6132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47A97BD4" w14:textId="7838C071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1" w:type="dxa"/>
          </w:tcPr>
          <w:p w14:paraId="4C00447D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</w:tcPr>
          <w:p w14:paraId="41504C65" w14:textId="725A2FF0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7" w:type="dxa"/>
          </w:tcPr>
          <w:p w14:paraId="408FA87E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623FAF88" w14:textId="2F0310CC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03DD25E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</w:tcPr>
          <w:p w14:paraId="1EBC3173" w14:textId="076CD253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C1BF53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</w:tcPr>
          <w:p w14:paraId="07D5B5FD" w14:textId="089763CB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6253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D15860" w:rsidRPr="00244701" w14:paraId="2A5F110D" w14:textId="77777777" w:rsidTr="009208CA">
        <w:trPr>
          <w:cantSplit/>
        </w:trPr>
        <w:tc>
          <w:tcPr>
            <w:tcW w:w="2144" w:type="dxa"/>
          </w:tcPr>
          <w:p w14:paraId="3F1FDB98" w14:textId="77777777" w:rsidR="003A4BE0" w:rsidRPr="00244701" w:rsidRDefault="003A4BE0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6" w:type="dxa"/>
            <w:vAlign w:val="bottom"/>
          </w:tcPr>
          <w:p w14:paraId="44382B30" w14:textId="77777777" w:rsidR="003A4BE0" w:rsidRPr="00244701" w:rsidRDefault="003A4BE0" w:rsidP="003A4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07BD78C3" w14:textId="5AFFA246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187" w:type="dxa"/>
          </w:tcPr>
          <w:p w14:paraId="0ACE86B8" w14:textId="77777777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17" w:type="dxa"/>
            <w:gridSpan w:val="15"/>
          </w:tcPr>
          <w:p w14:paraId="4848C29E" w14:textId="4E1EEA61" w:rsidR="003A4BE0" w:rsidRPr="00244701" w:rsidRDefault="003A4BE0" w:rsidP="003A4BE0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253EC" w:rsidRPr="00244701" w14:paraId="582DF38C" w14:textId="77777777" w:rsidTr="00FA7481">
        <w:trPr>
          <w:cantSplit/>
          <w:trHeight w:val="587"/>
        </w:trPr>
        <w:tc>
          <w:tcPr>
            <w:tcW w:w="2144" w:type="dxa"/>
          </w:tcPr>
          <w:p w14:paraId="69D28D62" w14:textId="1CE43093" w:rsidR="006253EC" w:rsidRPr="00244701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252A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คาโดคาวะ อมรินทร์ </w:t>
            </w: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626" w:type="dxa"/>
            <w:vAlign w:val="bottom"/>
          </w:tcPr>
          <w:p w14:paraId="4D86E189" w14:textId="51BBAB48" w:rsidR="006253EC" w:rsidRPr="00244701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3" w:right="-8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</w:t>
            </w:r>
            <w:r w:rsidRPr="000B21EC">
              <w:rPr>
                <w:rFonts w:asciiTheme="majorBidi" w:hAnsiTheme="majorBidi"/>
                <w:sz w:val="26"/>
                <w:szCs w:val="26"/>
                <w:cs/>
              </w:rPr>
              <w:t>จำหน่าย</w:t>
            </w:r>
            <w:r w:rsidRPr="00244701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หนังสือการ์ตูน</w:t>
            </w:r>
          </w:p>
        </w:tc>
        <w:tc>
          <w:tcPr>
            <w:tcW w:w="792" w:type="dxa"/>
            <w:vAlign w:val="bottom"/>
          </w:tcPr>
          <w:p w14:paraId="4A87250D" w14:textId="4B1CDB56" w:rsidR="006253EC" w:rsidRPr="00244701" w:rsidRDefault="00BE394D" w:rsidP="006253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792" w:type="dxa"/>
            <w:vAlign w:val="bottom"/>
          </w:tcPr>
          <w:p w14:paraId="3DA54D39" w14:textId="7A05A7E8" w:rsidR="006253EC" w:rsidRPr="00244701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24470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87" w:type="dxa"/>
          </w:tcPr>
          <w:p w14:paraId="099053F5" w14:textId="77777777" w:rsidR="006253EC" w:rsidRPr="0095482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</w:tcPr>
          <w:p w14:paraId="3595219E" w14:textId="77777777" w:rsidR="006253EC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0F1A617" w14:textId="1DA0779E" w:rsidR="00BE394D" w:rsidRPr="00354F6F" w:rsidRDefault="00BE394D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53,700</w:t>
            </w:r>
          </w:p>
        </w:tc>
        <w:tc>
          <w:tcPr>
            <w:tcW w:w="180" w:type="dxa"/>
          </w:tcPr>
          <w:p w14:paraId="517D69CA" w14:textId="77777777" w:rsidR="006253EC" w:rsidRPr="00D1586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38B7CEE9" w14:textId="77777777" w:rsidR="006253EC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3505561" w14:textId="7E899A7B" w:rsidR="006253EC" w:rsidRPr="00D1586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675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57,469</w:t>
            </w:r>
          </w:p>
        </w:tc>
        <w:tc>
          <w:tcPr>
            <w:tcW w:w="180" w:type="dxa"/>
          </w:tcPr>
          <w:p w14:paraId="4BE85E3A" w14:textId="77777777" w:rsidR="006253EC" w:rsidRPr="0095482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C73B7CE" w14:textId="5A2121E3" w:rsidR="006253EC" w:rsidRPr="00954820" w:rsidRDefault="00BE394D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6E5F206A" w14:textId="77777777" w:rsidR="006253EC" w:rsidRPr="0095482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26B86C1" w14:textId="1FC2E709" w:rsidR="006253EC" w:rsidRPr="0095482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14:paraId="021D8AE2" w14:textId="77777777" w:rsidR="006253EC" w:rsidRPr="0095482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</w:tcPr>
          <w:p w14:paraId="7B458661" w14:textId="77777777" w:rsidR="00BE394D" w:rsidRDefault="00BE394D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5C1BD" w14:textId="185E789B" w:rsidR="006253EC" w:rsidRPr="00954820" w:rsidRDefault="00BE394D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54C64DFF" w14:textId="77777777" w:rsidR="006253EC" w:rsidRPr="00954820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5D4411EA" w14:textId="77777777" w:rsidR="006253EC" w:rsidRPr="00954820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AB146A" w14:textId="17702F61" w:rsidR="006253EC" w:rsidRPr="00954820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C3B0C1B" w14:textId="77777777" w:rsidR="006253EC" w:rsidRPr="0095482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004C73B4" w14:textId="2825A325" w:rsidR="006253EC" w:rsidRPr="00954820" w:rsidRDefault="00BE394D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0FFF78AA" w14:textId="77777777" w:rsidR="006253EC" w:rsidRPr="0095482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6C4D50B" w14:textId="59DF64AC" w:rsidR="006253EC" w:rsidRPr="0095482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27,600</w:t>
            </w:r>
          </w:p>
        </w:tc>
      </w:tr>
      <w:tr w:rsidR="007372B7" w:rsidRPr="009208CA" w14:paraId="5D2F8D41" w14:textId="77777777" w:rsidTr="00C246CD">
        <w:trPr>
          <w:cantSplit/>
          <w:trHeight w:val="173"/>
        </w:trPr>
        <w:tc>
          <w:tcPr>
            <w:tcW w:w="2144" w:type="dxa"/>
            <w:vAlign w:val="bottom"/>
          </w:tcPr>
          <w:p w14:paraId="20272C69" w14:textId="4E3293FA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บริษัท เด็กดี อินเตอร์แอคที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ฟ </w:t>
            </w: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626" w:type="dxa"/>
            <w:vAlign w:val="bottom"/>
          </w:tcPr>
          <w:p w14:paraId="19DF7404" w14:textId="3550770D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3" w:right="-8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08CA">
              <w:rPr>
                <w:rFonts w:asciiTheme="majorBidi" w:hAnsiTheme="majorBidi"/>
                <w:sz w:val="26"/>
                <w:szCs w:val="26"/>
                <w:cs/>
              </w:rPr>
              <w:t>จัดสร้างสื่อบนอินเตอร์เน็ต เว็บไซต์และโปรแกรมคอมพิวเตอร์</w:t>
            </w:r>
          </w:p>
        </w:tc>
        <w:tc>
          <w:tcPr>
            <w:tcW w:w="792" w:type="dxa"/>
            <w:vAlign w:val="bottom"/>
          </w:tcPr>
          <w:p w14:paraId="2C7275F3" w14:textId="3044962E" w:rsidR="007372B7" w:rsidRPr="00244701" w:rsidRDefault="003C56E5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2" w:type="dxa"/>
            <w:vAlign w:val="bottom"/>
          </w:tcPr>
          <w:p w14:paraId="3E23C378" w14:textId="240DD3A9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25.10</w:t>
            </w:r>
          </w:p>
        </w:tc>
        <w:tc>
          <w:tcPr>
            <w:tcW w:w="187" w:type="dxa"/>
            <w:vAlign w:val="bottom"/>
          </w:tcPr>
          <w:p w14:paraId="7D0EA469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5C65DD6" w14:textId="4C09EBFA" w:rsidR="007372B7" w:rsidRPr="00D953B4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0AA0CE" w14:textId="77777777" w:rsidR="007372B7" w:rsidRPr="00D1586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5706461" w14:textId="77777777" w:rsidR="007372B7" w:rsidRDefault="007372B7" w:rsidP="007372B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0C7ABF2" w14:textId="73C7DFD6" w:rsidR="007372B7" w:rsidRPr="00D15860" w:rsidRDefault="007372B7" w:rsidP="007372B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75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78,65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71C23B9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D9374FC" w14:textId="3BBE1AE4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FB95ED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AB38FA6" w14:textId="365B60FE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1" w:type="dxa"/>
            <w:vAlign w:val="bottom"/>
          </w:tcPr>
          <w:p w14:paraId="259A922C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29153FD9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E664AC" w14:textId="2F3F3456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62B0E749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5852F2C4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A5BC54" w14:textId="01383661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C36B010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79D14A8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0D55F2" w14:textId="102E6B18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95482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A6C967" w14:textId="77777777" w:rsidR="007372B7" w:rsidRPr="00954820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C895FDE" w14:textId="4C828CAE" w:rsidR="007372B7" w:rsidRPr="009208CA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253EC" w:rsidRPr="00244701" w14:paraId="040B1DB1" w14:textId="77777777" w:rsidTr="00FA7481">
        <w:trPr>
          <w:cantSplit/>
          <w:trHeight w:val="110"/>
        </w:trPr>
        <w:tc>
          <w:tcPr>
            <w:tcW w:w="2144" w:type="dxa"/>
          </w:tcPr>
          <w:p w14:paraId="7A88E81B" w14:textId="7928324B" w:rsidR="006253EC" w:rsidRPr="00244701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6" w:type="dxa"/>
            <w:vAlign w:val="bottom"/>
          </w:tcPr>
          <w:p w14:paraId="713D4D1D" w14:textId="1459637C" w:rsidR="006253EC" w:rsidRPr="00244701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2" w:type="dxa"/>
            <w:vAlign w:val="bottom"/>
          </w:tcPr>
          <w:p w14:paraId="57C454BC" w14:textId="0581C3A4" w:rsidR="006253EC" w:rsidRPr="00244701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1F38C3C" w14:textId="4F33E15C" w:rsidR="006253EC" w:rsidRPr="00244701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7" w:type="dxa"/>
          </w:tcPr>
          <w:p w14:paraId="6FC7D8F0" w14:textId="77777777" w:rsidR="006253EC" w:rsidRPr="00244701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271EDB4" w14:textId="26DC27AD" w:rsidR="006253EC" w:rsidRPr="00FB6119" w:rsidRDefault="007372B7" w:rsidP="007372B7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372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53,700</w:t>
            </w:r>
          </w:p>
        </w:tc>
        <w:tc>
          <w:tcPr>
            <w:tcW w:w="180" w:type="dxa"/>
          </w:tcPr>
          <w:p w14:paraId="1137548A" w14:textId="77777777" w:rsidR="006253EC" w:rsidRPr="00D1586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A31D318" w14:textId="015CF40C" w:rsidR="006253EC" w:rsidRPr="00D1586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675B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136</w:t>
            </w:r>
            <w:r w:rsidRPr="00A675B1">
              <w:rPr>
                <w:rFonts w:asciiTheme="majorBidi" w:hAnsiTheme="majorBidi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A675B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122</w:t>
            </w:r>
          </w:p>
        </w:tc>
        <w:tc>
          <w:tcPr>
            <w:tcW w:w="180" w:type="dxa"/>
          </w:tcPr>
          <w:p w14:paraId="12B2FDBE" w14:textId="2C3FE49B" w:rsidR="006253EC" w:rsidRPr="00D1586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DCC9" w14:textId="4381F105" w:rsidR="006253EC" w:rsidRPr="00D15860" w:rsidRDefault="007372B7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372B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7B4BF9FC" w14:textId="77777777" w:rsidR="006253EC" w:rsidRPr="00D1586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23920" w14:textId="50299DDA" w:rsidR="006253EC" w:rsidRPr="00D1586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1586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91" w:type="dxa"/>
            <w:vAlign w:val="bottom"/>
          </w:tcPr>
          <w:p w14:paraId="32164EC7" w14:textId="77777777" w:rsidR="006253EC" w:rsidRPr="00244701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</w:tcPr>
          <w:p w14:paraId="490BE85D" w14:textId="5EADB3C1" w:rsidR="006253EC" w:rsidRPr="00244701" w:rsidRDefault="007372B7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7" w:type="dxa"/>
          </w:tcPr>
          <w:p w14:paraId="68DE184A" w14:textId="77777777" w:rsidR="006253EC" w:rsidRPr="00244701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3C0E53C5" w14:textId="5D71FF3D" w:rsidR="006253EC" w:rsidRPr="00244701" w:rsidRDefault="006253EC" w:rsidP="00625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CB075C6" w14:textId="77777777" w:rsidR="006253EC" w:rsidRPr="00244701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2F229" w14:textId="43A4D167" w:rsidR="006253EC" w:rsidRPr="00954820" w:rsidRDefault="007372B7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372B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</w:tcPr>
          <w:p w14:paraId="4E3108CD" w14:textId="77777777" w:rsidR="006253EC" w:rsidRPr="00244701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B8E9E" w14:textId="25683E7A" w:rsidR="006253EC" w:rsidRPr="00D15860" w:rsidRDefault="006253EC" w:rsidP="006253EC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5482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27,600</w:t>
            </w:r>
          </w:p>
        </w:tc>
      </w:tr>
    </w:tbl>
    <w:p w14:paraId="2FB9FF93" w14:textId="77777777" w:rsidR="00E83017" w:rsidRPr="00244701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8E782E" w14:textId="77777777" w:rsidR="00EA4860" w:rsidRPr="00244701" w:rsidRDefault="00D673A2" w:rsidP="007C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บริษัทร่วม</w:t>
      </w:r>
      <w:r w:rsidR="00FC000E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จดทะเบียนจัดตั้งและ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ดำเนินธุรกิจในประเทศไทย กลุ่ม</w:t>
      </w:r>
      <w:r w:rsidR="00D542EF" w:rsidRPr="00244701">
        <w:rPr>
          <w:rFonts w:asciiTheme="majorBidi" w:hAnsiTheme="majorBidi" w:cstheme="majorBidi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DA54505" w14:textId="77777777" w:rsidR="004A1BFC" w:rsidRPr="00244701" w:rsidRDefault="004A1BFC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GB"/>
        </w:rPr>
      </w:pPr>
    </w:p>
    <w:p w14:paraId="4561D02A" w14:textId="77777777" w:rsidR="003B4B6C" w:rsidRPr="00244701" w:rsidRDefault="004A1BF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 </w:t>
      </w:r>
    </w:p>
    <w:p w14:paraId="547BC4E8" w14:textId="52422326" w:rsidR="003B4B6C" w:rsidRPr="00244701" w:rsidRDefault="003B4B6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  <w:sectPr w:rsidR="003B4B6C" w:rsidRPr="00244701" w:rsidSect="004A5662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320CC5" w14:textId="086C39B5" w:rsidR="005A08B1" w:rsidRPr="00723C4B" w:rsidRDefault="005A08B1" w:rsidP="00723C4B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723C4B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626D16CB" w14:textId="77777777" w:rsidR="00390559" w:rsidRPr="00F660D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p w14:paraId="193728BC" w14:textId="77777777" w:rsidR="00083E4C" w:rsidRPr="00723C4B" w:rsidRDefault="00083E4C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23C4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นโยบายการบัญชี </w:t>
      </w:r>
    </w:p>
    <w:p w14:paraId="744CBD81" w14:textId="4D75E699" w:rsidR="0038008F" w:rsidRPr="00723C4B" w:rsidRDefault="00A371A3" w:rsidP="00723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</w:t>
      </w:r>
    </w:p>
    <w:p w14:paraId="2778FDC3" w14:textId="2EF6DA99" w:rsidR="003A4BE0" w:rsidRPr="00F660D9" w:rsidRDefault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</w:p>
    <w:p w14:paraId="41FBCB60" w14:textId="73B601C8" w:rsidR="00F660D9" w:rsidRDefault="0038008F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3C4B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F5DCBC7" w14:textId="77777777" w:rsidR="00F660D9" w:rsidRPr="007D0EE3" w:rsidRDefault="00F660D9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410"/>
        <w:gridCol w:w="720"/>
        <w:gridCol w:w="900"/>
        <w:gridCol w:w="270"/>
        <w:gridCol w:w="810"/>
        <w:gridCol w:w="270"/>
        <w:gridCol w:w="900"/>
        <w:gridCol w:w="270"/>
        <w:gridCol w:w="900"/>
      </w:tblGrid>
      <w:tr w:rsidR="00F660D9" w:rsidRPr="007963E3" w14:paraId="0A4474D4" w14:textId="77777777" w:rsidTr="00670524">
        <w:trPr>
          <w:trHeight w:val="20"/>
          <w:tblHeader/>
        </w:trPr>
        <w:tc>
          <w:tcPr>
            <w:tcW w:w="4410" w:type="dxa"/>
            <w:vAlign w:val="bottom"/>
          </w:tcPr>
          <w:p w14:paraId="26E794EC" w14:textId="77777777" w:rsidR="00F660D9" w:rsidRPr="007963E3" w:rsidRDefault="00F660D9" w:rsidP="0027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963E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รายการเคลื่อนไหวที่มีสาระสำคัญ</w:t>
            </w:r>
          </w:p>
        </w:tc>
        <w:tc>
          <w:tcPr>
            <w:tcW w:w="720" w:type="dxa"/>
            <w:vAlign w:val="bottom"/>
          </w:tcPr>
          <w:p w14:paraId="1D48F342" w14:textId="3C138CAC" w:rsidR="00F660D9" w:rsidRPr="007963E3" w:rsidRDefault="00F660D9" w:rsidP="00E32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12A8F66F" w14:textId="77777777" w:rsidR="00F660D9" w:rsidRPr="007963E3" w:rsidRDefault="00F660D9" w:rsidP="008A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3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7963E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702B06D" w14:textId="77777777" w:rsidR="00F660D9" w:rsidRPr="007963E3" w:rsidRDefault="00F660D9" w:rsidP="008A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D3736F7" w14:textId="77777777" w:rsidR="00F660D9" w:rsidRPr="007963E3" w:rsidRDefault="00F660D9" w:rsidP="008A3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963E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60D9" w:rsidRPr="007963E3" w14:paraId="53B7F217" w14:textId="77777777" w:rsidTr="00670524">
        <w:trPr>
          <w:trHeight w:val="20"/>
          <w:tblHeader/>
        </w:trPr>
        <w:tc>
          <w:tcPr>
            <w:tcW w:w="4410" w:type="dxa"/>
          </w:tcPr>
          <w:p w14:paraId="7F42AD59" w14:textId="5D1128B1" w:rsidR="00F660D9" w:rsidRPr="007963E3" w:rsidRDefault="00F660D9" w:rsidP="00270A29">
            <w:pPr>
              <w:spacing w:line="240" w:lineRule="auto"/>
              <w:ind w:left="160" w:firstLine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963E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Pr="007963E3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ปี</w:t>
            </w:r>
            <w:r w:rsidRPr="007963E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สิ้นสุด</w:t>
            </w:r>
            <w:r w:rsidRPr="007963E3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F0502" w:rsidRPr="007963E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0F0502" w:rsidRPr="007963E3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</w:tcPr>
          <w:p w14:paraId="3C012259" w14:textId="555D032D" w:rsidR="00F660D9" w:rsidRPr="007963E3" w:rsidRDefault="00E321F0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3E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900" w:type="dxa"/>
          </w:tcPr>
          <w:p w14:paraId="128F8348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26AC178E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310777B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270" w:type="dxa"/>
          </w:tcPr>
          <w:p w14:paraId="19C47BCF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21CE6AAD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6DF245A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39823855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2566</w:t>
            </w:r>
          </w:p>
        </w:tc>
      </w:tr>
      <w:tr w:rsidR="00F660D9" w:rsidRPr="007963E3" w14:paraId="17D01699" w14:textId="77777777" w:rsidTr="00670524">
        <w:trPr>
          <w:trHeight w:val="20"/>
        </w:trPr>
        <w:tc>
          <w:tcPr>
            <w:tcW w:w="4410" w:type="dxa"/>
          </w:tcPr>
          <w:p w14:paraId="52CF34B2" w14:textId="77777777" w:rsidR="00F660D9" w:rsidRPr="007963E3" w:rsidRDefault="00F660D9" w:rsidP="008A3C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</w:tcPr>
          <w:p w14:paraId="7225706B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4320" w:type="dxa"/>
            <w:gridSpan w:val="7"/>
          </w:tcPr>
          <w:p w14:paraId="2156BE52" w14:textId="77777777" w:rsidR="00F660D9" w:rsidRPr="007963E3" w:rsidRDefault="00F660D9" w:rsidP="008A3C6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963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7963E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963E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D0EE3" w:rsidRPr="007963E3" w14:paraId="0199C09D" w14:textId="77777777" w:rsidTr="00670524">
        <w:trPr>
          <w:trHeight w:val="20"/>
        </w:trPr>
        <w:tc>
          <w:tcPr>
            <w:tcW w:w="4410" w:type="dxa"/>
          </w:tcPr>
          <w:p w14:paraId="0143090F" w14:textId="3E1B59FC" w:rsidR="007D0EE3" w:rsidRPr="007963E3" w:rsidRDefault="007D0EE3" w:rsidP="00270A29">
            <w:pPr>
              <w:tabs>
                <w:tab w:val="clear" w:pos="227"/>
                <w:tab w:val="left" w:pos="160"/>
              </w:tabs>
              <w:spacing w:line="240" w:lineRule="auto"/>
              <w:ind w:left="160" w:firstLine="90"/>
              <w:rPr>
                <w:rFonts w:ascii="Angsana New" w:hAnsi="Angsana New"/>
                <w:sz w:val="24"/>
                <w:szCs w:val="24"/>
              </w:rPr>
            </w:pPr>
            <w:r w:rsidRPr="007963E3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 เอเอ็มอี อิมเมจิเนทีฟ จำกัด</w:t>
            </w:r>
          </w:p>
        </w:tc>
        <w:tc>
          <w:tcPr>
            <w:tcW w:w="720" w:type="dxa"/>
          </w:tcPr>
          <w:p w14:paraId="03BF403F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10626A" w14:textId="101D737F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9C6452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0C14FEA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23B1B4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011F4E48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12,500</w:t>
            </w:r>
          </w:p>
        </w:tc>
        <w:tc>
          <w:tcPr>
            <w:tcW w:w="270" w:type="dxa"/>
          </w:tcPr>
          <w:p w14:paraId="290ADE93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1096CA5" w14:textId="77777777" w:rsidR="007D0EE3" w:rsidRPr="007963E3" w:rsidRDefault="007D0EE3" w:rsidP="00670524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D0EE3" w:rsidRPr="007963E3" w14:paraId="0E94A8EB" w14:textId="77777777" w:rsidTr="00670524">
        <w:trPr>
          <w:trHeight w:val="20"/>
        </w:trPr>
        <w:tc>
          <w:tcPr>
            <w:tcW w:w="4410" w:type="dxa"/>
          </w:tcPr>
          <w:p w14:paraId="2CDB65E9" w14:textId="5D2956C6" w:rsidR="007D0EE3" w:rsidRPr="007963E3" w:rsidRDefault="007D0EE3" w:rsidP="00750B3A">
            <w:pPr>
              <w:tabs>
                <w:tab w:val="clear" w:pos="227"/>
                <w:tab w:val="left" w:pos="252"/>
              </w:tabs>
              <w:spacing w:line="240" w:lineRule="auto"/>
              <w:ind w:left="250"/>
              <w:rPr>
                <w:rFonts w:ascii="Angsana New" w:hAnsi="Angsana New"/>
                <w:sz w:val="24"/>
                <w:szCs w:val="24"/>
              </w:rPr>
            </w:pPr>
            <w:r w:rsidRPr="007963E3">
              <w:rPr>
                <w:rFonts w:ascii="Angsana New" w:hAnsi="Angsana New" w:hint="cs"/>
                <w:sz w:val="24"/>
                <w:szCs w:val="24"/>
                <w:cs/>
              </w:rPr>
              <w:t>เปลี่ยนแปลงสถานะเงินลงทุนใน</w:t>
            </w:r>
            <w:r w:rsidRPr="007963E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963E3">
              <w:rPr>
                <w:rFonts w:ascii="Angsana New" w:hAnsi="Angsana New"/>
                <w:sz w:val="24"/>
                <w:szCs w:val="24"/>
                <w:cs/>
              </w:rPr>
              <w:t>บริษัท เด็กดี อินเตอร</w:t>
            </w:r>
            <w:r w:rsidRPr="007963E3"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  <w:r w:rsidR="00270A29" w:rsidRPr="007963E3">
              <w:rPr>
                <w:rFonts w:ascii="Angsana New" w:hAnsi="Angsana New"/>
                <w:sz w:val="24"/>
                <w:szCs w:val="24"/>
                <w:cs/>
              </w:rPr>
              <w:t>แอคทีฟ</w:t>
            </w:r>
          </w:p>
          <w:p w14:paraId="4E7D24F2" w14:textId="7501B27D" w:rsidR="007D0EE3" w:rsidRPr="007963E3" w:rsidRDefault="007D0EE3" w:rsidP="00270A29">
            <w:pPr>
              <w:spacing w:line="240" w:lineRule="auto"/>
              <w:ind w:left="250"/>
              <w:rPr>
                <w:rFonts w:ascii="Angsana New" w:hAnsi="Angsana New"/>
                <w:sz w:val="24"/>
                <w:szCs w:val="24"/>
                <w:cs/>
              </w:rPr>
            </w:pPr>
            <w:r w:rsidRPr="007963E3">
              <w:rPr>
                <w:rFonts w:ascii="Angsana New" w:hAnsi="Angsana New" w:hint="cs"/>
                <w:sz w:val="24"/>
                <w:szCs w:val="24"/>
                <w:cs/>
              </w:rPr>
              <w:t xml:space="preserve">        </w:t>
            </w:r>
            <w:r w:rsidRPr="007963E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7963E3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7963E3">
              <w:rPr>
                <w:rFonts w:ascii="Angsana New" w:hAnsi="Angsana New" w:hint="cs"/>
                <w:sz w:val="24"/>
                <w:szCs w:val="24"/>
                <w:cs/>
              </w:rPr>
              <w:t>จากบริษัทร่วมเป็นบริษัทย่อย</w:t>
            </w:r>
          </w:p>
        </w:tc>
        <w:tc>
          <w:tcPr>
            <w:tcW w:w="720" w:type="dxa"/>
          </w:tcPr>
          <w:p w14:paraId="31FF31E7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F79EE31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963E3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900" w:type="dxa"/>
          </w:tcPr>
          <w:p w14:paraId="5C924300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21467E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20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</w:rPr>
              <w:t>62,</w:t>
            </w:r>
            <w:r w:rsidRPr="007963E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350</w:t>
            </w:r>
          </w:p>
        </w:tc>
        <w:tc>
          <w:tcPr>
            <w:tcW w:w="270" w:type="dxa"/>
          </w:tcPr>
          <w:p w14:paraId="019A3468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D92B29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599246" w14:textId="77777777" w:rsidR="007D0EE3" w:rsidRPr="007963E3" w:rsidRDefault="007D0EE3" w:rsidP="007D0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4D4642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8D245C" w14:textId="77777777" w:rsidR="007D0EE3" w:rsidRPr="007963E3" w:rsidRDefault="007D0EE3" w:rsidP="007D0EE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B8BF6E" w14:textId="77777777" w:rsidR="007D0EE3" w:rsidRPr="007963E3" w:rsidRDefault="007D0EE3" w:rsidP="00670524">
            <w:pPr>
              <w:pStyle w:val="acctfourfigures"/>
              <w:tabs>
                <w:tab w:val="clear" w:pos="765"/>
                <w:tab w:val="decimal" w:pos="340"/>
              </w:tabs>
              <w:spacing w:line="360" w:lineRule="exact"/>
              <w:ind w:left="-471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963E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3BE2DFE" w14:textId="77777777" w:rsidR="00F660D9" w:rsidRPr="00F660D9" w:rsidRDefault="00F660D9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</w:rPr>
      </w:pPr>
    </w:p>
    <w:p w14:paraId="6AADB4E2" w14:textId="77777777" w:rsidR="00F660D9" w:rsidRDefault="00F660D9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เมื่อวันที่ </w:t>
      </w:r>
      <w:r w:rsidRPr="00997B13">
        <w:rPr>
          <w:rFonts w:ascii="Angsana New" w:hAnsi="Angsana New"/>
          <w:spacing w:val="4"/>
          <w:sz w:val="30"/>
          <w:szCs w:val="30"/>
        </w:rPr>
        <w:t>22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กุมภาพันธ์ </w:t>
      </w:r>
      <w:r w:rsidRPr="00997B13">
        <w:rPr>
          <w:rFonts w:ascii="Angsana New" w:hAnsi="Angsana New" w:hint="cs"/>
          <w:spacing w:val="4"/>
          <w:sz w:val="30"/>
          <w:szCs w:val="30"/>
        </w:rPr>
        <w:t>256</w:t>
      </w:r>
      <w:r w:rsidRPr="00997B13">
        <w:rPr>
          <w:rFonts w:ascii="Angsana New" w:hAnsi="Angsana New"/>
          <w:spacing w:val="4"/>
          <w:sz w:val="30"/>
          <w:szCs w:val="30"/>
        </w:rPr>
        <w:t>7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คณะกรรมการบริษัทมีมติอนุมัติการจัดตั้ง</w:t>
      </w:r>
      <w:r w:rsidRPr="00092BA7">
        <w:rPr>
          <w:rFonts w:ascii="Angsana New" w:hAnsi="Angsana New"/>
          <w:spacing w:val="6"/>
          <w:sz w:val="30"/>
          <w:szCs w:val="30"/>
        </w:rPr>
        <w:t xml:space="preserve"> </w:t>
      </w:r>
      <w:r w:rsidRPr="00F660D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เอเอ็มอี อิมเมจิเนทีฟ จำกัด ซึ่งมีทุนจดทะเบียน</w:t>
      </w:r>
      <w:r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97B13">
        <w:rPr>
          <w:rFonts w:ascii="Angsana New" w:hAnsi="Angsana New"/>
          <w:spacing w:val="6"/>
          <w:sz w:val="30"/>
          <w:szCs w:val="30"/>
        </w:rPr>
        <w:t>50</w:t>
      </w:r>
      <w:r>
        <w:rPr>
          <w:rFonts w:ascii="Angsana New" w:hAnsi="Angsana New"/>
          <w:spacing w:val="6"/>
          <w:sz w:val="30"/>
          <w:szCs w:val="30"/>
        </w:rPr>
        <w:t>.</w:t>
      </w:r>
      <w:r w:rsidRPr="00997B13">
        <w:rPr>
          <w:rFonts w:ascii="Angsana New" w:hAnsi="Angsana New"/>
          <w:spacing w:val="6"/>
          <w:sz w:val="30"/>
          <w:szCs w:val="30"/>
        </w:rPr>
        <w:t>00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</w:t>
      </w:r>
      <w:r w:rsidRPr="00092BA7">
        <w:rPr>
          <w:rFonts w:ascii="Angsana New" w:hAnsi="Angsana New"/>
          <w:spacing w:val="6"/>
          <w:sz w:val="30"/>
          <w:szCs w:val="30"/>
        </w:rPr>
        <w:t>(</w:t>
      </w:r>
      <w:r w:rsidRPr="00092BA7">
        <w:rPr>
          <w:rFonts w:ascii="Angsana New" w:hAnsi="Angsana New" w:hint="cs"/>
          <w:spacing w:val="6"/>
          <w:sz w:val="30"/>
          <w:szCs w:val="30"/>
          <w:cs/>
        </w:rPr>
        <w:t xml:space="preserve">หุ้นสามัญจำนวน </w:t>
      </w:r>
      <w:r w:rsidRPr="00997B13">
        <w:rPr>
          <w:rFonts w:ascii="Angsana New" w:hAnsi="Angsana New"/>
          <w:spacing w:val="12"/>
          <w:sz w:val="30"/>
          <w:szCs w:val="30"/>
        </w:rPr>
        <w:t>500</w:t>
      </w:r>
      <w:r w:rsidRPr="00BE310C">
        <w:rPr>
          <w:rFonts w:ascii="Angsana New" w:hAnsi="Angsana New"/>
          <w:spacing w:val="12"/>
          <w:sz w:val="30"/>
          <w:szCs w:val="30"/>
        </w:rPr>
        <w:t>,</w:t>
      </w:r>
      <w:r w:rsidRPr="00997B13">
        <w:rPr>
          <w:rFonts w:ascii="Angsana New" w:hAnsi="Angsana New"/>
          <w:spacing w:val="12"/>
          <w:sz w:val="30"/>
          <w:szCs w:val="30"/>
        </w:rPr>
        <w:t>000</w:t>
      </w:r>
      <w:r w:rsidRPr="00BE310C">
        <w:rPr>
          <w:rFonts w:ascii="Angsana New" w:hAnsi="Angsana New"/>
          <w:spacing w:val="12"/>
          <w:sz w:val="30"/>
          <w:szCs w:val="30"/>
        </w:rPr>
        <w:t xml:space="preserve"> </w:t>
      </w:r>
      <w:r w:rsidRPr="00BE310C">
        <w:rPr>
          <w:rFonts w:ascii="Angsana New" w:hAnsi="Angsana New" w:hint="cs"/>
          <w:spacing w:val="12"/>
          <w:sz w:val="30"/>
          <w:szCs w:val="30"/>
          <w:cs/>
        </w:rPr>
        <w:t xml:space="preserve">หุ้น 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 xml:space="preserve">มูลค่าที่ตราไว้ </w:t>
      </w:r>
      <w:r w:rsidRPr="00997B13">
        <w:rPr>
          <w:rFonts w:ascii="Angsana New" w:hAnsi="Angsana New"/>
          <w:spacing w:val="4"/>
          <w:sz w:val="30"/>
          <w:szCs w:val="30"/>
        </w:rPr>
        <w:t>100</w:t>
      </w:r>
      <w:r w:rsidRPr="00E36757">
        <w:rPr>
          <w:rFonts w:ascii="Angsana New" w:hAnsi="Angsana New"/>
          <w:spacing w:val="4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>บาทต่อหุ้น</w:t>
      </w:r>
      <w:r w:rsidRPr="00E36757">
        <w:rPr>
          <w:rFonts w:ascii="Angsana New" w:hAnsi="Angsana New"/>
          <w:spacing w:val="4"/>
          <w:sz w:val="30"/>
          <w:szCs w:val="30"/>
        </w:rPr>
        <w:t>)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 xml:space="preserve"> บริษัทดังกล่าวได้จดทะเบียนกับกระทรวงพาณิชย์เมื่อวันที่ </w:t>
      </w:r>
      <w:r w:rsidRPr="00997B13">
        <w:rPr>
          <w:rFonts w:ascii="Angsana New" w:hAnsi="Angsana New"/>
          <w:spacing w:val="4"/>
          <w:sz w:val="30"/>
          <w:szCs w:val="30"/>
        </w:rPr>
        <w:t>18</w:t>
      </w:r>
      <w:r w:rsidRPr="00E36757">
        <w:rPr>
          <w:rFonts w:ascii="Angsana New" w:hAnsi="Angsana New"/>
          <w:spacing w:val="4"/>
          <w:sz w:val="30"/>
          <w:szCs w:val="30"/>
        </w:rPr>
        <w:t xml:space="preserve"> </w:t>
      </w:r>
      <w:r w:rsidRPr="00E36757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997B13">
        <w:rPr>
          <w:rFonts w:ascii="Angsana New" w:hAnsi="Angsana New"/>
          <w:spacing w:val="4"/>
          <w:sz w:val="30"/>
          <w:szCs w:val="30"/>
        </w:rPr>
        <w:t>2567</w:t>
      </w:r>
      <w:r w:rsidRPr="00C350A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โดยเมื่อวันที่ </w:t>
      </w:r>
      <w:r w:rsidRPr="00997B13">
        <w:rPr>
          <w:rFonts w:ascii="Angsana New" w:hAnsi="Angsana New"/>
          <w:spacing w:val="-4"/>
          <w:sz w:val="30"/>
          <w:szCs w:val="30"/>
        </w:rPr>
        <w:t>28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997B13">
        <w:rPr>
          <w:rFonts w:ascii="Angsana New" w:hAnsi="Angsana New"/>
          <w:spacing w:val="-4"/>
          <w:sz w:val="30"/>
          <w:szCs w:val="30"/>
        </w:rPr>
        <w:t>2567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บริษัทได้ชำระค่าหุ้นเริ่มแรกในอัตราร้อยละ </w:t>
      </w:r>
      <w:r w:rsidRPr="00997B13">
        <w:rPr>
          <w:rFonts w:ascii="Angsana New" w:hAnsi="Angsana New"/>
          <w:spacing w:val="-4"/>
          <w:sz w:val="30"/>
          <w:szCs w:val="30"/>
        </w:rPr>
        <w:t>25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ของทุนจดทะเบียน เป็นจำนวนเงิน</w:t>
      </w:r>
      <w:r w:rsidRPr="00997B13">
        <w:rPr>
          <w:rFonts w:ascii="Angsana New" w:hAnsi="Angsana New"/>
          <w:spacing w:val="4"/>
          <w:sz w:val="30"/>
          <w:szCs w:val="30"/>
        </w:rPr>
        <w:t>12</w:t>
      </w:r>
      <w:r>
        <w:rPr>
          <w:rFonts w:ascii="Angsana New" w:hAnsi="Angsana New"/>
          <w:spacing w:val="4"/>
          <w:sz w:val="30"/>
          <w:szCs w:val="30"/>
        </w:rPr>
        <w:t>.</w:t>
      </w:r>
      <w:r w:rsidRPr="00997B13">
        <w:rPr>
          <w:rFonts w:ascii="Angsana New" w:hAnsi="Angsana New"/>
          <w:spacing w:val="4"/>
          <w:sz w:val="30"/>
          <w:szCs w:val="30"/>
        </w:rPr>
        <w:t>50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ส่งผลให้บริษัทมีส่วนได้เสียในบริษัทย่อยดังกล่าวร้อยละ </w:t>
      </w:r>
      <w:r w:rsidRPr="00997B13">
        <w:rPr>
          <w:rFonts w:ascii="Angsana New" w:hAnsi="Angsana New"/>
          <w:spacing w:val="4"/>
          <w:sz w:val="30"/>
          <w:szCs w:val="30"/>
        </w:rPr>
        <w:t>99</w:t>
      </w:r>
      <w:r>
        <w:rPr>
          <w:rFonts w:ascii="Angsana New" w:hAnsi="Angsana New"/>
          <w:spacing w:val="4"/>
          <w:sz w:val="30"/>
          <w:szCs w:val="30"/>
        </w:rPr>
        <w:t>.</w:t>
      </w:r>
      <w:r w:rsidRPr="00997B13">
        <w:rPr>
          <w:rFonts w:ascii="Angsana New" w:hAnsi="Angsana New"/>
          <w:spacing w:val="4"/>
          <w:sz w:val="30"/>
          <w:szCs w:val="30"/>
        </w:rPr>
        <w:t>99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ของทุนที่ออกและชำระแล้ว</w:t>
      </w:r>
    </w:p>
    <w:p w14:paraId="25011F8A" w14:textId="77777777" w:rsidR="00F660D9" w:rsidRPr="00F660D9" w:rsidRDefault="00F660D9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</w:rPr>
      </w:pPr>
    </w:p>
    <w:p w14:paraId="3723B804" w14:textId="77777777" w:rsidR="00F660D9" w:rsidRDefault="00F660D9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70524">
        <w:rPr>
          <w:rFonts w:ascii="Angsana New" w:hAnsi="Angsana New" w:hint="cs"/>
          <w:spacing w:val="4"/>
          <w:sz w:val="30"/>
          <w:szCs w:val="30"/>
          <w:cs/>
        </w:rPr>
        <w:t>ในการประชุมวิสามัญผู้ถือหุ้นของ</w:t>
      </w:r>
      <w:r w:rsidRPr="00670524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</w:t>
      </w:r>
      <w:r w:rsidRPr="00670524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ซึ่งเป็นบริษัทย่อย เมื่อวันที่ </w:t>
      </w:r>
      <w:r w:rsidRPr="00670524">
        <w:rPr>
          <w:rFonts w:ascii="Angsana New" w:hAnsi="Angsana New"/>
          <w:spacing w:val="4"/>
          <w:sz w:val="30"/>
          <w:szCs w:val="30"/>
        </w:rPr>
        <w:t>5</w:t>
      </w:r>
      <w:r w:rsidRPr="00670524">
        <w:rPr>
          <w:rFonts w:ascii="Angsana New" w:hAnsi="Angsana New" w:hint="cs"/>
          <w:spacing w:val="4"/>
          <w:sz w:val="30"/>
          <w:szCs w:val="30"/>
          <w:cs/>
        </w:rPr>
        <w:t xml:space="preserve"> เมษายน</w:t>
      </w:r>
      <w:r w:rsidRPr="00670524">
        <w:rPr>
          <w:rFonts w:ascii="Angsana New" w:hAnsi="Angsana New" w:hint="cs"/>
          <w:spacing w:val="4"/>
          <w:sz w:val="30"/>
          <w:szCs w:val="30"/>
        </w:rPr>
        <w:t xml:space="preserve"> 256</w:t>
      </w:r>
      <w:r w:rsidRPr="00670524">
        <w:rPr>
          <w:rFonts w:ascii="Angsana New" w:hAnsi="Angsana New"/>
          <w:spacing w:val="4"/>
          <w:sz w:val="30"/>
          <w:szCs w:val="30"/>
        </w:rPr>
        <w:t xml:space="preserve">7 </w:t>
      </w:r>
      <w:r w:rsidRPr="00670524">
        <w:rPr>
          <w:rFonts w:ascii="Angsana New" w:hAnsi="Angsana New" w:hint="cs"/>
          <w:spacing w:val="4"/>
          <w:sz w:val="30"/>
          <w:szCs w:val="30"/>
          <w:cs/>
        </w:rPr>
        <w:t>ผู้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ถือหุ้น</w:t>
      </w:r>
      <w:r>
        <w:rPr>
          <w:rFonts w:ascii="Angsana New" w:hAnsi="Angsana New" w:hint="cs"/>
          <w:spacing w:val="4"/>
          <w:sz w:val="30"/>
          <w:szCs w:val="30"/>
          <w:cs/>
        </w:rPr>
        <w:t>ของบริษัทย่อย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มีมติอนุมัติการลดทุนจดทะเบียนและทุน</w:t>
      </w:r>
      <w:r>
        <w:rPr>
          <w:rFonts w:ascii="Angsana New" w:hAnsi="Angsana New" w:hint="cs"/>
          <w:spacing w:val="4"/>
          <w:sz w:val="30"/>
          <w:szCs w:val="30"/>
          <w:cs/>
        </w:rPr>
        <w:t>ที่ออกและ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ชำระแล้วของบริษัทย่อย</w:t>
      </w:r>
      <w:r>
        <w:rPr>
          <w:rFonts w:ascii="Angsana New" w:hAnsi="Angsana New" w:hint="cs"/>
          <w:spacing w:val="4"/>
          <w:sz w:val="30"/>
          <w:szCs w:val="30"/>
          <w:cs/>
        </w:rPr>
        <w:t>เพื่อชดเชยขาดทุน</w:t>
      </w:r>
      <w:r w:rsidRPr="00F660D9">
        <w:rPr>
          <w:rFonts w:asciiTheme="majorBidi" w:hAnsiTheme="majorBidi" w:cstheme="majorBidi" w:hint="cs"/>
          <w:sz w:val="30"/>
          <w:szCs w:val="30"/>
          <w:cs/>
        </w:rPr>
        <w:t>สะสม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ณ วันที่ </w:t>
      </w:r>
      <w:r w:rsidRPr="00997B13">
        <w:rPr>
          <w:rFonts w:ascii="Angsana New" w:hAnsi="Angsana New"/>
          <w:spacing w:val="4"/>
          <w:sz w:val="30"/>
          <w:szCs w:val="30"/>
        </w:rPr>
        <w:t>31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ธันวาคม </w:t>
      </w:r>
      <w:r w:rsidRPr="00997B13">
        <w:rPr>
          <w:rFonts w:ascii="Angsana New" w:hAnsi="Angsana New"/>
          <w:spacing w:val="4"/>
          <w:sz w:val="30"/>
          <w:szCs w:val="30"/>
        </w:rPr>
        <w:t>2565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จำนวนเงิน </w:t>
      </w:r>
      <w:r w:rsidRPr="00997B13">
        <w:rPr>
          <w:rFonts w:ascii="Angsana New" w:hAnsi="Angsana New"/>
          <w:spacing w:val="4"/>
          <w:sz w:val="30"/>
          <w:szCs w:val="30"/>
        </w:rPr>
        <w:t>1</w:t>
      </w:r>
      <w:r>
        <w:rPr>
          <w:rFonts w:ascii="Angsana New" w:hAnsi="Angsana New"/>
          <w:spacing w:val="4"/>
          <w:sz w:val="30"/>
          <w:szCs w:val="30"/>
        </w:rPr>
        <w:t>,</w:t>
      </w:r>
      <w:r w:rsidRPr="00997B13">
        <w:rPr>
          <w:rFonts w:ascii="Angsana New" w:hAnsi="Angsana New"/>
          <w:spacing w:val="4"/>
          <w:sz w:val="30"/>
          <w:szCs w:val="30"/>
        </w:rPr>
        <w:t>180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จากจำนวน</w:t>
      </w:r>
      <w:r>
        <w:rPr>
          <w:rFonts w:ascii="Angsana New" w:hAnsi="Angsana New" w:hint="cs"/>
          <w:spacing w:val="4"/>
          <w:sz w:val="30"/>
          <w:szCs w:val="30"/>
          <w:cs/>
        </w:rPr>
        <w:t>เงิน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97B13">
        <w:rPr>
          <w:rFonts w:ascii="Angsana New" w:hAnsi="Angsana New"/>
          <w:spacing w:val="4"/>
          <w:sz w:val="30"/>
          <w:szCs w:val="30"/>
        </w:rPr>
        <w:t>3</w:t>
      </w:r>
      <w:r w:rsidRPr="00A35B8E">
        <w:rPr>
          <w:rFonts w:ascii="Angsana New" w:hAnsi="Angsana New"/>
          <w:spacing w:val="4"/>
          <w:sz w:val="30"/>
          <w:szCs w:val="30"/>
        </w:rPr>
        <w:t>,</w:t>
      </w:r>
      <w:r w:rsidRPr="00997B13">
        <w:rPr>
          <w:rFonts w:ascii="Angsana New" w:hAnsi="Angsana New"/>
          <w:spacing w:val="4"/>
          <w:sz w:val="30"/>
          <w:szCs w:val="30"/>
        </w:rPr>
        <w:t>600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color w:val="000000"/>
          <w:spacing w:val="4"/>
          <w:sz w:val="30"/>
          <w:szCs w:val="30"/>
          <w:cs/>
        </w:rPr>
        <w:t>(</w:t>
      </w:r>
      <w:r>
        <w:rPr>
          <w:rFonts w:ascii="Angsana New" w:hAnsi="Angsana New" w:hint="cs"/>
          <w:color w:val="000000"/>
          <w:spacing w:val="4"/>
          <w:sz w:val="30"/>
          <w:szCs w:val="30"/>
          <w:cs/>
        </w:rPr>
        <w:t>หุ้นสามัญ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จำนวน </w:t>
      </w:r>
      <w:r w:rsidRPr="00997B13">
        <w:rPr>
          <w:rFonts w:ascii="Angsana New" w:hAnsi="Angsana New"/>
          <w:color w:val="000000"/>
          <w:spacing w:val="-4"/>
          <w:sz w:val="30"/>
          <w:szCs w:val="30"/>
        </w:rPr>
        <w:t>36</w:t>
      </w:r>
      <w:r w:rsidRPr="008B1F78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Pr="00997B13">
        <w:rPr>
          <w:rFonts w:ascii="Angsana New" w:hAnsi="Angsana New"/>
          <w:color w:val="000000"/>
          <w:spacing w:val="-4"/>
          <w:sz w:val="30"/>
          <w:szCs w:val="30"/>
        </w:rPr>
        <w:t>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ล้านหุ้น มูลค่าที่ตราไว้ </w:t>
      </w:r>
      <w:r w:rsidRPr="00997B13">
        <w:rPr>
          <w:rFonts w:ascii="Angsana New" w:hAnsi="Angsana New" w:hint="cs"/>
          <w:color w:val="000000"/>
          <w:spacing w:val="-4"/>
          <w:sz w:val="30"/>
          <w:szCs w:val="30"/>
        </w:rPr>
        <w:t>100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บาทต่อหุ้น)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Pr="00997B13">
        <w:rPr>
          <w:rFonts w:ascii="Angsana New" w:hAnsi="Angsana New"/>
          <w:spacing w:val="-4"/>
          <w:sz w:val="30"/>
          <w:szCs w:val="30"/>
        </w:rPr>
        <w:t>2</w:t>
      </w:r>
      <w:r w:rsidRPr="008B1F78">
        <w:rPr>
          <w:rFonts w:ascii="Angsana New" w:hAnsi="Angsana New"/>
          <w:spacing w:val="-4"/>
          <w:sz w:val="30"/>
          <w:szCs w:val="30"/>
        </w:rPr>
        <w:t>,</w:t>
      </w:r>
      <w:r w:rsidRPr="00997B13">
        <w:rPr>
          <w:rFonts w:ascii="Angsana New" w:hAnsi="Angsana New"/>
          <w:spacing w:val="-4"/>
          <w:sz w:val="30"/>
          <w:szCs w:val="30"/>
        </w:rPr>
        <w:t>420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8B1F78">
        <w:rPr>
          <w:rFonts w:ascii="Angsana New" w:hAnsi="Angsana New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(หุ้นสามัญจำนวน </w:t>
      </w:r>
      <w:r w:rsidRPr="00997B13">
        <w:rPr>
          <w:rFonts w:ascii="Angsana New" w:hAnsi="Angsana New"/>
          <w:color w:val="000000"/>
          <w:spacing w:val="-4"/>
          <w:sz w:val="30"/>
          <w:szCs w:val="30"/>
        </w:rPr>
        <w:t>24</w:t>
      </w:r>
      <w:r w:rsidRPr="008B1F78">
        <w:rPr>
          <w:rFonts w:ascii="Angsana New" w:hAnsi="Angsana New"/>
          <w:color w:val="000000"/>
          <w:spacing w:val="-4"/>
          <w:sz w:val="30"/>
          <w:szCs w:val="30"/>
        </w:rPr>
        <w:t>.</w:t>
      </w:r>
      <w:r w:rsidRPr="00997B13">
        <w:rPr>
          <w:rFonts w:ascii="Angsana New" w:hAnsi="Angsana New"/>
          <w:color w:val="000000"/>
          <w:spacing w:val="-4"/>
          <w:sz w:val="30"/>
          <w:szCs w:val="30"/>
        </w:rPr>
        <w:t>20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ล้านหุ้น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มู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ลค่าที่ตราไว้ </w:t>
      </w:r>
      <w:r w:rsidRPr="00997B13">
        <w:rPr>
          <w:rFonts w:ascii="Angsana New" w:hAnsi="Angsana New" w:hint="cs"/>
          <w:color w:val="000000"/>
          <w:spacing w:val="-4"/>
          <w:sz w:val="30"/>
          <w:szCs w:val="30"/>
        </w:rPr>
        <w:t>100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8B1F78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บาทต่อหุ้น)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 โดยการลดหุ้นจำนวน </w:t>
      </w:r>
      <w:r w:rsidRPr="00997B13">
        <w:rPr>
          <w:rFonts w:ascii="Angsana New" w:hAnsi="Angsana New"/>
          <w:spacing w:val="-4"/>
          <w:sz w:val="30"/>
          <w:szCs w:val="30"/>
        </w:rPr>
        <w:t>11</w:t>
      </w:r>
      <w:r w:rsidRPr="008B1F78">
        <w:rPr>
          <w:rFonts w:ascii="Angsana New" w:hAnsi="Angsana New"/>
          <w:spacing w:val="-4"/>
          <w:sz w:val="30"/>
          <w:szCs w:val="30"/>
        </w:rPr>
        <w:t>.</w:t>
      </w:r>
      <w:r w:rsidRPr="00997B13">
        <w:rPr>
          <w:rFonts w:ascii="Angsana New" w:hAnsi="Angsana New"/>
          <w:spacing w:val="-4"/>
          <w:sz w:val="30"/>
          <w:szCs w:val="30"/>
        </w:rPr>
        <w:t>80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ล้านหุ้น มูลค่า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>ที่ตราไว้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97B13">
        <w:rPr>
          <w:rFonts w:ascii="Angsana New" w:hAnsi="Angsana New"/>
          <w:spacing w:val="-4"/>
          <w:sz w:val="30"/>
          <w:szCs w:val="30"/>
        </w:rPr>
        <w:t>100</w:t>
      </w:r>
      <w:r w:rsidRPr="008B1F78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8B1F78">
        <w:rPr>
          <w:rFonts w:ascii="Angsana New" w:hAnsi="Angsana New" w:hint="cs"/>
          <w:spacing w:val="-4"/>
          <w:sz w:val="30"/>
          <w:szCs w:val="30"/>
          <w:cs/>
        </w:rPr>
        <w:t xml:space="preserve">ต่อหุ้น เป็นจำนวนเงิน </w:t>
      </w:r>
      <w:r w:rsidRPr="00997B13">
        <w:rPr>
          <w:rFonts w:ascii="Angsana New" w:hAnsi="Angsana New"/>
          <w:spacing w:val="4"/>
          <w:sz w:val="30"/>
          <w:szCs w:val="30"/>
        </w:rPr>
        <w:t>1</w:t>
      </w:r>
      <w:r w:rsidRPr="00A35B8E">
        <w:rPr>
          <w:rFonts w:ascii="Angsana New" w:hAnsi="Angsana New"/>
          <w:spacing w:val="4"/>
          <w:sz w:val="30"/>
          <w:szCs w:val="30"/>
        </w:rPr>
        <w:t>,</w:t>
      </w:r>
      <w:r w:rsidRPr="00997B13">
        <w:rPr>
          <w:rFonts w:ascii="Angsana New" w:hAnsi="Angsana New"/>
          <w:spacing w:val="4"/>
          <w:sz w:val="30"/>
          <w:szCs w:val="30"/>
        </w:rPr>
        <w:t>180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/>
          <w:spacing w:val="4"/>
          <w:sz w:val="30"/>
          <w:szCs w:val="30"/>
          <w:cs/>
        </w:rPr>
        <w:t>ทั้งนี้ บริษัทยังคงมี</w:t>
      </w:r>
      <w:r w:rsidRPr="00A76205">
        <w:rPr>
          <w:rFonts w:ascii="Angsana New" w:hAnsi="Angsana New"/>
          <w:sz w:val="30"/>
          <w:szCs w:val="30"/>
          <w:cs/>
        </w:rPr>
        <w:t>สัดส่วนการถือหุ้นเท่าเดิม และกลุ่มบริษัทยังคงมีส่วนได้เสีย</w:t>
      </w:r>
      <w:r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A76205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997B13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>.</w:t>
      </w:r>
      <w:r w:rsidRPr="00997B13">
        <w:rPr>
          <w:rFonts w:ascii="Angsana New" w:hAnsi="Angsana New"/>
          <w:sz w:val="30"/>
          <w:szCs w:val="30"/>
        </w:rPr>
        <w:t>99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705744D8" w14:textId="77777777" w:rsidR="00F660D9" w:rsidRPr="00F660D9" w:rsidRDefault="00F660D9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EF9190A" w14:textId="77777777" w:rsidR="00F660D9" w:rsidRPr="007D0EE3" w:rsidRDefault="00F660D9" w:rsidP="00F66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spacing w:val="-2"/>
        </w:rPr>
      </w:pPr>
      <w:r w:rsidRPr="00CF37A1">
        <w:rPr>
          <w:rFonts w:ascii="Angsana New" w:hAnsi="Angsana New"/>
          <w:spacing w:val="4"/>
          <w:sz w:val="30"/>
          <w:szCs w:val="30"/>
          <w:cs/>
        </w:rPr>
        <w:t>เมื่อ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Pr="00997B13">
        <w:rPr>
          <w:rFonts w:ascii="Angsana New" w:hAnsi="Angsana New"/>
          <w:spacing w:val="4"/>
          <w:sz w:val="30"/>
          <w:szCs w:val="30"/>
        </w:rPr>
        <w:t>1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Pr="00997B13">
        <w:rPr>
          <w:rFonts w:ascii="Angsana New" w:hAnsi="Angsana New"/>
          <w:spacing w:val="4"/>
          <w:sz w:val="30"/>
          <w:szCs w:val="30"/>
        </w:rPr>
        <w:t>2567</w:t>
      </w:r>
      <w:r w:rsidRPr="00997B13">
        <w:rPr>
          <w:rFonts w:ascii="Angsana New" w:hAnsi="Angsana New"/>
          <w:spacing w:val="4"/>
          <w:sz w:val="30"/>
          <w:szCs w:val="30"/>
          <w:cs/>
        </w:rPr>
        <w:t xml:space="preserve"> บริษัท อมรินทร์ บุ๊ค เซ็นเตอร์ จำกัด ซึ่งเป็นบริษัทย่อย ได้ซื้อหุ้นสามัญเพิ่มเติมของ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บริษัท เด็กดี อินเตอร์แอคทีฟ จำกัด จำนวน </w:t>
      </w:r>
      <w:r w:rsidRPr="00AB2F52">
        <w:rPr>
          <w:rFonts w:ascii="Angsana New" w:hAnsi="Angsana New"/>
          <w:spacing w:val="8"/>
          <w:sz w:val="30"/>
          <w:szCs w:val="30"/>
        </w:rPr>
        <w:t>2,878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 หุ้น คิดเป็นร้อยละ </w:t>
      </w:r>
      <w:r w:rsidRPr="00AB2F52">
        <w:rPr>
          <w:rFonts w:ascii="Angsana New" w:hAnsi="Angsana New"/>
          <w:spacing w:val="8"/>
          <w:sz w:val="30"/>
          <w:szCs w:val="30"/>
        </w:rPr>
        <w:t>25</w:t>
      </w:r>
      <w:r w:rsidRPr="00AB2F52">
        <w:rPr>
          <w:rFonts w:ascii="Angsana New" w:hAnsi="Angsana New"/>
          <w:spacing w:val="8"/>
          <w:sz w:val="30"/>
          <w:szCs w:val="30"/>
          <w:cs/>
        </w:rPr>
        <w:t>.</w:t>
      </w:r>
      <w:r w:rsidRPr="00AB2F52">
        <w:rPr>
          <w:rFonts w:ascii="Angsana New" w:hAnsi="Angsana New"/>
          <w:spacing w:val="8"/>
          <w:sz w:val="30"/>
          <w:szCs w:val="30"/>
        </w:rPr>
        <w:t>90</w:t>
      </w:r>
      <w:r w:rsidRPr="00AB2F52">
        <w:rPr>
          <w:rFonts w:ascii="Angsana New" w:hAnsi="Angsana New"/>
          <w:spacing w:val="8"/>
          <w:sz w:val="30"/>
          <w:szCs w:val="30"/>
          <w:cs/>
        </w:rPr>
        <w:t xml:space="preserve"> ของหุ้นที่ออกและชำระแล้ว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 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เป็นจำนวนเงิน </w:t>
      </w:r>
      <w:r w:rsidRPr="00DF6CB3">
        <w:rPr>
          <w:rFonts w:ascii="Angsana New" w:hAnsi="Angsana New"/>
          <w:spacing w:val="4"/>
          <w:sz w:val="30"/>
          <w:szCs w:val="30"/>
        </w:rPr>
        <w:t>30</w:t>
      </w:r>
      <w:r w:rsidRPr="00DF6CB3">
        <w:rPr>
          <w:rFonts w:ascii="Angsana New" w:hAnsi="Angsana New"/>
          <w:spacing w:val="4"/>
          <w:sz w:val="30"/>
          <w:szCs w:val="30"/>
          <w:cs/>
        </w:rPr>
        <w:t>.</w:t>
      </w:r>
      <w:r w:rsidRPr="00DF6CB3">
        <w:rPr>
          <w:rFonts w:ascii="Angsana New" w:hAnsi="Angsana New"/>
          <w:spacing w:val="4"/>
          <w:sz w:val="30"/>
          <w:szCs w:val="30"/>
        </w:rPr>
        <w:t>00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 ล้าน</w:t>
      </w:r>
      <w:r w:rsidRPr="00F660D9">
        <w:rPr>
          <w:rFonts w:asciiTheme="majorBidi" w:hAnsiTheme="majorBidi" w:cstheme="majorBidi"/>
          <w:sz w:val="30"/>
          <w:szCs w:val="30"/>
          <w:cs/>
        </w:rPr>
        <w:t>บาท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F6CB3">
        <w:rPr>
          <w:rFonts w:ascii="Angsana New" w:hAnsi="Angsana New" w:hint="cs"/>
          <w:spacing w:val="4"/>
          <w:sz w:val="30"/>
          <w:szCs w:val="30"/>
          <w:cs/>
        </w:rPr>
        <w:t>ส่งผลให้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กลุ่มบริษัทถือหุ้นในบริษัท เด็กดี อินเตอร์แอคทีฟ จำกัด ร้อยละ </w:t>
      </w:r>
      <w:r w:rsidRPr="00DF6CB3">
        <w:rPr>
          <w:rFonts w:ascii="Angsana New" w:hAnsi="Angsana New"/>
          <w:spacing w:val="4"/>
          <w:sz w:val="30"/>
          <w:szCs w:val="30"/>
        </w:rPr>
        <w:t>51</w:t>
      </w:r>
      <w:r w:rsidRPr="00DF6CB3">
        <w:rPr>
          <w:rFonts w:ascii="Angsana New" w:hAnsi="Angsana New"/>
          <w:spacing w:val="4"/>
          <w:sz w:val="30"/>
          <w:szCs w:val="30"/>
          <w:cs/>
        </w:rPr>
        <w:t>.</w:t>
      </w:r>
      <w:r w:rsidRPr="00DF6CB3">
        <w:rPr>
          <w:rFonts w:ascii="Angsana New" w:hAnsi="Angsana New"/>
          <w:spacing w:val="4"/>
          <w:sz w:val="30"/>
          <w:szCs w:val="30"/>
        </w:rPr>
        <w:t>00</w:t>
      </w:r>
      <w:r w:rsidRPr="00DF6CB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D0EE3">
        <w:rPr>
          <w:rFonts w:ascii="Angsana New" w:hAnsi="Angsana New"/>
          <w:spacing w:val="-2"/>
          <w:sz w:val="30"/>
          <w:szCs w:val="30"/>
          <w:cs/>
        </w:rPr>
        <w:t>ของทุนที่ออกและชำระแล้ว ทำให้บริษัท เด็กดี อินเตอร์แอคทีฟ จำกัด เปลี่ยนสถานะจากบริษัทร่วมเป็นบริษัทย่อย</w:t>
      </w:r>
    </w:p>
    <w:p w14:paraId="655A3D1F" w14:textId="77777777" w:rsidR="00F660D9" w:rsidRPr="00244701" w:rsidRDefault="00F660D9" w:rsidP="00700966">
      <w:pPr>
        <w:spacing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  <w:sectPr w:rsidR="00F660D9" w:rsidRPr="00244701" w:rsidSect="004A5662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E7C5EC" w14:textId="77777777" w:rsidR="00F60451" w:rsidRPr="00244701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2880"/>
        <w:gridCol w:w="810"/>
        <w:gridCol w:w="810"/>
        <w:gridCol w:w="178"/>
        <w:gridCol w:w="994"/>
        <w:gridCol w:w="178"/>
        <w:gridCol w:w="992"/>
        <w:gridCol w:w="178"/>
        <w:gridCol w:w="902"/>
        <w:gridCol w:w="178"/>
        <w:gridCol w:w="902"/>
        <w:gridCol w:w="178"/>
        <w:gridCol w:w="994"/>
        <w:gridCol w:w="178"/>
        <w:gridCol w:w="993"/>
      </w:tblGrid>
      <w:tr w:rsidR="00E229DC" w:rsidRPr="00244701" w14:paraId="65BC2E06" w14:textId="77777777" w:rsidTr="005110BF">
        <w:trPr>
          <w:cantSplit/>
          <w:tblHeader/>
        </w:trPr>
        <w:tc>
          <w:tcPr>
            <w:tcW w:w="2790" w:type="dxa"/>
            <w:vAlign w:val="bottom"/>
          </w:tcPr>
          <w:p w14:paraId="6DA2F9A3" w14:textId="77777777" w:rsidR="00E229DC" w:rsidRPr="00244701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5" w:type="dxa"/>
            <w:gridSpan w:val="15"/>
            <w:vAlign w:val="bottom"/>
          </w:tcPr>
          <w:p w14:paraId="7B9D89CB" w14:textId="4BECE7F8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244701">
              <w:rPr>
                <w:rFonts w:asciiTheme="majorBidi" w:hAnsiTheme="majorBidi" w:cstheme="majorBidi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229DC" w:rsidRPr="00244701" w14:paraId="346744DA" w14:textId="77777777" w:rsidTr="005110BF">
        <w:trPr>
          <w:cantSplit/>
          <w:tblHeader/>
        </w:trPr>
        <w:tc>
          <w:tcPr>
            <w:tcW w:w="2790" w:type="dxa"/>
            <w:vAlign w:val="bottom"/>
          </w:tcPr>
          <w:p w14:paraId="782FE065" w14:textId="77777777" w:rsidR="00E229DC" w:rsidRPr="00244701" w:rsidRDefault="00E229DC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80" w:type="dxa"/>
            <w:vAlign w:val="bottom"/>
          </w:tcPr>
          <w:p w14:paraId="5FC07C86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7676080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291DFAB6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5F359AA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679F97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0632D8F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7D781B1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165" w:type="dxa"/>
            <w:gridSpan w:val="3"/>
            <w:vAlign w:val="bottom"/>
          </w:tcPr>
          <w:p w14:paraId="51974CB9" w14:textId="77777777" w:rsidR="00E229DC" w:rsidRPr="00244701" w:rsidRDefault="00E229DC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244701">
              <w:rPr>
                <w:rFonts w:asciiTheme="majorBidi" w:hAnsiTheme="majorBidi" w:cstheme="majorBidi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E229DC" w:rsidRPr="00244701" w14:paraId="2D139223" w14:textId="77777777" w:rsidTr="005110BF">
        <w:trPr>
          <w:cantSplit/>
          <w:trHeight w:val="270"/>
          <w:tblHeader/>
        </w:trPr>
        <w:tc>
          <w:tcPr>
            <w:tcW w:w="2790" w:type="dxa"/>
          </w:tcPr>
          <w:p w14:paraId="78C92B65" w14:textId="77777777" w:rsidR="00E229DC" w:rsidRPr="00244701" w:rsidRDefault="00E229DC" w:rsidP="004C2A9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0" w:type="dxa"/>
          </w:tcPr>
          <w:p w14:paraId="5892B77A" w14:textId="77777777" w:rsidR="00E229DC" w:rsidRPr="00244701" w:rsidRDefault="00E229DC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95B1D8" w14:textId="499DE264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68F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0" w:type="dxa"/>
          </w:tcPr>
          <w:p w14:paraId="7CD45BDE" w14:textId="12EC5A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68F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79D560E3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5F95F9" w14:textId="1A87E045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68F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69094F1D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D0DB0" w14:textId="25CB687C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68F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4C72DFF8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070E6C" w14:textId="0E84A9FF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68F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1FC14391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49CEBE" w14:textId="7A0BB3C3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68F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8" w:type="dxa"/>
          </w:tcPr>
          <w:p w14:paraId="2E8D2A4A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89C157F" w14:textId="42094E1E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68F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8" w:type="dxa"/>
          </w:tcPr>
          <w:p w14:paraId="16F1A752" w14:textId="77777777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FACA3C5" w14:textId="6F1C66CD" w:rsidR="00E229DC" w:rsidRPr="00244701" w:rsidRDefault="00E229DC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C68F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63E26" w:rsidRPr="00244701" w14:paraId="726FE868" w14:textId="77777777" w:rsidTr="005110BF">
        <w:trPr>
          <w:cantSplit/>
          <w:trHeight w:val="270"/>
          <w:tblHeader/>
        </w:trPr>
        <w:tc>
          <w:tcPr>
            <w:tcW w:w="2790" w:type="dxa"/>
          </w:tcPr>
          <w:p w14:paraId="32F04DEF" w14:textId="77777777" w:rsidR="00C63E26" w:rsidRPr="00244701" w:rsidRDefault="00C63E26" w:rsidP="004C2A9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0" w:type="dxa"/>
          </w:tcPr>
          <w:p w14:paraId="47EA8ED5" w14:textId="77777777" w:rsidR="00C63E26" w:rsidRPr="00244701" w:rsidRDefault="00C63E26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54291BF" w14:textId="5D8FD12C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78" w:type="dxa"/>
          </w:tcPr>
          <w:p w14:paraId="55DE258D" w14:textId="77777777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7" w:type="dxa"/>
            <w:gridSpan w:val="11"/>
          </w:tcPr>
          <w:p w14:paraId="6F92EBE0" w14:textId="5EE5BCB0" w:rsidR="00C63E26" w:rsidRPr="00244701" w:rsidRDefault="00C63E26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229DC" w:rsidRPr="00244701" w14:paraId="444238B4" w14:textId="77777777" w:rsidTr="005110BF">
        <w:trPr>
          <w:cantSplit/>
          <w:trHeight w:val="270"/>
        </w:trPr>
        <w:tc>
          <w:tcPr>
            <w:tcW w:w="2790" w:type="dxa"/>
          </w:tcPr>
          <w:p w14:paraId="3D781B52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43BCF15B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83FE5C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C1E22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0D6D4D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4C547EB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64F131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5B11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E722A8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29716E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F1601A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00A8CC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894C4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7500A4E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A829C8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579029" w14:textId="77777777" w:rsidR="00E229DC" w:rsidRPr="00244701" w:rsidRDefault="00E229DC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4C6698" w:rsidRPr="00244701" w14:paraId="5EF22658" w14:textId="77777777" w:rsidTr="005110BF">
        <w:trPr>
          <w:cantSplit/>
          <w:trHeight w:val="270"/>
        </w:trPr>
        <w:tc>
          <w:tcPr>
            <w:tcW w:w="2790" w:type="dxa"/>
          </w:tcPr>
          <w:p w14:paraId="3B8639FE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2880" w:type="dxa"/>
          </w:tcPr>
          <w:p w14:paraId="276B8EA1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14:paraId="644B89A8" w14:textId="0852880E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40ECE3B3" w14:textId="3F98860A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5AE8128E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DE592B3" w14:textId="3178A9CB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B39D223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F8553" w14:textId="3AF2747A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33EA7754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4F09181" w14:textId="503D8AC2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C0AE059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284D920C" w14:textId="265A4B4E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2E8966C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DF92AF" w14:textId="3EC136EB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F0B4187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DDBEEC" w14:textId="77B2CB4F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3,599,892</w:t>
            </w:r>
          </w:p>
        </w:tc>
      </w:tr>
      <w:tr w:rsidR="004C6698" w:rsidRPr="00244701" w14:paraId="3320357D" w14:textId="77777777" w:rsidTr="005110BF">
        <w:trPr>
          <w:cantSplit/>
          <w:trHeight w:val="270"/>
        </w:trPr>
        <w:tc>
          <w:tcPr>
            <w:tcW w:w="2790" w:type="dxa"/>
          </w:tcPr>
          <w:p w14:paraId="0AB5EA2B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2880" w:type="dxa"/>
          </w:tcPr>
          <w:p w14:paraId="7FE5322F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14:paraId="16C3289E" w14:textId="613A366F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57F9EC78" w14:textId="14D5B7A6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29F1A4D7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2997E4" w14:textId="7D16A99C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60B4CD88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DD418" w14:textId="67C2EC53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5FE4F98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484060DF" w14:textId="640106F9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D11F01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9F5AF5" w14:textId="21B877F2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1712A91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D7AD40A" w14:textId="1564B954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C257BE4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0EC81F" w14:textId="10E96B4F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487,388</w:t>
            </w:r>
          </w:p>
        </w:tc>
      </w:tr>
      <w:tr w:rsidR="004C6698" w:rsidRPr="00244701" w14:paraId="64F94036" w14:textId="77777777" w:rsidTr="005110BF">
        <w:trPr>
          <w:cantSplit/>
          <w:trHeight w:val="270"/>
        </w:trPr>
        <w:tc>
          <w:tcPr>
            <w:tcW w:w="2790" w:type="dxa"/>
          </w:tcPr>
          <w:p w14:paraId="75B0C949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 ออมนิเวิร์ส จำกัด</w:t>
            </w:r>
          </w:p>
        </w:tc>
        <w:tc>
          <w:tcPr>
            <w:tcW w:w="2880" w:type="dxa"/>
          </w:tcPr>
          <w:p w14:paraId="1A26DD4C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14:paraId="6004761D" w14:textId="114726C1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263417A5" w14:textId="399ED3EA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377BD801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794F7CE" w14:textId="6975AFD8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58F37C1A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ECD002" w14:textId="2AFDED3D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0AF4990C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4A01D4D" w14:textId="167557C6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90F8CC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</w:tcPr>
          <w:p w14:paraId="6DA5A48A" w14:textId="23EA6410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A63AD9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22C3BEC" w14:textId="54268AD4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6603A333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98CCE5" w14:textId="0975813C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100,000</w:t>
            </w:r>
          </w:p>
        </w:tc>
      </w:tr>
      <w:tr w:rsidR="007055B3" w:rsidRPr="00244701" w14:paraId="35EFD1C5" w14:textId="77777777" w:rsidTr="005110BF">
        <w:trPr>
          <w:cantSplit/>
          <w:trHeight w:val="270"/>
        </w:trPr>
        <w:tc>
          <w:tcPr>
            <w:tcW w:w="2790" w:type="dxa"/>
          </w:tcPr>
          <w:p w14:paraId="252CCDA6" w14:textId="7601253F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E6BE5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บริษัท เอเอ็มอี อิมเมจิเนทีฟ จำกัด</w:t>
            </w:r>
          </w:p>
        </w:tc>
        <w:tc>
          <w:tcPr>
            <w:tcW w:w="2880" w:type="dxa"/>
          </w:tcPr>
          <w:p w14:paraId="42DA2236" w14:textId="65A1354A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EE6BE5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การจัดแสดงทางธุรกิจและการแสดงสินค้า</w:t>
            </w:r>
          </w:p>
        </w:tc>
        <w:tc>
          <w:tcPr>
            <w:tcW w:w="810" w:type="dxa"/>
          </w:tcPr>
          <w:p w14:paraId="455F4157" w14:textId="15C13460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725A8AA2" w14:textId="2F156FFE" w:rsidR="007055B3" w:rsidRPr="00EE6BE5" w:rsidRDefault="00820BE5" w:rsidP="00566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6855580" w14:textId="77777777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142DD1AA" w14:textId="1BC6C460" w:rsidR="007055B3" w:rsidRPr="00EE6BE5" w:rsidRDefault="00EE6BE5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12,5</w:t>
            </w:r>
            <w:r w:rsidR="007055B3"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8" w:type="dxa"/>
          </w:tcPr>
          <w:p w14:paraId="3CD12925" w14:textId="77777777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2447BC" w14:textId="4D090A46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E0C239" w14:textId="77777777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287F71F" w14:textId="6EDBF12D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5204831" w14:textId="77777777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27E30CF" w14:textId="06C02BB6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E2320BC" w14:textId="77777777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4AB943A" w14:textId="079AF219" w:rsidR="007055B3" w:rsidRPr="00EE6BE5" w:rsidRDefault="00EE6BE5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055B3"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8" w:type="dxa"/>
          </w:tcPr>
          <w:p w14:paraId="75625D4B" w14:textId="77777777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A1F98F" w14:textId="15598903" w:rsidR="007055B3" w:rsidRPr="00EE6BE5" w:rsidRDefault="007055B3" w:rsidP="00705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E6B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37218" w:rsidRPr="00244701" w14:paraId="4B80E357" w14:textId="77777777" w:rsidTr="005110BF">
        <w:trPr>
          <w:cantSplit/>
          <w:trHeight w:val="270"/>
        </w:trPr>
        <w:tc>
          <w:tcPr>
            <w:tcW w:w="2790" w:type="dxa"/>
          </w:tcPr>
          <w:p w14:paraId="49213B59" w14:textId="65B50156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880" w:type="dxa"/>
          </w:tcPr>
          <w:p w14:paraId="1AEE961B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015C4E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3EF5A7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B62CEEC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6C5E81A" w14:textId="42FE7EAD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4,199,780</w:t>
            </w:r>
          </w:p>
        </w:tc>
        <w:tc>
          <w:tcPr>
            <w:tcW w:w="178" w:type="dxa"/>
          </w:tcPr>
          <w:p w14:paraId="616601F6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663660" w14:textId="41895302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940CBF3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5DD29A0" w14:textId="2EB50E30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92E519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E6BC13A" w14:textId="2BF4300B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E0C368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57B557DA" w14:textId="548D3E03" w:rsidR="00137218" w:rsidRPr="00244701" w:rsidRDefault="00551467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4,199,780</w:t>
            </w:r>
          </w:p>
        </w:tc>
        <w:tc>
          <w:tcPr>
            <w:tcW w:w="178" w:type="dxa"/>
          </w:tcPr>
          <w:p w14:paraId="62F835B0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7308590" w14:textId="19EB6081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</w:tr>
      <w:tr w:rsidR="004C6698" w:rsidRPr="00244701" w14:paraId="739919C7" w14:textId="77777777" w:rsidTr="005110BF">
        <w:trPr>
          <w:cantSplit/>
          <w:trHeight w:val="270"/>
        </w:trPr>
        <w:tc>
          <w:tcPr>
            <w:tcW w:w="2790" w:type="dxa"/>
          </w:tcPr>
          <w:p w14:paraId="3788A602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1055795D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1DA812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C598BA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D80D769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55C771F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52B275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A951650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485AC70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735396C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E8E449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48AAEB2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75CA4E7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82EFB46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D6A7F99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9AE0240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C6698" w:rsidRPr="00244701" w14:paraId="2DBEAAAE" w14:textId="77777777" w:rsidTr="005110BF">
        <w:trPr>
          <w:cantSplit/>
          <w:trHeight w:val="270"/>
        </w:trPr>
        <w:tc>
          <w:tcPr>
            <w:tcW w:w="2790" w:type="dxa"/>
          </w:tcPr>
          <w:p w14:paraId="77204DE7" w14:textId="152D4A59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880" w:type="dxa"/>
          </w:tcPr>
          <w:p w14:paraId="2D59825E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DEB15E8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B4433E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48472D3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C9F88B4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F4C6A96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01A1C673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46E7F8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593DE5CB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6A573BD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0455EF15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FC1AECD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745BD4D2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00814A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86CB73E" w14:textId="77777777" w:rsidR="004C6698" w:rsidRPr="00244701" w:rsidRDefault="004C6698" w:rsidP="004C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C56E5" w:rsidRPr="00244701" w14:paraId="25C33669" w14:textId="77777777" w:rsidTr="00137218">
        <w:trPr>
          <w:cantSplit/>
          <w:trHeight w:val="270"/>
        </w:trPr>
        <w:tc>
          <w:tcPr>
            <w:tcW w:w="2790" w:type="dxa"/>
            <w:vAlign w:val="bottom"/>
          </w:tcPr>
          <w:p w14:paraId="6A792AB5" w14:textId="0F25C804" w:rsid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/>
                <w:sz w:val="24"/>
                <w:szCs w:val="24"/>
                <w:cs/>
              </w:rPr>
              <w:t>บริษัท เด็กดี อินเตอร์แอคที</w:t>
            </w:r>
            <w:r w:rsidRPr="003C56E5">
              <w:rPr>
                <w:rFonts w:asciiTheme="majorBidi" w:hAnsiTheme="majorBidi" w:hint="cs"/>
                <w:sz w:val="24"/>
                <w:szCs w:val="24"/>
                <w:cs/>
              </w:rPr>
              <w:t xml:space="preserve">ฟ </w:t>
            </w:r>
            <w:r w:rsidRPr="003C56E5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  <w:p w14:paraId="68B052CB" w14:textId="26406314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F6534C0" w14:textId="405622BF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90" w:hanging="18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C56E5">
              <w:rPr>
                <w:rFonts w:asciiTheme="majorBidi" w:hAnsiTheme="majorBidi"/>
                <w:sz w:val="24"/>
                <w:szCs w:val="24"/>
                <w:cs/>
              </w:rPr>
              <w:t>จัดสร้างสื่อบนอินเตอร์เน็ต เว็บไซต์</w:t>
            </w:r>
            <w:r w:rsidRPr="003C56E5">
              <w:rPr>
                <w:rFonts w:asciiTheme="majorBidi" w:hAnsiTheme="majorBidi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    </w:t>
            </w:r>
            <w:r w:rsidRPr="003C56E5">
              <w:rPr>
                <w:rFonts w:asciiTheme="majorBidi" w:hAnsiTheme="majorBidi"/>
                <w:sz w:val="24"/>
                <w:szCs w:val="24"/>
                <w:cs/>
              </w:rPr>
              <w:t>และโปรแกรมคอมพิวเตอร์</w:t>
            </w:r>
          </w:p>
        </w:tc>
        <w:tc>
          <w:tcPr>
            <w:tcW w:w="810" w:type="dxa"/>
          </w:tcPr>
          <w:p w14:paraId="7B1CB61D" w14:textId="77777777" w:rsid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A57F04" w14:textId="2C4FF07B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51</w:t>
            </w:r>
            <w:r w:rsidRPr="00244701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10" w:type="dxa"/>
          </w:tcPr>
          <w:p w14:paraId="267161FC" w14:textId="77777777" w:rsid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06B16C" w14:textId="66C8C10F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BD11E2E" w14:textId="77777777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2D0A3DAC" w14:textId="77777777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07F890E" w14:textId="0AB888AA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105,276</w:t>
            </w:r>
          </w:p>
        </w:tc>
        <w:tc>
          <w:tcPr>
            <w:tcW w:w="178" w:type="dxa"/>
          </w:tcPr>
          <w:p w14:paraId="77B9A3FE" w14:textId="77777777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9EDE0BB" w14:textId="77777777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7D5332C" w14:textId="16B6B296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918E80A" w14:textId="77777777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7DB74C96" w14:textId="77777777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B8AA54C" w14:textId="7C021E09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0F40A08" w14:textId="77777777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024ADE17" w14:textId="77777777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D31C24E" w14:textId="0D36D93F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8F7E54E" w14:textId="77777777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46DC2BC5" w14:textId="77777777" w:rsidR="003C56E5" w:rsidRPr="003C56E5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924B94D" w14:textId="0787F0C6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105,276</w:t>
            </w:r>
          </w:p>
        </w:tc>
        <w:tc>
          <w:tcPr>
            <w:tcW w:w="178" w:type="dxa"/>
          </w:tcPr>
          <w:p w14:paraId="40E5A241" w14:textId="77777777" w:rsidR="003C56E5" w:rsidRPr="00244701" w:rsidRDefault="003C56E5" w:rsidP="003C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A2898A6" w14:textId="77777777" w:rsidR="003C56E5" w:rsidRPr="003C56E5" w:rsidRDefault="003C56E5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48E64F0" w14:textId="4274EB66" w:rsidR="003C56E5" w:rsidRPr="00137218" w:rsidRDefault="003C56E5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C56E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37218" w:rsidRPr="00244701" w14:paraId="2C13BA1B" w14:textId="77777777" w:rsidTr="00137218">
        <w:trPr>
          <w:cantSplit/>
          <w:trHeight w:val="270"/>
        </w:trPr>
        <w:tc>
          <w:tcPr>
            <w:tcW w:w="2790" w:type="dxa"/>
          </w:tcPr>
          <w:p w14:paraId="329119E2" w14:textId="0589FD6B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2880" w:type="dxa"/>
          </w:tcPr>
          <w:p w14:paraId="039AC3BA" w14:textId="768999B2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ผลิตและจำหน่ายผลิตภัณฑ์อาหาร</w:t>
            </w:r>
          </w:p>
        </w:tc>
        <w:tc>
          <w:tcPr>
            <w:tcW w:w="810" w:type="dxa"/>
          </w:tcPr>
          <w:p w14:paraId="63537B21" w14:textId="71A67933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10" w:type="dxa"/>
          </w:tcPr>
          <w:p w14:paraId="14A7828C" w14:textId="02EED8FA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4701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14:paraId="7947FB5D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BD946A2" w14:textId="2A97A69A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097796DD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E33FE0" w14:textId="4BECBC8F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681658ED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C5E7329" w14:textId="34CEBE50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0E74B76D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EAD87AC" w14:textId="7EBD4E23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523A985E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CF4218C" w14:textId="33E3B352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CB7B1B5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E2928EC" w14:textId="79FF3C38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37218" w:rsidRPr="00244701" w14:paraId="025C06A0" w14:textId="77777777" w:rsidTr="00137218">
        <w:trPr>
          <w:cantSplit/>
          <w:trHeight w:val="270"/>
        </w:trPr>
        <w:tc>
          <w:tcPr>
            <w:tcW w:w="2790" w:type="dxa"/>
          </w:tcPr>
          <w:p w14:paraId="2C961D99" w14:textId="6F04FA93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880" w:type="dxa"/>
          </w:tcPr>
          <w:p w14:paraId="15FA4DBA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E849590" w14:textId="77777777" w:rsidR="00137218" w:rsidRPr="00244701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6A899A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52DE669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CED2196" w14:textId="251D306A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117,424</w:t>
            </w:r>
          </w:p>
        </w:tc>
        <w:tc>
          <w:tcPr>
            <w:tcW w:w="178" w:type="dxa"/>
          </w:tcPr>
          <w:p w14:paraId="702E505B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BCD9D3C" w14:textId="6C7259CE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5A15C91B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0D10780" w14:textId="79EC3289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3E196230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ED8971D" w14:textId="755BB7F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062A1EE9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8F08F5D" w14:textId="49031593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105,276</w:t>
            </w:r>
          </w:p>
        </w:tc>
        <w:tc>
          <w:tcPr>
            <w:tcW w:w="178" w:type="dxa"/>
          </w:tcPr>
          <w:p w14:paraId="5FB89788" w14:textId="77777777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79A37D0" w14:textId="77C6566F" w:rsidR="00137218" w:rsidRPr="00137218" w:rsidRDefault="00137218" w:rsidP="00137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721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2A9E6E61" w14:textId="77777777" w:rsidR="00621170" w:rsidRPr="00244701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  <w:rPr>
          <w:rFonts w:asciiTheme="majorBidi" w:hAnsiTheme="majorBidi" w:cstheme="majorBidi"/>
        </w:rPr>
      </w:pPr>
    </w:p>
    <w:p w14:paraId="1AFD36B0" w14:textId="77777777" w:rsidR="00621170" w:rsidRPr="00244701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E56103" w14:textId="3329D0EB" w:rsidR="00A90EDB" w:rsidRPr="00946B5D" w:rsidRDefault="0077783C" w:rsidP="00C7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4"/>
          <w:sz w:val="30"/>
          <w:szCs w:val="30"/>
          <w:cs/>
        </w:rPr>
        <w:sectPr w:rsidR="00A90EDB" w:rsidRPr="00946B5D" w:rsidSect="004A5662">
          <w:head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EE6BE5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D72099" w:rsidRPr="00EE6BE5">
        <w:rPr>
          <w:rFonts w:asciiTheme="majorBidi" w:hAnsiTheme="majorBidi" w:cstheme="majorBidi"/>
          <w:spacing w:val="-4"/>
          <w:sz w:val="30"/>
          <w:szCs w:val="30"/>
          <w:cs/>
        </w:rPr>
        <w:t>ทั้งหมดจดทะเบียนจัดตั้งและ</w:t>
      </w:r>
      <w:r w:rsidR="004E067A" w:rsidRPr="00EE6BE5">
        <w:rPr>
          <w:rFonts w:asciiTheme="majorBidi" w:hAnsiTheme="majorBidi" w:cstheme="majorBidi"/>
          <w:spacing w:val="-4"/>
          <w:sz w:val="30"/>
          <w:szCs w:val="30"/>
          <w:cs/>
        </w:rPr>
        <w:t>ดำเนินธุรกิจในประเทศไทย</w:t>
      </w:r>
      <w:r w:rsidRPr="00EE6BE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6BE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</w:t>
      </w:r>
      <w:r w:rsidR="00670954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</w:p>
    <w:p w14:paraId="56C6059B" w14:textId="6A177B7D" w:rsidR="00215E26" w:rsidRPr="002B49E9" w:rsidRDefault="00215E26" w:rsidP="002B49E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2B49E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05D1FA5B" w14:textId="77777777" w:rsidR="00215E26" w:rsidRPr="00143722" w:rsidRDefault="00215E26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p w14:paraId="1F4D8B38" w14:textId="5DADF1DB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B49E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1536BE7C" w14:textId="7856EE2D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1E13A37" w14:textId="77777777" w:rsidR="000209BA" w:rsidRPr="00143722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88322C7" w14:textId="413FA814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ราคาทุนรวมถึงต้นทุนในการรื้อถอน การขนย้าย</w:t>
      </w:r>
      <w:r w:rsidR="00946B5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B49E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B49E9">
        <w:rPr>
          <w:rFonts w:asciiTheme="majorBidi" w:hAnsiTheme="majorBidi" w:cstheme="majorBidi"/>
          <w:sz w:val="30"/>
          <w:szCs w:val="30"/>
        </w:rPr>
        <w:t xml:space="preserve"> </w:t>
      </w:r>
    </w:p>
    <w:p w14:paraId="49D9FB1E" w14:textId="77777777" w:rsidR="000209BA" w:rsidRPr="00143722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A838B09" w14:textId="6B961956" w:rsidR="000209BA" w:rsidRPr="002B49E9" w:rsidRDefault="000209BA" w:rsidP="002B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49E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5AAF5336" w14:textId="1DB75B8E" w:rsidR="000209BA" w:rsidRPr="00143722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2"/>
          <w:szCs w:val="22"/>
          <w:cs/>
        </w:rPr>
      </w:pPr>
    </w:p>
    <w:p w14:paraId="1E4008CA" w14:textId="5311C0AB" w:rsidR="00F76530" w:rsidRPr="00244701" w:rsidRDefault="00F76530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ต้นทุนที่เกิดขึ้นในภายหลัง</w:t>
      </w:r>
    </w:p>
    <w:p w14:paraId="13182F3D" w14:textId="3F4CC380" w:rsidR="000209BA" w:rsidRPr="00886908" w:rsidRDefault="000209BA" w:rsidP="0088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908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</w:t>
      </w:r>
      <w:r w:rsidRPr="00886908">
        <w:rPr>
          <w:rFonts w:asciiTheme="majorBidi" w:hAnsiTheme="majorBidi" w:cstheme="majorBidi"/>
          <w:sz w:val="30"/>
          <w:szCs w:val="30"/>
          <w:cs/>
        </w:rPr>
        <w:t>นั้น    ได้อย่างน่าเชื่อถือ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886908">
        <w:rPr>
          <w:rFonts w:asciiTheme="majorBidi" w:hAnsiTheme="majorBidi" w:cstheme="majorBidi"/>
          <w:sz w:val="30"/>
          <w:szCs w:val="30"/>
        </w:rPr>
        <w:t xml:space="preserve"> </w:t>
      </w:r>
      <w:r w:rsidRPr="00886908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1D8EADD" w14:textId="1A31CC18" w:rsidR="000209BA" w:rsidRPr="00143722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036F8605" w14:textId="12486276" w:rsidR="00FB61CC" w:rsidRPr="00244701" w:rsidRDefault="00FB61CC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ค่าเสื่อมราคา</w:t>
      </w:r>
    </w:p>
    <w:p w14:paraId="08F71965" w14:textId="113D6B66" w:rsidR="000209BA" w:rsidRPr="00244701" w:rsidRDefault="000209BA" w:rsidP="003A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9D99EDF" w14:textId="40AA9EE4" w:rsidR="006668FA" w:rsidRPr="00143722" w:rsidRDefault="00666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2"/>
          <w:szCs w:val="22"/>
          <w:cs/>
        </w:rPr>
      </w:pPr>
    </w:p>
    <w:p w14:paraId="7493A2A0" w14:textId="1ACDA239" w:rsidR="000209BA" w:rsidRPr="00BB4BD9" w:rsidRDefault="000209BA" w:rsidP="00BB4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683" w:type="dxa"/>
        <w:tblInd w:w="450" w:type="dxa"/>
        <w:tblLook w:val="0000" w:firstRow="0" w:lastRow="0" w:firstColumn="0" w:lastColumn="0" w:noHBand="0" w:noVBand="0"/>
      </w:tblPr>
      <w:tblGrid>
        <w:gridCol w:w="5813"/>
        <w:gridCol w:w="1195"/>
        <w:gridCol w:w="675"/>
      </w:tblGrid>
      <w:tr w:rsidR="000209BA" w:rsidRPr="00244701" w14:paraId="5EFCB599" w14:textId="77777777" w:rsidTr="006668FA">
        <w:tc>
          <w:tcPr>
            <w:tcW w:w="5813" w:type="dxa"/>
            <w:vAlign w:val="bottom"/>
          </w:tcPr>
          <w:p w14:paraId="5ED2C08B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56318E67" w14:textId="1EB891CB" w:rsidR="000209BA" w:rsidRPr="00244701" w:rsidRDefault="00BB4BD9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33E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630F390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61ABF0E6" w14:textId="77777777" w:rsidTr="006668FA">
        <w:tc>
          <w:tcPr>
            <w:tcW w:w="5813" w:type="dxa"/>
            <w:vAlign w:val="bottom"/>
          </w:tcPr>
          <w:p w14:paraId="1FCFAA11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CBC0ED6" w14:textId="13D8F35C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55921E94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36CFAB7A" w14:textId="77777777" w:rsidTr="006668FA">
        <w:tc>
          <w:tcPr>
            <w:tcW w:w="5813" w:type="dxa"/>
            <w:vAlign w:val="bottom"/>
          </w:tcPr>
          <w:p w14:paraId="1C459F4B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14:paraId="35FCBDC3" w14:textId="7A19F90A" w:rsidR="000209BA" w:rsidRPr="00244701" w:rsidRDefault="0012751D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5" w:type="dxa"/>
          </w:tcPr>
          <w:p w14:paraId="3C08C08D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7B807A02" w14:textId="77777777" w:rsidTr="006668FA">
        <w:tc>
          <w:tcPr>
            <w:tcW w:w="5813" w:type="dxa"/>
            <w:vAlign w:val="bottom"/>
          </w:tcPr>
          <w:p w14:paraId="57F24162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14:paraId="03C3332F" w14:textId="7E1590FE" w:rsidR="000209BA" w:rsidRPr="00244701" w:rsidRDefault="00BB4BD9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28F38BC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4B2CEDA2" w14:textId="77777777" w:rsidTr="006668FA">
        <w:tc>
          <w:tcPr>
            <w:tcW w:w="5813" w:type="dxa"/>
            <w:vAlign w:val="bottom"/>
          </w:tcPr>
          <w:p w14:paraId="0AD5865B" w14:textId="77777777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C900CA1" w14:textId="6FFB59E9" w:rsidR="000209BA" w:rsidRPr="00244701" w:rsidRDefault="00BB4BD9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0209BA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</w:p>
        </w:tc>
        <w:tc>
          <w:tcPr>
            <w:tcW w:w="675" w:type="dxa"/>
          </w:tcPr>
          <w:p w14:paraId="7D413F79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10CD2A96" w14:textId="77777777" w:rsidTr="006668FA">
        <w:tc>
          <w:tcPr>
            <w:tcW w:w="5813" w:type="dxa"/>
            <w:vAlign w:val="bottom"/>
          </w:tcPr>
          <w:p w14:paraId="15A53041" w14:textId="77777777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7D38DD44" w14:textId="5949ACA1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B61CC" w:rsidRPr="0024470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7</w:t>
            </w:r>
          </w:p>
        </w:tc>
        <w:tc>
          <w:tcPr>
            <w:tcW w:w="675" w:type="dxa"/>
          </w:tcPr>
          <w:p w14:paraId="098D67A0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0209BA" w:rsidRPr="00244701" w14:paraId="63B542FB" w14:textId="77777777" w:rsidTr="006668FA">
        <w:tc>
          <w:tcPr>
            <w:tcW w:w="5813" w:type="dxa"/>
            <w:vAlign w:val="bottom"/>
          </w:tcPr>
          <w:p w14:paraId="29E77E95" w14:textId="01DC7181" w:rsidR="000209BA" w:rsidRPr="00244701" w:rsidRDefault="000209BA" w:rsidP="00933E8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1195" w:type="dxa"/>
          </w:tcPr>
          <w:p w14:paraId="30EFD58C" w14:textId="6D41EB45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2751D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7BE03745" w14:textId="77777777" w:rsidR="000209BA" w:rsidRPr="00244701" w:rsidRDefault="000209BA" w:rsidP="00933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BFACD07" w14:textId="0B1A0E3D" w:rsidR="000209BA" w:rsidRPr="00244701" w:rsidRDefault="000209BA" w:rsidP="00E41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0209BA" w:rsidRPr="00244701" w:rsidSect="004A5662">
          <w:headerReference w:type="defaul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998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2558"/>
        <w:gridCol w:w="980"/>
        <w:gridCol w:w="270"/>
        <w:gridCol w:w="1002"/>
        <w:gridCol w:w="270"/>
        <w:gridCol w:w="981"/>
        <w:gridCol w:w="261"/>
        <w:gridCol w:w="984"/>
        <w:gridCol w:w="261"/>
        <w:gridCol w:w="1011"/>
        <w:gridCol w:w="261"/>
        <w:gridCol w:w="999"/>
        <w:gridCol w:w="261"/>
        <w:gridCol w:w="1020"/>
        <w:gridCol w:w="261"/>
        <w:gridCol w:w="1005"/>
        <w:gridCol w:w="261"/>
        <w:gridCol w:w="1029"/>
        <w:gridCol w:w="261"/>
        <w:gridCol w:w="1062"/>
      </w:tblGrid>
      <w:tr w:rsidR="006948FF" w:rsidRPr="00E774FF" w14:paraId="5D1B43F8" w14:textId="77777777" w:rsidTr="0058290A">
        <w:trPr>
          <w:tblHeader/>
        </w:trPr>
        <w:tc>
          <w:tcPr>
            <w:tcW w:w="853" w:type="pct"/>
            <w:vAlign w:val="bottom"/>
          </w:tcPr>
          <w:p w14:paraId="1EF1AE8F" w14:textId="77777777" w:rsidR="006948FF" w:rsidRPr="00E774FF" w:rsidRDefault="006948FF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47" w:type="pct"/>
            <w:gridSpan w:val="19"/>
            <w:vAlign w:val="bottom"/>
          </w:tcPr>
          <w:p w14:paraId="169494C0" w14:textId="77777777" w:rsidR="006948FF" w:rsidRPr="00E774FF" w:rsidRDefault="006948FF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A002E" w:rsidRPr="00E774FF" w14:paraId="423F816A" w14:textId="77777777" w:rsidTr="0058290A">
        <w:trPr>
          <w:tblHeader/>
        </w:trPr>
        <w:tc>
          <w:tcPr>
            <w:tcW w:w="853" w:type="pct"/>
            <w:vAlign w:val="bottom"/>
          </w:tcPr>
          <w:p w14:paraId="7A0B6019" w14:textId="77777777" w:rsidR="006948FF" w:rsidRPr="00E774FF" w:rsidRDefault="006948FF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27" w:type="pct"/>
            <w:vAlign w:val="bottom"/>
          </w:tcPr>
          <w:p w14:paraId="472CF00F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0" w:type="pct"/>
            <w:vAlign w:val="bottom"/>
          </w:tcPr>
          <w:p w14:paraId="22023822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vAlign w:val="bottom"/>
          </w:tcPr>
          <w:p w14:paraId="4A302B2C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34F50104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0" w:type="pct"/>
            <w:vAlign w:val="bottom"/>
          </w:tcPr>
          <w:p w14:paraId="3634BB9D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vAlign w:val="bottom"/>
          </w:tcPr>
          <w:p w14:paraId="200E429D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5E1E4CF0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7" w:type="pct"/>
            <w:vAlign w:val="bottom"/>
          </w:tcPr>
          <w:p w14:paraId="4B7A6D1A" w14:textId="77777777" w:rsidR="006948FF" w:rsidRPr="00E774FF" w:rsidRDefault="006948FF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vAlign w:val="bottom"/>
          </w:tcPr>
          <w:p w14:paraId="32B85716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14:paraId="64F1BC42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14:paraId="28D024F1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87" w:type="pct"/>
            <w:vAlign w:val="bottom"/>
          </w:tcPr>
          <w:p w14:paraId="5425F9C8" w14:textId="77777777" w:rsidR="006948FF" w:rsidRPr="00E774FF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vAlign w:val="bottom"/>
          </w:tcPr>
          <w:p w14:paraId="4FEC4B64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87" w:type="pct"/>
          </w:tcPr>
          <w:p w14:paraId="37151E16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402FF4E7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AD323A1" w14:textId="77777777" w:rsidR="006948FF" w:rsidRPr="00E774FF" w:rsidRDefault="006948FF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7" w:type="pct"/>
          </w:tcPr>
          <w:p w14:paraId="610A8591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BB300B6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D2F3BAE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8115BE7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CFF70A7" w14:textId="77777777" w:rsidR="006948FF" w:rsidRPr="00E774FF" w:rsidRDefault="006948FF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7" w:type="pct"/>
          </w:tcPr>
          <w:p w14:paraId="2E91984D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28C8F73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5680194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211333B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8E71534" w14:textId="1A956E16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</w:t>
            </w:r>
            <w:r w:rsidR="00334A68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7" w:type="pct"/>
          </w:tcPr>
          <w:p w14:paraId="042563A2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96BEC02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2C49DE5F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28E4AD97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7" w:type="pct"/>
            <w:vAlign w:val="bottom"/>
          </w:tcPr>
          <w:p w14:paraId="67E453D8" w14:textId="77777777" w:rsidR="006948FF" w:rsidRPr="00E774FF" w:rsidRDefault="006948FF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vAlign w:val="bottom"/>
          </w:tcPr>
          <w:p w14:paraId="3D716514" w14:textId="77777777" w:rsidR="006948FF" w:rsidRPr="00E774FF" w:rsidRDefault="006948FF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48FF" w:rsidRPr="00E774FF" w14:paraId="1EC354F1" w14:textId="77777777" w:rsidTr="0058290A">
        <w:trPr>
          <w:tblHeader/>
        </w:trPr>
        <w:tc>
          <w:tcPr>
            <w:tcW w:w="853" w:type="pct"/>
          </w:tcPr>
          <w:p w14:paraId="19548E7C" w14:textId="77777777" w:rsidR="006948FF" w:rsidRPr="00E774FF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47" w:type="pct"/>
            <w:gridSpan w:val="19"/>
          </w:tcPr>
          <w:p w14:paraId="5EFCAE9B" w14:textId="77777777" w:rsidR="006948FF" w:rsidRPr="00E774FF" w:rsidRDefault="006948FF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</w:rPr>
              <w:t>(</w:t>
            </w: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002E" w:rsidRPr="00E774FF" w14:paraId="1A5F2AA6" w14:textId="77777777" w:rsidTr="0058290A">
        <w:tc>
          <w:tcPr>
            <w:tcW w:w="853" w:type="pct"/>
          </w:tcPr>
          <w:p w14:paraId="469E52DB" w14:textId="77777777" w:rsidR="006948FF" w:rsidRPr="00E774FF" w:rsidRDefault="006948FF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27" w:type="pct"/>
          </w:tcPr>
          <w:p w14:paraId="422A7B8A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72D246DB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4" w:type="pct"/>
          </w:tcPr>
          <w:p w14:paraId="07F524B7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" w:type="pct"/>
          </w:tcPr>
          <w:p w14:paraId="628E3C5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5AE0132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</w:tcPr>
          <w:p w14:paraId="7F708CF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28" w:type="pct"/>
          </w:tcPr>
          <w:p w14:paraId="1BDDBE1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" w:type="pct"/>
          </w:tcPr>
          <w:p w14:paraId="24D2860C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7" w:type="pct"/>
          </w:tcPr>
          <w:p w14:paraId="3B6D4058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94A3C78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FFEB2E4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4921B2D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CD7A08D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7371A03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7EDC84B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829D1F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768E013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D690F99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62881A20" w14:textId="77777777" w:rsidR="006948FF" w:rsidRPr="00E774FF" w:rsidRDefault="006948F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EA002E" w:rsidRPr="00E774FF" w14:paraId="6CF5A3AB" w14:textId="77777777" w:rsidTr="0058290A">
        <w:tc>
          <w:tcPr>
            <w:tcW w:w="853" w:type="pct"/>
            <w:vAlign w:val="center"/>
          </w:tcPr>
          <w:p w14:paraId="4FF3E0CB" w14:textId="3714BD34" w:rsidR="006668FA" w:rsidRPr="00E774FF" w:rsidRDefault="006668FA" w:rsidP="006668F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 w:rsidR="007B38CF"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  <w:tc>
          <w:tcPr>
            <w:tcW w:w="327" w:type="pct"/>
          </w:tcPr>
          <w:p w14:paraId="5BC2DCD5" w14:textId="1BD6523B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7B38CF">
              <w:rPr>
                <w:rFonts w:ascii="Angsana New" w:eastAsia="Cordia New" w:hAnsi="Angsana New" w:hint="cs"/>
                <w:sz w:val="26"/>
                <w:szCs w:val="26"/>
              </w:rPr>
              <w:t>463,828</w:t>
            </w:r>
          </w:p>
        </w:tc>
        <w:tc>
          <w:tcPr>
            <w:tcW w:w="90" w:type="pct"/>
          </w:tcPr>
          <w:p w14:paraId="5D9EB650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CC4FA39" w14:textId="0A6A1397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7B38CF">
              <w:rPr>
                <w:rFonts w:ascii="Angsana New" w:eastAsia="Cordia New" w:hAnsi="Angsana New" w:hint="cs"/>
                <w:sz w:val="26"/>
                <w:szCs w:val="26"/>
              </w:rPr>
              <w:t>1,033,496</w:t>
            </w:r>
          </w:p>
        </w:tc>
        <w:tc>
          <w:tcPr>
            <w:tcW w:w="90" w:type="pct"/>
          </w:tcPr>
          <w:p w14:paraId="1BC02A69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vAlign w:val="center"/>
          </w:tcPr>
          <w:p w14:paraId="3627BF7C" w14:textId="0FD36498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7B38CF">
              <w:rPr>
                <w:rFonts w:ascii="Angsana New" w:eastAsia="Cordia New" w:hAnsi="Angsana New" w:hint="cs"/>
                <w:sz w:val="26"/>
                <w:szCs w:val="26"/>
              </w:rPr>
              <w:t>798,924</w:t>
            </w:r>
          </w:p>
        </w:tc>
        <w:tc>
          <w:tcPr>
            <w:tcW w:w="87" w:type="pct"/>
          </w:tcPr>
          <w:p w14:paraId="2DE9BA82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AA4EB7C" w14:textId="7896849E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7B38CF">
              <w:rPr>
                <w:rFonts w:ascii="Angsana New" w:eastAsia="Cordia New" w:hAnsi="Angsana New" w:hint="cs"/>
                <w:sz w:val="26"/>
                <w:szCs w:val="26"/>
              </w:rPr>
              <w:t>241,015</w:t>
            </w:r>
          </w:p>
        </w:tc>
        <w:tc>
          <w:tcPr>
            <w:tcW w:w="87" w:type="pct"/>
          </w:tcPr>
          <w:p w14:paraId="23EAE138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</w:tcPr>
          <w:p w14:paraId="04CEEDD9" w14:textId="3BF9F83A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7B38CF">
              <w:rPr>
                <w:rFonts w:ascii="Angsana New" w:hAnsi="Angsana New" w:hint="cs"/>
                <w:sz w:val="26"/>
                <w:szCs w:val="26"/>
              </w:rPr>
              <w:t>283,</w:t>
            </w:r>
            <w:r w:rsidRPr="007B38CF"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87" w:type="pct"/>
          </w:tcPr>
          <w:p w14:paraId="118762C5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1E4D73E" w14:textId="1DE45ADB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7B38CF">
              <w:rPr>
                <w:rFonts w:ascii="Angsana New" w:hAnsi="Angsana New"/>
                <w:sz w:val="26"/>
                <w:szCs w:val="26"/>
              </w:rPr>
              <w:t>710,852</w:t>
            </w:r>
          </w:p>
        </w:tc>
        <w:tc>
          <w:tcPr>
            <w:tcW w:w="87" w:type="pct"/>
          </w:tcPr>
          <w:p w14:paraId="1322176E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DE98964" w14:textId="0B1AF6C2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7B38CF">
              <w:rPr>
                <w:rFonts w:ascii="Angsana New" w:hAnsi="Angsana New" w:hint="cs"/>
                <w:sz w:val="26"/>
                <w:szCs w:val="26"/>
              </w:rPr>
              <w:t>72,245</w:t>
            </w:r>
          </w:p>
        </w:tc>
        <w:tc>
          <w:tcPr>
            <w:tcW w:w="87" w:type="pct"/>
          </w:tcPr>
          <w:p w14:paraId="23487E2C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F1D2458" w14:textId="36F72241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7B38CF">
              <w:rPr>
                <w:rFonts w:ascii="Angsana New" w:hAnsi="Angsana New" w:hint="cs"/>
                <w:sz w:val="26"/>
                <w:szCs w:val="26"/>
              </w:rPr>
              <w:t>85,630</w:t>
            </w:r>
          </w:p>
        </w:tc>
        <w:tc>
          <w:tcPr>
            <w:tcW w:w="87" w:type="pct"/>
          </w:tcPr>
          <w:p w14:paraId="0C080CF4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BE59CF9" w14:textId="793AB870" w:rsidR="006668FA" w:rsidRPr="007B38CF" w:rsidRDefault="007B38CF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7B38CF">
              <w:rPr>
                <w:rFonts w:ascii="Angsana New" w:hAnsi="Angsana New"/>
                <w:sz w:val="26"/>
                <w:szCs w:val="26"/>
              </w:rPr>
              <w:t>99,664</w:t>
            </w:r>
          </w:p>
        </w:tc>
        <w:tc>
          <w:tcPr>
            <w:tcW w:w="87" w:type="pct"/>
          </w:tcPr>
          <w:p w14:paraId="22C3B601" w14:textId="77777777" w:rsidR="006668FA" w:rsidRPr="007B38CF" w:rsidRDefault="006668FA" w:rsidP="00EA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</w:tcPr>
          <w:p w14:paraId="492A0B05" w14:textId="06B0C1C1" w:rsidR="006668FA" w:rsidRPr="007B38CF" w:rsidRDefault="007B38CF" w:rsidP="00D0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7B38CF">
              <w:rPr>
                <w:rFonts w:ascii="Angsana New" w:hAnsi="Angsana New"/>
                <w:sz w:val="26"/>
                <w:szCs w:val="26"/>
              </w:rPr>
              <w:t>3,788,825</w:t>
            </w:r>
          </w:p>
        </w:tc>
      </w:tr>
      <w:tr w:rsidR="007B38CF" w:rsidRPr="00E774FF" w14:paraId="7ABCAF1B" w14:textId="77777777" w:rsidTr="00C657E4">
        <w:tc>
          <w:tcPr>
            <w:tcW w:w="853" w:type="pct"/>
            <w:vAlign w:val="center"/>
          </w:tcPr>
          <w:p w14:paraId="2694C3B2" w14:textId="13826735" w:rsidR="007B38CF" w:rsidRPr="00E774FF" w:rsidRDefault="007B38CF" w:rsidP="007B38CF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27" w:type="pct"/>
            <w:shd w:val="clear" w:color="auto" w:fill="auto"/>
          </w:tcPr>
          <w:p w14:paraId="6D89648E" w14:textId="34040EB8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84DF2">
              <w:rPr>
                <w:rFonts w:ascii="Angsana New" w:eastAsia="Cordia New" w:hAnsi="Angsana New"/>
                <w:sz w:val="26"/>
                <w:szCs w:val="26"/>
              </w:rPr>
              <w:t>147,163</w:t>
            </w:r>
          </w:p>
        </w:tc>
        <w:tc>
          <w:tcPr>
            <w:tcW w:w="90" w:type="pct"/>
          </w:tcPr>
          <w:p w14:paraId="4AE39CFD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190A6410" w14:textId="4193F78A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1,620</w:t>
            </w:r>
          </w:p>
        </w:tc>
        <w:tc>
          <w:tcPr>
            <w:tcW w:w="90" w:type="pct"/>
          </w:tcPr>
          <w:p w14:paraId="3EAD7E99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0DE83AF" w14:textId="71A7B682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38,524</w:t>
            </w:r>
          </w:p>
        </w:tc>
        <w:tc>
          <w:tcPr>
            <w:tcW w:w="87" w:type="pct"/>
            <w:shd w:val="clear" w:color="auto" w:fill="auto"/>
          </w:tcPr>
          <w:p w14:paraId="136E8AB9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12CC8CE3" w14:textId="1FA8292D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C45A459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6BED9E7" w14:textId="6F6BEA80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87" w:type="pct"/>
          </w:tcPr>
          <w:p w14:paraId="02BA3828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D0903B7" w14:textId="75BF8E09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22,509</w:t>
            </w:r>
          </w:p>
        </w:tc>
        <w:tc>
          <w:tcPr>
            <w:tcW w:w="87" w:type="pct"/>
          </w:tcPr>
          <w:p w14:paraId="1DE04B44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0B43AA2" w14:textId="5F4C835C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2,709</w:t>
            </w:r>
          </w:p>
        </w:tc>
        <w:tc>
          <w:tcPr>
            <w:tcW w:w="87" w:type="pct"/>
          </w:tcPr>
          <w:p w14:paraId="5D3A24E7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1AA699C5" w14:textId="754707EE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87" w:type="pct"/>
          </w:tcPr>
          <w:p w14:paraId="0465EAF8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4F3DBBF" w14:textId="72A67070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84DF2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E84DF2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87" w:type="pct"/>
            <w:shd w:val="clear" w:color="auto" w:fill="auto"/>
          </w:tcPr>
          <w:p w14:paraId="2A421C4F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544C815" w14:textId="522361C9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84DF2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37</w:t>
            </w:r>
            <w:r w:rsidRPr="00E84DF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724</w:t>
            </w:r>
          </w:p>
        </w:tc>
      </w:tr>
      <w:tr w:rsidR="007B38CF" w:rsidRPr="00E774FF" w14:paraId="0C9DA635" w14:textId="77777777" w:rsidTr="00C657E4">
        <w:tc>
          <w:tcPr>
            <w:tcW w:w="853" w:type="pct"/>
            <w:vAlign w:val="center"/>
          </w:tcPr>
          <w:p w14:paraId="1B41F02D" w14:textId="744E5501" w:rsidR="007B38CF" w:rsidRPr="00E774FF" w:rsidRDefault="007B38CF" w:rsidP="007B38CF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27" w:type="pct"/>
            <w:shd w:val="clear" w:color="auto" w:fill="auto"/>
          </w:tcPr>
          <w:p w14:paraId="4BA7A57F" w14:textId="551814F0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984C6FC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75D2A72E" w14:textId="40D418AD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171,793</w:t>
            </w:r>
          </w:p>
        </w:tc>
        <w:tc>
          <w:tcPr>
            <w:tcW w:w="90" w:type="pct"/>
          </w:tcPr>
          <w:p w14:paraId="2D6496CF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06FA49DC" w14:textId="1DBD792A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11,654</w:t>
            </w:r>
          </w:p>
        </w:tc>
        <w:tc>
          <w:tcPr>
            <w:tcW w:w="87" w:type="pct"/>
            <w:shd w:val="clear" w:color="auto" w:fill="auto"/>
          </w:tcPr>
          <w:p w14:paraId="4AF03B69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D2417B6" w14:textId="4774729B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82,213</w:t>
            </w:r>
          </w:p>
        </w:tc>
        <w:tc>
          <w:tcPr>
            <w:tcW w:w="87" w:type="pct"/>
            <w:shd w:val="clear" w:color="auto" w:fill="auto"/>
          </w:tcPr>
          <w:p w14:paraId="6CAEA8E3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391EB67" w14:textId="71365B10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3,173</w:t>
            </w:r>
          </w:p>
        </w:tc>
        <w:tc>
          <w:tcPr>
            <w:tcW w:w="87" w:type="pct"/>
          </w:tcPr>
          <w:p w14:paraId="1000874B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F52F68C" w14:textId="2055C6D8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24,89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7" w:type="pct"/>
          </w:tcPr>
          <w:p w14:paraId="2CC962CE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4E03BBF" w14:textId="1D5484CD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5,318</w:t>
            </w:r>
          </w:p>
        </w:tc>
        <w:tc>
          <w:tcPr>
            <w:tcW w:w="87" w:type="pct"/>
          </w:tcPr>
          <w:p w14:paraId="6960F017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46E79D2A" w14:textId="57D63A59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87" w:type="pct"/>
          </w:tcPr>
          <w:p w14:paraId="3E8522EF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499FA07" w14:textId="401D9CBB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84DF2">
              <w:rPr>
                <w:rFonts w:ascii="Angsana New" w:hAnsi="Angsana New"/>
                <w:sz w:val="26"/>
                <w:szCs w:val="26"/>
              </w:rPr>
              <w:t>(299,132)</w:t>
            </w:r>
          </w:p>
        </w:tc>
        <w:tc>
          <w:tcPr>
            <w:tcW w:w="87" w:type="pct"/>
            <w:shd w:val="clear" w:color="auto" w:fill="auto"/>
          </w:tcPr>
          <w:p w14:paraId="721991CB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9FAFBE0" w14:textId="1F8C337F" w:rsidR="007B38CF" w:rsidRPr="00E774FF" w:rsidRDefault="007B38CF" w:rsidP="00D03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38CF" w:rsidRPr="00E774FF" w14:paraId="4C348D14" w14:textId="77777777" w:rsidTr="00C657E4">
        <w:tc>
          <w:tcPr>
            <w:tcW w:w="853" w:type="pct"/>
            <w:vAlign w:val="center"/>
          </w:tcPr>
          <w:p w14:paraId="3396AB13" w14:textId="7416F41D" w:rsidR="007B38CF" w:rsidRPr="00E774FF" w:rsidRDefault="007B38CF" w:rsidP="007B38CF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มาจาก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27" w:type="pct"/>
            <w:shd w:val="clear" w:color="auto" w:fill="auto"/>
          </w:tcPr>
          <w:p w14:paraId="170235A1" w14:textId="7F2B3293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AD01F4E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D4DC78F" w14:textId="340C8105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BED72B9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F56D867" w14:textId="4B4E030A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1B8E646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D66D2D5" w14:textId="077572F3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CB3398E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22B3BFF3" w14:textId="6570601E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4D78C11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C254A42" w14:textId="442DA7F5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87" w:type="pct"/>
          </w:tcPr>
          <w:p w14:paraId="7D9E96E5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80FD5FD" w14:textId="29B7E16A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2911C0F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3EE3A6D" w14:textId="16CD211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5442C4E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3649BD5" w14:textId="4CB7B9C4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5BAF8A5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60E1A99B" w14:textId="2617BD81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172</w:t>
            </w:r>
          </w:p>
        </w:tc>
      </w:tr>
      <w:tr w:rsidR="007B38CF" w:rsidRPr="00E774FF" w14:paraId="394704BA" w14:textId="77777777" w:rsidTr="00FB7CFD">
        <w:tc>
          <w:tcPr>
            <w:tcW w:w="853" w:type="pct"/>
            <w:vAlign w:val="center"/>
          </w:tcPr>
          <w:p w14:paraId="17151614" w14:textId="23B05E73" w:rsidR="007B38CF" w:rsidRPr="00E774FF" w:rsidRDefault="007B38CF" w:rsidP="007B38CF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61769F47" w14:textId="2C52232A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1EC948E0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AFD8A4D" w14:textId="5103745D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(7,843)</w:t>
            </w:r>
          </w:p>
        </w:tc>
        <w:tc>
          <w:tcPr>
            <w:tcW w:w="90" w:type="pct"/>
          </w:tcPr>
          <w:p w14:paraId="5BAF660A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72EA8511" w14:textId="231858E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(81,108)</w:t>
            </w:r>
          </w:p>
        </w:tc>
        <w:tc>
          <w:tcPr>
            <w:tcW w:w="87" w:type="pct"/>
            <w:shd w:val="clear" w:color="auto" w:fill="auto"/>
          </w:tcPr>
          <w:p w14:paraId="29FFCB8C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553082C3" w14:textId="3102B262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11568ED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6D673020" w14:textId="4C507D86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(67,595)</w:t>
            </w:r>
          </w:p>
        </w:tc>
        <w:tc>
          <w:tcPr>
            <w:tcW w:w="87" w:type="pct"/>
            <w:shd w:val="clear" w:color="auto" w:fill="auto"/>
          </w:tcPr>
          <w:p w14:paraId="2AAE2846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14:paraId="764BC797" w14:textId="72093074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(23,268)</w:t>
            </w:r>
          </w:p>
        </w:tc>
        <w:tc>
          <w:tcPr>
            <w:tcW w:w="87" w:type="pct"/>
          </w:tcPr>
          <w:p w14:paraId="5434D49B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9CD15C1" w14:textId="184DD79E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(14,437)</w:t>
            </w:r>
          </w:p>
        </w:tc>
        <w:tc>
          <w:tcPr>
            <w:tcW w:w="87" w:type="pct"/>
          </w:tcPr>
          <w:p w14:paraId="1BC83F9E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6C3D5435" w14:textId="53CBAE8E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7D45DDC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92163E9" w14:textId="044EFC53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102DB2E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359F3F2A" w14:textId="64CD820E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84DF2">
              <w:rPr>
                <w:rFonts w:ascii="Angsana New" w:hAnsi="Angsana New"/>
                <w:sz w:val="26"/>
                <w:szCs w:val="26"/>
              </w:rPr>
              <w:t>(194,251)</w:t>
            </w:r>
          </w:p>
        </w:tc>
      </w:tr>
      <w:tr w:rsidR="007B38CF" w:rsidRPr="00E774FF" w14:paraId="7E05AE45" w14:textId="77777777" w:rsidTr="0058290A">
        <w:tc>
          <w:tcPr>
            <w:tcW w:w="853" w:type="pct"/>
            <w:vAlign w:val="center"/>
          </w:tcPr>
          <w:p w14:paraId="748D1E92" w14:textId="37104987" w:rsidR="007B38CF" w:rsidRPr="00E774FF" w:rsidRDefault="007B38CF" w:rsidP="007B38C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  <w:p w14:paraId="64DAC06C" w14:textId="0EBA9F52" w:rsidR="007B38CF" w:rsidRPr="00E774FF" w:rsidRDefault="007B38CF" w:rsidP="007B38CF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15E67D11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E150D5C" w14:textId="751A8829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84DF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0" w:type="pct"/>
          </w:tcPr>
          <w:p w14:paraId="78AE5BBC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9BDF9FB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E88F51" w14:textId="459D9731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1,199,066</w:t>
            </w:r>
          </w:p>
        </w:tc>
        <w:tc>
          <w:tcPr>
            <w:tcW w:w="90" w:type="pct"/>
          </w:tcPr>
          <w:p w14:paraId="01CF0F5D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vAlign w:val="center"/>
          </w:tcPr>
          <w:p w14:paraId="6B408EDD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398CEA2" w14:textId="182C0174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767,994</w:t>
            </w:r>
          </w:p>
        </w:tc>
        <w:tc>
          <w:tcPr>
            <w:tcW w:w="87" w:type="pct"/>
            <w:shd w:val="clear" w:color="auto" w:fill="auto"/>
          </w:tcPr>
          <w:p w14:paraId="783BFBEF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3FE98142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C59DF32" w14:textId="4110E33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323,228</w:t>
            </w:r>
          </w:p>
        </w:tc>
        <w:tc>
          <w:tcPr>
            <w:tcW w:w="87" w:type="pct"/>
            <w:shd w:val="clear" w:color="auto" w:fill="auto"/>
          </w:tcPr>
          <w:p w14:paraId="0ED44341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238BDB8C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4D9E52" w14:textId="7C10975E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220,729</w:t>
            </w:r>
          </w:p>
        </w:tc>
        <w:tc>
          <w:tcPr>
            <w:tcW w:w="87" w:type="pct"/>
          </w:tcPr>
          <w:p w14:paraId="7FBF7A57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0A00205C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1FDFEEA" w14:textId="47726100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735,156</w:t>
            </w:r>
          </w:p>
        </w:tc>
        <w:tc>
          <w:tcPr>
            <w:tcW w:w="87" w:type="pct"/>
          </w:tcPr>
          <w:p w14:paraId="0828F535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31ABECC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331F247" w14:textId="41E6175A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65,835</w:t>
            </w:r>
          </w:p>
        </w:tc>
        <w:tc>
          <w:tcPr>
            <w:tcW w:w="87" w:type="pct"/>
          </w:tcPr>
          <w:p w14:paraId="5E2872C2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BC24D17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BC861C5" w14:textId="24166F8D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85,979</w:t>
            </w:r>
          </w:p>
        </w:tc>
        <w:tc>
          <w:tcPr>
            <w:tcW w:w="87" w:type="pct"/>
          </w:tcPr>
          <w:p w14:paraId="215B8CD3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96246DB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99D1946" w14:textId="38142F2B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4DF2">
              <w:rPr>
                <w:rFonts w:ascii="Angsana New" w:hAnsi="Angsana New"/>
                <w:b/>
                <w:bCs/>
                <w:sz w:val="26"/>
                <w:szCs w:val="26"/>
              </w:rPr>
              <w:t>23,492</w:t>
            </w:r>
          </w:p>
        </w:tc>
        <w:tc>
          <w:tcPr>
            <w:tcW w:w="87" w:type="pct"/>
            <w:shd w:val="clear" w:color="auto" w:fill="auto"/>
          </w:tcPr>
          <w:p w14:paraId="2ADF5F75" w14:textId="7777777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5B338A09" w14:textId="77777777" w:rsidR="007B38C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A1C4BE" w14:textId="4A452F47" w:rsidR="007B38CF" w:rsidRPr="00E774FF" w:rsidRDefault="007B38CF" w:rsidP="007B3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84DF2">
              <w:rPr>
                <w:rFonts w:ascii="Angsana New" w:hAnsi="Angsana New"/>
                <w:b/>
                <w:bCs/>
                <w:sz w:val="26"/>
                <w:szCs w:val="26"/>
              </w:rPr>
              <w:t>4,032,470</w:t>
            </w:r>
          </w:p>
        </w:tc>
      </w:tr>
      <w:tr w:rsidR="00071847" w:rsidRPr="00E774FF" w14:paraId="6D0ECB1F" w14:textId="77777777" w:rsidTr="0058290A">
        <w:tc>
          <w:tcPr>
            <w:tcW w:w="853" w:type="pct"/>
            <w:shd w:val="clear" w:color="auto" w:fill="auto"/>
            <w:vAlign w:val="center"/>
          </w:tcPr>
          <w:p w14:paraId="3AFB99EF" w14:textId="77777777" w:rsidR="00071847" w:rsidRPr="00E774FF" w:rsidRDefault="00071847" w:rsidP="0007184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27" w:type="pct"/>
            <w:shd w:val="clear" w:color="auto" w:fill="auto"/>
          </w:tcPr>
          <w:p w14:paraId="68995092" w14:textId="6B1F55C3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CB4D837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20D79464" w14:textId="5F67B0E1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4C200E">
              <w:rPr>
                <w:rFonts w:ascii="Angsana New" w:eastAsia="Cordia New" w:hAnsi="Angsana New"/>
                <w:sz w:val="26"/>
                <w:szCs w:val="26"/>
              </w:rPr>
              <w:t>2,439</w:t>
            </w:r>
          </w:p>
        </w:tc>
        <w:tc>
          <w:tcPr>
            <w:tcW w:w="90" w:type="pct"/>
          </w:tcPr>
          <w:p w14:paraId="09649513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2B7BE16" w14:textId="03C4B604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15,282</w:t>
            </w:r>
          </w:p>
        </w:tc>
        <w:tc>
          <w:tcPr>
            <w:tcW w:w="87" w:type="pct"/>
            <w:shd w:val="clear" w:color="auto" w:fill="auto"/>
          </w:tcPr>
          <w:p w14:paraId="0E043713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52C188BA" w14:textId="33B34B66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87" w:type="pct"/>
            <w:shd w:val="clear" w:color="auto" w:fill="auto"/>
          </w:tcPr>
          <w:p w14:paraId="65A72395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580CE711" w14:textId="58A971D0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2,887</w:t>
            </w:r>
          </w:p>
        </w:tc>
        <w:tc>
          <w:tcPr>
            <w:tcW w:w="87" w:type="pct"/>
          </w:tcPr>
          <w:p w14:paraId="02094C26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9BB0088" w14:textId="3E90AED6" w:rsidR="00071847" w:rsidRPr="00E365C2" w:rsidRDefault="00967D43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67D43">
              <w:rPr>
                <w:rFonts w:ascii="Angsana New" w:hAnsi="Angsana New"/>
                <w:sz w:val="26"/>
                <w:szCs w:val="26"/>
              </w:rPr>
              <w:t>30,90</w:t>
            </w:r>
            <w:r w:rsidR="0048247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7" w:type="pct"/>
          </w:tcPr>
          <w:p w14:paraId="56103A1F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792AA80" w14:textId="2EB1EBC9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0A3D846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8ACE53A" w14:textId="5DCEF6AB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3,150</w:t>
            </w:r>
          </w:p>
        </w:tc>
        <w:tc>
          <w:tcPr>
            <w:tcW w:w="87" w:type="pct"/>
          </w:tcPr>
          <w:p w14:paraId="6BE295D8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E9B6D03" w14:textId="3F906CEB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10</w:t>
            </w:r>
            <w:r w:rsidR="004623DF">
              <w:rPr>
                <w:rFonts w:ascii="Angsana New" w:hAnsi="Angsana New"/>
                <w:sz w:val="26"/>
                <w:szCs w:val="26"/>
              </w:rPr>
              <w:t>4</w:t>
            </w:r>
            <w:r w:rsidRPr="00071847">
              <w:rPr>
                <w:rFonts w:ascii="Angsana New" w:hAnsi="Angsana New"/>
                <w:sz w:val="26"/>
                <w:szCs w:val="26"/>
              </w:rPr>
              <w:t>,8</w:t>
            </w:r>
            <w:r w:rsidR="00537FC3">
              <w:rPr>
                <w:rFonts w:ascii="Angsana New" w:hAnsi="Angsana New"/>
                <w:sz w:val="26"/>
                <w:szCs w:val="26"/>
              </w:rPr>
              <w:t>2</w:t>
            </w:r>
            <w:r w:rsidR="006D220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7" w:type="pct"/>
            <w:shd w:val="clear" w:color="auto" w:fill="auto"/>
          </w:tcPr>
          <w:p w14:paraId="5BB1FB82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60A87F6" w14:textId="20E37B27" w:rsidR="00071847" w:rsidRPr="004A7375" w:rsidRDefault="00967D43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A7375">
              <w:rPr>
                <w:rFonts w:ascii="Angsana New" w:hAnsi="Angsana New"/>
                <w:sz w:val="26"/>
                <w:szCs w:val="26"/>
              </w:rPr>
              <w:t>1</w:t>
            </w:r>
            <w:r w:rsidR="004623DF" w:rsidRPr="004A7375">
              <w:rPr>
                <w:rFonts w:ascii="Angsana New" w:hAnsi="Angsana New"/>
                <w:sz w:val="26"/>
                <w:szCs w:val="26"/>
              </w:rPr>
              <w:t>59</w:t>
            </w:r>
            <w:r w:rsidRPr="004A7375">
              <w:rPr>
                <w:rFonts w:ascii="Angsana New" w:hAnsi="Angsana New"/>
                <w:sz w:val="26"/>
                <w:szCs w:val="26"/>
              </w:rPr>
              <w:t>,6</w:t>
            </w:r>
            <w:r w:rsidR="00537FC3" w:rsidRPr="004A7375">
              <w:rPr>
                <w:rFonts w:ascii="Angsana New" w:hAnsi="Angsana New"/>
                <w:sz w:val="26"/>
                <w:szCs w:val="26"/>
              </w:rPr>
              <w:t>2</w:t>
            </w:r>
            <w:r w:rsidR="00917DAC" w:rsidRPr="004A737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71847" w:rsidRPr="00E774FF" w14:paraId="237AAC26" w14:textId="77777777" w:rsidTr="0058290A">
        <w:tc>
          <w:tcPr>
            <w:tcW w:w="853" w:type="pct"/>
            <w:shd w:val="clear" w:color="auto" w:fill="auto"/>
            <w:vAlign w:val="center"/>
          </w:tcPr>
          <w:p w14:paraId="60944C70" w14:textId="77777777" w:rsidR="00071847" w:rsidRPr="00EE6BE5" w:rsidRDefault="00071847" w:rsidP="00071847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EE6BE5">
              <w:rPr>
                <w:rFonts w:ascii="Angsana New" w:eastAsia="Cordia New" w:hAnsi="Angsana New"/>
                <w:sz w:val="26"/>
                <w:szCs w:val="26"/>
                <w:cs/>
              </w:rPr>
              <w:t>ได</w:t>
            </w:r>
            <w:r w:rsidRPr="00EE6BE5">
              <w:rPr>
                <w:rFonts w:ascii="Angsana New" w:eastAsia="Cordia New" w:hAnsi="Angsana New" w:hint="cs"/>
                <w:sz w:val="26"/>
                <w:szCs w:val="26"/>
                <w:cs/>
              </w:rPr>
              <w:t>้</w:t>
            </w:r>
            <w:r w:rsidRPr="00EE6BE5">
              <w:rPr>
                <w:rFonts w:ascii="Angsana New" w:eastAsia="Cordia New" w:hAnsi="Angsana New"/>
                <w:sz w:val="26"/>
                <w:szCs w:val="26"/>
                <w:cs/>
              </w:rPr>
              <w:t>มาจากการซ</w:t>
            </w:r>
            <w:r w:rsidRPr="00EE6BE5">
              <w:rPr>
                <w:rFonts w:ascii="Angsana New" w:eastAsia="Cordia New" w:hAnsi="Angsana New" w:hint="cs"/>
                <w:sz w:val="26"/>
                <w:szCs w:val="26"/>
                <w:cs/>
              </w:rPr>
              <w:t>ื้</w:t>
            </w:r>
            <w:r w:rsidRPr="00EE6BE5">
              <w:rPr>
                <w:rFonts w:ascii="Angsana New" w:eastAsia="Cordia New" w:hAnsi="Angsana New"/>
                <w:sz w:val="26"/>
                <w:szCs w:val="26"/>
                <w:cs/>
              </w:rPr>
              <w:t>อธุรกิจ</w:t>
            </w:r>
          </w:p>
          <w:p w14:paraId="7290DCCD" w14:textId="20F71ED6" w:rsidR="00071847" w:rsidRPr="004D13CB" w:rsidRDefault="00071847" w:rsidP="00071847">
            <w:pPr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4D13CB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 xml:space="preserve">   </w:t>
            </w:r>
            <w:r w:rsidRPr="004D13CB"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  <w:t>(</w:t>
            </w:r>
            <w:r w:rsidR="0038117A" w:rsidRPr="004D13CB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ดู</w:t>
            </w:r>
            <w:r w:rsidRPr="004D13CB"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  <w:t>หมายเหตุ</w:t>
            </w:r>
            <w:r w:rsidR="0038117A" w:rsidRPr="004D13CB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ข้อ</w:t>
            </w:r>
            <w:r w:rsidRPr="004D13CB"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="0000698D" w:rsidRPr="004D13CB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4</w:t>
            </w:r>
            <w:r w:rsidRPr="004D13CB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27" w:type="pct"/>
            <w:shd w:val="clear" w:color="auto" w:fill="auto"/>
          </w:tcPr>
          <w:p w14:paraId="7754580F" w14:textId="77777777" w:rsidR="004C6698" w:rsidRDefault="004C6698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A73A593" w14:textId="7AB7C6D8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1A3D10C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6BB4308F" w14:textId="77777777" w:rsidR="004C6698" w:rsidRDefault="004C6698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4976845" w14:textId="1A84977C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3,561</w:t>
            </w:r>
          </w:p>
        </w:tc>
        <w:tc>
          <w:tcPr>
            <w:tcW w:w="90" w:type="pct"/>
          </w:tcPr>
          <w:p w14:paraId="3F87C74E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DC57B3F" w14:textId="77777777" w:rsidR="004C6698" w:rsidRDefault="004C6698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6F5CF10" w14:textId="79C32092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F157D98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6395952B" w14:textId="77777777" w:rsidR="004C6698" w:rsidRDefault="004C6698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  <w:p w14:paraId="667FEF75" w14:textId="2C16039E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5124108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1D5BC700" w14:textId="77777777" w:rsidR="004C6698" w:rsidRDefault="004C6698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  <w:p w14:paraId="3855AE77" w14:textId="7C888B7A" w:rsidR="00071847" w:rsidRPr="00E365C2" w:rsidRDefault="00071847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4A12EDE9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C3F3DDA" w14:textId="77777777" w:rsidR="004C6698" w:rsidRDefault="004C6698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  <w:p w14:paraId="533DE5F3" w14:textId="3FEDEA2D" w:rsidR="00071847" w:rsidRPr="00E365C2" w:rsidRDefault="00967D43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967D43">
              <w:rPr>
                <w:rFonts w:ascii="Angsana New" w:hAnsi="Angsana New"/>
                <w:sz w:val="26"/>
                <w:szCs w:val="26"/>
              </w:rPr>
              <w:t>944</w:t>
            </w:r>
          </w:p>
        </w:tc>
        <w:tc>
          <w:tcPr>
            <w:tcW w:w="87" w:type="pct"/>
          </w:tcPr>
          <w:p w14:paraId="08AB811C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AE33984" w14:textId="77777777" w:rsidR="004C6698" w:rsidRDefault="004C6698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  <w:p w14:paraId="3684BCE1" w14:textId="41349FCC" w:rsidR="00071847" w:rsidRPr="00E365C2" w:rsidRDefault="00071847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D4ED5F0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2EF32340" w14:textId="77777777" w:rsidR="004C6698" w:rsidRDefault="004C6698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  <w:p w14:paraId="747215A0" w14:textId="1A223FB8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7B4993A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228071D" w14:textId="77777777" w:rsidR="004C6698" w:rsidRDefault="004C6698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  <w:p w14:paraId="46673AE2" w14:textId="409C2AF0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14AD0C3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4D4E3C1" w14:textId="77777777" w:rsidR="004C6698" w:rsidRPr="004A7375" w:rsidRDefault="004C6698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  <w:p w14:paraId="2E378875" w14:textId="7E6EB55B" w:rsidR="00071847" w:rsidRPr="004A7375" w:rsidRDefault="00967D43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4A7375">
              <w:rPr>
                <w:rFonts w:ascii="Angsana New" w:hAnsi="Angsana New"/>
                <w:sz w:val="26"/>
                <w:szCs w:val="26"/>
              </w:rPr>
              <w:t>4,505</w:t>
            </w:r>
          </w:p>
        </w:tc>
      </w:tr>
      <w:tr w:rsidR="00071847" w:rsidRPr="00E774FF" w14:paraId="1DA3BB8D" w14:textId="77777777" w:rsidTr="0058290A">
        <w:tc>
          <w:tcPr>
            <w:tcW w:w="853" w:type="pct"/>
            <w:shd w:val="clear" w:color="auto" w:fill="auto"/>
            <w:vAlign w:val="center"/>
          </w:tcPr>
          <w:p w14:paraId="6B934D89" w14:textId="77777777" w:rsidR="00071847" w:rsidRPr="00E774FF" w:rsidRDefault="00071847" w:rsidP="0007184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27" w:type="pct"/>
            <w:shd w:val="clear" w:color="auto" w:fill="auto"/>
          </w:tcPr>
          <w:p w14:paraId="155B96B7" w14:textId="640B22C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5B195A3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38C68008" w14:textId="0C57B7C3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4C200E">
              <w:rPr>
                <w:rFonts w:ascii="Angsana New" w:eastAsia="Cordia New" w:hAnsi="Angsana New"/>
                <w:sz w:val="26"/>
                <w:szCs w:val="26"/>
              </w:rPr>
              <w:t>6,767</w:t>
            </w:r>
          </w:p>
        </w:tc>
        <w:tc>
          <w:tcPr>
            <w:tcW w:w="90" w:type="pct"/>
          </w:tcPr>
          <w:p w14:paraId="322A8973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4E7D2C0" w14:textId="3213CFDC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30,364</w:t>
            </w:r>
          </w:p>
        </w:tc>
        <w:tc>
          <w:tcPr>
            <w:tcW w:w="87" w:type="pct"/>
            <w:shd w:val="clear" w:color="auto" w:fill="auto"/>
          </w:tcPr>
          <w:p w14:paraId="6C8CDEA6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73466A68" w14:textId="64216FCE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22,459</w:t>
            </w:r>
          </w:p>
        </w:tc>
        <w:tc>
          <w:tcPr>
            <w:tcW w:w="87" w:type="pct"/>
            <w:shd w:val="clear" w:color="auto" w:fill="auto"/>
          </w:tcPr>
          <w:p w14:paraId="6F6D0B65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455B0605" w14:textId="6E768943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2,784</w:t>
            </w:r>
          </w:p>
        </w:tc>
        <w:tc>
          <w:tcPr>
            <w:tcW w:w="87" w:type="pct"/>
          </w:tcPr>
          <w:p w14:paraId="5002D00C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6F43B39" w14:textId="285171B5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11,125</w:t>
            </w:r>
          </w:p>
        </w:tc>
        <w:tc>
          <w:tcPr>
            <w:tcW w:w="87" w:type="pct"/>
          </w:tcPr>
          <w:p w14:paraId="3290AB89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3117897" w14:textId="39B3A541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2,407</w:t>
            </w:r>
          </w:p>
        </w:tc>
        <w:tc>
          <w:tcPr>
            <w:tcW w:w="87" w:type="pct"/>
          </w:tcPr>
          <w:p w14:paraId="004C2030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37B7123" w14:textId="6DF70A76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632</w:t>
            </w:r>
          </w:p>
        </w:tc>
        <w:tc>
          <w:tcPr>
            <w:tcW w:w="87" w:type="pct"/>
          </w:tcPr>
          <w:p w14:paraId="31AFF8D3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46E985D6" w14:textId="2E7AA16E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(76,538)</w:t>
            </w:r>
          </w:p>
        </w:tc>
        <w:tc>
          <w:tcPr>
            <w:tcW w:w="87" w:type="pct"/>
            <w:shd w:val="clear" w:color="auto" w:fill="auto"/>
          </w:tcPr>
          <w:p w14:paraId="07C04BD5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7729E784" w14:textId="056182D6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847" w:rsidRPr="00E774FF" w14:paraId="64793273" w14:textId="77777777" w:rsidTr="0058290A">
        <w:tc>
          <w:tcPr>
            <w:tcW w:w="853" w:type="pct"/>
            <w:shd w:val="clear" w:color="auto" w:fill="auto"/>
            <w:vAlign w:val="center"/>
          </w:tcPr>
          <w:p w14:paraId="2D5EC8CC" w14:textId="77777777" w:rsidR="00071847" w:rsidRPr="00E774FF" w:rsidRDefault="00071847" w:rsidP="0007184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37F87BFC" w14:textId="726DB276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2B933E2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26084DEE" w14:textId="6EF75409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(12,948)</w:t>
            </w:r>
          </w:p>
        </w:tc>
        <w:tc>
          <w:tcPr>
            <w:tcW w:w="90" w:type="pct"/>
          </w:tcPr>
          <w:p w14:paraId="27A25B5C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A979F3B" w14:textId="3508A726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sz w:val="26"/>
                <w:szCs w:val="26"/>
              </w:rPr>
              <w:t>(164,030)</w:t>
            </w:r>
          </w:p>
        </w:tc>
        <w:tc>
          <w:tcPr>
            <w:tcW w:w="87" w:type="pct"/>
            <w:shd w:val="clear" w:color="auto" w:fill="auto"/>
          </w:tcPr>
          <w:p w14:paraId="45C466DC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1AAAEA41" w14:textId="51096B60" w:rsidR="00071847" w:rsidRPr="00071847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(7,992)</w:t>
            </w:r>
          </w:p>
        </w:tc>
        <w:tc>
          <w:tcPr>
            <w:tcW w:w="87" w:type="pct"/>
            <w:shd w:val="clear" w:color="auto" w:fill="auto"/>
          </w:tcPr>
          <w:p w14:paraId="29E97B68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7D301CAB" w14:textId="29C3F1EC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(21,631)</w:t>
            </w:r>
          </w:p>
        </w:tc>
        <w:tc>
          <w:tcPr>
            <w:tcW w:w="87" w:type="pct"/>
          </w:tcPr>
          <w:p w14:paraId="39C8CECC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67B2398E" w14:textId="5E0EEF2C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(70,</w:t>
            </w:r>
            <w:r w:rsidR="004623DF">
              <w:rPr>
                <w:rFonts w:ascii="Angsana New" w:hAnsi="Angsana New"/>
                <w:sz w:val="26"/>
                <w:szCs w:val="26"/>
              </w:rPr>
              <w:t>02</w:t>
            </w:r>
            <w:r w:rsidR="00482474">
              <w:rPr>
                <w:rFonts w:ascii="Angsana New" w:hAnsi="Angsana New"/>
                <w:sz w:val="26"/>
                <w:szCs w:val="26"/>
              </w:rPr>
              <w:t>5</w:t>
            </w:r>
            <w:r w:rsidRPr="000718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3B56E76F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FF967EA" w14:textId="34F79C74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(15,661)</w:t>
            </w:r>
          </w:p>
        </w:tc>
        <w:tc>
          <w:tcPr>
            <w:tcW w:w="87" w:type="pct"/>
          </w:tcPr>
          <w:p w14:paraId="6E1446A2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1AE6B1C2" w14:textId="797348AF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(4,889)</w:t>
            </w:r>
          </w:p>
        </w:tc>
        <w:tc>
          <w:tcPr>
            <w:tcW w:w="87" w:type="pct"/>
          </w:tcPr>
          <w:p w14:paraId="1F3E3186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FFEB78C" w14:textId="2A39ABD2" w:rsidR="00071847" w:rsidRPr="00E774FF" w:rsidRDefault="004623DF" w:rsidP="00462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(250)</w:t>
            </w:r>
          </w:p>
        </w:tc>
        <w:tc>
          <w:tcPr>
            <w:tcW w:w="87" w:type="pct"/>
            <w:shd w:val="clear" w:color="auto" w:fill="auto"/>
          </w:tcPr>
          <w:p w14:paraId="59D455D7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41EE0D18" w14:textId="6F4493AB" w:rsidR="00071847" w:rsidRPr="00E774FF" w:rsidRDefault="00DB3114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DB3114">
              <w:rPr>
                <w:rFonts w:ascii="Angsana New" w:hAnsi="Angsana New"/>
                <w:sz w:val="26"/>
                <w:szCs w:val="26"/>
              </w:rPr>
              <w:t>(297,42</w:t>
            </w:r>
            <w:r w:rsidR="00482474">
              <w:rPr>
                <w:rFonts w:ascii="Angsana New" w:hAnsi="Angsana New"/>
                <w:sz w:val="26"/>
                <w:szCs w:val="26"/>
              </w:rPr>
              <w:t>6</w:t>
            </w:r>
            <w:r w:rsidRPr="00DB311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71847" w:rsidRPr="00E774FF" w14:paraId="573992FB" w14:textId="77777777" w:rsidTr="0058290A">
        <w:tc>
          <w:tcPr>
            <w:tcW w:w="853" w:type="pct"/>
            <w:shd w:val="clear" w:color="auto" w:fill="auto"/>
            <w:vAlign w:val="center"/>
          </w:tcPr>
          <w:p w14:paraId="189152BA" w14:textId="20976E68" w:rsidR="00071847" w:rsidRPr="00E774FF" w:rsidRDefault="00071847" w:rsidP="0007184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CA00C" w14:textId="63B4699A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C200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0" w:type="pct"/>
          </w:tcPr>
          <w:p w14:paraId="6AF4CD64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4C7857C9" w14:textId="3D3A27A6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1,198,885</w:t>
            </w:r>
          </w:p>
        </w:tc>
        <w:tc>
          <w:tcPr>
            <w:tcW w:w="90" w:type="pct"/>
          </w:tcPr>
          <w:p w14:paraId="3FCC8792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C5CE" w14:textId="3AF179B6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649,610</w:t>
            </w:r>
          </w:p>
        </w:tc>
        <w:tc>
          <w:tcPr>
            <w:tcW w:w="87" w:type="pct"/>
            <w:shd w:val="clear" w:color="auto" w:fill="auto"/>
          </w:tcPr>
          <w:p w14:paraId="6EA63A89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9DA4" w14:textId="12121100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337,839</w:t>
            </w:r>
          </w:p>
        </w:tc>
        <w:tc>
          <w:tcPr>
            <w:tcW w:w="87" w:type="pct"/>
            <w:shd w:val="clear" w:color="auto" w:fill="auto"/>
          </w:tcPr>
          <w:p w14:paraId="504C90CB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B8B19" w14:textId="33D95191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204,769</w:t>
            </w:r>
          </w:p>
        </w:tc>
        <w:tc>
          <w:tcPr>
            <w:tcW w:w="87" w:type="pct"/>
          </w:tcPr>
          <w:p w14:paraId="66F3FF45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994D4F5" w14:textId="7F09E098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70</w:t>
            </w:r>
            <w:r w:rsidR="004623DF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537FC3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482474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7" w:type="pct"/>
          </w:tcPr>
          <w:p w14:paraId="1DBA7B25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16130081" w14:textId="4067A2FF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52,581</w:t>
            </w:r>
          </w:p>
        </w:tc>
        <w:tc>
          <w:tcPr>
            <w:tcW w:w="87" w:type="pct"/>
          </w:tcPr>
          <w:p w14:paraId="720701F8" w14:textId="77777777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11E36E46" w14:textId="7C4A359F" w:rsidR="00071847" w:rsidRPr="00E365C2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84,872</w:t>
            </w:r>
          </w:p>
        </w:tc>
        <w:tc>
          <w:tcPr>
            <w:tcW w:w="87" w:type="pct"/>
          </w:tcPr>
          <w:p w14:paraId="5D0A2B8D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6A359BEF" w14:textId="372F84F3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51,52</w:t>
            </w:r>
            <w:r w:rsidR="006D2206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7" w:type="pct"/>
            <w:shd w:val="clear" w:color="auto" w:fill="auto"/>
          </w:tcPr>
          <w:p w14:paraId="25AC0641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8AAB4" w14:textId="7045A64A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3,89</w:t>
            </w:r>
            <w:r w:rsidR="004623DF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4623DF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482474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071847" w:rsidRPr="00E774FF" w14:paraId="1E593F6B" w14:textId="77777777" w:rsidTr="00227A19">
        <w:tc>
          <w:tcPr>
            <w:tcW w:w="853" w:type="pct"/>
            <w:shd w:val="clear" w:color="auto" w:fill="auto"/>
          </w:tcPr>
          <w:p w14:paraId="56C88DFC" w14:textId="77777777" w:rsidR="00071847" w:rsidRPr="00E774FF" w:rsidRDefault="00071847" w:rsidP="0007184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6792D7AB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768A3CD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5460996E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8EB0660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0B605C8E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ACB7899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3ADE4439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7BEC12D9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2A9C0E5D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3FDFBF41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05B906AB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64190BC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3C5A4221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DA7D0EA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5A06948C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97D9C4B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2E1D67D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5CEE732B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42C518E7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71847" w:rsidRPr="00E774FF" w14:paraId="0D522836" w14:textId="77777777" w:rsidTr="00227A19">
        <w:tc>
          <w:tcPr>
            <w:tcW w:w="853" w:type="pct"/>
            <w:shd w:val="clear" w:color="auto" w:fill="auto"/>
          </w:tcPr>
          <w:p w14:paraId="7D08AE91" w14:textId="77777777" w:rsidR="00071847" w:rsidRPr="00E774FF" w:rsidRDefault="00071847" w:rsidP="0007184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shd w:val="clear" w:color="auto" w:fill="auto"/>
          </w:tcPr>
          <w:p w14:paraId="511DF539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055571FD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3A02A810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2F64DA6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E0D98FF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AB33140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7752A16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4DC4C8F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271D721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456C3E9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6FA6A0F4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679A347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379D7B2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454BFFF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52568EE6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DB4F1A8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01A7ADA6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18BD7733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792945B" w14:textId="77777777" w:rsidR="00071847" w:rsidRPr="00E774FF" w:rsidRDefault="00071847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4623DF" w:rsidRPr="00E774FF" w14:paraId="6B1283A8" w14:textId="77777777" w:rsidTr="00227A19">
        <w:tc>
          <w:tcPr>
            <w:tcW w:w="853" w:type="pct"/>
            <w:shd w:val="clear" w:color="auto" w:fill="auto"/>
          </w:tcPr>
          <w:p w14:paraId="59B9D198" w14:textId="77777777" w:rsidR="004623DF" w:rsidRPr="00E774FF" w:rsidRDefault="004623DF" w:rsidP="0007184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7" w:type="pct"/>
            <w:shd w:val="clear" w:color="auto" w:fill="auto"/>
          </w:tcPr>
          <w:p w14:paraId="48AAA00A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54CA8815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78D36F68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265EA8E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7AE43A80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20A53670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7D263CED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EFC52EC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1060744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F51AC40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4B49C022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675CAA9F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90A8088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52F1DB64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237A5A14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7DE876F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1EFE82D2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24ED6F6F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3D8B131" w14:textId="77777777" w:rsidR="004623DF" w:rsidRPr="00E774FF" w:rsidRDefault="004623D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110BF" w:rsidRPr="00E774FF" w14:paraId="020BD83C" w14:textId="77777777" w:rsidTr="00DA3E8E">
        <w:tc>
          <w:tcPr>
            <w:tcW w:w="853" w:type="pct"/>
            <w:vAlign w:val="center"/>
          </w:tcPr>
          <w:p w14:paraId="022E702D" w14:textId="77777777" w:rsidR="005110BF" w:rsidRPr="00E774FF" w:rsidRDefault="005110BF" w:rsidP="00071847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</w:t>
            </w:r>
          </w:p>
          <w:p w14:paraId="52759E33" w14:textId="4A9212C3" w:rsidR="005110BF" w:rsidRPr="00E774FF" w:rsidRDefault="005110BF" w:rsidP="0007184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327" w:type="pct"/>
            <w:shd w:val="clear" w:color="auto" w:fill="auto"/>
          </w:tcPr>
          <w:p w14:paraId="0542F9CD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</w:tcPr>
          <w:p w14:paraId="7575D6D5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44BF8D69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03A0BB82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48460CD8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42679129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1A38B1CE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0C09F27F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4A8B0A0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068CD6B3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64154C25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20170D59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2F67C402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3AD74ECD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70F6F2A6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</w:tcPr>
          <w:p w14:paraId="4CC7C4E3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26D9189A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71918124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761440EE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110BF" w:rsidRPr="00E774FF" w14:paraId="2F57A1D9" w14:textId="77777777" w:rsidTr="00DA3E8E">
        <w:tc>
          <w:tcPr>
            <w:tcW w:w="853" w:type="pct"/>
            <w:vAlign w:val="center"/>
          </w:tcPr>
          <w:p w14:paraId="000D02EA" w14:textId="60E6A752" w:rsidR="005110BF" w:rsidRPr="00E774FF" w:rsidRDefault="005110BF" w:rsidP="0007184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  <w:tc>
          <w:tcPr>
            <w:tcW w:w="327" w:type="pct"/>
            <w:shd w:val="clear" w:color="auto" w:fill="auto"/>
          </w:tcPr>
          <w:p w14:paraId="0E357BF0" w14:textId="0BADD586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4E0711E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</w:tcPr>
          <w:p w14:paraId="2160659C" w14:textId="26E53C44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hAnsi="Angsana New"/>
                <w:sz w:val="26"/>
                <w:szCs w:val="26"/>
              </w:rPr>
              <w:t>813,390</w:t>
            </w:r>
          </w:p>
        </w:tc>
        <w:tc>
          <w:tcPr>
            <w:tcW w:w="90" w:type="pct"/>
          </w:tcPr>
          <w:p w14:paraId="0A26CD8B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</w:tcPr>
          <w:p w14:paraId="0DA805FF" w14:textId="4345B43A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hAnsi="Angsana New"/>
                <w:sz w:val="26"/>
                <w:szCs w:val="26"/>
              </w:rPr>
              <w:t>585,044</w:t>
            </w:r>
          </w:p>
        </w:tc>
        <w:tc>
          <w:tcPr>
            <w:tcW w:w="87" w:type="pct"/>
            <w:shd w:val="clear" w:color="auto" w:fill="auto"/>
          </w:tcPr>
          <w:p w14:paraId="01FAB978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AA9DC0E" w14:textId="641FDF66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</w:rPr>
              <w:t>176,864</w:t>
            </w:r>
          </w:p>
        </w:tc>
        <w:tc>
          <w:tcPr>
            <w:tcW w:w="87" w:type="pct"/>
            <w:shd w:val="clear" w:color="auto" w:fill="auto"/>
          </w:tcPr>
          <w:p w14:paraId="316BC60D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E99BDB4" w14:textId="35CA2D16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hAnsi="Angsana New"/>
                <w:sz w:val="26"/>
                <w:szCs w:val="26"/>
              </w:rPr>
              <w:t>256,173</w:t>
            </w:r>
          </w:p>
        </w:tc>
        <w:tc>
          <w:tcPr>
            <w:tcW w:w="87" w:type="pct"/>
          </w:tcPr>
          <w:p w14:paraId="3B0F5694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</w:tcPr>
          <w:p w14:paraId="56794617" w14:textId="28308773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</w:rPr>
              <w:t>670,919</w:t>
            </w:r>
          </w:p>
        </w:tc>
        <w:tc>
          <w:tcPr>
            <w:tcW w:w="87" w:type="pct"/>
          </w:tcPr>
          <w:p w14:paraId="0582CC1B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05DCE2EE" w14:textId="68C9142D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</w:rPr>
              <w:t>62,182</w:t>
            </w:r>
          </w:p>
        </w:tc>
        <w:tc>
          <w:tcPr>
            <w:tcW w:w="87" w:type="pct"/>
          </w:tcPr>
          <w:p w14:paraId="05FA8401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</w:tcPr>
          <w:p w14:paraId="76A6CF09" w14:textId="0517F48B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</w:rPr>
              <w:t>79,838</w:t>
            </w:r>
          </w:p>
        </w:tc>
        <w:tc>
          <w:tcPr>
            <w:tcW w:w="87" w:type="pct"/>
          </w:tcPr>
          <w:p w14:paraId="786180B4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</w:tcPr>
          <w:p w14:paraId="4F938415" w14:textId="030D2515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93EFBDC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305105C8" w14:textId="2A544D0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/>
                <w:sz w:val="26"/>
                <w:szCs w:val="26"/>
              </w:rPr>
              <w:t>2,644,410</w:t>
            </w:r>
          </w:p>
        </w:tc>
      </w:tr>
      <w:tr w:rsidR="005110BF" w:rsidRPr="00E774FF" w14:paraId="5A662178" w14:textId="77777777" w:rsidTr="0058290A">
        <w:tc>
          <w:tcPr>
            <w:tcW w:w="853" w:type="pct"/>
            <w:vAlign w:val="center"/>
          </w:tcPr>
          <w:p w14:paraId="4C294634" w14:textId="6A97E3CF" w:rsidR="005110BF" w:rsidRPr="00E774FF" w:rsidRDefault="005110BF" w:rsidP="00071847">
            <w:pPr>
              <w:spacing w:line="340" w:lineRule="exact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27" w:type="pct"/>
            <w:shd w:val="clear" w:color="auto" w:fill="auto"/>
          </w:tcPr>
          <w:p w14:paraId="02A30FC3" w14:textId="600B7668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4A0659C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5866ED3C" w14:textId="32CA5770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35,775</w:t>
            </w:r>
          </w:p>
        </w:tc>
        <w:tc>
          <w:tcPr>
            <w:tcW w:w="90" w:type="pct"/>
          </w:tcPr>
          <w:p w14:paraId="7FA80649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6C062982" w14:textId="17892D7F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45,317</w:t>
            </w:r>
          </w:p>
        </w:tc>
        <w:tc>
          <w:tcPr>
            <w:tcW w:w="87" w:type="pct"/>
            <w:shd w:val="clear" w:color="auto" w:fill="auto"/>
          </w:tcPr>
          <w:p w14:paraId="43735E55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BF6B154" w14:textId="04A31165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21,204</w:t>
            </w:r>
          </w:p>
        </w:tc>
        <w:tc>
          <w:tcPr>
            <w:tcW w:w="87" w:type="pct"/>
            <w:shd w:val="clear" w:color="auto" w:fill="auto"/>
          </w:tcPr>
          <w:p w14:paraId="01FDC42D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F5BB1F5" w14:textId="7EDF0244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10,376</w:t>
            </w:r>
          </w:p>
        </w:tc>
        <w:tc>
          <w:tcPr>
            <w:tcW w:w="87" w:type="pct"/>
          </w:tcPr>
          <w:p w14:paraId="7BC70C5F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E329FE9" w14:textId="4C66DBD8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17,478</w:t>
            </w:r>
          </w:p>
        </w:tc>
        <w:tc>
          <w:tcPr>
            <w:tcW w:w="87" w:type="pct"/>
          </w:tcPr>
          <w:p w14:paraId="172D69D1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44124EF" w14:textId="210CD21A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2,108</w:t>
            </w:r>
          </w:p>
        </w:tc>
        <w:tc>
          <w:tcPr>
            <w:tcW w:w="87" w:type="pct"/>
          </w:tcPr>
          <w:p w14:paraId="1232AC89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3D11B0BA" w14:textId="03E4E0C1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1,880</w:t>
            </w:r>
          </w:p>
        </w:tc>
        <w:tc>
          <w:tcPr>
            <w:tcW w:w="87" w:type="pct"/>
          </w:tcPr>
          <w:p w14:paraId="6AB5A8CF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619F3DA" w14:textId="7E8EED27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CACC631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4B3C1107" w14:textId="4C2CF55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134,138</w:t>
            </w:r>
          </w:p>
        </w:tc>
      </w:tr>
      <w:tr w:rsidR="005110BF" w:rsidRPr="00E774FF" w14:paraId="5327CB84" w14:textId="77777777" w:rsidTr="0058290A">
        <w:tc>
          <w:tcPr>
            <w:tcW w:w="853" w:type="pct"/>
            <w:vAlign w:val="center"/>
          </w:tcPr>
          <w:p w14:paraId="1B1ECFF6" w14:textId="18C61FAC" w:rsidR="005110BF" w:rsidRPr="00E774FF" w:rsidRDefault="005110BF" w:rsidP="00071847">
            <w:pPr>
              <w:spacing w:line="340" w:lineRule="exact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143722">
              <w:rPr>
                <w:rFonts w:ascii="Angsana New" w:eastAsia="Cordia New" w:hAnsi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327" w:type="pct"/>
            <w:shd w:val="clear" w:color="auto" w:fill="auto"/>
          </w:tcPr>
          <w:p w14:paraId="572112A2" w14:textId="08D4EC8F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AD4B914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3DCD0124" w14:textId="3C93331D" w:rsidR="005110BF" w:rsidRPr="002921B7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CB1A9DA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46CDFFFD" w14:textId="4905D245" w:rsidR="005110BF" w:rsidRPr="002921B7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7E2670C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739824E7" w14:textId="315DFEB7" w:rsidR="005110BF" w:rsidRPr="002921B7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ECCA130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7B507E3C" w14:textId="1BDB7E30" w:rsidR="005110BF" w:rsidRPr="002921B7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5A07AECB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3C98A45" w14:textId="55F07E66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87" w:type="pct"/>
          </w:tcPr>
          <w:p w14:paraId="15CA61D2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017665F" w14:textId="2B661E31" w:rsidR="005110BF" w:rsidRPr="002921B7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CBEFD03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75FD4643" w14:textId="46FB63F2" w:rsidR="005110BF" w:rsidRPr="002921B7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107D6105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34FFA6DA" w14:textId="74B059D6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4EB0CF36" w14:textId="77777777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700A3889" w14:textId="621325BA" w:rsidR="005110BF" w:rsidRPr="002921B7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131</w:t>
            </w:r>
          </w:p>
        </w:tc>
      </w:tr>
      <w:tr w:rsidR="005110BF" w:rsidRPr="00E774FF" w14:paraId="6A968D3D" w14:textId="77777777" w:rsidTr="00DA3E8E">
        <w:tc>
          <w:tcPr>
            <w:tcW w:w="853" w:type="pct"/>
            <w:vAlign w:val="center"/>
          </w:tcPr>
          <w:p w14:paraId="38B76896" w14:textId="47D2B4F9" w:rsidR="005110BF" w:rsidRPr="00E774FF" w:rsidRDefault="005110BF" w:rsidP="0007184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3B556FE4" w14:textId="2E84A3E9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7B24CBA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65FAC" w14:textId="21491E84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(7,172)</w:t>
            </w:r>
          </w:p>
        </w:tc>
        <w:tc>
          <w:tcPr>
            <w:tcW w:w="90" w:type="pct"/>
          </w:tcPr>
          <w:p w14:paraId="37013D19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1CC69" w14:textId="4969B73C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(80,960)</w:t>
            </w:r>
          </w:p>
        </w:tc>
        <w:tc>
          <w:tcPr>
            <w:tcW w:w="87" w:type="pct"/>
          </w:tcPr>
          <w:p w14:paraId="055BBA4E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6F3DD" w14:textId="68621129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44C64199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F5C08" w14:textId="524BE38C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(67,549)</w:t>
            </w:r>
          </w:p>
        </w:tc>
        <w:tc>
          <w:tcPr>
            <w:tcW w:w="87" w:type="pct"/>
          </w:tcPr>
          <w:p w14:paraId="220A6365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3CDEC" w14:textId="7EC5104C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(23,248)</w:t>
            </w:r>
          </w:p>
        </w:tc>
        <w:tc>
          <w:tcPr>
            <w:tcW w:w="87" w:type="pct"/>
          </w:tcPr>
          <w:p w14:paraId="584F7B00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E858A" w14:textId="068B8C9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(13,766)</w:t>
            </w:r>
          </w:p>
        </w:tc>
        <w:tc>
          <w:tcPr>
            <w:tcW w:w="87" w:type="pct"/>
          </w:tcPr>
          <w:p w14:paraId="1FC5F778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385A6" w14:textId="53961B93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A1AD69E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856C6" w14:textId="3EEBC9ED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2F15A892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0BD2E" w14:textId="1856228C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sz w:val="26"/>
                <w:szCs w:val="26"/>
              </w:rPr>
              <w:t>(192,695)</w:t>
            </w:r>
          </w:p>
        </w:tc>
      </w:tr>
      <w:tr w:rsidR="005110BF" w:rsidRPr="00E774FF" w14:paraId="18D437F4" w14:textId="77777777" w:rsidTr="00DA3E8E">
        <w:tc>
          <w:tcPr>
            <w:tcW w:w="853" w:type="pct"/>
            <w:vAlign w:val="center"/>
          </w:tcPr>
          <w:p w14:paraId="08AAC87C" w14:textId="77777777" w:rsidR="005110BF" w:rsidRPr="00E774FF" w:rsidRDefault="005110BF" w:rsidP="00071847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  <w:p w14:paraId="08CBB327" w14:textId="1AD9F120" w:rsidR="005110BF" w:rsidRPr="00E774FF" w:rsidRDefault="005110BF" w:rsidP="0007184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55B2A336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9A4A17C" w14:textId="412C1FD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BD3BC03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A082051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4E067C6" w14:textId="74CC6690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841,993</w:t>
            </w:r>
          </w:p>
        </w:tc>
        <w:tc>
          <w:tcPr>
            <w:tcW w:w="90" w:type="pct"/>
          </w:tcPr>
          <w:p w14:paraId="3FFA08F9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4F894714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636FD77" w14:textId="6078B9E8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549,401</w:t>
            </w:r>
          </w:p>
        </w:tc>
        <w:tc>
          <w:tcPr>
            <w:tcW w:w="87" w:type="pct"/>
            <w:shd w:val="clear" w:color="auto" w:fill="auto"/>
          </w:tcPr>
          <w:p w14:paraId="36A6A33C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shd w:val="clear" w:color="auto" w:fill="auto"/>
          </w:tcPr>
          <w:p w14:paraId="76E4B341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1D108F1" w14:textId="3EBDB322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198,068</w:t>
            </w:r>
          </w:p>
        </w:tc>
        <w:tc>
          <w:tcPr>
            <w:tcW w:w="87" w:type="pct"/>
            <w:shd w:val="clear" w:color="auto" w:fill="auto"/>
          </w:tcPr>
          <w:p w14:paraId="3B50DEB7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auto"/>
          </w:tcPr>
          <w:p w14:paraId="772AA3A5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87CF22A" w14:textId="39D4D5B8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199,000</w:t>
            </w:r>
          </w:p>
        </w:tc>
        <w:tc>
          <w:tcPr>
            <w:tcW w:w="87" w:type="pct"/>
          </w:tcPr>
          <w:p w14:paraId="5C630D5F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6F00AFCF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F04E6BA" w14:textId="08659901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665,280</w:t>
            </w:r>
          </w:p>
        </w:tc>
        <w:tc>
          <w:tcPr>
            <w:tcW w:w="87" w:type="pct"/>
          </w:tcPr>
          <w:p w14:paraId="5A145904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192C6FBE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9A7DA6C" w14:textId="58C79920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50,524</w:t>
            </w:r>
          </w:p>
        </w:tc>
        <w:tc>
          <w:tcPr>
            <w:tcW w:w="87" w:type="pct"/>
          </w:tcPr>
          <w:p w14:paraId="177357A0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462A9EFB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EF5484D" w14:textId="6C21DE85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81,718</w:t>
            </w:r>
          </w:p>
        </w:tc>
        <w:tc>
          <w:tcPr>
            <w:tcW w:w="87" w:type="pct"/>
          </w:tcPr>
          <w:p w14:paraId="62E38E22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5F92CA8C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ED0983A" w14:textId="1D714084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336CB5CC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shd w:val="clear" w:color="auto" w:fill="auto"/>
          </w:tcPr>
          <w:p w14:paraId="45AFD618" w14:textId="77777777" w:rsidR="005110B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C872CF2" w14:textId="05B52FAA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2,585,984</w:t>
            </w:r>
          </w:p>
        </w:tc>
      </w:tr>
      <w:tr w:rsidR="005110BF" w:rsidRPr="00E774FF" w14:paraId="2BE1623D" w14:textId="77777777" w:rsidTr="00DA3E8E">
        <w:tc>
          <w:tcPr>
            <w:tcW w:w="853" w:type="pct"/>
            <w:vAlign w:val="center"/>
          </w:tcPr>
          <w:p w14:paraId="4C400816" w14:textId="70554976" w:rsidR="005110BF" w:rsidRPr="00E774FF" w:rsidRDefault="005110BF" w:rsidP="00071847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27" w:type="pct"/>
            <w:shd w:val="clear" w:color="auto" w:fill="auto"/>
          </w:tcPr>
          <w:p w14:paraId="7109FDCF" w14:textId="21A06405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75AD8AD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63371CAB" w14:textId="55F5BA28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39,55</w:t>
            </w:r>
            <w:r w:rsidR="00330C6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" w:type="pct"/>
          </w:tcPr>
          <w:p w14:paraId="5453B253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29ECEAB4" w14:textId="2789680C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45,34</w:t>
            </w:r>
            <w:r w:rsidR="00F36F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7" w:type="pct"/>
            <w:shd w:val="clear" w:color="auto" w:fill="auto"/>
          </w:tcPr>
          <w:p w14:paraId="00F4B8FC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47695ADC" w14:textId="688BC690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28,456</w:t>
            </w:r>
          </w:p>
        </w:tc>
        <w:tc>
          <w:tcPr>
            <w:tcW w:w="87" w:type="pct"/>
            <w:shd w:val="clear" w:color="auto" w:fill="auto"/>
          </w:tcPr>
          <w:p w14:paraId="2FCF966C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49CA6CC6" w14:textId="178C8B09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9,566</w:t>
            </w:r>
          </w:p>
        </w:tc>
        <w:tc>
          <w:tcPr>
            <w:tcW w:w="87" w:type="pct"/>
          </w:tcPr>
          <w:p w14:paraId="75BBC2F7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F33722B" w14:textId="500AF962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23,29</w:t>
            </w:r>
            <w:r w:rsidR="00330C6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7" w:type="pct"/>
          </w:tcPr>
          <w:p w14:paraId="33AFBFF3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863AF6E" w14:textId="52ED29F8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2,31</w:t>
            </w:r>
            <w:r w:rsidR="00330C69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7" w:type="pct"/>
          </w:tcPr>
          <w:p w14:paraId="234E0D38" w14:textId="77777777" w:rsidR="005110BF" w:rsidRPr="00E774F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045DD35F" w14:textId="3095CD9F" w:rsidR="005110BF" w:rsidRPr="00E774FF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1,81</w:t>
            </w:r>
            <w:r w:rsidR="00F36F67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7" w:type="pct"/>
          </w:tcPr>
          <w:p w14:paraId="1E829591" w14:textId="77777777" w:rsidR="005110BF" w:rsidRPr="00F321D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2B09C0B" w14:textId="6FFE6BC3" w:rsidR="005110BF" w:rsidRPr="00F321D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D76071">
              <w:t>-</w:t>
            </w:r>
          </w:p>
        </w:tc>
        <w:tc>
          <w:tcPr>
            <w:tcW w:w="87" w:type="pct"/>
            <w:shd w:val="clear" w:color="auto" w:fill="auto"/>
          </w:tcPr>
          <w:p w14:paraId="1C5F0699" w14:textId="77777777" w:rsidR="005110BF" w:rsidRPr="00F321D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048CE2B1" w14:textId="12AB3F99" w:rsidR="005110BF" w:rsidRPr="00F321DF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sz w:val="26"/>
                <w:szCs w:val="26"/>
              </w:rPr>
              <w:t>150,35</w:t>
            </w:r>
            <w:r w:rsidR="00330C69">
              <w:rPr>
                <w:rFonts w:ascii="Angsana New" w:eastAsia="Cordia New" w:hAnsi="Angsana New"/>
                <w:sz w:val="26"/>
                <w:szCs w:val="26"/>
              </w:rPr>
              <w:t>4</w:t>
            </w:r>
          </w:p>
        </w:tc>
      </w:tr>
      <w:tr w:rsidR="005110BF" w:rsidRPr="00E774FF" w14:paraId="35E0BDB0" w14:textId="77777777" w:rsidTr="005E201F">
        <w:tc>
          <w:tcPr>
            <w:tcW w:w="853" w:type="pct"/>
            <w:shd w:val="clear" w:color="auto" w:fill="auto"/>
            <w:vAlign w:val="center"/>
          </w:tcPr>
          <w:p w14:paraId="2C281405" w14:textId="4CCCB464" w:rsidR="005110BF" w:rsidRPr="00E774FF" w:rsidRDefault="005110BF" w:rsidP="00071847">
            <w:pPr>
              <w:spacing w:line="340" w:lineRule="exact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05905555" w14:textId="4F3DF90B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D2642B6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3619BEB3" w14:textId="6EFEE53F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(10,49</w:t>
            </w:r>
            <w:r w:rsidR="00330C69">
              <w:rPr>
                <w:rFonts w:ascii="Angsana New" w:hAnsi="Angsana New"/>
                <w:sz w:val="26"/>
                <w:szCs w:val="26"/>
              </w:rPr>
              <w:t>4</w:t>
            </w:r>
            <w:r w:rsidRPr="000718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pct"/>
          </w:tcPr>
          <w:p w14:paraId="14B5AABD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4A5771FA" w14:textId="06FFBA4F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(159,08</w:t>
            </w:r>
            <w:r w:rsidR="00F36F67">
              <w:rPr>
                <w:rFonts w:ascii="Angsana New" w:hAnsi="Angsana New"/>
                <w:sz w:val="26"/>
                <w:szCs w:val="26"/>
              </w:rPr>
              <w:t>8</w:t>
            </w:r>
            <w:r w:rsidRPr="000718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7BC60E2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3DCAA4DD" w14:textId="3AA6A12A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71847">
              <w:rPr>
                <w:rFonts w:ascii="Angsana New" w:hAnsi="Angsana New"/>
                <w:sz w:val="26"/>
                <w:szCs w:val="26"/>
              </w:rPr>
              <w:t>(7,974)</w:t>
            </w:r>
          </w:p>
        </w:tc>
        <w:tc>
          <w:tcPr>
            <w:tcW w:w="87" w:type="pct"/>
            <w:shd w:val="clear" w:color="auto" w:fill="auto"/>
          </w:tcPr>
          <w:p w14:paraId="2223909F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auto"/>
          </w:tcPr>
          <w:p w14:paraId="66920370" w14:textId="77E6F9C1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(21,587)</w:t>
            </w:r>
          </w:p>
        </w:tc>
        <w:tc>
          <w:tcPr>
            <w:tcW w:w="87" w:type="pct"/>
          </w:tcPr>
          <w:p w14:paraId="0A9AC465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14:paraId="68E3DD04" w14:textId="254EE7A0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(</w:t>
            </w:r>
            <w:r w:rsidR="004623DF">
              <w:rPr>
                <w:rFonts w:ascii="Angsana New" w:hAnsi="Angsana New"/>
                <w:sz w:val="26"/>
                <w:szCs w:val="26"/>
              </w:rPr>
              <w:t>69</w:t>
            </w:r>
            <w:r w:rsidRPr="008C5342">
              <w:rPr>
                <w:rFonts w:ascii="Angsana New" w:hAnsi="Angsana New"/>
                <w:sz w:val="26"/>
                <w:szCs w:val="26"/>
              </w:rPr>
              <w:t>,</w:t>
            </w:r>
            <w:r w:rsidR="004623DF">
              <w:rPr>
                <w:rFonts w:ascii="Angsana New" w:hAnsi="Angsana New"/>
                <w:sz w:val="26"/>
                <w:szCs w:val="26"/>
              </w:rPr>
              <w:t>91</w:t>
            </w:r>
            <w:r w:rsidR="00330C69">
              <w:rPr>
                <w:rFonts w:ascii="Angsana New" w:hAnsi="Angsana New"/>
                <w:sz w:val="26"/>
                <w:szCs w:val="26"/>
              </w:rPr>
              <w:t>3</w:t>
            </w:r>
            <w:r w:rsidRPr="008C53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08A2C0CB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E139434" w14:textId="0D2B2FFF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(13,7</w:t>
            </w:r>
            <w:r w:rsidR="00330C69">
              <w:rPr>
                <w:rFonts w:ascii="Angsana New" w:hAnsi="Angsana New"/>
                <w:sz w:val="26"/>
                <w:szCs w:val="26"/>
              </w:rPr>
              <w:t>60</w:t>
            </w:r>
            <w:r w:rsidRPr="008C53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20294D3C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5C3D08D3" w14:textId="13009B7C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5342">
              <w:rPr>
                <w:rFonts w:ascii="Angsana New" w:hAnsi="Angsana New"/>
                <w:sz w:val="26"/>
                <w:szCs w:val="26"/>
              </w:rPr>
              <w:t>(4,8</w:t>
            </w:r>
            <w:r w:rsidR="004A5317">
              <w:rPr>
                <w:rFonts w:ascii="Angsana New" w:hAnsi="Angsana New"/>
                <w:sz w:val="26"/>
                <w:szCs w:val="26"/>
              </w:rPr>
              <w:t>89</w:t>
            </w:r>
            <w:r w:rsidRPr="008C53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7" w:type="pct"/>
          </w:tcPr>
          <w:p w14:paraId="2C8864FD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8A8273E" w14:textId="03A7F890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76071">
              <w:t>-</w:t>
            </w:r>
          </w:p>
        </w:tc>
        <w:tc>
          <w:tcPr>
            <w:tcW w:w="87" w:type="pct"/>
            <w:shd w:val="clear" w:color="auto" w:fill="auto"/>
          </w:tcPr>
          <w:p w14:paraId="75F65A39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auto"/>
          </w:tcPr>
          <w:p w14:paraId="4A15801D" w14:textId="0E08694B" w:rsidR="005110BF" w:rsidRPr="004A7375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A7375">
              <w:rPr>
                <w:rFonts w:ascii="Angsana New" w:eastAsia="Cordia New" w:hAnsi="Angsana New"/>
                <w:sz w:val="26"/>
                <w:szCs w:val="26"/>
              </w:rPr>
              <w:t>(287,</w:t>
            </w:r>
            <w:r w:rsidR="004623DF" w:rsidRPr="004A7375">
              <w:rPr>
                <w:rFonts w:ascii="Angsana New" w:eastAsia="Cordia New" w:hAnsi="Angsana New"/>
                <w:sz w:val="26"/>
                <w:szCs w:val="26"/>
              </w:rPr>
              <w:t>70</w:t>
            </w:r>
            <w:r w:rsidR="00330C69">
              <w:rPr>
                <w:rFonts w:ascii="Angsana New" w:eastAsia="Cordia New" w:hAnsi="Angsana New"/>
                <w:sz w:val="26"/>
                <w:szCs w:val="26"/>
              </w:rPr>
              <w:t>5</w:t>
            </w:r>
            <w:r w:rsidRPr="004A7375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5110BF" w:rsidRPr="00E774FF" w14:paraId="4670C74A" w14:textId="77777777" w:rsidTr="005E201F">
        <w:tc>
          <w:tcPr>
            <w:tcW w:w="853" w:type="pct"/>
            <w:shd w:val="clear" w:color="auto" w:fill="auto"/>
            <w:vAlign w:val="center"/>
          </w:tcPr>
          <w:p w14:paraId="09D9EB06" w14:textId="0FB9EC6B" w:rsidR="005110BF" w:rsidRPr="00E774FF" w:rsidRDefault="005110BF" w:rsidP="008C534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F0617" w14:textId="675E2EE0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07184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96997CA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12F10EC1" w14:textId="63B31605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871,056</w:t>
            </w:r>
          </w:p>
        </w:tc>
        <w:tc>
          <w:tcPr>
            <w:tcW w:w="90" w:type="pct"/>
          </w:tcPr>
          <w:p w14:paraId="44CFCAF2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72A96EAB" w14:textId="5DBDAD28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071847">
              <w:rPr>
                <w:rFonts w:ascii="Angsana New" w:hAnsi="Angsana New"/>
                <w:b/>
                <w:bCs/>
                <w:sz w:val="26"/>
                <w:szCs w:val="26"/>
              </w:rPr>
              <w:t>435,662</w:t>
            </w:r>
          </w:p>
        </w:tc>
        <w:tc>
          <w:tcPr>
            <w:tcW w:w="87" w:type="pct"/>
            <w:shd w:val="clear" w:color="auto" w:fill="auto"/>
          </w:tcPr>
          <w:p w14:paraId="69077E45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4097C" w14:textId="75EDD58C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218,550</w:t>
            </w:r>
          </w:p>
        </w:tc>
        <w:tc>
          <w:tcPr>
            <w:tcW w:w="87" w:type="pct"/>
            <w:shd w:val="clear" w:color="auto" w:fill="auto"/>
          </w:tcPr>
          <w:p w14:paraId="676CD3E1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945EA" w14:textId="191715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186,979</w:t>
            </w:r>
          </w:p>
        </w:tc>
        <w:tc>
          <w:tcPr>
            <w:tcW w:w="87" w:type="pct"/>
          </w:tcPr>
          <w:p w14:paraId="5FCC006A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3038DD9E" w14:textId="4CABE998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618,</w:t>
            </w:r>
            <w:r w:rsidR="006D2206">
              <w:rPr>
                <w:rFonts w:ascii="Angsana New" w:hAnsi="Angsana New"/>
                <w:b/>
                <w:bCs/>
                <w:sz w:val="26"/>
                <w:szCs w:val="26"/>
              </w:rPr>
              <w:t>662</w:t>
            </w:r>
          </w:p>
        </w:tc>
        <w:tc>
          <w:tcPr>
            <w:tcW w:w="87" w:type="pct"/>
          </w:tcPr>
          <w:p w14:paraId="109ABA96" w14:textId="00899E2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1AF4CB36" w14:textId="3FD49BD2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39,081</w:t>
            </w:r>
          </w:p>
        </w:tc>
        <w:tc>
          <w:tcPr>
            <w:tcW w:w="87" w:type="pct"/>
          </w:tcPr>
          <w:p w14:paraId="3C248B5E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61036A31" w14:textId="49FBC668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78,643</w:t>
            </w:r>
          </w:p>
        </w:tc>
        <w:tc>
          <w:tcPr>
            <w:tcW w:w="87" w:type="pct"/>
          </w:tcPr>
          <w:p w14:paraId="5B0DB9DC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38A00184" w14:textId="5FDAC268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6D670190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3DEA3" w14:textId="0DC23283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2,448,</w:t>
            </w:r>
            <w:r w:rsidR="004623D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  <w:r w:rsidR="006234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  <w:r w:rsidR="004623D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5110BF" w:rsidRPr="00E774FF" w14:paraId="44938541" w14:textId="77777777" w:rsidTr="005E201F">
        <w:tc>
          <w:tcPr>
            <w:tcW w:w="853" w:type="pct"/>
            <w:shd w:val="clear" w:color="auto" w:fill="auto"/>
          </w:tcPr>
          <w:p w14:paraId="3737C4A8" w14:textId="3EC0F3D3" w:rsidR="005110BF" w:rsidRPr="00E774FF" w:rsidRDefault="005110BF" w:rsidP="008C534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  <w:shd w:val="clear" w:color="auto" w:fill="auto"/>
          </w:tcPr>
          <w:p w14:paraId="71802FEE" w14:textId="0B56B382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5DBBA190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23204EE" w14:textId="18312B24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53F3DC5A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4D5943E3" w14:textId="3150BE4C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748E281D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0CA5D9C6" w14:textId="01A1489F" w:rsidR="005110BF" w:rsidRPr="008C534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51A03082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0971D22F" w14:textId="236BBB8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E98F837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</w:tcPr>
          <w:p w14:paraId="7D773716" w14:textId="7705F39F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189306A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67134239" w14:textId="3A600E5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8E07E3D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757DBD5" w14:textId="1212ED4F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50991C8C" w14:textId="3CCEF0AE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1CE8FA1B" w14:textId="7B26B109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30CFB015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2AA2DA0A" w14:textId="16628F19" w:rsidR="005110BF" w:rsidRPr="008C534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</w:pPr>
          </w:p>
        </w:tc>
      </w:tr>
      <w:tr w:rsidR="005110BF" w:rsidRPr="00E774FF" w14:paraId="7CA2E36A" w14:textId="77777777" w:rsidTr="005E201F">
        <w:tc>
          <w:tcPr>
            <w:tcW w:w="853" w:type="pct"/>
            <w:shd w:val="clear" w:color="auto" w:fill="auto"/>
          </w:tcPr>
          <w:p w14:paraId="29A96F55" w14:textId="5E186A0D" w:rsidR="005110BF" w:rsidRPr="00E774FF" w:rsidRDefault="005110BF" w:rsidP="008C5342">
            <w:pPr>
              <w:spacing w:line="340" w:lineRule="exact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27" w:type="pct"/>
            <w:shd w:val="clear" w:color="auto" w:fill="auto"/>
          </w:tcPr>
          <w:p w14:paraId="58B3E310" w14:textId="64A60E71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081AD500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4" w:type="pct"/>
          </w:tcPr>
          <w:p w14:paraId="086A21F7" w14:textId="51850255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AA5C6B6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7" w:type="pct"/>
          </w:tcPr>
          <w:p w14:paraId="74C526FB" w14:textId="76B74553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4A75567B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8" w:type="pct"/>
            <w:shd w:val="clear" w:color="auto" w:fill="auto"/>
          </w:tcPr>
          <w:p w14:paraId="12838AB9" w14:textId="6FEB882C" w:rsidR="005110BF" w:rsidRPr="00E365C2" w:rsidRDefault="005110BF" w:rsidP="007D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5B6D8D1C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7" w:type="pct"/>
            <w:shd w:val="clear" w:color="auto" w:fill="auto"/>
          </w:tcPr>
          <w:p w14:paraId="14CB43F7" w14:textId="39D3E61D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54FB1792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FC428C3" w14:textId="112FB031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635C89D1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702013FA" w14:textId="6D87107B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19AB6418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5" w:type="pct"/>
          </w:tcPr>
          <w:p w14:paraId="5F2BB360" w14:textId="71901FDD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2A8D4EBB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0A122225" w14:textId="412351C1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74B4A07B" w14:textId="77777777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4" w:type="pct"/>
            <w:shd w:val="clear" w:color="auto" w:fill="auto"/>
          </w:tcPr>
          <w:p w14:paraId="507D93FB" w14:textId="03042552" w:rsidR="005110BF" w:rsidRPr="00E365C2" w:rsidRDefault="005110BF" w:rsidP="008C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110BF" w:rsidRPr="00E774FF" w14:paraId="2FD30174" w14:textId="77777777" w:rsidTr="005E201F">
        <w:tc>
          <w:tcPr>
            <w:tcW w:w="853" w:type="pct"/>
            <w:shd w:val="clear" w:color="auto" w:fill="auto"/>
            <w:vAlign w:val="center"/>
          </w:tcPr>
          <w:p w14:paraId="0FFB548B" w14:textId="2328AE98" w:rsidR="005110BF" w:rsidRPr="00E774FF" w:rsidRDefault="005110BF" w:rsidP="00071847">
            <w:pPr>
              <w:spacing w:line="340" w:lineRule="exac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27" w:type="pct"/>
            <w:tcBorders>
              <w:bottom w:val="double" w:sz="4" w:space="0" w:color="auto"/>
            </w:tcBorders>
            <w:shd w:val="clear" w:color="auto" w:fill="auto"/>
          </w:tcPr>
          <w:p w14:paraId="373E900F" w14:textId="6ABEBB8F" w:rsidR="005110BF" w:rsidRPr="00E365C2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0" w:type="pct"/>
          </w:tcPr>
          <w:p w14:paraId="762961F1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</w:tcPr>
          <w:p w14:paraId="2C9F5A3B" w14:textId="322E3B96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357,073</w:t>
            </w:r>
          </w:p>
        </w:tc>
        <w:tc>
          <w:tcPr>
            <w:tcW w:w="90" w:type="pct"/>
          </w:tcPr>
          <w:p w14:paraId="785550B0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7C05662C" w14:textId="32B0ACC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218,593</w:t>
            </w:r>
          </w:p>
        </w:tc>
        <w:tc>
          <w:tcPr>
            <w:tcW w:w="87" w:type="pct"/>
            <w:shd w:val="clear" w:color="auto" w:fill="auto"/>
          </w:tcPr>
          <w:p w14:paraId="762D9819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auto"/>
          </w:tcPr>
          <w:p w14:paraId="4E30E97F" w14:textId="3EE12C7A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125,160</w:t>
            </w:r>
          </w:p>
        </w:tc>
        <w:tc>
          <w:tcPr>
            <w:tcW w:w="87" w:type="pct"/>
            <w:shd w:val="clear" w:color="auto" w:fill="auto"/>
          </w:tcPr>
          <w:p w14:paraId="457A9510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  <w:shd w:val="clear" w:color="auto" w:fill="auto"/>
          </w:tcPr>
          <w:p w14:paraId="0AB55E2F" w14:textId="5F742A85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21,729</w:t>
            </w:r>
          </w:p>
        </w:tc>
        <w:tc>
          <w:tcPr>
            <w:tcW w:w="87" w:type="pct"/>
          </w:tcPr>
          <w:p w14:paraId="6AEADC9B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</w:tcPr>
          <w:p w14:paraId="4F1E149A" w14:textId="0690273B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69,876</w:t>
            </w:r>
          </w:p>
        </w:tc>
        <w:tc>
          <w:tcPr>
            <w:tcW w:w="87" w:type="pct"/>
          </w:tcPr>
          <w:p w14:paraId="5009402B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DEFA4DD" w14:textId="633DC006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15,311</w:t>
            </w:r>
          </w:p>
        </w:tc>
        <w:tc>
          <w:tcPr>
            <w:tcW w:w="87" w:type="pct"/>
          </w:tcPr>
          <w:p w14:paraId="3D9473B3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</w:tcPr>
          <w:p w14:paraId="03276376" w14:textId="52FC8BDB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hAnsi="Angsana New"/>
                <w:b/>
                <w:bCs/>
                <w:sz w:val="26"/>
                <w:szCs w:val="26"/>
              </w:rPr>
              <w:t>4,261</w:t>
            </w:r>
          </w:p>
        </w:tc>
        <w:tc>
          <w:tcPr>
            <w:tcW w:w="87" w:type="pct"/>
          </w:tcPr>
          <w:p w14:paraId="191F59A5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</w:tcPr>
          <w:p w14:paraId="62BED620" w14:textId="3D8E3D0E" w:rsidR="005110BF" w:rsidRPr="00E365C2" w:rsidRDefault="005110BF" w:rsidP="00511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23,492</w:t>
            </w:r>
          </w:p>
        </w:tc>
        <w:tc>
          <w:tcPr>
            <w:tcW w:w="87" w:type="pct"/>
            <w:shd w:val="clear" w:color="auto" w:fill="auto"/>
          </w:tcPr>
          <w:p w14:paraId="4E296988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bottom w:val="double" w:sz="4" w:space="0" w:color="auto"/>
            </w:tcBorders>
            <w:shd w:val="clear" w:color="auto" w:fill="auto"/>
          </w:tcPr>
          <w:p w14:paraId="25C2736E" w14:textId="14C91C8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09" w:right="-131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365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1,446,486</w:t>
            </w:r>
          </w:p>
        </w:tc>
      </w:tr>
      <w:tr w:rsidR="005110BF" w:rsidRPr="00143722" w14:paraId="6FE4A0E9" w14:textId="77777777" w:rsidTr="00DA3E8E">
        <w:tc>
          <w:tcPr>
            <w:tcW w:w="853" w:type="pct"/>
            <w:shd w:val="clear" w:color="auto" w:fill="auto"/>
            <w:vAlign w:val="center"/>
          </w:tcPr>
          <w:p w14:paraId="4CEB8559" w14:textId="0A5FC216" w:rsidR="005110BF" w:rsidRPr="00143722" w:rsidRDefault="005110BF" w:rsidP="0007184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27" w:type="pct"/>
            <w:tcBorders>
              <w:bottom w:val="double" w:sz="4" w:space="0" w:color="auto"/>
            </w:tcBorders>
            <w:shd w:val="clear" w:color="auto" w:fill="auto"/>
          </w:tcPr>
          <w:p w14:paraId="58F59998" w14:textId="63E74821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610,991</w:t>
            </w:r>
          </w:p>
        </w:tc>
        <w:tc>
          <w:tcPr>
            <w:tcW w:w="90" w:type="pct"/>
          </w:tcPr>
          <w:p w14:paraId="61123B61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</w:tcPr>
          <w:p w14:paraId="137CDCF2" w14:textId="0196DEC6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327,829</w:t>
            </w:r>
          </w:p>
        </w:tc>
        <w:tc>
          <w:tcPr>
            <w:tcW w:w="90" w:type="pct"/>
          </w:tcPr>
          <w:p w14:paraId="3834E830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27" w:type="pct"/>
            <w:tcBorders>
              <w:bottom w:val="double" w:sz="4" w:space="0" w:color="auto"/>
            </w:tcBorders>
          </w:tcPr>
          <w:p w14:paraId="60BC3CB9" w14:textId="06B5FB4E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213,948</w:t>
            </w:r>
          </w:p>
        </w:tc>
        <w:tc>
          <w:tcPr>
            <w:tcW w:w="87" w:type="pct"/>
            <w:shd w:val="clear" w:color="auto" w:fill="auto"/>
          </w:tcPr>
          <w:p w14:paraId="30726365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28" w:type="pct"/>
            <w:tcBorders>
              <w:bottom w:val="double" w:sz="4" w:space="0" w:color="auto"/>
            </w:tcBorders>
            <w:shd w:val="clear" w:color="auto" w:fill="auto"/>
          </w:tcPr>
          <w:p w14:paraId="2F5BD988" w14:textId="73E9EE51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119,289</w:t>
            </w:r>
          </w:p>
        </w:tc>
        <w:tc>
          <w:tcPr>
            <w:tcW w:w="87" w:type="pct"/>
            <w:shd w:val="clear" w:color="auto" w:fill="auto"/>
          </w:tcPr>
          <w:p w14:paraId="71B506F4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7" w:type="pct"/>
            <w:tcBorders>
              <w:bottom w:val="double" w:sz="4" w:space="0" w:color="auto"/>
            </w:tcBorders>
            <w:shd w:val="clear" w:color="auto" w:fill="auto"/>
          </w:tcPr>
          <w:p w14:paraId="48D8A298" w14:textId="75EAAD94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17,790</w:t>
            </w:r>
          </w:p>
        </w:tc>
        <w:tc>
          <w:tcPr>
            <w:tcW w:w="87" w:type="pct"/>
          </w:tcPr>
          <w:p w14:paraId="39E2870C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</w:tcPr>
          <w:p w14:paraId="4263AB6E" w14:textId="1871778D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89,440</w:t>
            </w:r>
          </w:p>
        </w:tc>
        <w:tc>
          <w:tcPr>
            <w:tcW w:w="87" w:type="pct"/>
          </w:tcPr>
          <w:p w14:paraId="04B46D29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18CC7B57" w14:textId="3E0E52D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13,500</w:t>
            </w:r>
          </w:p>
        </w:tc>
        <w:tc>
          <w:tcPr>
            <w:tcW w:w="87" w:type="pct"/>
          </w:tcPr>
          <w:p w14:paraId="77A469FB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</w:tcPr>
          <w:p w14:paraId="7982B6EB" w14:textId="2703ABE3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hAnsi="Angsana New"/>
                <w:b/>
                <w:bCs/>
                <w:sz w:val="26"/>
                <w:szCs w:val="26"/>
              </w:rPr>
              <w:t>6,229</w:t>
            </w:r>
          </w:p>
        </w:tc>
        <w:tc>
          <w:tcPr>
            <w:tcW w:w="87" w:type="pct"/>
          </w:tcPr>
          <w:p w14:paraId="26B05593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double" w:sz="4" w:space="0" w:color="auto"/>
            </w:tcBorders>
          </w:tcPr>
          <w:p w14:paraId="55CFBA26" w14:textId="59286E0E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51,524</w:t>
            </w:r>
          </w:p>
        </w:tc>
        <w:tc>
          <w:tcPr>
            <w:tcW w:w="87" w:type="pct"/>
            <w:shd w:val="clear" w:color="auto" w:fill="auto"/>
          </w:tcPr>
          <w:p w14:paraId="1D25242A" w14:textId="77777777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54" w:type="pct"/>
            <w:tcBorders>
              <w:bottom w:val="double" w:sz="4" w:space="0" w:color="auto"/>
            </w:tcBorders>
            <w:shd w:val="clear" w:color="auto" w:fill="auto"/>
          </w:tcPr>
          <w:p w14:paraId="34E9295D" w14:textId="1411372D" w:rsidR="005110BF" w:rsidRPr="00E365C2" w:rsidRDefault="005110BF" w:rsidP="00071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9" w:right="-131"/>
              <w:rPr>
                <w:rFonts w:ascii="Angsana New" w:eastAsia="Cordia New" w:hAnsi="Angsana New"/>
                <w:b/>
                <w:bCs/>
                <w:sz w:val="16"/>
                <w:szCs w:val="16"/>
              </w:rPr>
            </w:pPr>
            <w:r w:rsidRPr="008C534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1,450,540</w:t>
            </w:r>
          </w:p>
        </w:tc>
      </w:tr>
    </w:tbl>
    <w:p w14:paraId="30FDF977" w14:textId="77777777" w:rsidR="00A97915" w:rsidRPr="00933DB1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4880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259"/>
        <w:gridCol w:w="994"/>
        <w:gridCol w:w="250"/>
        <w:gridCol w:w="1101"/>
        <w:gridCol w:w="250"/>
        <w:gridCol w:w="1113"/>
        <w:gridCol w:w="253"/>
        <w:gridCol w:w="1116"/>
        <w:gridCol w:w="250"/>
        <w:gridCol w:w="1107"/>
        <w:gridCol w:w="247"/>
        <w:gridCol w:w="1015"/>
        <w:gridCol w:w="271"/>
        <w:gridCol w:w="1068"/>
        <w:gridCol w:w="253"/>
        <w:gridCol w:w="1012"/>
        <w:gridCol w:w="247"/>
        <w:gridCol w:w="1065"/>
        <w:gridCol w:w="9"/>
      </w:tblGrid>
      <w:tr w:rsidR="006948FF" w:rsidRPr="00E774FF" w14:paraId="6EFDBAF6" w14:textId="77777777" w:rsidTr="00162B8C">
        <w:trPr>
          <w:gridAfter w:val="1"/>
          <w:wAfter w:w="3" w:type="pct"/>
          <w:tblHeader/>
        </w:trPr>
        <w:tc>
          <w:tcPr>
            <w:tcW w:w="1095" w:type="pct"/>
            <w:vAlign w:val="bottom"/>
          </w:tcPr>
          <w:p w14:paraId="3E11AE59" w14:textId="1EB846B0" w:rsidR="00C50468" w:rsidRPr="00E774FF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902" w:type="pct"/>
            <w:gridSpan w:val="17"/>
            <w:vAlign w:val="bottom"/>
          </w:tcPr>
          <w:p w14:paraId="459A1649" w14:textId="77777777" w:rsidR="00C77A9C" w:rsidRDefault="00C77A9C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75A51B7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002E" w:rsidRPr="00E774FF" w14:paraId="0B3B07AB" w14:textId="77777777" w:rsidTr="00162B8C">
        <w:trPr>
          <w:gridAfter w:val="1"/>
          <w:wAfter w:w="3" w:type="pct"/>
          <w:trHeight w:val="1368"/>
          <w:tblHeader/>
        </w:trPr>
        <w:tc>
          <w:tcPr>
            <w:tcW w:w="1095" w:type="pct"/>
            <w:vAlign w:val="bottom"/>
          </w:tcPr>
          <w:p w14:paraId="16FA5546" w14:textId="77777777" w:rsidR="00C50468" w:rsidRPr="00E774FF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34" w:type="pct"/>
            <w:vAlign w:val="bottom"/>
          </w:tcPr>
          <w:p w14:paraId="1CA6131B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84" w:type="pct"/>
            <w:vAlign w:val="bottom"/>
          </w:tcPr>
          <w:p w14:paraId="2A37C0E3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vAlign w:val="bottom"/>
          </w:tcPr>
          <w:p w14:paraId="37EF8248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7A65D85F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4" w:type="pct"/>
            <w:vAlign w:val="bottom"/>
          </w:tcPr>
          <w:p w14:paraId="302ABB02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vAlign w:val="bottom"/>
          </w:tcPr>
          <w:p w14:paraId="7255175C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456E2A3E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5" w:type="pct"/>
            <w:vAlign w:val="bottom"/>
          </w:tcPr>
          <w:p w14:paraId="2E577640" w14:textId="77777777" w:rsidR="00C50468" w:rsidRPr="00E774FF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vAlign w:val="bottom"/>
          </w:tcPr>
          <w:p w14:paraId="6C60340A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14:paraId="41B945B7" w14:textId="77777777" w:rsidR="00C50468" w:rsidRPr="00E774FF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4" w:type="pct"/>
            <w:vAlign w:val="bottom"/>
          </w:tcPr>
          <w:p w14:paraId="7BB44E7A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vAlign w:val="bottom"/>
          </w:tcPr>
          <w:p w14:paraId="4F3385B9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69DD72A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83" w:type="pct"/>
          </w:tcPr>
          <w:p w14:paraId="70540846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2CE511A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00A2D0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16E7CE6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6BA5A1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1" w:type="pct"/>
          </w:tcPr>
          <w:p w14:paraId="761F430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85C3EF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5E92DB9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D8C0CCB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0D38184" w14:textId="7AF08979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</w:t>
            </w:r>
            <w:r w:rsidR="00EA109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5" w:type="pct"/>
          </w:tcPr>
          <w:p w14:paraId="5D1C8084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297B2072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73987CBE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3BF6823B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3" w:type="pct"/>
            <w:vAlign w:val="bottom"/>
          </w:tcPr>
          <w:p w14:paraId="7AEED8FD" w14:textId="77777777" w:rsidR="00C50468" w:rsidRPr="00E774FF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vAlign w:val="bottom"/>
          </w:tcPr>
          <w:p w14:paraId="38074DA8" w14:textId="77777777" w:rsidR="00C50468" w:rsidRPr="00E774FF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948FF" w:rsidRPr="00E774FF" w14:paraId="5608081E" w14:textId="77777777" w:rsidTr="00162B8C">
        <w:trPr>
          <w:gridAfter w:val="1"/>
          <w:wAfter w:w="3" w:type="pct"/>
          <w:tblHeader/>
        </w:trPr>
        <w:tc>
          <w:tcPr>
            <w:tcW w:w="1095" w:type="pct"/>
          </w:tcPr>
          <w:p w14:paraId="72A1D23B" w14:textId="77777777" w:rsidR="00C50468" w:rsidRPr="00E774FF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02" w:type="pct"/>
            <w:gridSpan w:val="17"/>
          </w:tcPr>
          <w:p w14:paraId="450B1A9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</w:rPr>
              <w:t>(</w:t>
            </w:r>
            <w:r w:rsidRPr="00E774FF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EA002E" w:rsidRPr="00E774FF" w14:paraId="0C356C93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0D2C4B02" w14:textId="77777777" w:rsidR="00C50468" w:rsidRPr="00E774FF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34" w:type="pct"/>
          </w:tcPr>
          <w:p w14:paraId="7746329C" w14:textId="77777777" w:rsidR="00C50468" w:rsidRPr="00E774FF" w:rsidRDefault="00C50468" w:rsidP="00C50468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5B10954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63C1339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69BA354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4" w:type="pct"/>
          </w:tcPr>
          <w:p w14:paraId="279B51F1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14:paraId="0CA36046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5" w:type="pct"/>
          </w:tcPr>
          <w:p w14:paraId="72B1091C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0CB7736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2" w:type="pct"/>
          </w:tcPr>
          <w:p w14:paraId="74D3168C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6114FAC9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CE5C9A8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6762DAA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EC2A182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1BBACE66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88CCE2F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CCEC493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23584400" w14:textId="77777777" w:rsidR="00C50468" w:rsidRPr="00E774FF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2921B7" w:rsidRPr="00E774FF" w14:paraId="1CE39422" w14:textId="77777777" w:rsidTr="00F838D5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7892FC32" w14:textId="768BCA6D" w:rsidR="002921B7" w:rsidRPr="00E774FF" w:rsidRDefault="002921B7" w:rsidP="002921B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  <w:tc>
          <w:tcPr>
            <w:tcW w:w="334" w:type="pct"/>
          </w:tcPr>
          <w:p w14:paraId="39E1FE3B" w14:textId="396D2F69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  <w:cs/>
              </w:rPr>
              <w:t>166</w:t>
            </w: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2921B7">
              <w:rPr>
                <w:rFonts w:ascii="Angsana New" w:eastAsia="Cordia New" w:hAnsi="Angsana New" w:hint="cs"/>
                <w:sz w:val="26"/>
                <w:szCs w:val="26"/>
                <w:cs/>
              </w:rPr>
              <w:t>628</w:t>
            </w:r>
          </w:p>
        </w:tc>
        <w:tc>
          <w:tcPr>
            <w:tcW w:w="84" w:type="pct"/>
          </w:tcPr>
          <w:p w14:paraId="2DE2DED9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738BF442" w14:textId="76947E8C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546,713</w:t>
            </w:r>
          </w:p>
        </w:tc>
        <w:tc>
          <w:tcPr>
            <w:tcW w:w="84" w:type="pct"/>
          </w:tcPr>
          <w:p w14:paraId="5B26887A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704E9DF0" w14:textId="68816E37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  <w:cs/>
              </w:rPr>
              <w:t>781</w:t>
            </w:r>
            <w:r w:rsidRPr="002921B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921B7">
              <w:rPr>
                <w:rFonts w:ascii="Angsana New" w:hAnsi="Angsana New" w:hint="cs"/>
                <w:sz w:val="26"/>
                <w:szCs w:val="26"/>
                <w:cs/>
              </w:rPr>
              <w:t>978</w:t>
            </w:r>
          </w:p>
        </w:tc>
        <w:tc>
          <w:tcPr>
            <w:tcW w:w="85" w:type="pct"/>
          </w:tcPr>
          <w:p w14:paraId="130DF66D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</w:tcPr>
          <w:p w14:paraId="19B37F5A" w14:textId="4A219F43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  <w:cs/>
              </w:rPr>
              <w:t>217</w:t>
            </w:r>
            <w:r w:rsidRPr="002921B7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921B7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84" w:type="pct"/>
          </w:tcPr>
          <w:p w14:paraId="16296BAD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</w:tcPr>
          <w:p w14:paraId="4E14865E" w14:textId="340AC973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B7">
              <w:rPr>
                <w:rFonts w:ascii="Angsana New" w:hAnsi="Angsana New"/>
                <w:sz w:val="26"/>
                <w:szCs w:val="26"/>
              </w:rPr>
              <w:t>330,916</w:t>
            </w:r>
          </w:p>
        </w:tc>
        <w:tc>
          <w:tcPr>
            <w:tcW w:w="83" w:type="pct"/>
          </w:tcPr>
          <w:p w14:paraId="047398AC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61B4ADC3" w14:textId="4EB5814C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  <w:cs/>
              </w:rPr>
              <w:t>45</w:t>
            </w: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,</w:t>
            </w:r>
            <w:r w:rsidRPr="002921B7">
              <w:rPr>
                <w:rFonts w:ascii="Angsana New" w:eastAsia="Cordia New" w:hAnsi="Angsana New" w:hint="cs"/>
                <w:sz w:val="26"/>
                <w:szCs w:val="26"/>
                <w:cs/>
              </w:rPr>
              <w:t>900</w:t>
            </w:r>
          </w:p>
        </w:tc>
        <w:tc>
          <w:tcPr>
            <w:tcW w:w="91" w:type="pct"/>
          </w:tcPr>
          <w:p w14:paraId="6B7B0347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939BB25" w14:textId="449F738D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68,593</w:t>
            </w:r>
          </w:p>
        </w:tc>
        <w:tc>
          <w:tcPr>
            <w:tcW w:w="85" w:type="pct"/>
          </w:tcPr>
          <w:p w14:paraId="66CD5A1F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6F0755BD" w14:textId="6D1D5758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12,241</w:t>
            </w:r>
          </w:p>
        </w:tc>
        <w:tc>
          <w:tcPr>
            <w:tcW w:w="83" w:type="pct"/>
          </w:tcPr>
          <w:p w14:paraId="077124E1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1AA090E6" w14:textId="12A874A3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2,170,416</w:t>
            </w:r>
          </w:p>
        </w:tc>
      </w:tr>
      <w:tr w:rsidR="002921B7" w:rsidRPr="00E774FF" w14:paraId="5820E562" w14:textId="77777777" w:rsidTr="00EB6183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61B6A841" w14:textId="154D5B16" w:rsidR="002921B7" w:rsidRPr="00E774FF" w:rsidRDefault="002921B7" w:rsidP="002921B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4" w:type="pct"/>
            <w:shd w:val="clear" w:color="auto" w:fill="auto"/>
          </w:tcPr>
          <w:p w14:paraId="37619F87" w14:textId="3EDD76F0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147,163</w:t>
            </w:r>
          </w:p>
        </w:tc>
        <w:tc>
          <w:tcPr>
            <w:tcW w:w="84" w:type="pct"/>
          </w:tcPr>
          <w:p w14:paraId="3731D6A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E05CCD9" w14:textId="222B4192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1,245</w:t>
            </w:r>
          </w:p>
        </w:tc>
        <w:tc>
          <w:tcPr>
            <w:tcW w:w="84" w:type="pct"/>
          </w:tcPr>
          <w:p w14:paraId="0F90491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D4FFFC5" w14:textId="5A8D0745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85" w:type="pct"/>
            <w:shd w:val="clear" w:color="auto" w:fill="auto"/>
          </w:tcPr>
          <w:p w14:paraId="7114064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8429ABB" w14:textId="56A9A209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503E2">
              <w:rPr>
                <w:rFonts w:ascii="Angsana New" w:hAnsi="Angsana New"/>
                <w:sz w:val="26"/>
                <w:szCs w:val="26"/>
              </w:rPr>
              <w:t>1,980</w:t>
            </w:r>
          </w:p>
        </w:tc>
        <w:tc>
          <w:tcPr>
            <w:tcW w:w="84" w:type="pct"/>
            <w:shd w:val="clear" w:color="auto" w:fill="auto"/>
          </w:tcPr>
          <w:p w14:paraId="1E36BAF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34B091EB" w14:textId="307EBDE1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18,504</w:t>
            </w:r>
          </w:p>
        </w:tc>
        <w:tc>
          <w:tcPr>
            <w:tcW w:w="83" w:type="pct"/>
          </w:tcPr>
          <w:p w14:paraId="74DAB09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4B4C6D5" w14:textId="0BBEDB8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1,016</w:t>
            </w:r>
          </w:p>
        </w:tc>
        <w:tc>
          <w:tcPr>
            <w:tcW w:w="91" w:type="pct"/>
          </w:tcPr>
          <w:p w14:paraId="263C7B2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94E1DC0" w14:textId="611090AC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258</w:t>
            </w:r>
          </w:p>
        </w:tc>
        <w:tc>
          <w:tcPr>
            <w:tcW w:w="85" w:type="pct"/>
          </w:tcPr>
          <w:p w14:paraId="44D835A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58E241A" w14:textId="18C17D52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20,964</w:t>
            </w:r>
          </w:p>
        </w:tc>
        <w:tc>
          <w:tcPr>
            <w:tcW w:w="83" w:type="pct"/>
            <w:shd w:val="clear" w:color="auto" w:fill="auto"/>
          </w:tcPr>
          <w:p w14:paraId="290BBF4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42B5EBB9" w14:textId="3714F78C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191,403</w:t>
            </w:r>
          </w:p>
        </w:tc>
      </w:tr>
      <w:tr w:rsidR="002921B7" w:rsidRPr="00E774FF" w14:paraId="09B01B24" w14:textId="77777777" w:rsidTr="00EB6183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010CBDE4" w14:textId="0A9CE44E" w:rsidR="002921B7" w:rsidRPr="00E774FF" w:rsidRDefault="002921B7" w:rsidP="002921B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  <w:shd w:val="clear" w:color="auto" w:fill="auto"/>
          </w:tcPr>
          <w:p w14:paraId="60DD8CC6" w14:textId="7B1181DB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E6E639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5BEE9C99" w14:textId="13DBC013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1,225</w:t>
            </w:r>
          </w:p>
        </w:tc>
        <w:tc>
          <w:tcPr>
            <w:tcW w:w="84" w:type="pct"/>
          </w:tcPr>
          <w:p w14:paraId="6BFA7B2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0352DA97" w14:textId="5154A81C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11,654</w:t>
            </w:r>
          </w:p>
        </w:tc>
        <w:tc>
          <w:tcPr>
            <w:tcW w:w="85" w:type="pct"/>
            <w:shd w:val="clear" w:color="auto" w:fill="auto"/>
          </w:tcPr>
          <w:p w14:paraId="1C98837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1F90178" w14:textId="2D1EB666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8BA25C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847D3DA" w14:textId="03677475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13,718</w:t>
            </w:r>
          </w:p>
        </w:tc>
        <w:tc>
          <w:tcPr>
            <w:tcW w:w="83" w:type="pct"/>
          </w:tcPr>
          <w:p w14:paraId="0697318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7152FD7F" w14:textId="087DCC80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6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17D3F6F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39B5FEBA" w14:textId="703AA9BB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5FA0ABA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347A3D4A" w14:textId="11104DBA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(26,597)</w:t>
            </w:r>
          </w:p>
        </w:tc>
        <w:tc>
          <w:tcPr>
            <w:tcW w:w="83" w:type="pct"/>
            <w:shd w:val="clear" w:color="auto" w:fill="auto"/>
          </w:tcPr>
          <w:p w14:paraId="508E10CE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75278F44" w14:textId="6206C5BA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2921B7" w:rsidRPr="00E774FF" w14:paraId="59600DB0" w14:textId="77777777" w:rsidTr="00EB6183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1CEFD9FB" w14:textId="3FEF31F8" w:rsidR="002921B7" w:rsidRPr="00E774FF" w:rsidRDefault="002921B7" w:rsidP="002921B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มาจาก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34" w:type="pct"/>
            <w:shd w:val="clear" w:color="auto" w:fill="auto"/>
          </w:tcPr>
          <w:p w14:paraId="388A30D3" w14:textId="38DC4F21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87FE2C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4D2C8546" w14:textId="76D487AA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001AE1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1B8166A7" w14:textId="52658D6D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4E4BDF8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4FCADCC3" w14:textId="1CEF746D" w:rsidR="002921B7" w:rsidRPr="009749E6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348410D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985CB96" w14:textId="29524DAB" w:rsidR="002921B7" w:rsidRPr="009749E6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83" w:type="pct"/>
          </w:tcPr>
          <w:p w14:paraId="2CE0130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2B46F612" w14:textId="557A6B51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5C5AD40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385C374" w14:textId="5473E63B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5DA7EC9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0E2D3B13" w14:textId="7D543D2C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83FFAE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498A4AB0" w14:textId="23BBB5BA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172</w:t>
            </w:r>
          </w:p>
        </w:tc>
      </w:tr>
      <w:tr w:rsidR="002921B7" w:rsidRPr="00E774FF" w14:paraId="730D9F95" w14:textId="77777777" w:rsidTr="002E4857">
        <w:trPr>
          <w:gridAfter w:val="1"/>
          <w:wAfter w:w="3" w:type="pct"/>
        </w:trPr>
        <w:tc>
          <w:tcPr>
            <w:tcW w:w="1095" w:type="pct"/>
            <w:vAlign w:val="center"/>
          </w:tcPr>
          <w:p w14:paraId="440DFC3C" w14:textId="3F97ABB7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</w:tcPr>
          <w:p w14:paraId="67926090" w14:textId="2CA02208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58F5B3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17AA2957" w14:textId="25D4FF94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600AD7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30BBDA5" w14:textId="5C0E3485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(81,108)</w:t>
            </w:r>
          </w:p>
        </w:tc>
        <w:tc>
          <w:tcPr>
            <w:tcW w:w="85" w:type="pct"/>
            <w:shd w:val="clear" w:color="auto" w:fill="auto"/>
          </w:tcPr>
          <w:p w14:paraId="44772FE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14:paraId="2B752C93" w14:textId="63364C34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(67,595)</w:t>
            </w:r>
          </w:p>
        </w:tc>
        <w:tc>
          <w:tcPr>
            <w:tcW w:w="84" w:type="pct"/>
            <w:shd w:val="clear" w:color="auto" w:fill="auto"/>
          </w:tcPr>
          <w:p w14:paraId="493BC8B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</w:tcPr>
          <w:p w14:paraId="158FC8A2" w14:textId="31ACD862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A2154">
              <w:rPr>
                <w:rFonts w:ascii="Angsana New" w:hAnsi="Angsana New"/>
                <w:sz w:val="26"/>
                <w:szCs w:val="26"/>
              </w:rPr>
              <w:t>(9,162)</w:t>
            </w:r>
          </w:p>
        </w:tc>
        <w:tc>
          <w:tcPr>
            <w:tcW w:w="83" w:type="pct"/>
          </w:tcPr>
          <w:p w14:paraId="4810B28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39D2641" w14:textId="4C85B609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A2154">
              <w:rPr>
                <w:rFonts w:ascii="Angsana New" w:eastAsia="Cordia New" w:hAnsi="Angsana New"/>
                <w:sz w:val="26"/>
                <w:szCs w:val="26"/>
              </w:rPr>
              <w:t>(7,999)</w:t>
            </w:r>
          </w:p>
        </w:tc>
        <w:tc>
          <w:tcPr>
            <w:tcW w:w="91" w:type="pct"/>
          </w:tcPr>
          <w:p w14:paraId="7ED15D3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40F1B30A" w14:textId="2233A4B0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136E58F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B586091" w14:textId="20DF2436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587D43C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589F51B0" w14:textId="708D2D21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(165,864)</w:t>
            </w:r>
          </w:p>
        </w:tc>
      </w:tr>
      <w:tr w:rsidR="002921B7" w:rsidRPr="00E774FF" w14:paraId="79EBC82B" w14:textId="77777777" w:rsidTr="00F838D5">
        <w:trPr>
          <w:gridAfter w:val="1"/>
          <w:wAfter w:w="3" w:type="pct"/>
          <w:trHeight w:val="547"/>
        </w:trPr>
        <w:tc>
          <w:tcPr>
            <w:tcW w:w="1095" w:type="pct"/>
            <w:vAlign w:val="center"/>
          </w:tcPr>
          <w:p w14:paraId="6CAFFE61" w14:textId="6CB528F8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  <w:p w14:paraId="36BEB4C4" w14:textId="5E57CA88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 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734BF2D1" w14:textId="77777777" w:rsid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51327864" w14:textId="0758C360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1841728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69A2AD48" w14:textId="77777777" w:rsid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3492C94C" w14:textId="196598C6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549,183</w:t>
            </w:r>
          </w:p>
        </w:tc>
        <w:tc>
          <w:tcPr>
            <w:tcW w:w="84" w:type="pct"/>
          </w:tcPr>
          <w:p w14:paraId="7E41263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72DFD9B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23BAF77" w14:textId="20DE9CB1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712,797</w:t>
            </w:r>
          </w:p>
        </w:tc>
        <w:tc>
          <w:tcPr>
            <w:tcW w:w="85" w:type="pct"/>
            <w:shd w:val="clear" w:color="auto" w:fill="auto"/>
          </w:tcPr>
          <w:p w14:paraId="16C72347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7DA8F27C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E70B5F1" w14:textId="58DBA72B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03E2">
              <w:rPr>
                <w:rFonts w:ascii="Angsana New" w:hAnsi="Angsana New"/>
                <w:b/>
                <w:bCs/>
                <w:sz w:val="26"/>
                <w:szCs w:val="26"/>
              </w:rPr>
              <w:t>151,832</w:t>
            </w:r>
          </w:p>
        </w:tc>
        <w:tc>
          <w:tcPr>
            <w:tcW w:w="84" w:type="pct"/>
            <w:shd w:val="clear" w:color="auto" w:fill="auto"/>
          </w:tcPr>
          <w:p w14:paraId="7500D2C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39726A5A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F7A0D9" w14:textId="5A66EBD7" w:rsidR="002921B7" w:rsidRPr="005A2154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503E2">
              <w:rPr>
                <w:rFonts w:ascii="Angsana New" w:hAnsi="Angsana New"/>
                <w:b/>
                <w:bCs/>
                <w:sz w:val="26"/>
                <w:szCs w:val="26"/>
              </w:rPr>
              <w:t>354,14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3" w:type="pct"/>
          </w:tcPr>
          <w:p w14:paraId="50E286B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046B7E82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4F1403A" w14:textId="7566D0F7" w:rsidR="002921B7" w:rsidRPr="00746E45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38,917</w:t>
            </w:r>
          </w:p>
        </w:tc>
        <w:tc>
          <w:tcPr>
            <w:tcW w:w="91" w:type="pct"/>
          </w:tcPr>
          <w:p w14:paraId="36399AA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122CB9AC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1BB7813B" w14:textId="2AE0EE8F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68,851</w:t>
            </w:r>
          </w:p>
        </w:tc>
        <w:tc>
          <w:tcPr>
            <w:tcW w:w="85" w:type="pct"/>
          </w:tcPr>
          <w:p w14:paraId="69E5779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18E94165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3FD9AF6" w14:textId="556B8564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6,608</w:t>
            </w:r>
          </w:p>
        </w:tc>
        <w:tc>
          <w:tcPr>
            <w:tcW w:w="83" w:type="pct"/>
            <w:shd w:val="clear" w:color="auto" w:fill="auto"/>
          </w:tcPr>
          <w:p w14:paraId="632EC587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</w:tcPr>
          <w:p w14:paraId="5B28D25E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3E9C307" w14:textId="477E810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2,196,127</w:t>
            </w:r>
          </w:p>
        </w:tc>
      </w:tr>
      <w:tr w:rsidR="00AF4556" w:rsidRPr="00E774FF" w14:paraId="7098282E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656B17A6" w14:textId="77777777" w:rsidR="00AF4556" w:rsidRPr="00E774FF" w:rsidRDefault="00AF4556" w:rsidP="00AF455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34" w:type="pct"/>
            <w:shd w:val="clear" w:color="auto" w:fill="auto"/>
          </w:tcPr>
          <w:p w14:paraId="58772939" w14:textId="22FE38CF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E755B74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74252A0" w14:textId="3EE877F8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sz w:val="26"/>
                <w:szCs w:val="26"/>
              </w:rPr>
              <w:t>2,004</w:t>
            </w:r>
          </w:p>
        </w:tc>
        <w:tc>
          <w:tcPr>
            <w:tcW w:w="84" w:type="pct"/>
          </w:tcPr>
          <w:p w14:paraId="366883BD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292CBAA" w14:textId="4B2458EC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15,268</w:t>
            </w:r>
          </w:p>
        </w:tc>
        <w:tc>
          <w:tcPr>
            <w:tcW w:w="85" w:type="pct"/>
            <w:shd w:val="clear" w:color="auto" w:fill="auto"/>
          </w:tcPr>
          <w:p w14:paraId="349C2914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65E0A274" w14:textId="795F1A87" w:rsidR="00AF4556" w:rsidRPr="004503E2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2,844</w:t>
            </w:r>
          </w:p>
        </w:tc>
        <w:tc>
          <w:tcPr>
            <w:tcW w:w="84" w:type="pct"/>
            <w:shd w:val="clear" w:color="auto" w:fill="auto"/>
          </w:tcPr>
          <w:p w14:paraId="75C53333" w14:textId="77777777" w:rsidR="00AF4556" w:rsidRPr="004503E2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294A1D6C" w14:textId="55643761" w:rsidR="00AF4556" w:rsidRPr="005A2154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23,399</w:t>
            </w:r>
          </w:p>
        </w:tc>
        <w:tc>
          <w:tcPr>
            <w:tcW w:w="83" w:type="pct"/>
          </w:tcPr>
          <w:p w14:paraId="1B576F4F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0455F096" w14:textId="08CB4822" w:rsidR="00AF4556" w:rsidRPr="00746E45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6FFB5786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18598FE4" w14:textId="54A273A4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3,150</w:t>
            </w:r>
          </w:p>
        </w:tc>
        <w:tc>
          <w:tcPr>
            <w:tcW w:w="85" w:type="pct"/>
          </w:tcPr>
          <w:p w14:paraId="3EF1D9FF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F44E001" w14:textId="5B051666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66,066</w:t>
            </w:r>
          </w:p>
        </w:tc>
        <w:tc>
          <w:tcPr>
            <w:tcW w:w="83" w:type="pct"/>
            <w:shd w:val="clear" w:color="auto" w:fill="auto"/>
          </w:tcPr>
          <w:p w14:paraId="7052746E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264999A5" w14:textId="10EC357D" w:rsidR="00AF4556" w:rsidRPr="00E774FF" w:rsidRDefault="00AF4556" w:rsidP="00AF4556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112,731</w:t>
            </w:r>
          </w:p>
        </w:tc>
      </w:tr>
      <w:tr w:rsidR="00AF4556" w:rsidRPr="00E774FF" w14:paraId="311BC637" w14:textId="77777777" w:rsidTr="00F838D5">
        <w:trPr>
          <w:gridAfter w:val="1"/>
          <w:wAfter w:w="3" w:type="pct"/>
          <w:trHeight w:val="171"/>
        </w:trPr>
        <w:tc>
          <w:tcPr>
            <w:tcW w:w="1095" w:type="pct"/>
            <w:shd w:val="clear" w:color="auto" w:fill="auto"/>
            <w:vAlign w:val="center"/>
          </w:tcPr>
          <w:p w14:paraId="184A535E" w14:textId="77777777" w:rsidR="00AF4556" w:rsidRPr="00E774FF" w:rsidRDefault="00AF4556" w:rsidP="00AF455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34" w:type="pct"/>
            <w:shd w:val="clear" w:color="auto" w:fill="auto"/>
          </w:tcPr>
          <w:p w14:paraId="766CEAED" w14:textId="0DD62C07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B7D85A0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97C2AF6" w14:textId="2CA923C2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sz w:val="26"/>
                <w:szCs w:val="26"/>
              </w:rPr>
              <w:t>386</w:t>
            </w:r>
          </w:p>
        </w:tc>
        <w:tc>
          <w:tcPr>
            <w:tcW w:w="84" w:type="pct"/>
          </w:tcPr>
          <w:p w14:paraId="1B88DF0F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6CE2050F" w14:textId="1CAF5EB1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30,364</w:t>
            </w:r>
          </w:p>
        </w:tc>
        <w:tc>
          <w:tcPr>
            <w:tcW w:w="85" w:type="pct"/>
            <w:shd w:val="clear" w:color="auto" w:fill="auto"/>
          </w:tcPr>
          <w:p w14:paraId="35E8FCA6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46312ADF" w14:textId="0F86E8DE" w:rsidR="00AF4556" w:rsidRPr="004503E2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67467A30" w14:textId="77777777" w:rsidR="00AF4556" w:rsidRPr="004503E2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15CA60BA" w14:textId="6623D3D8" w:rsidR="00AF4556" w:rsidRPr="005A2154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4,582</w:t>
            </w:r>
          </w:p>
        </w:tc>
        <w:tc>
          <w:tcPr>
            <w:tcW w:w="83" w:type="pct"/>
          </w:tcPr>
          <w:p w14:paraId="0FED7885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24353B98" w14:textId="799B0655" w:rsidR="00AF4556" w:rsidRPr="00746E45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93BEF51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B58B9A2" w14:textId="038505A8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283</w:t>
            </w:r>
          </w:p>
        </w:tc>
        <w:tc>
          <w:tcPr>
            <w:tcW w:w="85" w:type="pct"/>
          </w:tcPr>
          <w:p w14:paraId="15D6796F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FFD5B48" w14:textId="5471CD45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(35,615)</w:t>
            </w:r>
          </w:p>
        </w:tc>
        <w:tc>
          <w:tcPr>
            <w:tcW w:w="83" w:type="pct"/>
            <w:shd w:val="clear" w:color="auto" w:fill="auto"/>
          </w:tcPr>
          <w:p w14:paraId="15A3CFB2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4863A0C7" w14:textId="16132A76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AF4556" w:rsidRPr="00E774FF" w14:paraId="1560CDB9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118FF03E" w14:textId="3994059A" w:rsidR="00AF4556" w:rsidRPr="00E774FF" w:rsidRDefault="00AF4556" w:rsidP="00AF455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auto"/>
          </w:tcPr>
          <w:p w14:paraId="5A004035" w14:textId="49AF57CC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6AC083F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0C52E4F" w14:textId="3EFB4A82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sz w:val="26"/>
                <w:szCs w:val="26"/>
              </w:rPr>
              <w:t>(830)</w:t>
            </w:r>
          </w:p>
        </w:tc>
        <w:tc>
          <w:tcPr>
            <w:tcW w:w="84" w:type="pct"/>
          </w:tcPr>
          <w:p w14:paraId="478E42DF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7A84B5D" w14:textId="5971979F" w:rsidR="00AF4556" w:rsidRPr="005A2154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(164,030)</w:t>
            </w:r>
          </w:p>
        </w:tc>
        <w:tc>
          <w:tcPr>
            <w:tcW w:w="85" w:type="pct"/>
            <w:shd w:val="clear" w:color="auto" w:fill="auto"/>
          </w:tcPr>
          <w:p w14:paraId="4E600D45" w14:textId="77777777" w:rsidR="00AF4556" w:rsidRPr="005A2154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14:paraId="55E9EBC7" w14:textId="74B86368" w:rsidR="00AF4556" w:rsidRPr="005A2154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(19,872)</w:t>
            </w:r>
          </w:p>
        </w:tc>
        <w:tc>
          <w:tcPr>
            <w:tcW w:w="84" w:type="pct"/>
            <w:shd w:val="clear" w:color="auto" w:fill="auto"/>
          </w:tcPr>
          <w:p w14:paraId="0A0717B9" w14:textId="77777777" w:rsidR="00AF4556" w:rsidRPr="005A2154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auto"/>
          </w:tcPr>
          <w:p w14:paraId="4D25D34C" w14:textId="2D767D69" w:rsidR="00AF4556" w:rsidRPr="005A2154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(45,099)</w:t>
            </w:r>
          </w:p>
        </w:tc>
        <w:tc>
          <w:tcPr>
            <w:tcW w:w="83" w:type="pct"/>
          </w:tcPr>
          <w:p w14:paraId="3F27E233" w14:textId="77777777" w:rsidR="00AF4556" w:rsidRPr="005A2154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81DA553" w14:textId="2F420900" w:rsidR="00AF4556" w:rsidRPr="005A2154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(13,003)</w:t>
            </w:r>
          </w:p>
        </w:tc>
        <w:tc>
          <w:tcPr>
            <w:tcW w:w="91" w:type="pct"/>
          </w:tcPr>
          <w:p w14:paraId="245C6973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084623D8" w14:textId="44041FA5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(4,889)</w:t>
            </w:r>
          </w:p>
        </w:tc>
        <w:tc>
          <w:tcPr>
            <w:tcW w:w="85" w:type="pct"/>
          </w:tcPr>
          <w:p w14:paraId="05D9B864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0C837A2C" w14:textId="5E5AA8B1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2AF2930C" w14:textId="77777777" w:rsidR="00AF4556" w:rsidRPr="00E774FF" w:rsidRDefault="00AF4556" w:rsidP="00AF455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36FFFB84" w14:textId="6F1518E4" w:rsidR="00AF4556" w:rsidRPr="00E774FF" w:rsidRDefault="00AF4556" w:rsidP="00AF4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(247,723)</w:t>
            </w:r>
          </w:p>
        </w:tc>
      </w:tr>
      <w:tr w:rsidR="002921B7" w:rsidRPr="00E774FF" w14:paraId="7D22CA03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  <w:vAlign w:val="center"/>
          </w:tcPr>
          <w:p w14:paraId="3DC0F2B9" w14:textId="7FE8B550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C65BF" w14:textId="7B60E18C" w:rsidR="002921B7" w:rsidRPr="00E774FF" w:rsidRDefault="00F2699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78480F4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7F7DF34C" w14:textId="7E772AD4" w:rsidR="002921B7" w:rsidRPr="00E774FF" w:rsidRDefault="00F2699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F2699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550,743</w:t>
            </w:r>
          </w:p>
        </w:tc>
        <w:tc>
          <w:tcPr>
            <w:tcW w:w="84" w:type="pct"/>
          </w:tcPr>
          <w:p w14:paraId="1DEB9DE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7316558D" w14:textId="35405269" w:rsidR="002921B7" w:rsidRPr="00E774FF" w:rsidRDefault="00AF455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594,399</w:t>
            </w:r>
          </w:p>
        </w:tc>
        <w:tc>
          <w:tcPr>
            <w:tcW w:w="85" w:type="pct"/>
            <w:shd w:val="clear" w:color="auto" w:fill="auto"/>
          </w:tcPr>
          <w:p w14:paraId="3ADCF4D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98D4" w14:textId="746213B7" w:rsidR="002921B7" w:rsidRPr="004503E2" w:rsidRDefault="00AF455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134,804</w:t>
            </w:r>
          </w:p>
        </w:tc>
        <w:tc>
          <w:tcPr>
            <w:tcW w:w="84" w:type="pct"/>
            <w:shd w:val="clear" w:color="auto" w:fill="auto"/>
          </w:tcPr>
          <w:p w14:paraId="30B5CEFD" w14:textId="77777777" w:rsidR="002921B7" w:rsidRPr="004503E2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8ECF" w14:textId="4C8E070E" w:rsidR="002921B7" w:rsidRPr="004503E2" w:rsidRDefault="00AF455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337,030</w:t>
            </w:r>
          </w:p>
        </w:tc>
        <w:tc>
          <w:tcPr>
            <w:tcW w:w="83" w:type="pct"/>
          </w:tcPr>
          <w:p w14:paraId="2DBD7F4E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9C9A096" w14:textId="29C9456B" w:rsidR="002921B7" w:rsidRPr="00E774FF" w:rsidRDefault="00AF455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25,914</w:t>
            </w:r>
          </w:p>
        </w:tc>
        <w:tc>
          <w:tcPr>
            <w:tcW w:w="91" w:type="pct"/>
          </w:tcPr>
          <w:p w14:paraId="27227EC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4092" w14:textId="7A2C517E" w:rsidR="002921B7" w:rsidRPr="00E774FF" w:rsidRDefault="00AF455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67,395</w:t>
            </w:r>
          </w:p>
        </w:tc>
        <w:tc>
          <w:tcPr>
            <w:tcW w:w="85" w:type="pct"/>
          </w:tcPr>
          <w:p w14:paraId="546B236A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2D3A7572" w14:textId="58572705" w:rsidR="002921B7" w:rsidRPr="00E774FF" w:rsidRDefault="00AF455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37,059</w:t>
            </w:r>
          </w:p>
        </w:tc>
        <w:tc>
          <w:tcPr>
            <w:tcW w:w="83" w:type="pct"/>
            <w:shd w:val="clear" w:color="auto" w:fill="auto"/>
          </w:tcPr>
          <w:p w14:paraId="36B86B6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67B1" w14:textId="0692B359" w:rsidR="002921B7" w:rsidRPr="00E774FF" w:rsidRDefault="00AF4556" w:rsidP="002921B7">
            <w:pPr>
              <w:tabs>
                <w:tab w:val="clear" w:pos="680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2,061,135</w:t>
            </w:r>
          </w:p>
        </w:tc>
      </w:tr>
      <w:tr w:rsidR="002921B7" w:rsidRPr="00E774FF" w14:paraId="7013ADB6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3AACD7B1" w14:textId="77777777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13DB6BD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63C5802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AD16E7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F86D9F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363B3D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12F6146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057A2F4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3B73970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5C76774E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47CBE44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74010B59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71D3ED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680041A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6CE2859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492B01D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11F259D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</w:tcPr>
          <w:p w14:paraId="196C700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921B7" w:rsidRPr="00E774FF" w14:paraId="62825AB7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3DFC1D26" w14:textId="77777777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0BF7025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1E226F2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2A0FA61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5641959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5C2D465E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4FF1789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7DABF6A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4922F8B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5DABF18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85D7D3E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259A8C0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4FA3CC9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7EFAC1D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74EC02C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1D32FE2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484C2B9A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2D31973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921B7" w:rsidRPr="00E774FF" w14:paraId="5689F9B4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42830813" w14:textId="77777777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37D9910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309C8D8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0ED8C4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42AF6F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6F50B7D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06A9D09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BB32CE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3CE9F2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08BC004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F6328E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0A2473C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37AF8B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FA4EA7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4C28F9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770CA4C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3B1AFE6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59D81D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90E22" w:rsidRPr="00E774FF" w14:paraId="0838E763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0E42A5F5" w14:textId="77777777" w:rsidR="00590E22" w:rsidRPr="00E774FF" w:rsidRDefault="00590E22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2DE56512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54633ECD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7E6D2173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BA936F5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65AE2A58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659B6DE6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16D3FB08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5D5219A7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31AEFAE7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0DC4497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3D401213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E0225BD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136E9E67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5BF879F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6FC2AD0F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1A761189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3E8B7CA0" w14:textId="77777777" w:rsidR="00590E22" w:rsidRPr="00E774FF" w:rsidRDefault="00590E22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110BF" w:rsidRPr="00E774FF" w14:paraId="52B2A007" w14:textId="77777777" w:rsidTr="00F838D5">
        <w:trPr>
          <w:gridAfter w:val="1"/>
          <w:wAfter w:w="3" w:type="pct"/>
        </w:trPr>
        <w:tc>
          <w:tcPr>
            <w:tcW w:w="1095" w:type="pct"/>
            <w:shd w:val="clear" w:color="auto" w:fill="auto"/>
          </w:tcPr>
          <w:p w14:paraId="2CFC6872" w14:textId="77777777" w:rsidR="005110BF" w:rsidRPr="00E774FF" w:rsidRDefault="005110BF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6A3FA39F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2674EC2C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6E950C8D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670F82BE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5917A73C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7B779E6E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705E8E8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78C4EB5D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35863BE2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79B4128F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0C38E067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D058AFC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58B1CEE5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385B1004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188247B7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5905FE49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55F9294F" w14:textId="77777777" w:rsidR="005110BF" w:rsidRPr="00E774FF" w:rsidRDefault="005110BF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921B7" w:rsidRPr="00E774FF" w14:paraId="45DBEF02" w14:textId="77777777" w:rsidTr="00F838D5">
        <w:tc>
          <w:tcPr>
            <w:tcW w:w="1095" w:type="pct"/>
          </w:tcPr>
          <w:p w14:paraId="62DB4D4B" w14:textId="77777777" w:rsidR="002921B7" w:rsidRPr="00E774FF" w:rsidRDefault="002921B7" w:rsidP="002921B7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334" w:type="pct"/>
            <w:shd w:val="clear" w:color="auto" w:fill="auto"/>
          </w:tcPr>
          <w:p w14:paraId="12311B5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00F21A4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62E677B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</w:tcPr>
          <w:p w14:paraId="3E8CBA7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37D98779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2F2F018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95B5AD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00B88AB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2ADCF6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</w:tcPr>
          <w:p w14:paraId="20FA0B6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3394CFE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EF7B39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2FB0B0C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287B43F9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BEB745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32DAC8A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0E509E77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2921B7" w:rsidRPr="00E774FF" w14:paraId="15729FC9" w14:textId="77777777" w:rsidTr="00F838D5">
        <w:tc>
          <w:tcPr>
            <w:tcW w:w="1095" w:type="pct"/>
            <w:vAlign w:val="center"/>
          </w:tcPr>
          <w:p w14:paraId="216CE6E9" w14:textId="425C6B43" w:rsidR="002921B7" w:rsidRPr="00E774FF" w:rsidRDefault="002921B7" w:rsidP="002921B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sz w:val="26"/>
                <w:szCs w:val="26"/>
              </w:rPr>
              <w:t>6</w:t>
            </w:r>
          </w:p>
        </w:tc>
        <w:tc>
          <w:tcPr>
            <w:tcW w:w="334" w:type="pct"/>
            <w:shd w:val="clear" w:color="auto" w:fill="auto"/>
          </w:tcPr>
          <w:p w14:paraId="69E3418C" w14:textId="24099A68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E568DF2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699060F1" w14:textId="5EAB0A32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490,317</w:t>
            </w:r>
          </w:p>
        </w:tc>
        <w:tc>
          <w:tcPr>
            <w:tcW w:w="84" w:type="pct"/>
          </w:tcPr>
          <w:p w14:paraId="62E3EA32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5C9C688A" w14:textId="18531001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</w:rPr>
              <w:t>574,026</w:t>
            </w:r>
          </w:p>
        </w:tc>
        <w:tc>
          <w:tcPr>
            <w:tcW w:w="85" w:type="pct"/>
            <w:shd w:val="clear" w:color="auto" w:fill="auto"/>
          </w:tcPr>
          <w:p w14:paraId="776350F1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38253373" w14:textId="0CB9B55F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</w:rPr>
              <w:t>203,597</w:t>
            </w:r>
          </w:p>
        </w:tc>
        <w:tc>
          <w:tcPr>
            <w:tcW w:w="84" w:type="pct"/>
            <w:shd w:val="clear" w:color="auto" w:fill="auto"/>
          </w:tcPr>
          <w:p w14:paraId="06338D09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02B645F9" w14:textId="1F1139D8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B7">
              <w:rPr>
                <w:rFonts w:ascii="Angsana New" w:hAnsi="Angsana New" w:hint="cs"/>
                <w:sz w:val="26"/>
                <w:szCs w:val="26"/>
              </w:rPr>
              <w:t>306,011</w:t>
            </w:r>
          </w:p>
        </w:tc>
        <w:tc>
          <w:tcPr>
            <w:tcW w:w="83" w:type="pct"/>
          </w:tcPr>
          <w:p w14:paraId="25A721AC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17C39084" w14:textId="442A6079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37,303</w:t>
            </w:r>
          </w:p>
        </w:tc>
        <w:tc>
          <w:tcPr>
            <w:tcW w:w="91" w:type="pct"/>
          </w:tcPr>
          <w:p w14:paraId="448BD7F1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3E81709" w14:textId="036AE26A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63,305</w:t>
            </w:r>
          </w:p>
        </w:tc>
        <w:tc>
          <w:tcPr>
            <w:tcW w:w="85" w:type="pct"/>
          </w:tcPr>
          <w:p w14:paraId="39C88FFC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5E48769C" w14:textId="11DFA07D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1CFB2421" w14:textId="77777777" w:rsidR="002921B7" w:rsidRP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69A5B737" w14:textId="0C7C7CD0" w:rsidR="002921B7" w:rsidRP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1,674,559</w:t>
            </w:r>
          </w:p>
        </w:tc>
      </w:tr>
      <w:tr w:rsidR="002921B7" w:rsidRPr="00E774FF" w14:paraId="1C4318E5" w14:textId="77777777" w:rsidTr="00F838D5">
        <w:tc>
          <w:tcPr>
            <w:tcW w:w="1095" w:type="pct"/>
            <w:vAlign w:val="center"/>
          </w:tcPr>
          <w:p w14:paraId="69689D96" w14:textId="0DB6A879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4" w:type="pct"/>
            <w:shd w:val="clear" w:color="auto" w:fill="auto"/>
          </w:tcPr>
          <w:p w14:paraId="6D726CD7" w14:textId="127C9DE8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59C65CC7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29E2350E" w14:textId="2C821348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23288">
              <w:rPr>
                <w:rFonts w:ascii="Angsana New" w:eastAsia="Cordia New" w:hAnsi="Angsana New"/>
                <w:sz w:val="26"/>
                <w:szCs w:val="26"/>
              </w:rPr>
              <w:t>17,742</w:t>
            </w:r>
          </w:p>
        </w:tc>
        <w:tc>
          <w:tcPr>
            <w:tcW w:w="84" w:type="pct"/>
          </w:tcPr>
          <w:p w14:paraId="661A301A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15B4435E" w14:textId="1996A7AB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41,221</w:t>
            </w:r>
          </w:p>
        </w:tc>
        <w:tc>
          <w:tcPr>
            <w:tcW w:w="85" w:type="pct"/>
            <w:shd w:val="clear" w:color="auto" w:fill="auto"/>
          </w:tcPr>
          <w:p w14:paraId="3F89328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0D646CE4" w14:textId="141B0C8E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4,717</w:t>
            </w:r>
          </w:p>
        </w:tc>
        <w:tc>
          <w:tcPr>
            <w:tcW w:w="84" w:type="pct"/>
            <w:shd w:val="clear" w:color="auto" w:fill="auto"/>
          </w:tcPr>
          <w:p w14:paraId="60B2265E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2D76BF30" w14:textId="39769351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10,68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3" w:type="pct"/>
          </w:tcPr>
          <w:p w14:paraId="3F91628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77D1FC5" w14:textId="7EEECFA6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1,181</w:t>
            </w:r>
          </w:p>
        </w:tc>
        <w:tc>
          <w:tcPr>
            <w:tcW w:w="91" w:type="pct"/>
          </w:tcPr>
          <w:p w14:paraId="26389CCA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64E3AB27" w14:textId="7D069B8B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1,514</w:t>
            </w:r>
          </w:p>
        </w:tc>
        <w:tc>
          <w:tcPr>
            <w:tcW w:w="85" w:type="pct"/>
          </w:tcPr>
          <w:p w14:paraId="0D29D2B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1886286D" w14:textId="2BC4B8FC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DC9A4E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6BC9154D" w14:textId="5F8F65DB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77,058</w:t>
            </w:r>
          </w:p>
        </w:tc>
      </w:tr>
      <w:tr w:rsidR="002921B7" w:rsidRPr="00E774FF" w14:paraId="63805034" w14:textId="77777777" w:rsidTr="00F838D5">
        <w:tc>
          <w:tcPr>
            <w:tcW w:w="1095" w:type="pct"/>
            <w:vAlign w:val="center"/>
          </w:tcPr>
          <w:p w14:paraId="3BEE4551" w14:textId="3369D019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มาจาก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34" w:type="pct"/>
            <w:shd w:val="clear" w:color="auto" w:fill="auto"/>
          </w:tcPr>
          <w:p w14:paraId="3EE60F17" w14:textId="1B435FBC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ADDB6F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46C08110" w14:textId="02BC70F0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224152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1D4C9146" w14:textId="12455F29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D6DF9EE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1F19EE96" w14:textId="0A6075AD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40E2C32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5664FCF7" w14:textId="318F26CB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83" w:type="pct"/>
          </w:tcPr>
          <w:p w14:paraId="7B49751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C1E83CB" w14:textId="5BD01562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9B2EDA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70549AAD" w14:textId="58D1300F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78BECBB7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A9A28D6" w14:textId="6C2D9905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171D6F3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5F41344D" w14:textId="2C545266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131</w:t>
            </w:r>
          </w:p>
        </w:tc>
      </w:tr>
      <w:tr w:rsidR="002921B7" w:rsidRPr="00E774FF" w14:paraId="4C33967B" w14:textId="77777777" w:rsidTr="00A834EA">
        <w:tc>
          <w:tcPr>
            <w:tcW w:w="1095" w:type="pct"/>
            <w:vAlign w:val="center"/>
          </w:tcPr>
          <w:p w14:paraId="3189CC0C" w14:textId="1049BB7E" w:rsidR="002921B7" w:rsidRPr="00E774FF" w:rsidRDefault="002921B7" w:rsidP="002921B7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shd w:val="clear" w:color="auto" w:fill="auto"/>
          </w:tcPr>
          <w:p w14:paraId="0E65AAE6" w14:textId="5AEA84A0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6D59F86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2F9C09EC" w14:textId="728548DD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0356FB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6D0A7B51" w14:textId="58E6206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(80,960)</w:t>
            </w:r>
          </w:p>
        </w:tc>
        <w:tc>
          <w:tcPr>
            <w:tcW w:w="85" w:type="pct"/>
            <w:shd w:val="clear" w:color="auto" w:fill="auto"/>
          </w:tcPr>
          <w:p w14:paraId="4629BE19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4A6E9FAC" w14:textId="3A235368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(67,549)</w:t>
            </w:r>
          </w:p>
        </w:tc>
        <w:tc>
          <w:tcPr>
            <w:tcW w:w="84" w:type="pct"/>
            <w:shd w:val="clear" w:color="auto" w:fill="auto"/>
          </w:tcPr>
          <w:p w14:paraId="10F0541E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6ED7B313" w14:textId="53CDE53E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hAnsi="Angsana New"/>
                <w:sz w:val="26"/>
                <w:szCs w:val="26"/>
              </w:rPr>
              <w:t>(9,148)</w:t>
            </w:r>
          </w:p>
        </w:tc>
        <w:tc>
          <w:tcPr>
            <w:tcW w:w="83" w:type="pct"/>
          </w:tcPr>
          <w:p w14:paraId="63FDD83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C5D6B36" w14:textId="680C01DD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(7,547)</w:t>
            </w:r>
          </w:p>
        </w:tc>
        <w:tc>
          <w:tcPr>
            <w:tcW w:w="91" w:type="pct"/>
          </w:tcPr>
          <w:p w14:paraId="46E6C24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DB8A29F" w14:textId="20058184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4F436C67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68A27F8F" w14:textId="3E9B248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3D04907A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73277800" w14:textId="699D19A8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(165,204)</w:t>
            </w:r>
          </w:p>
        </w:tc>
      </w:tr>
      <w:tr w:rsidR="002921B7" w:rsidRPr="00E774FF" w14:paraId="3E37FBD8" w14:textId="77777777" w:rsidTr="00F838D5">
        <w:tc>
          <w:tcPr>
            <w:tcW w:w="1095" w:type="pct"/>
            <w:vAlign w:val="center"/>
          </w:tcPr>
          <w:p w14:paraId="7220B789" w14:textId="466E7FBD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  <w:p w14:paraId="6C2DEE37" w14:textId="36EDF580" w:rsidR="002921B7" w:rsidRPr="00E774FF" w:rsidRDefault="002921B7" w:rsidP="002921B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และ</w:t>
            </w: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3DAE44E0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0C2E37C" w14:textId="4362BB0A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4F9DBDF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6FC2705F" w14:textId="77777777" w:rsid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64936D8" w14:textId="2B86DC69" w:rsidR="002921B7" w:rsidRPr="00E774FF" w:rsidRDefault="002921B7" w:rsidP="000472D7">
            <w:pPr>
              <w:tabs>
                <w:tab w:val="clear" w:pos="680"/>
                <w:tab w:val="clear" w:pos="907"/>
                <w:tab w:val="decimal" w:pos="705"/>
                <w:tab w:val="left" w:pos="81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2328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508,059</w:t>
            </w:r>
          </w:p>
        </w:tc>
        <w:tc>
          <w:tcPr>
            <w:tcW w:w="84" w:type="pct"/>
          </w:tcPr>
          <w:p w14:paraId="01C9E14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BE47380" w14:textId="77777777" w:rsidR="002921B7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9F87F1" w14:textId="115DF09D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534,287</w:t>
            </w:r>
          </w:p>
        </w:tc>
        <w:tc>
          <w:tcPr>
            <w:tcW w:w="85" w:type="pct"/>
            <w:shd w:val="clear" w:color="auto" w:fill="auto"/>
          </w:tcPr>
          <w:p w14:paraId="472EF7C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568D879C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0E84EB" w14:textId="662FE5BE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140,765</w:t>
            </w:r>
          </w:p>
        </w:tc>
        <w:tc>
          <w:tcPr>
            <w:tcW w:w="84" w:type="pct"/>
            <w:shd w:val="clear" w:color="auto" w:fill="auto"/>
          </w:tcPr>
          <w:p w14:paraId="480DEAD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01EEECEE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327F666" w14:textId="0E98407E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307,67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3" w:type="pct"/>
          </w:tcPr>
          <w:p w14:paraId="7F2466B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2774F194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A8375E8" w14:textId="4604210E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30</w:t>
            </w: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937</w:t>
            </w:r>
          </w:p>
        </w:tc>
        <w:tc>
          <w:tcPr>
            <w:tcW w:w="91" w:type="pct"/>
          </w:tcPr>
          <w:p w14:paraId="504F312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461978D9" w14:textId="77777777" w:rsidR="002921B7" w:rsidRDefault="002921B7" w:rsidP="002921B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588EDC" w14:textId="4C647CED" w:rsidR="002921B7" w:rsidRPr="00E774FF" w:rsidRDefault="002921B7" w:rsidP="002921B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64</w:t>
            </w: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819</w:t>
            </w:r>
          </w:p>
        </w:tc>
        <w:tc>
          <w:tcPr>
            <w:tcW w:w="85" w:type="pct"/>
          </w:tcPr>
          <w:p w14:paraId="6D6D901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15CB3A8E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1F3CF003" w14:textId="5A3DF41F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FD06519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BAC610" w14:textId="77777777" w:rsidR="002921B7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CDCD082" w14:textId="309225A4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1,586,544</w:t>
            </w:r>
          </w:p>
        </w:tc>
      </w:tr>
      <w:tr w:rsidR="005A04C6" w:rsidRPr="00E774FF" w14:paraId="2C237640" w14:textId="77777777" w:rsidTr="00F838D5">
        <w:tc>
          <w:tcPr>
            <w:tcW w:w="1095" w:type="pct"/>
            <w:vAlign w:val="center"/>
          </w:tcPr>
          <w:p w14:paraId="04C5679D" w14:textId="77777777" w:rsidR="005A04C6" w:rsidRPr="00E774FF" w:rsidRDefault="005A04C6" w:rsidP="005A04C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34" w:type="pct"/>
            <w:shd w:val="clear" w:color="auto" w:fill="auto"/>
          </w:tcPr>
          <w:p w14:paraId="242492DB" w14:textId="6D6C263F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2A22A477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</w:tcPr>
          <w:p w14:paraId="0E0C38F5" w14:textId="5AD8035E" w:rsidR="005A04C6" w:rsidRPr="00586F56" w:rsidRDefault="005A04C6" w:rsidP="000472D7">
            <w:pPr>
              <w:tabs>
                <w:tab w:val="clear" w:pos="680"/>
                <w:tab w:val="clear" w:pos="907"/>
                <w:tab w:val="decimal" w:pos="540"/>
                <w:tab w:val="left" w:pos="81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11,086</w:t>
            </w:r>
          </w:p>
        </w:tc>
        <w:tc>
          <w:tcPr>
            <w:tcW w:w="84" w:type="pct"/>
          </w:tcPr>
          <w:p w14:paraId="05F1CCAC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</w:tcPr>
          <w:p w14:paraId="2845A8C5" w14:textId="79738F4E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36,31</w:t>
            </w:r>
            <w:r w:rsidR="00451AC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5" w:type="pct"/>
            <w:shd w:val="clear" w:color="auto" w:fill="auto"/>
          </w:tcPr>
          <w:p w14:paraId="13684F95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23C1BB95" w14:textId="0EAE4C0B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4,153</w:t>
            </w:r>
          </w:p>
        </w:tc>
        <w:tc>
          <w:tcPr>
            <w:tcW w:w="84" w:type="pct"/>
            <w:shd w:val="clear" w:color="auto" w:fill="auto"/>
          </w:tcPr>
          <w:p w14:paraId="5A45FC4C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9ECE027" w14:textId="2B0BE994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13,907</w:t>
            </w:r>
          </w:p>
        </w:tc>
        <w:tc>
          <w:tcPr>
            <w:tcW w:w="83" w:type="pct"/>
          </w:tcPr>
          <w:p w14:paraId="1F600B44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</w:tcPr>
          <w:p w14:paraId="429CF40A" w14:textId="31046168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814</w:t>
            </w:r>
          </w:p>
        </w:tc>
        <w:tc>
          <w:tcPr>
            <w:tcW w:w="91" w:type="pct"/>
          </w:tcPr>
          <w:p w14:paraId="1A4AF049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</w:tcPr>
          <w:p w14:paraId="47F0F364" w14:textId="42079DFA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1,638</w:t>
            </w:r>
          </w:p>
        </w:tc>
        <w:tc>
          <w:tcPr>
            <w:tcW w:w="85" w:type="pct"/>
          </w:tcPr>
          <w:p w14:paraId="01B61920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</w:tcPr>
          <w:p w14:paraId="41EE9347" w14:textId="2E19BAB5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2921B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7894DC8A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01DD917F" w14:textId="79A1C139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sz w:val="26"/>
                <w:szCs w:val="26"/>
              </w:rPr>
              <w:t>67,91</w:t>
            </w:r>
            <w:r w:rsidR="00451ACD">
              <w:rPr>
                <w:rFonts w:ascii="Angsana New" w:eastAsia="Cordia New" w:hAnsi="Angsana New"/>
                <w:sz w:val="26"/>
                <w:szCs w:val="26"/>
              </w:rPr>
              <w:t>2</w:t>
            </w:r>
          </w:p>
        </w:tc>
      </w:tr>
      <w:tr w:rsidR="005A04C6" w:rsidRPr="00E774FF" w14:paraId="4FDB8225" w14:textId="77777777" w:rsidTr="00F838D5">
        <w:tc>
          <w:tcPr>
            <w:tcW w:w="1095" w:type="pct"/>
            <w:shd w:val="clear" w:color="auto" w:fill="auto"/>
            <w:vAlign w:val="center"/>
          </w:tcPr>
          <w:p w14:paraId="37B6CDF5" w14:textId="77777777" w:rsidR="005A04C6" w:rsidRPr="00E774FF" w:rsidRDefault="005A04C6" w:rsidP="005A04C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E774FF">
              <w:rPr>
                <w:rFonts w:ascii="Angsana New" w:eastAsia="Cordia New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334" w:type="pct"/>
            <w:shd w:val="clear" w:color="auto" w:fill="auto"/>
          </w:tcPr>
          <w:p w14:paraId="7B07FE13" w14:textId="62C44960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7CAB2971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</w:tcPr>
          <w:p w14:paraId="4D61CEB5" w14:textId="3A2391BD" w:rsidR="005A04C6" w:rsidRPr="00586F56" w:rsidRDefault="005A04C6" w:rsidP="0004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(830)</w:t>
            </w:r>
          </w:p>
        </w:tc>
        <w:tc>
          <w:tcPr>
            <w:tcW w:w="84" w:type="pct"/>
          </w:tcPr>
          <w:p w14:paraId="3C43DCEE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27F74E0" w14:textId="19D6EC1B" w:rsidR="005A04C6" w:rsidRPr="00586F56" w:rsidRDefault="000138A5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138A5">
              <w:rPr>
                <w:rFonts w:ascii="Angsana New" w:hAnsi="Angsana New"/>
                <w:sz w:val="26"/>
                <w:szCs w:val="26"/>
              </w:rPr>
              <w:t>(159,08</w:t>
            </w:r>
            <w:r w:rsidR="00451ACD">
              <w:rPr>
                <w:rFonts w:ascii="Angsana New" w:hAnsi="Angsana New"/>
                <w:sz w:val="26"/>
                <w:szCs w:val="26"/>
              </w:rPr>
              <w:t>8</w:t>
            </w:r>
            <w:r w:rsidRPr="000138A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" w:type="pct"/>
            <w:shd w:val="clear" w:color="auto" w:fill="auto"/>
          </w:tcPr>
          <w:p w14:paraId="3EB363C2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0306CDAA" w14:textId="40CD8088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(19,834)</w:t>
            </w:r>
          </w:p>
        </w:tc>
        <w:tc>
          <w:tcPr>
            <w:tcW w:w="84" w:type="pct"/>
            <w:shd w:val="clear" w:color="auto" w:fill="auto"/>
          </w:tcPr>
          <w:p w14:paraId="370CB179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7D014A12" w14:textId="09CB9214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F4556">
              <w:rPr>
                <w:rFonts w:ascii="Angsana New" w:hAnsi="Angsana New"/>
                <w:sz w:val="26"/>
                <w:szCs w:val="26"/>
              </w:rPr>
              <w:t>(45,069)</w:t>
            </w:r>
          </w:p>
        </w:tc>
        <w:tc>
          <w:tcPr>
            <w:tcW w:w="83" w:type="pct"/>
          </w:tcPr>
          <w:p w14:paraId="35838096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10E8D1A3" w14:textId="7DB4BBD5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(11,100)</w:t>
            </w:r>
          </w:p>
        </w:tc>
        <w:tc>
          <w:tcPr>
            <w:tcW w:w="91" w:type="pct"/>
          </w:tcPr>
          <w:p w14:paraId="4EBF1735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3EA208D" w14:textId="2B7C3220" w:rsidR="005A04C6" w:rsidRPr="00AF45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decimal" w:pos="740"/>
              </w:tabs>
              <w:jc w:val="right"/>
              <w:rPr>
                <w:rFonts w:eastAsia="Cordia New"/>
              </w:rPr>
            </w:pPr>
            <w:r w:rsidRPr="00AF4556">
              <w:rPr>
                <w:rFonts w:ascii="Angsana New" w:eastAsia="Cordia New" w:hAnsi="Angsana New"/>
                <w:sz w:val="26"/>
                <w:szCs w:val="26"/>
              </w:rPr>
              <w:t>(4,889)</w:t>
            </w:r>
          </w:p>
        </w:tc>
        <w:tc>
          <w:tcPr>
            <w:tcW w:w="85" w:type="pct"/>
          </w:tcPr>
          <w:p w14:paraId="17EF81F7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</w:tcPr>
          <w:p w14:paraId="5A5991CF" w14:textId="596FAE14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393B8B11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3C52CEFD" w14:textId="6B5A7665" w:rsidR="005A04C6" w:rsidRPr="00586F56" w:rsidRDefault="000138A5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0138A5">
              <w:rPr>
                <w:rFonts w:ascii="Angsana New" w:eastAsia="Cordia New" w:hAnsi="Angsana New"/>
                <w:sz w:val="26"/>
                <w:szCs w:val="26"/>
              </w:rPr>
              <w:t>(240,8</w:t>
            </w:r>
            <w:r w:rsidR="00451ACD">
              <w:rPr>
                <w:rFonts w:ascii="Angsana New" w:eastAsia="Cordia New" w:hAnsi="Angsana New"/>
                <w:sz w:val="26"/>
                <w:szCs w:val="26"/>
              </w:rPr>
              <w:t>10</w:t>
            </w:r>
            <w:r w:rsidRPr="000138A5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5A04C6" w:rsidRPr="00E774FF" w14:paraId="43925144" w14:textId="77777777" w:rsidTr="00F838D5">
        <w:tc>
          <w:tcPr>
            <w:tcW w:w="1095" w:type="pct"/>
            <w:shd w:val="clear" w:color="auto" w:fill="auto"/>
            <w:vAlign w:val="center"/>
          </w:tcPr>
          <w:p w14:paraId="331CB529" w14:textId="50302573" w:rsidR="005A04C6" w:rsidRPr="00E774FF" w:rsidRDefault="005A04C6" w:rsidP="005A04C6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B910" w14:textId="7005026B" w:rsidR="005A04C6" w:rsidRPr="00AF45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pct"/>
          </w:tcPr>
          <w:p w14:paraId="1FEE8C7B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</w:tcPr>
          <w:p w14:paraId="1D90134B" w14:textId="75B864EE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518,315</w:t>
            </w:r>
          </w:p>
        </w:tc>
        <w:tc>
          <w:tcPr>
            <w:tcW w:w="84" w:type="pct"/>
          </w:tcPr>
          <w:p w14:paraId="3B40D819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41AF053C" w14:textId="6D2A7BB0" w:rsidR="005A04C6" w:rsidRPr="00586F56" w:rsidRDefault="000138A5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138A5">
              <w:rPr>
                <w:rFonts w:ascii="Angsana New" w:hAnsi="Angsana New"/>
                <w:b/>
                <w:bCs/>
                <w:sz w:val="26"/>
                <w:szCs w:val="26"/>
              </w:rPr>
              <w:t>411,513</w:t>
            </w:r>
          </w:p>
        </w:tc>
        <w:tc>
          <w:tcPr>
            <w:tcW w:w="85" w:type="pct"/>
            <w:shd w:val="clear" w:color="auto" w:fill="auto"/>
          </w:tcPr>
          <w:p w14:paraId="72689394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28B3A" w14:textId="781B249A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125,084</w:t>
            </w:r>
          </w:p>
        </w:tc>
        <w:tc>
          <w:tcPr>
            <w:tcW w:w="84" w:type="pct"/>
            <w:shd w:val="clear" w:color="auto" w:fill="auto"/>
          </w:tcPr>
          <w:p w14:paraId="63D410A7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B5AD" w14:textId="4F580EB6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hAnsi="Angsana New"/>
                <w:b/>
                <w:bCs/>
                <w:sz w:val="26"/>
                <w:szCs w:val="26"/>
              </w:rPr>
              <w:t>276,515</w:t>
            </w:r>
          </w:p>
        </w:tc>
        <w:tc>
          <w:tcPr>
            <w:tcW w:w="83" w:type="pct"/>
          </w:tcPr>
          <w:p w14:paraId="793993F9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30EEA767" w14:textId="0BA31EFD" w:rsidR="005A04C6" w:rsidRPr="00586F5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20,651</w:t>
            </w:r>
          </w:p>
        </w:tc>
        <w:tc>
          <w:tcPr>
            <w:tcW w:w="91" w:type="pct"/>
          </w:tcPr>
          <w:p w14:paraId="4E98DC48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59478308" w14:textId="4F22D3F0" w:rsidR="005A04C6" w:rsidRPr="00586F56" w:rsidRDefault="005A04C6" w:rsidP="005A04C6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F45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61,568</w:t>
            </w:r>
          </w:p>
        </w:tc>
        <w:tc>
          <w:tcPr>
            <w:tcW w:w="85" w:type="pct"/>
          </w:tcPr>
          <w:p w14:paraId="277AB1AF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  <w:bottom w:val="single" w:sz="4" w:space="0" w:color="auto"/>
            </w:tcBorders>
          </w:tcPr>
          <w:p w14:paraId="28FF5001" w14:textId="5E8E61A8" w:rsidR="005A04C6" w:rsidRPr="005A04C6" w:rsidRDefault="005A04C6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5AD1080" w14:textId="77777777" w:rsidR="005A04C6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EC0C" w14:textId="515C6216" w:rsidR="005A04C6" w:rsidRPr="00586F56" w:rsidRDefault="000138A5" w:rsidP="005A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0138A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1,413,646</w:t>
            </w:r>
          </w:p>
        </w:tc>
      </w:tr>
      <w:tr w:rsidR="002921B7" w:rsidRPr="00E774FF" w14:paraId="1A4A82C7" w14:textId="77777777" w:rsidTr="00F838D5">
        <w:trPr>
          <w:trHeight w:hRule="exact" w:val="288"/>
        </w:trPr>
        <w:tc>
          <w:tcPr>
            <w:tcW w:w="1095" w:type="pct"/>
            <w:shd w:val="clear" w:color="auto" w:fill="auto"/>
            <w:vAlign w:val="center"/>
          </w:tcPr>
          <w:p w14:paraId="2EEF6664" w14:textId="77777777" w:rsidR="002921B7" w:rsidRPr="00E774FF" w:rsidRDefault="002921B7" w:rsidP="002921B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  <w:shd w:val="clear" w:color="auto" w:fill="auto"/>
          </w:tcPr>
          <w:p w14:paraId="3137E3CB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482AB7F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top w:val="single" w:sz="4" w:space="0" w:color="auto"/>
            </w:tcBorders>
          </w:tcPr>
          <w:p w14:paraId="29DF602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7979B76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D7EADF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0FE4766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14:paraId="4AA03F6A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00AD9D1A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shd w:val="clear" w:color="auto" w:fill="auto"/>
          </w:tcPr>
          <w:p w14:paraId="1F70AEE3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40F1F609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1D7885C2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3B03466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09D70D7E" w14:textId="77777777" w:rsidR="002921B7" w:rsidRPr="00E774FF" w:rsidRDefault="002921B7" w:rsidP="002921B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A2D457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top w:val="single" w:sz="4" w:space="0" w:color="auto"/>
            </w:tcBorders>
          </w:tcPr>
          <w:p w14:paraId="55CF6E0D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11BDD7EB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111B21" w14:textId="77777777" w:rsidR="002921B7" w:rsidRPr="00E774FF" w:rsidRDefault="002921B7" w:rsidP="002921B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2921B7" w:rsidRPr="00E774FF" w14:paraId="36501AAC" w14:textId="77777777" w:rsidTr="007828D5">
        <w:tc>
          <w:tcPr>
            <w:tcW w:w="1095" w:type="pct"/>
            <w:shd w:val="clear" w:color="auto" w:fill="auto"/>
          </w:tcPr>
          <w:p w14:paraId="049561F3" w14:textId="353FD59D" w:rsidR="002921B7" w:rsidRPr="00E774FF" w:rsidRDefault="002921B7" w:rsidP="002921B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34" w:type="pct"/>
            <w:shd w:val="clear" w:color="auto" w:fill="auto"/>
          </w:tcPr>
          <w:p w14:paraId="71DB5E1F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07B6C9F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</w:tcPr>
          <w:p w14:paraId="0A6EE891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</w:tcPr>
          <w:p w14:paraId="5BDCC25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</w:tcPr>
          <w:p w14:paraId="3F1952C3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" w:type="pct"/>
            <w:shd w:val="clear" w:color="auto" w:fill="auto"/>
          </w:tcPr>
          <w:p w14:paraId="4988C8A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shd w:val="clear" w:color="auto" w:fill="auto"/>
          </w:tcPr>
          <w:p w14:paraId="1F87536A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2597D6B0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shd w:val="clear" w:color="auto" w:fill="auto"/>
          </w:tcPr>
          <w:p w14:paraId="4D13D4DC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</w:tcPr>
          <w:p w14:paraId="0CD9DB3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</w:tcPr>
          <w:p w14:paraId="1CBC4213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D3F8BF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</w:tcPr>
          <w:p w14:paraId="09EA9F37" w14:textId="77777777" w:rsidR="002921B7" w:rsidRPr="00E774FF" w:rsidRDefault="002921B7" w:rsidP="002921B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08EAB1EA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</w:tcPr>
          <w:p w14:paraId="2EB80293" w14:textId="7777777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" w:type="pct"/>
            <w:shd w:val="clear" w:color="auto" w:fill="auto"/>
          </w:tcPr>
          <w:p w14:paraId="64478D74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shd w:val="clear" w:color="auto" w:fill="auto"/>
          </w:tcPr>
          <w:p w14:paraId="280A82FE" w14:textId="77777777" w:rsidR="002921B7" w:rsidRPr="00E774FF" w:rsidRDefault="002921B7" w:rsidP="002921B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2921B7" w:rsidRPr="00E774FF" w14:paraId="4F8193DA" w14:textId="77777777" w:rsidTr="00E67E65">
        <w:tc>
          <w:tcPr>
            <w:tcW w:w="1095" w:type="pct"/>
            <w:shd w:val="clear" w:color="auto" w:fill="auto"/>
          </w:tcPr>
          <w:p w14:paraId="0F4BCF59" w14:textId="09F1DA31" w:rsidR="002921B7" w:rsidRPr="00E774FF" w:rsidRDefault="002921B7" w:rsidP="002921B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auto"/>
          </w:tcPr>
          <w:p w14:paraId="6A5E3D7B" w14:textId="36852D41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3C6981B5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36A1D76B" w14:textId="7FEB2ACB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2328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41,124</w:t>
            </w:r>
          </w:p>
        </w:tc>
        <w:tc>
          <w:tcPr>
            <w:tcW w:w="84" w:type="pct"/>
          </w:tcPr>
          <w:p w14:paraId="79D1F577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6C2CF05" w14:textId="4E48A2FE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178,510</w:t>
            </w:r>
          </w:p>
        </w:tc>
        <w:tc>
          <w:tcPr>
            <w:tcW w:w="85" w:type="pct"/>
            <w:shd w:val="clear" w:color="auto" w:fill="auto"/>
          </w:tcPr>
          <w:p w14:paraId="7A8C9ECC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shd w:val="clear" w:color="auto" w:fill="auto"/>
          </w:tcPr>
          <w:p w14:paraId="7FB4E9D9" w14:textId="7E9FED35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11,067</w:t>
            </w:r>
          </w:p>
        </w:tc>
        <w:tc>
          <w:tcPr>
            <w:tcW w:w="84" w:type="pct"/>
            <w:shd w:val="clear" w:color="auto" w:fill="auto"/>
          </w:tcPr>
          <w:p w14:paraId="5A7C1FD8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shd w:val="clear" w:color="auto" w:fill="auto"/>
          </w:tcPr>
          <w:p w14:paraId="66DE7E9A" w14:textId="5ADF60B8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hAnsi="Angsana New"/>
                <w:b/>
                <w:bCs/>
                <w:sz w:val="26"/>
                <w:szCs w:val="26"/>
              </w:rPr>
              <w:t>46,471</w:t>
            </w:r>
          </w:p>
        </w:tc>
        <w:tc>
          <w:tcPr>
            <w:tcW w:w="83" w:type="pct"/>
          </w:tcPr>
          <w:p w14:paraId="00ABD1AF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5A97E417" w14:textId="5EC9E898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7,980</w:t>
            </w:r>
          </w:p>
        </w:tc>
        <w:tc>
          <w:tcPr>
            <w:tcW w:w="91" w:type="pct"/>
          </w:tcPr>
          <w:p w14:paraId="10162512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3C98D2E5" w14:textId="58C0B313" w:rsidR="002921B7" w:rsidRPr="00E774FF" w:rsidRDefault="002921B7" w:rsidP="002921B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4,032</w:t>
            </w:r>
          </w:p>
        </w:tc>
        <w:tc>
          <w:tcPr>
            <w:tcW w:w="85" w:type="pct"/>
          </w:tcPr>
          <w:p w14:paraId="4DDF6D3D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F6E9308" w14:textId="44077ED9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746E4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6,608</w:t>
            </w:r>
          </w:p>
        </w:tc>
        <w:tc>
          <w:tcPr>
            <w:tcW w:w="83" w:type="pct"/>
            <w:shd w:val="clear" w:color="auto" w:fill="auto"/>
          </w:tcPr>
          <w:p w14:paraId="200B5387" w14:textId="77777777" w:rsidR="002921B7" w:rsidRPr="00E774FF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D902FAB" w14:textId="27C04BB7" w:rsidR="002921B7" w:rsidRPr="00E774FF" w:rsidRDefault="002921B7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86F5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609,583</w:t>
            </w:r>
          </w:p>
        </w:tc>
      </w:tr>
      <w:tr w:rsidR="002921B7" w:rsidRPr="00E774FF" w14:paraId="7598AA61" w14:textId="77777777" w:rsidTr="007828D5">
        <w:tc>
          <w:tcPr>
            <w:tcW w:w="1095" w:type="pct"/>
            <w:shd w:val="clear" w:color="auto" w:fill="auto"/>
          </w:tcPr>
          <w:p w14:paraId="26D40BDC" w14:textId="6F980A4A" w:rsidR="002921B7" w:rsidRPr="00E774FF" w:rsidRDefault="002921B7" w:rsidP="002921B7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774FF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auto"/>
          </w:tcPr>
          <w:p w14:paraId="2FD7C021" w14:textId="6693DD99" w:rsidR="002921B7" w:rsidRPr="00586F56" w:rsidRDefault="005A04C6" w:rsidP="005A04C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313,791</w:t>
            </w:r>
          </w:p>
        </w:tc>
        <w:tc>
          <w:tcPr>
            <w:tcW w:w="84" w:type="pct"/>
          </w:tcPr>
          <w:p w14:paraId="02F2773A" w14:textId="77777777" w:rsidR="002921B7" w:rsidRPr="00586F56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0" w:type="pct"/>
            <w:tcBorders>
              <w:bottom w:val="double" w:sz="4" w:space="0" w:color="auto"/>
            </w:tcBorders>
          </w:tcPr>
          <w:p w14:paraId="2AD49941" w14:textId="1E90E3D1" w:rsidR="002921B7" w:rsidRPr="00586F56" w:rsidRDefault="005A04C6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32,428</w:t>
            </w:r>
          </w:p>
        </w:tc>
        <w:tc>
          <w:tcPr>
            <w:tcW w:w="84" w:type="pct"/>
          </w:tcPr>
          <w:p w14:paraId="39081A66" w14:textId="77777777" w:rsidR="002921B7" w:rsidRPr="00586F56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6E985FD" w14:textId="11407A66" w:rsidR="002921B7" w:rsidRPr="00586F56" w:rsidRDefault="000138A5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138A5">
              <w:rPr>
                <w:rFonts w:ascii="Angsana New" w:hAnsi="Angsana New"/>
                <w:b/>
                <w:bCs/>
                <w:sz w:val="26"/>
                <w:szCs w:val="26"/>
              </w:rPr>
              <w:t>182,886</w:t>
            </w:r>
          </w:p>
        </w:tc>
        <w:tc>
          <w:tcPr>
            <w:tcW w:w="85" w:type="pct"/>
            <w:shd w:val="clear" w:color="auto" w:fill="auto"/>
          </w:tcPr>
          <w:p w14:paraId="47C5E099" w14:textId="77777777" w:rsidR="002921B7" w:rsidRPr="00586F56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tcBorders>
              <w:bottom w:val="double" w:sz="4" w:space="0" w:color="auto"/>
            </w:tcBorders>
            <w:shd w:val="clear" w:color="auto" w:fill="auto"/>
          </w:tcPr>
          <w:p w14:paraId="0D463570" w14:textId="2E68FB76" w:rsidR="002921B7" w:rsidRPr="00586F56" w:rsidRDefault="005A04C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hAnsi="Angsana New"/>
                <w:b/>
                <w:bCs/>
                <w:sz w:val="26"/>
                <w:szCs w:val="26"/>
              </w:rPr>
              <w:t>9,720</w:t>
            </w:r>
          </w:p>
        </w:tc>
        <w:tc>
          <w:tcPr>
            <w:tcW w:w="84" w:type="pct"/>
            <w:shd w:val="clear" w:color="auto" w:fill="auto"/>
          </w:tcPr>
          <w:p w14:paraId="597CB3B9" w14:textId="77777777" w:rsidR="002921B7" w:rsidRPr="00586F56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shd w:val="clear" w:color="auto" w:fill="auto"/>
          </w:tcPr>
          <w:p w14:paraId="2007963A" w14:textId="2BF1B9E9" w:rsidR="002921B7" w:rsidRPr="00586F56" w:rsidRDefault="005A04C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hAnsi="Angsana New"/>
                <w:b/>
                <w:bCs/>
                <w:sz w:val="26"/>
                <w:szCs w:val="26"/>
              </w:rPr>
              <w:t>60,515</w:t>
            </w:r>
          </w:p>
        </w:tc>
        <w:tc>
          <w:tcPr>
            <w:tcW w:w="83" w:type="pct"/>
          </w:tcPr>
          <w:p w14:paraId="5E1AF6A0" w14:textId="77777777" w:rsidR="002921B7" w:rsidRPr="00586F56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double" w:sz="4" w:space="0" w:color="auto"/>
            </w:tcBorders>
          </w:tcPr>
          <w:p w14:paraId="4B7443DF" w14:textId="4471E676" w:rsidR="002921B7" w:rsidRPr="00586F56" w:rsidRDefault="005A04C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5,263</w:t>
            </w:r>
          </w:p>
        </w:tc>
        <w:tc>
          <w:tcPr>
            <w:tcW w:w="91" w:type="pct"/>
          </w:tcPr>
          <w:p w14:paraId="465CA37E" w14:textId="77777777" w:rsidR="002921B7" w:rsidRPr="00586F56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</w:tcPr>
          <w:p w14:paraId="6AF8FEAC" w14:textId="5D87CE60" w:rsidR="002921B7" w:rsidRPr="00586F56" w:rsidRDefault="005A04C6" w:rsidP="002921B7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5,827</w:t>
            </w:r>
          </w:p>
        </w:tc>
        <w:tc>
          <w:tcPr>
            <w:tcW w:w="85" w:type="pct"/>
          </w:tcPr>
          <w:p w14:paraId="6D4F0DE2" w14:textId="77777777" w:rsidR="002921B7" w:rsidRPr="00586F56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</w:tcPr>
          <w:p w14:paraId="0CD48B9E" w14:textId="4399ADE7" w:rsidR="002921B7" w:rsidRPr="00586F56" w:rsidRDefault="005A04C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37,059</w:t>
            </w:r>
          </w:p>
        </w:tc>
        <w:tc>
          <w:tcPr>
            <w:tcW w:w="83" w:type="pct"/>
            <w:shd w:val="clear" w:color="auto" w:fill="auto"/>
          </w:tcPr>
          <w:p w14:paraId="50FCF142" w14:textId="77777777" w:rsidR="002921B7" w:rsidRPr="00586F56" w:rsidRDefault="002921B7" w:rsidP="002921B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C0480C" w14:textId="72935F32" w:rsidR="002921B7" w:rsidRPr="00586F56" w:rsidRDefault="005A04C6" w:rsidP="00292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A04C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647,489</w:t>
            </w:r>
          </w:p>
        </w:tc>
      </w:tr>
    </w:tbl>
    <w:p w14:paraId="576F33C6" w14:textId="5FEA0589" w:rsidR="00081BDF" w:rsidRPr="00244701" w:rsidRDefault="00081BDF" w:rsidP="00162B8C">
      <w:pPr>
        <w:tabs>
          <w:tab w:val="clear" w:pos="680"/>
          <w:tab w:val="left" w:pos="1440"/>
        </w:tabs>
        <w:ind w:right="633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  <w:sectPr w:rsidR="00081BDF" w:rsidRPr="00244701" w:rsidSect="004A5662">
          <w:headerReference w:type="default" r:id="rId16"/>
          <w:footerReference w:type="defaul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2FCBEC53" w14:textId="3B99ABAF" w:rsidR="00F202C2" w:rsidRPr="00447A29" w:rsidRDefault="00F202C2" w:rsidP="00447A2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ใบอนุญาตให้ใช้คลื่นความถี่</w:t>
      </w:r>
      <w:r w:rsidR="00F94E43" w:rsidRPr="00447A29">
        <w:rPr>
          <w:rFonts w:asciiTheme="majorBidi" w:hAnsiTheme="majorBidi" w:cstheme="majorBidi"/>
          <w:sz w:val="30"/>
          <w:szCs w:val="30"/>
          <w:u w:val="none"/>
          <w:cs/>
        </w:rPr>
        <w:t>และประกอบกิจการ</w:t>
      </w: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t>โทรทัศน์</w:t>
      </w:r>
    </w:p>
    <w:p w14:paraId="3D3608FD" w14:textId="743AA7ED" w:rsidR="00F202C2" w:rsidRPr="00746E45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949323A" w14:textId="3D7FB7A6" w:rsidR="003B31C8" w:rsidRPr="00447A29" w:rsidRDefault="003B31C8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447A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96B4D34" w14:textId="616FDCC7" w:rsidR="003B31C8" w:rsidRDefault="003B31C8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447A29">
        <w:rPr>
          <w:rFonts w:asciiTheme="majorBidi" w:hAnsiTheme="majorBidi" w:cstheme="majorBidi"/>
          <w:spacing w:val="-2"/>
          <w:sz w:val="30"/>
          <w:szCs w:val="30"/>
          <w:cs/>
        </w:rPr>
        <w:t>จ่ายชำระเพื่อให้เป็นมูลค่าปัจจุบันโดยใช้อัตราคิดลดตามท้องตลาด วัดมูลค่าด้วยราคาทุนหักค่าตัดจำหน่ายสะสม</w:t>
      </w:r>
      <w:r w:rsidRPr="00447A29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1B75B475" w14:textId="77777777" w:rsidR="00632E24" w:rsidRPr="00746E45" w:rsidRDefault="00632E24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9B18484" w14:textId="6F4C0FC5" w:rsidR="00A727DD" w:rsidRDefault="008C238F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 และรับรู้ในกำไรหรือขาดทุน </w:t>
      </w:r>
      <w:r w:rsidR="006831BE" w:rsidRPr="00447A29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447A29">
        <w:rPr>
          <w:rFonts w:asciiTheme="majorBidi" w:hAnsiTheme="majorBidi" w:cstheme="majorBidi"/>
          <w:sz w:val="30"/>
          <w:szCs w:val="30"/>
          <w:cs/>
        </w:rPr>
        <w:t>โดยระยะเวลาที่คาดว่าจะได้รับประโยชน์ของใบอนุญาตให้ใช้คลื่นความถี่และประกอบกิจ</w:t>
      </w:r>
      <w:r w:rsidR="006B430D" w:rsidRPr="00447A29">
        <w:rPr>
          <w:rFonts w:asciiTheme="majorBidi" w:hAnsiTheme="majorBidi" w:cstheme="majorBidi"/>
          <w:sz w:val="30"/>
          <w:szCs w:val="30"/>
          <w:cs/>
        </w:rPr>
        <w:t>ก</w:t>
      </w:r>
      <w:r w:rsidRPr="00447A29">
        <w:rPr>
          <w:rFonts w:asciiTheme="majorBidi" w:hAnsiTheme="majorBidi" w:cstheme="majorBidi"/>
          <w:sz w:val="30"/>
          <w:szCs w:val="30"/>
          <w:cs/>
        </w:rPr>
        <w:t>ารโทรทัศน์</w:t>
      </w:r>
      <w:r w:rsidR="0093705D" w:rsidRPr="00447A29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447A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7A29">
        <w:rPr>
          <w:rFonts w:asciiTheme="majorBidi" w:hAnsiTheme="majorBidi" w:cstheme="majorBidi"/>
          <w:sz w:val="30"/>
          <w:szCs w:val="30"/>
        </w:rPr>
        <w:t xml:space="preserve">15 </w:t>
      </w:r>
      <w:r w:rsidRPr="00447A29">
        <w:rPr>
          <w:rFonts w:asciiTheme="majorBidi" w:hAnsiTheme="majorBidi" w:cstheme="majorBidi"/>
          <w:sz w:val="30"/>
          <w:szCs w:val="30"/>
          <w:cs/>
        </w:rPr>
        <w:t>ปี</w:t>
      </w:r>
    </w:p>
    <w:p w14:paraId="5405FD73" w14:textId="77777777" w:rsidR="00C65E5E" w:rsidRPr="00746E45" w:rsidRDefault="00C65E5E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244701" w14:paraId="193051AD" w14:textId="77777777" w:rsidTr="00EE14B9">
        <w:trPr>
          <w:cantSplit/>
          <w:trHeight w:val="420"/>
        </w:trPr>
        <w:tc>
          <w:tcPr>
            <w:tcW w:w="7668" w:type="dxa"/>
          </w:tcPr>
          <w:p w14:paraId="5D03ADC5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12E52ED" w14:textId="77777777" w:rsidR="00666096" w:rsidRPr="00244701" w:rsidRDefault="00666096" w:rsidP="00666096">
            <w:pPr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096" w:rsidRPr="00244701" w14:paraId="4B2C0461" w14:textId="77777777" w:rsidTr="00EE14B9">
        <w:trPr>
          <w:cantSplit/>
          <w:trHeight w:val="420"/>
        </w:trPr>
        <w:tc>
          <w:tcPr>
            <w:tcW w:w="7668" w:type="dxa"/>
          </w:tcPr>
          <w:p w14:paraId="6DBA0BD3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5647D6A" w14:textId="77777777" w:rsidR="00666096" w:rsidRPr="00244701" w:rsidRDefault="00666096" w:rsidP="00EE14B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244701" w14:paraId="1468A533" w14:textId="77777777" w:rsidTr="00EE14B9">
        <w:trPr>
          <w:cantSplit/>
          <w:trHeight w:val="420"/>
        </w:trPr>
        <w:tc>
          <w:tcPr>
            <w:tcW w:w="7668" w:type="dxa"/>
          </w:tcPr>
          <w:p w14:paraId="72B0D1E8" w14:textId="7777777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7194DD" w14:textId="77777777" w:rsidR="00666096" w:rsidRPr="00244701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6096" w:rsidRPr="00244701" w14:paraId="2C5A0A2E" w14:textId="77777777" w:rsidTr="00EE14B9">
        <w:trPr>
          <w:cantSplit/>
          <w:trHeight w:val="420"/>
        </w:trPr>
        <w:tc>
          <w:tcPr>
            <w:tcW w:w="7668" w:type="dxa"/>
          </w:tcPr>
          <w:p w14:paraId="0D9650E0" w14:textId="494BFBF7" w:rsidR="00666096" w:rsidRPr="00244701" w:rsidRDefault="00666096" w:rsidP="00EE14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E0F03"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F9F"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E0F03" w:rsidRPr="0024470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34F9F" w:rsidRPr="0024470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21B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A94F74" w14:textId="69489C77" w:rsidR="00666096" w:rsidRPr="00244701" w:rsidRDefault="00597D7B" w:rsidP="00EE14B9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2,429,274</w:t>
            </w:r>
          </w:p>
        </w:tc>
      </w:tr>
      <w:tr w:rsidR="00666096" w:rsidRPr="00244701" w14:paraId="459AC6D3" w14:textId="77777777" w:rsidTr="004D1998">
        <w:trPr>
          <w:cantSplit/>
          <w:trHeight w:val="420"/>
        </w:trPr>
        <w:tc>
          <w:tcPr>
            <w:tcW w:w="7668" w:type="dxa"/>
          </w:tcPr>
          <w:p w14:paraId="4FD8C990" w14:textId="04334799" w:rsidR="00666096" w:rsidRPr="00244701" w:rsidRDefault="00666096" w:rsidP="000623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1E0F03"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B9666A" w14:textId="48AD285C" w:rsidR="00666096" w:rsidRPr="00244701" w:rsidRDefault="004C6698" w:rsidP="00EE14B9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244701" w14:paraId="78A0FDCE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DCA7015" w14:textId="60ED949F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3AB0E4" w14:textId="63A1FBF7" w:rsidR="001E0F03" w:rsidRPr="00244701" w:rsidRDefault="004C6698" w:rsidP="001E0F03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2,429,274</w:t>
            </w:r>
          </w:p>
        </w:tc>
      </w:tr>
      <w:tr w:rsidR="001E0F03" w:rsidRPr="00746E45" w14:paraId="2FC6D3AE" w14:textId="77777777" w:rsidTr="003E16EC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5C604" w14:textId="77777777" w:rsidR="001E0F03" w:rsidRPr="00746E45" w:rsidRDefault="001E0F03" w:rsidP="001E0F0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FA5CCC" w14:textId="77777777" w:rsidR="001E0F03" w:rsidRPr="00746E45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E0F03" w:rsidRPr="00244701" w14:paraId="43106FCA" w14:textId="77777777" w:rsidTr="00370641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9B37E51" w14:textId="77777777" w:rsidR="001E0F03" w:rsidRPr="00244701" w:rsidRDefault="001E0F03" w:rsidP="001E0F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01EDE5" w14:textId="77777777" w:rsidR="001E0F03" w:rsidRPr="00244701" w:rsidRDefault="001E0F03" w:rsidP="001E0F03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21B7" w:rsidRPr="00244701" w14:paraId="419A3010" w14:textId="77777777" w:rsidTr="00370641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89D6D20" w14:textId="7CC3C48A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A704F2B" w14:textId="54377CFB" w:rsidR="002921B7" w:rsidRPr="002921B7" w:rsidRDefault="002921B7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21B7">
              <w:rPr>
                <w:rFonts w:asciiTheme="majorBidi" w:hAnsiTheme="majorBidi" w:cstheme="majorBidi"/>
                <w:sz w:val="30"/>
                <w:szCs w:val="30"/>
              </w:rPr>
              <w:t>1,544,701</w:t>
            </w:r>
          </w:p>
        </w:tc>
      </w:tr>
      <w:tr w:rsidR="002921B7" w:rsidRPr="00244701" w14:paraId="25DB340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2B100" w14:textId="77777777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ABD2903" w14:textId="134ED8AF" w:rsidR="002921B7" w:rsidRPr="00244701" w:rsidRDefault="002921B7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33D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Pr="00BA4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433D">
              <w:rPr>
                <w:rFonts w:asciiTheme="majorBidi" w:hAnsiTheme="majorBidi"/>
                <w:sz w:val="30"/>
                <w:szCs w:val="30"/>
                <w:cs/>
              </w:rPr>
              <w:t>038</w:t>
            </w:r>
          </w:p>
        </w:tc>
      </w:tr>
      <w:tr w:rsidR="002921B7" w:rsidRPr="00244701" w14:paraId="7DF9EAEC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567C582" w14:textId="25B73175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9110BAE" w14:textId="52DB6B0B" w:rsidR="002921B7" w:rsidRPr="00244701" w:rsidRDefault="002921B7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1,684,739</w:t>
            </w:r>
          </w:p>
        </w:tc>
      </w:tr>
      <w:tr w:rsidR="002921B7" w:rsidRPr="00244701" w14:paraId="05BA2CC3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7B66255" w14:textId="77777777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AE747CC" w14:textId="26EDBA2A" w:rsidR="002921B7" w:rsidRPr="00244701" w:rsidRDefault="004C6698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33D">
              <w:rPr>
                <w:rFonts w:asciiTheme="majorBidi" w:hAnsiTheme="majorBidi"/>
                <w:sz w:val="30"/>
                <w:szCs w:val="30"/>
                <w:cs/>
              </w:rPr>
              <w:t>140</w:t>
            </w:r>
            <w:r w:rsidRPr="00BA4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A433D">
              <w:rPr>
                <w:rFonts w:asciiTheme="majorBidi" w:hAnsiTheme="majorBidi"/>
                <w:sz w:val="30"/>
                <w:szCs w:val="30"/>
                <w:cs/>
              </w:rPr>
              <w:t>038</w:t>
            </w:r>
          </w:p>
        </w:tc>
      </w:tr>
      <w:tr w:rsidR="002921B7" w:rsidRPr="00244701" w14:paraId="5B7C8AC5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253EB89" w14:textId="5EF1FFD5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7FD789" w14:textId="00EDDE4B" w:rsidR="002921B7" w:rsidRPr="00244701" w:rsidRDefault="004C6698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6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1,824,777</w:t>
            </w:r>
          </w:p>
        </w:tc>
      </w:tr>
      <w:tr w:rsidR="002921B7" w:rsidRPr="00746E45" w14:paraId="54E0C0F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E485E6" w14:textId="77777777" w:rsidR="002921B7" w:rsidRPr="00746E45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F1BCB3" w14:textId="77777777" w:rsidR="002921B7" w:rsidRPr="00746E45" w:rsidRDefault="002921B7" w:rsidP="002921B7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921B7" w:rsidRPr="00244701" w14:paraId="2D4F9CE3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D57CECC" w14:textId="77777777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A55235" w14:textId="77777777" w:rsidR="002921B7" w:rsidRPr="00244701" w:rsidRDefault="002921B7" w:rsidP="002921B7">
            <w:pPr>
              <w:tabs>
                <w:tab w:val="decimal" w:pos="122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21B7" w:rsidRPr="00244701" w14:paraId="3EFE7A2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2427DF0" w14:textId="79659455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2BE65959" w14:textId="5561ED35" w:rsidR="002921B7" w:rsidRPr="00244701" w:rsidRDefault="002921B7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433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744</w:t>
            </w:r>
            <w:r w:rsidRPr="00BA4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A433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</w:tr>
      <w:tr w:rsidR="002921B7" w:rsidRPr="00244701" w14:paraId="57A227A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3A12DAB" w14:textId="7D7D56D4" w:rsidR="002921B7" w:rsidRPr="00244701" w:rsidRDefault="002921B7" w:rsidP="002921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CA7F" w14:textId="697ADF16" w:rsidR="002921B7" w:rsidRPr="00244701" w:rsidRDefault="001D7E37" w:rsidP="002921B7">
            <w:pPr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E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604,497</w:t>
            </w:r>
          </w:p>
        </w:tc>
      </w:tr>
    </w:tbl>
    <w:p w14:paraId="496080D1" w14:textId="6DA1A387" w:rsidR="001712FB" w:rsidRPr="00447A29" w:rsidRDefault="001712FB" w:rsidP="00447A29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447A29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ค่าความนิยม</w:t>
      </w:r>
    </w:p>
    <w:p w14:paraId="163AC05F" w14:textId="06FDE370" w:rsidR="001712FB" w:rsidRPr="00244701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50AE6B9" w14:textId="39A0B648" w:rsidR="00944537" w:rsidRPr="00447A29" w:rsidRDefault="00944537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47A2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2FC1AC3B" w14:textId="798ADB02" w:rsidR="00583B9C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</w:t>
      </w:r>
      <w:r w:rsidR="00645177" w:rsidRPr="0024470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</w:rPr>
        <w:t>ตามวิธีส่วนได้เสียรวมอยู่ในมูลค่าตามบัญชีของเงินลงทุน</w:t>
      </w:r>
      <w:r w:rsidRPr="00244701">
        <w:rPr>
          <w:rFonts w:asciiTheme="majorBidi" w:hAnsiTheme="majorBidi" w:cstheme="majorBidi"/>
          <w:sz w:val="30"/>
          <w:szCs w:val="30"/>
        </w:rPr>
        <w:t xml:space="preserve"> </w:t>
      </w:r>
    </w:p>
    <w:p w14:paraId="6A4931EF" w14:textId="43586BF0" w:rsidR="00632E24" w:rsidRDefault="00632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8D7AD45" w14:textId="190830EA" w:rsidR="00583B9C" w:rsidRPr="00447A29" w:rsidRDefault="00583B9C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47A29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</w:p>
    <w:p w14:paraId="51EE8898" w14:textId="30E79D28" w:rsidR="00C9627F" w:rsidRPr="00244701" w:rsidRDefault="00814077" w:rsidP="0094453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14077">
        <w:rPr>
          <w:rFonts w:asciiTheme="majorBidi" w:hAnsiTheme="majorBidi"/>
          <w:b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ของค่าความนิยมจะประมาณทุกปีในช่วงเวลาเดียวกันหรือเมื่อมีข้อบ่งชี้เรื่องการด้อยค่า ขาดทุนจากการด้อยค่ารับรู้ในกำไรหรือขาดทุนเมื่อมูลค่าตามบัญชีของหน่วยสินทรัพย์ที่ก่อให้เกิดเงินสดสูงกว่ามูลค่าที่คาดว่าจะได้รับคื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4359101" w14:textId="79E18DF5" w:rsidR="00933DB1" w:rsidRDefault="00933DB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1712FB" w:rsidRPr="00244701" w14:paraId="50E2C8BA" w14:textId="77777777" w:rsidTr="00595EC6">
        <w:trPr>
          <w:cantSplit/>
        </w:trPr>
        <w:tc>
          <w:tcPr>
            <w:tcW w:w="5130" w:type="dxa"/>
          </w:tcPr>
          <w:p w14:paraId="66F2CC4F" w14:textId="32319BDF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94DDB3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909DE30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9DC030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712FB" w:rsidRPr="00244701" w14:paraId="03B0CBD9" w14:textId="77777777" w:rsidTr="00595EC6">
        <w:trPr>
          <w:cantSplit/>
        </w:trPr>
        <w:tc>
          <w:tcPr>
            <w:tcW w:w="5130" w:type="dxa"/>
          </w:tcPr>
          <w:p w14:paraId="273B78DD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88257" w14:textId="77777777" w:rsidR="001712FB" w:rsidRPr="00244701" w:rsidRDefault="001712FB" w:rsidP="0039381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8CD0519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93A1E" w14:textId="31909366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604766EA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440CEE" w14:textId="74AC114D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1712FB" w:rsidRPr="00244701" w14:paraId="791CCED4" w14:textId="77777777" w:rsidTr="00595EC6">
        <w:trPr>
          <w:cantSplit/>
        </w:trPr>
        <w:tc>
          <w:tcPr>
            <w:tcW w:w="5130" w:type="dxa"/>
          </w:tcPr>
          <w:p w14:paraId="3088FEF4" w14:textId="77777777" w:rsidR="001712FB" w:rsidRPr="00244701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A9962F" w14:textId="77777777" w:rsidR="001712FB" w:rsidRPr="00244701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F33DC1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94BCD4" w14:textId="77777777" w:rsidR="001712FB" w:rsidRPr="00244701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FB" w:rsidRPr="00244701" w14:paraId="0D626522" w14:textId="77777777" w:rsidTr="00595EC6">
        <w:trPr>
          <w:cantSplit/>
        </w:trPr>
        <w:tc>
          <w:tcPr>
            <w:tcW w:w="5130" w:type="dxa"/>
          </w:tcPr>
          <w:p w14:paraId="61379599" w14:textId="77777777" w:rsidR="001712FB" w:rsidRPr="00814077" w:rsidRDefault="001712FB" w:rsidP="00A5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4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C72EEB7" w14:textId="77777777" w:rsidR="001712FB" w:rsidRPr="00244701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03CBE0B" w14:textId="77777777" w:rsidR="001712FB" w:rsidRPr="00244701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53847D" w14:textId="77777777" w:rsidR="001712FB" w:rsidRPr="00244701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00E76BE" w14:textId="77777777" w:rsidR="001712FB" w:rsidRPr="00244701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EE2DDE" w14:textId="77777777" w:rsidR="001712FB" w:rsidRPr="00244701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2BE6" w:rsidRPr="00244701" w14:paraId="43630F80" w14:textId="77777777" w:rsidTr="001544D7">
        <w:trPr>
          <w:cantSplit/>
        </w:trPr>
        <w:tc>
          <w:tcPr>
            <w:tcW w:w="5130" w:type="dxa"/>
          </w:tcPr>
          <w:p w14:paraId="12CE87C5" w14:textId="77777777" w:rsidR="00402BE6" w:rsidRPr="00814077" w:rsidRDefault="00402BE6" w:rsidP="00402BE6">
            <w:pPr>
              <w:tabs>
                <w:tab w:val="left" w:pos="54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0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1407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1407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83B4FCF" w14:textId="77777777" w:rsidR="00402BE6" w:rsidRPr="00244701" w:rsidRDefault="00402BE6" w:rsidP="00402BE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71775D" w14:textId="77777777" w:rsidR="00402BE6" w:rsidRPr="00244701" w:rsidRDefault="00402BE6" w:rsidP="00402BE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FD0958" w14:textId="55A4BC0B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3B5C57A6" w14:textId="77777777" w:rsidR="00402BE6" w:rsidRPr="00244701" w:rsidRDefault="00402BE6" w:rsidP="00402BE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09B5D9C" w14:textId="509B47F4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</w:tr>
      <w:tr w:rsidR="00402BE6" w:rsidRPr="00244701" w14:paraId="1570F7DA" w14:textId="77777777" w:rsidTr="001544D7">
        <w:trPr>
          <w:cantSplit/>
        </w:trPr>
        <w:tc>
          <w:tcPr>
            <w:tcW w:w="5130" w:type="dxa"/>
          </w:tcPr>
          <w:p w14:paraId="4A567592" w14:textId="77777777" w:rsidR="00402BE6" w:rsidRPr="003F1B7C" w:rsidRDefault="00402BE6" w:rsidP="00402BE6">
            <w:pPr>
              <w:tabs>
                <w:tab w:val="left" w:pos="54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1B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1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F1B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E9343C" w14:textId="77777777" w:rsidR="00402BE6" w:rsidRPr="00244701" w:rsidRDefault="00402BE6" w:rsidP="00402BE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85C59B" w14:textId="77777777" w:rsidR="00402BE6" w:rsidRPr="00244701" w:rsidRDefault="00402BE6" w:rsidP="00402BE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A7CB0" w14:textId="2BCEC5FE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5C8E3A50" w14:textId="77777777" w:rsidR="00402BE6" w:rsidRPr="00244701" w:rsidRDefault="00402BE6" w:rsidP="00402BE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75FE8C0" w14:textId="3AF8E0C4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402BE6" w:rsidRPr="00244701" w14:paraId="0E745A1C" w14:textId="77777777" w:rsidTr="00E133CB">
        <w:trPr>
          <w:cantSplit/>
        </w:trPr>
        <w:tc>
          <w:tcPr>
            <w:tcW w:w="5130" w:type="dxa"/>
          </w:tcPr>
          <w:p w14:paraId="29E12177" w14:textId="77777777" w:rsidR="00402BE6" w:rsidRPr="00244701" w:rsidRDefault="00402BE6" w:rsidP="0040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D9FB5" w14:textId="77777777" w:rsidR="00402BE6" w:rsidRPr="00244701" w:rsidRDefault="00402BE6" w:rsidP="00402BE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774B58D" w14:textId="77777777" w:rsidR="00402BE6" w:rsidRPr="00244701" w:rsidRDefault="00402BE6" w:rsidP="00402BE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65B10D" w14:textId="77777777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F45F67F" w14:textId="77777777" w:rsidR="00402BE6" w:rsidRPr="00244701" w:rsidRDefault="00402BE6" w:rsidP="00402BE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A0E3781" w14:textId="77777777" w:rsidR="00402BE6" w:rsidRPr="00244701" w:rsidRDefault="00402BE6" w:rsidP="00402BE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4077" w:rsidRPr="00244701" w14:paraId="5186156E" w14:textId="77777777" w:rsidTr="00E133CB">
        <w:trPr>
          <w:cantSplit/>
        </w:trPr>
        <w:tc>
          <w:tcPr>
            <w:tcW w:w="5130" w:type="dxa"/>
          </w:tcPr>
          <w:p w14:paraId="20B19C98" w14:textId="77777777" w:rsidR="00814077" w:rsidRPr="00814077" w:rsidRDefault="00814077" w:rsidP="00814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4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8D14471" w14:textId="77777777" w:rsidR="00814077" w:rsidRPr="00244701" w:rsidRDefault="00814077" w:rsidP="0081407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F3B78FE" w14:textId="77777777" w:rsidR="00814077" w:rsidRPr="00244701" w:rsidRDefault="00814077" w:rsidP="00814077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9D8F39" w14:textId="77777777" w:rsidR="00814077" w:rsidRPr="00244701" w:rsidRDefault="00814077" w:rsidP="0081407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528C6DB9" w14:textId="77777777" w:rsidR="00814077" w:rsidRPr="00244701" w:rsidRDefault="00814077" w:rsidP="00814077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05A4140" w14:textId="77777777" w:rsidR="00814077" w:rsidRPr="00244701" w:rsidRDefault="00814077" w:rsidP="0081407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14077" w:rsidRPr="00244701" w14:paraId="272B9BCB" w14:textId="77777777" w:rsidTr="00E133CB">
        <w:trPr>
          <w:cantSplit/>
        </w:trPr>
        <w:tc>
          <w:tcPr>
            <w:tcW w:w="5130" w:type="dxa"/>
          </w:tcPr>
          <w:p w14:paraId="237F653E" w14:textId="77777777" w:rsidR="00814077" w:rsidRPr="00244701" w:rsidRDefault="00814077" w:rsidP="00814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95BB717" w14:textId="77777777" w:rsidR="00814077" w:rsidRPr="00244701" w:rsidRDefault="00814077" w:rsidP="0081407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8BD6B3" w14:textId="77777777" w:rsidR="00814077" w:rsidRPr="00244701" w:rsidRDefault="00814077" w:rsidP="00814077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B8A011" w14:textId="78E844AC" w:rsidR="00814077" w:rsidRPr="00244701" w:rsidRDefault="00814077" w:rsidP="0081407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26E17C93" w14:textId="77777777" w:rsidR="00814077" w:rsidRPr="00244701" w:rsidRDefault="00814077" w:rsidP="00814077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374E96C" w14:textId="260A0873" w:rsidR="00814077" w:rsidRPr="00244701" w:rsidRDefault="00814077" w:rsidP="00814077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4F048021" w14:textId="7D53449A" w:rsidR="00CB4BE8" w:rsidRDefault="00CB4BE8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4955A173" w14:textId="77777777" w:rsidR="002B6C59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54E4449E" w14:textId="77777777" w:rsidR="002B6C59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4C14AD5E" w14:textId="77777777" w:rsidR="002B6C59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06DD5E6A" w14:textId="77777777" w:rsidR="002B6C59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1BF99220" w14:textId="77777777" w:rsidR="00DA10E9" w:rsidRDefault="00DA10E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30B58897" w14:textId="77777777" w:rsidR="00DA10E9" w:rsidRDefault="00DA10E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5C087B9" w14:textId="77777777" w:rsidR="00DA10E9" w:rsidRDefault="00DA10E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53E27119" w14:textId="77777777" w:rsidR="00DA10E9" w:rsidRDefault="00DA10E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252158A7" w14:textId="77777777" w:rsidR="002B6C59" w:rsidRPr="00244701" w:rsidRDefault="002B6C59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AB45377" w14:textId="49C99FBE" w:rsidR="0023342A" w:rsidRPr="00A55692" w:rsidRDefault="0023342A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72F3087E" w14:textId="77777777" w:rsidR="0023342A" w:rsidRPr="00A55692" w:rsidRDefault="0023342A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9CB2C" w14:textId="77777777" w:rsidR="000B42CA" w:rsidRPr="00447A29" w:rsidRDefault="000B42CA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</w:t>
      </w:r>
    </w:p>
    <w:p w14:paraId="57144B7F" w14:textId="77777777" w:rsidR="000B42CA" w:rsidRPr="00244701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10"/>
        <w:gridCol w:w="270"/>
        <w:gridCol w:w="1170"/>
        <w:gridCol w:w="270"/>
        <w:gridCol w:w="1162"/>
      </w:tblGrid>
      <w:tr w:rsidR="000F042B" w:rsidRPr="00244701" w14:paraId="77C1EAD1" w14:textId="77777777" w:rsidTr="000F042B">
        <w:tc>
          <w:tcPr>
            <w:tcW w:w="3436" w:type="pct"/>
          </w:tcPr>
          <w:p w14:paraId="5E4CDF87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628157C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CD0EEA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F042B" w:rsidRPr="00244701" w14:paraId="3E9C7532" w14:textId="77777777" w:rsidTr="000F042B">
        <w:trPr>
          <w:trHeight w:val="197"/>
        </w:trPr>
        <w:tc>
          <w:tcPr>
            <w:tcW w:w="3436" w:type="pct"/>
          </w:tcPr>
          <w:p w14:paraId="3BA34368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5DC008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49C9ED1" w14:textId="3D80C094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7857C57" w14:textId="77777777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FFCE5C" w14:textId="3E997B31" w:rsidR="000F042B" w:rsidRPr="00244701" w:rsidRDefault="000F042B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D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B42CA" w:rsidRPr="00244701" w14:paraId="3DFAB3C1" w14:textId="77777777" w:rsidTr="00D87EEF">
        <w:tc>
          <w:tcPr>
            <w:tcW w:w="3436" w:type="pct"/>
          </w:tcPr>
          <w:p w14:paraId="1348E00D" w14:textId="77777777" w:rsidR="000B42CA" w:rsidRPr="00244701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C800E0" w14:textId="77777777" w:rsidR="000B42CA" w:rsidRPr="00244701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shd w:val="clear" w:color="auto" w:fill="auto"/>
            <w:vAlign w:val="bottom"/>
          </w:tcPr>
          <w:p w14:paraId="2CD68D62" w14:textId="77777777" w:rsidR="000B42CA" w:rsidRPr="00244701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2BE6" w:rsidRPr="00244701" w14:paraId="4C2096E1" w14:textId="77777777" w:rsidTr="00D87EEF">
        <w:tc>
          <w:tcPr>
            <w:tcW w:w="3436" w:type="pct"/>
          </w:tcPr>
          <w:p w14:paraId="55CED412" w14:textId="77777777" w:rsidR="00402BE6" w:rsidRPr="00244701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 w:rsidRPr="002447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อมรินทร์ บุ๊ค เซ็นเตอร์</w:t>
            </w:r>
          </w:p>
        </w:tc>
        <w:tc>
          <w:tcPr>
            <w:tcW w:w="147" w:type="pct"/>
            <w:shd w:val="clear" w:color="auto" w:fill="auto"/>
          </w:tcPr>
          <w:p w14:paraId="7AAA9206" w14:textId="77777777" w:rsidR="00402BE6" w:rsidRPr="00244701" w:rsidRDefault="00402BE6" w:rsidP="0040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B0E810" w14:textId="1DE6325B" w:rsidR="00402BE6" w:rsidRPr="00244701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147" w:type="pct"/>
            <w:shd w:val="clear" w:color="auto" w:fill="auto"/>
          </w:tcPr>
          <w:p w14:paraId="29C39FA1" w14:textId="77777777" w:rsidR="00402BE6" w:rsidRPr="00244701" w:rsidRDefault="00402BE6" w:rsidP="0040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FBA08" w14:textId="6A7365B2" w:rsidR="00402BE6" w:rsidRPr="00244701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194904A4" w14:textId="77777777" w:rsidR="000B42CA" w:rsidRPr="00073246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143C552" w14:textId="77777777" w:rsidR="0001113D" w:rsidRPr="00447A29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</w:t>
      </w:r>
      <w:r w:rsidRPr="00447A29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447A29">
        <w:rPr>
          <w:rFonts w:asciiTheme="majorBidi" w:hAnsiTheme="majorBidi" w:cstheme="majorBidi"/>
          <w:sz w:val="30"/>
          <w:szCs w:val="30"/>
        </w:rPr>
        <w:t xml:space="preserve">3 </w:t>
      </w:r>
    </w:p>
    <w:p w14:paraId="3FF5A80A" w14:textId="77777777" w:rsidR="0001113D" w:rsidRPr="00073246" w:rsidRDefault="0001113D" w:rsidP="0044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3C6BE3" w14:textId="456B2B00" w:rsidR="0023342A" w:rsidRPr="00447A29" w:rsidRDefault="0001113D" w:rsidP="0007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7A29">
        <w:rPr>
          <w:rFonts w:asciiTheme="majorBidi" w:hAnsiTheme="majorBidi" w:cstheme="majorBidi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17DB72F" w14:textId="5ACAF9E1" w:rsidR="004E0F97" w:rsidRPr="00073246" w:rsidRDefault="004E0F9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1350"/>
      </w:tblGrid>
      <w:tr w:rsidR="0001113D" w:rsidRPr="00244701" w14:paraId="27CC81C6" w14:textId="77777777" w:rsidTr="00A55692">
        <w:trPr>
          <w:tblHeader/>
        </w:trPr>
        <w:tc>
          <w:tcPr>
            <w:tcW w:w="6390" w:type="dxa"/>
          </w:tcPr>
          <w:p w14:paraId="4DB5E8AE" w14:textId="153FDD32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56AC3726" w14:textId="77777777" w:rsidR="0001113D" w:rsidRPr="00244701" w:rsidRDefault="0001113D" w:rsidP="0001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13D" w:rsidRPr="00244701" w14:paraId="58C3EF6B" w14:textId="77777777" w:rsidTr="00A55692">
        <w:trPr>
          <w:tblHeader/>
        </w:trPr>
        <w:tc>
          <w:tcPr>
            <w:tcW w:w="6390" w:type="dxa"/>
          </w:tcPr>
          <w:p w14:paraId="6B9B6204" w14:textId="77777777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30C3288" w14:textId="7A7C3FA6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center"/>
          </w:tcPr>
          <w:p w14:paraId="45FB67A5" w14:textId="7D4D2E51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921B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1113D" w:rsidRPr="00244701" w14:paraId="6BC93BF0" w14:textId="77777777" w:rsidTr="00A55692">
        <w:tc>
          <w:tcPr>
            <w:tcW w:w="6390" w:type="dxa"/>
            <w:shd w:val="clear" w:color="auto" w:fill="auto"/>
          </w:tcPr>
          <w:p w14:paraId="6FC4CAD6" w14:textId="77777777" w:rsidR="0001113D" w:rsidRPr="00244701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A67451" w14:textId="77777777" w:rsidR="0001113D" w:rsidRPr="00244701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02BE6" w:rsidRPr="00244701" w14:paraId="5FA90CD1" w14:textId="77777777" w:rsidTr="00EC33E7">
        <w:tc>
          <w:tcPr>
            <w:tcW w:w="6390" w:type="dxa"/>
            <w:shd w:val="clear" w:color="auto" w:fill="auto"/>
          </w:tcPr>
          <w:p w14:paraId="220D5169" w14:textId="77777777" w:rsidR="00402BE6" w:rsidRPr="00244701" w:rsidRDefault="00402BE6" w:rsidP="0040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F90049" w14:textId="345A2B5D" w:rsidR="00402BE6" w:rsidRPr="00535922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5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133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35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E133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8CD3E0" w14:textId="56E3E37E" w:rsidR="00402BE6" w:rsidRPr="00244701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9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15.22</w:t>
            </w:r>
          </w:p>
        </w:tc>
      </w:tr>
      <w:tr w:rsidR="00402BE6" w:rsidRPr="00244701" w14:paraId="6CD69BE7" w14:textId="77777777" w:rsidTr="008948E2">
        <w:tc>
          <w:tcPr>
            <w:tcW w:w="6390" w:type="dxa"/>
            <w:shd w:val="clear" w:color="auto" w:fill="auto"/>
          </w:tcPr>
          <w:p w14:paraId="735DA2F6" w14:textId="78C1408C" w:rsidR="00402BE6" w:rsidRPr="00244701" w:rsidRDefault="00402BE6" w:rsidP="00402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อัตราการเติบโตสุดท้าย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1ACED" w14:textId="548B5C72" w:rsidR="00402BE6" w:rsidRPr="00632E24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40026" w14:textId="01CEAD3E" w:rsidR="00402BE6" w:rsidRPr="00244701" w:rsidRDefault="00402BE6" w:rsidP="00402BE6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0.00</w:t>
            </w:r>
          </w:p>
        </w:tc>
      </w:tr>
    </w:tbl>
    <w:p w14:paraId="0027CE8E" w14:textId="77777777" w:rsidR="0001113D" w:rsidRPr="00073246" w:rsidRDefault="0001113D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28B9B2" w14:textId="65046CBF" w:rsidR="00B25B60" w:rsidRPr="00D87EEF" w:rsidRDefault="00B25B60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</w:t>
      </w:r>
      <w:r w:rsidR="002669AC" w:rsidRPr="00D87EEF">
        <w:rPr>
          <w:rFonts w:asciiTheme="majorBidi" w:hAnsiTheme="majorBidi" w:cstheme="majorBidi"/>
          <w:sz w:val="30"/>
          <w:szCs w:val="30"/>
          <w:cs/>
        </w:rPr>
        <w:t>ก่อน</w:t>
      </w:r>
      <w:r w:rsidRPr="00D87EEF">
        <w:rPr>
          <w:rFonts w:asciiTheme="majorBidi" w:hAnsiTheme="majorBidi" w:cstheme="majorBidi"/>
          <w:sz w:val="30"/>
          <w:szCs w:val="30"/>
          <w:cs/>
        </w:rPr>
        <w:t>หักภาษีเงินได้ที่อ้างอิง</w:t>
      </w:r>
      <w:r w:rsidR="000B6D18" w:rsidRPr="00D87EEF">
        <w:rPr>
          <w:rFonts w:asciiTheme="majorBidi" w:hAnsiTheme="majorBidi" w:cstheme="majorBidi"/>
          <w:sz w:val="30"/>
          <w:szCs w:val="30"/>
          <w:cs/>
        </w:rPr>
        <w:t>จากอัตราดอกเบี้ยพันธบัตรรัฐบาล</w:t>
      </w:r>
      <w:r w:rsidR="00EC1985" w:rsidRPr="00D87EEF">
        <w:rPr>
          <w:rFonts w:asciiTheme="majorBidi" w:hAnsiTheme="majorBidi" w:cstheme="majorBidi"/>
          <w:sz w:val="30"/>
          <w:szCs w:val="30"/>
          <w:cs/>
        </w:rPr>
        <w:t xml:space="preserve">อายุ </w:t>
      </w:r>
      <w:r w:rsidR="00EC1985" w:rsidRPr="00D87EEF">
        <w:rPr>
          <w:rFonts w:asciiTheme="majorBidi" w:hAnsiTheme="majorBidi" w:cstheme="majorBidi"/>
          <w:sz w:val="30"/>
          <w:szCs w:val="30"/>
        </w:rPr>
        <w:t xml:space="preserve">5 </w:t>
      </w:r>
      <w:r w:rsidR="00EC1985" w:rsidRPr="00D87EEF">
        <w:rPr>
          <w:rFonts w:asciiTheme="majorBidi" w:hAnsiTheme="majorBidi" w:cstheme="majorBidi"/>
          <w:sz w:val="30"/>
          <w:szCs w:val="30"/>
          <w:cs/>
        </w:rPr>
        <w:t>ปี</w:t>
      </w:r>
      <w:r w:rsidR="000A1CCA" w:rsidRPr="00D87E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EEF">
        <w:rPr>
          <w:rFonts w:asciiTheme="majorBidi" w:hAnsiTheme="majorBidi" w:cstheme="majorBidi"/>
          <w:sz w:val="30"/>
          <w:szCs w:val="30"/>
        </w:rPr>
        <w:br/>
      </w:r>
      <w:r w:rsidR="000B6D18" w:rsidRPr="00A55692">
        <w:rPr>
          <w:rFonts w:asciiTheme="majorBidi" w:hAnsiTheme="majorBidi" w:cstheme="majorBidi"/>
          <w:spacing w:val="-4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</w:t>
      </w:r>
      <w:r w:rsidR="000B6D18" w:rsidRPr="00D87EEF">
        <w:rPr>
          <w:rFonts w:asciiTheme="majorBidi" w:hAnsiTheme="majorBidi" w:cstheme="majorBidi"/>
          <w:sz w:val="30"/>
          <w:szCs w:val="30"/>
          <w:cs/>
        </w:rPr>
        <w:t>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5768D41F" w14:textId="77777777" w:rsidR="000B6D18" w:rsidRPr="00073246" w:rsidRDefault="000B6D18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968BABD" w14:textId="77777777" w:rsidR="00B25B60" w:rsidRPr="00D87EEF" w:rsidRDefault="00B25B60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D87EEF">
        <w:rPr>
          <w:rFonts w:asciiTheme="majorBidi" w:hAnsiTheme="majorBidi" w:cstheme="majorBidi"/>
          <w:sz w:val="30"/>
          <w:szCs w:val="30"/>
        </w:rPr>
        <w:t xml:space="preserve">5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D87EEF">
        <w:rPr>
          <w:rFonts w:asciiTheme="majorBidi" w:hAnsiTheme="majorBidi" w:cstheme="majorBidi"/>
          <w:sz w:val="30"/>
          <w:szCs w:val="30"/>
        </w:rPr>
        <w:t xml:space="preserve">EBITDA </w:t>
      </w:r>
      <w:r w:rsidRPr="00D87EEF">
        <w:rPr>
          <w:rFonts w:asciiTheme="majorBidi" w:hAnsiTheme="majorBidi" w:cstheme="majorBidi"/>
          <w:sz w:val="30"/>
          <w:szCs w:val="30"/>
          <w:cs/>
        </w:rPr>
        <w:t>ประจำปี</w:t>
      </w:r>
      <w:r w:rsidRPr="00D87EEF">
        <w:rPr>
          <w:rFonts w:asciiTheme="majorBidi" w:hAnsiTheme="majorBidi" w:cstheme="majorBidi"/>
          <w:sz w:val="30"/>
          <w:szCs w:val="30"/>
        </w:rPr>
        <w:t xml:space="preserve">         </w:t>
      </w:r>
      <w:r w:rsidRPr="00D87EEF">
        <w:rPr>
          <w:rFonts w:asciiTheme="majorBidi" w:hAnsiTheme="majorBidi" w:cstheme="majorBidi"/>
          <w:sz w:val="30"/>
          <w:szCs w:val="30"/>
          <w:cs/>
        </w:rPr>
        <w:t>ที่สอดคล้องกับข้อสมมติที่ว่าผู้เข้าร่วมตลาดจะสามารถทำได้</w:t>
      </w:r>
    </w:p>
    <w:p w14:paraId="2878DA14" w14:textId="23796AE0" w:rsidR="000939EC" w:rsidRDefault="000939EC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040F477D" w14:textId="77777777" w:rsidR="002B6C59" w:rsidRPr="00073246" w:rsidRDefault="002B6C59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B6BFCC0" w14:textId="2B77C77A" w:rsidR="00396562" w:rsidRPr="00D87EEF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7EE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ประมาณการกำไร </w:t>
      </w:r>
      <w:r w:rsidRPr="00D87EEF">
        <w:rPr>
          <w:rFonts w:asciiTheme="majorBidi" w:hAnsiTheme="majorBidi" w:cstheme="majorBidi"/>
          <w:sz w:val="30"/>
          <w:szCs w:val="30"/>
        </w:rPr>
        <w:t xml:space="preserve">EBITDA </w:t>
      </w:r>
      <w:r w:rsidRPr="00D87EEF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18CC1184" w14:textId="77777777" w:rsidR="00396562" w:rsidRPr="00244701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-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อัตราการเพิ่มขึ้นของรายได้ประมาณมาจากอัตราการเติบโตถัวเฉลี่ย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ปีข้างหน้า</w:t>
      </w:r>
    </w:p>
    <w:p w14:paraId="67C8BE88" w14:textId="77777777" w:rsidR="00396562" w:rsidRPr="00244701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7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lang w:val="en-GB"/>
        </w:rPr>
        <w:t>-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โดยมีข้อสมมติว่าเพิ่มขึ้นสอดคล้องกับเงินเฟ้อทุกปี</w:t>
      </w:r>
    </w:p>
    <w:p w14:paraId="7E448F22" w14:textId="77777777" w:rsidR="007911E2" w:rsidRPr="007878DC" w:rsidRDefault="007911E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48E190" w14:textId="38B476F6" w:rsidR="00B25B60" w:rsidRPr="00D87EEF" w:rsidRDefault="00396562" w:rsidP="00D8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2BE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02BE6">
        <w:rPr>
          <w:rFonts w:asciiTheme="majorBidi" w:hAnsiTheme="majorBidi" w:cstheme="majorBidi"/>
          <w:sz w:val="30"/>
          <w:szCs w:val="30"/>
        </w:rPr>
        <w:t xml:space="preserve">31 </w:t>
      </w:r>
      <w:r w:rsidRPr="00402B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02BE6">
        <w:rPr>
          <w:rFonts w:asciiTheme="majorBidi" w:hAnsiTheme="majorBidi" w:cstheme="majorBidi"/>
          <w:sz w:val="30"/>
          <w:szCs w:val="30"/>
        </w:rPr>
        <w:t>256</w:t>
      </w:r>
      <w:r w:rsidR="002921B7" w:rsidRPr="00402BE6">
        <w:rPr>
          <w:rFonts w:asciiTheme="majorBidi" w:hAnsiTheme="majorBidi" w:cstheme="majorBidi"/>
          <w:sz w:val="30"/>
          <w:szCs w:val="30"/>
        </w:rPr>
        <w:t>7</w:t>
      </w:r>
      <w:r w:rsidRPr="00402BE6">
        <w:rPr>
          <w:rFonts w:asciiTheme="majorBidi" w:hAnsiTheme="majorBidi" w:cstheme="majorBidi"/>
          <w:sz w:val="30"/>
          <w:szCs w:val="30"/>
        </w:rPr>
        <w:t xml:space="preserve"> </w:t>
      </w:r>
      <w:r w:rsidRPr="00402BE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402BE6">
        <w:rPr>
          <w:rFonts w:asciiTheme="majorBidi" w:hAnsiTheme="majorBidi" w:cstheme="majorBidi"/>
          <w:sz w:val="30"/>
          <w:szCs w:val="30"/>
        </w:rPr>
        <w:t>256</w:t>
      </w:r>
      <w:r w:rsidR="002921B7" w:rsidRPr="00402BE6">
        <w:rPr>
          <w:rFonts w:asciiTheme="majorBidi" w:hAnsiTheme="majorBidi" w:cstheme="majorBidi"/>
          <w:sz w:val="30"/>
          <w:szCs w:val="30"/>
        </w:rPr>
        <w:t>6</w:t>
      </w:r>
      <w:r w:rsidRPr="00402BE6">
        <w:rPr>
          <w:rFonts w:asciiTheme="majorBidi" w:hAnsiTheme="majorBidi" w:cstheme="majorBidi"/>
          <w:sz w:val="30"/>
          <w:szCs w:val="30"/>
        </w:rPr>
        <w:t xml:space="preserve"> </w:t>
      </w:r>
      <w:r w:rsidRPr="00402BE6">
        <w:rPr>
          <w:rFonts w:asciiTheme="majorBidi" w:hAnsiTheme="majorBidi" w:cstheme="majorBidi"/>
          <w:sz w:val="30"/>
          <w:szCs w:val="30"/>
          <w:cs/>
        </w:rPr>
        <w:t>บริษัทไม่มีขาดทุนจากการด้อยค่า เนื่องจากประมาณการมูลค่าที่คาดว่าจะได้รับคืนของหน่วยสินทรัพย์ที่ก่อให้เกิดเงินสดสูงกว่ามูลค่าตามบัญชี</w:t>
      </w:r>
    </w:p>
    <w:p w14:paraId="12909C4B" w14:textId="55141AC2" w:rsidR="00C025D9" w:rsidRPr="007878DC" w:rsidRDefault="00C02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5F5EB48" w14:textId="29E35DC2" w:rsidR="00482624" w:rsidRPr="00A55692" w:rsidRDefault="00482624" w:rsidP="00A55692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A55692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</w:t>
      </w:r>
      <w:r w:rsidR="00820DE7" w:rsidRPr="00A55692">
        <w:rPr>
          <w:rFonts w:asciiTheme="majorBidi" w:hAnsiTheme="majorBidi" w:cstheme="majorBidi"/>
          <w:sz w:val="30"/>
          <w:szCs w:val="30"/>
          <w:u w:val="none"/>
          <w:cs/>
        </w:rPr>
        <w:t>ไม่หมุนเวียน</w:t>
      </w:r>
      <w:r w:rsidRPr="00A55692">
        <w:rPr>
          <w:rFonts w:asciiTheme="majorBidi" w:hAnsiTheme="majorBidi" w:cstheme="majorBidi"/>
          <w:sz w:val="30"/>
          <w:szCs w:val="30"/>
          <w:u w:val="none"/>
          <w:cs/>
        </w:rPr>
        <w:t>สำหรับผลประโยชน์พนักงาน</w:t>
      </w:r>
    </w:p>
    <w:p w14:paraId="302FAF16" w14:textId="305CA726" w:rsidR="000643D1" w:rsidRPr="00DC3A50" w:rsidRDefault="000643D1" w:rsidP="000643D1">
      <w:pPr>
        <w:pStyle w:val="block"/>
        <w:spacing w:after="0" w:line="240" w:lineRule="auto"/>
        <w:jc w:val="both"/>
        <w:rPr>
          <w:rFonts w:asciiTheme="majorBidi" w:hAnsiTheme="majorBidi" w:cstheme="majorBidi"/>
          <w:spacing w:val="-4"/>
          <w:sz w:val="20"/>
          <w:lang w:val="en-US"/>
        </w:rPr>
      </w:pPr>
    </w:p>
    <w:p w14:paraId="6031B1E0" w14:textId="6585DA35" w:rsidR="00526F95" w:rsidRPr="00D84B04" w:rsidRDefault="00A55692" w:rsidP="00D8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5569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นโยบายการบัญชี</w:t>
      </w:r>
    </w:p>
    <w:p w14:paraId="6D81C699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569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E873637" w14:textId="3C1E8F5B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  ในอนาคตที่เกิดจากการทำงานของพนักงานในงวดปัจจุบันและงวดก่อนๆ  ผลประโยชน์ดังกล่าวได้มีการคิดลด</w:t>
      </w:r>
      <w:r w:rsidR="00EC33E7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>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</w:t>
      </w:r>
      <w:r w:rsidR="00E06DDE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แต่ละหน่วยที่ประมาณการไว้ </w:t>
      </w:r>
    </w:p>
    <w:p w14:paraId="576A9FEB" w14:textId="2AEEC1A7" w:rsidR="00781397" w:rsidRPr="00DC3A50" w:rsidRDefault="00781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p w14:paraId="57E82F3A" w14:textId="5E146534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           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0168B25E" w14:textId="77777777" w:rsidR="00526F95" w:rsidRPr="00DC3A50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F8203" w14:textId="4AA6CE3C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         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</w:t>
      </w:r>
      <w:r w:rsidR="00A55692">
        <w:rPr>
          <w:rFonts w:asciiTheme="majorBidi" w:hAnsiTheme="majorBidi" w:cstheme="majorBidi"/>
          <w:sz w:val="30"/>
          <w:szCs w:val="30"/>
        </w:rPr>
        <w:br/>
      </w:r>
      <w:r w:rsidRPr="00A55692">
        <w:rPr>
          <w:rFonts w:asciiTheme="majorBidi" w:hAnsiTheme="majorBidi" w:cstheme="majorBidi"/>
          <w:sz w:val="30"/>
          <w:szCs w:val="30"/>
          <w:cs/>
        </w:rPr>
        <w:t>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B24E0CD" w14:textId="77777777" w:rsidR="00526F95" w:rsidRPr="00DC3A50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C1862A" w14:textId="0C72C088" w:rsidR="003338B3" w:rsidRPr="003338B3" w:rsidRDefault="003338B3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338B3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0D11963" w14:textId="77777777" w:rsidR="00526F95" w:rsidRPr="00A55692" w:rsidRDefault="00526F95" w:rsidP="00A5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0C7C568" w14:textId="7AC3213C" w:rsidR="00526F95" w:rsidRPr="003338B3" w:rsidRDefault="003338B3" w:rsidP="00333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8B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ผลประโยชน์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เมื่อเลิกจ้าง</w:t>
      </w:r>
    </w:p>
    <w:p w14:paraId="35DFB771" w14:textId="5A0B1DDD" w:rsidR="00E133CB" w:rsidRDefault="00526F95" w:rsidP="0007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5692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A55692">
        <w:rPr>
          <w:rFonts w:asciiTheme="majorBidi" w:hAnsiTheme="majorBidi" w:cstheme="majorBidi"/>
          <w:sz w:val="30"/>
          <w:szCs w:val="30"/>
        </w:rPr>
        <w:t xml:space="preserve">          </w:t>
      </w:r>
      <w:r w:rsidRPr="00A55692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A55692">
        <w:rPr>
          <w:rFonts w:asciiTheme="majorBidi" w:hAnsiTheme="majorBidi" w:cstheme="majorBidi"/>
          <w:sz w:val="30"/>
          <w:szCs w:val="30"/>
        </w:rPr>
        <w:t xml:space="preserve">12 </w:t>
      </w:r>
      <w:r w:rsidRPr="00A55692">
        <w:rPr>
          <w:rFonts w:asciiTheme="majorBidi" w:hAnsiTheme="majorBidi" w:cstheme="majorBidi"/>
          <w:sz w:val="30"/>
          <w:szCs w:val="30"/>
          <w:cs/>
        </w:rPr>
        <w:t>เดือน นับจากวันสิ้นรอบระยะเวลารายงาน ผลประโยชน์เมื่อเลิกจ้างจะถูกคิดลดกระแสเงินสด</w:t>
      </w:r>
    </w:p>
    <w:p w14:paraId="52459D8C" w14:textId="77777777" w:rsidR="00015DB7" w:rsidRPr="00073246" w:rsidRDefault="00015DB7" w:rsidP="0007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244701" w14:paraId="773AE270" w14:textId="77777777" w:rsidTr="00F663D9">
        <w:trPr>
          <w:trHeight w:val="420"/>
        </w:trPr>
        <w:tc>
          <w:tcPr>
            <w:tcW w:w="3850" w:type="dxa"/>
          </w:tcPr>
          <w:p w14:paraId="24F794AD" w14:textId="2487FF62" w:rsidR="00F663D9" w:rsidRPr="00244701" w:rsidRDefault="00F663D9" w:rsidP="00EE14B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490F6D9D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6FED05C9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303E37B" w14:textId="77777777" w:rsidR="00F663D9" w:rsidRPr="00244701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44701" w14:paraId="264E315F" w14:textId="77777777" w:rsidTr="00F663D9">
        <w:trPr>
          <w:trHeight w:val="420"/>
        </w:trPr>
        <w:tc>
          <w:tcPr>
            <w:tcW w:w="3850" w:type="dxa"/>
          </w:tcPr>
          <w:p w14:paraId="290DCD2A" w14:textId="4CED74F7" w:rsidR="008678A3" w:rsidRPr="00244701" w:rsidRDefault="00BE76B3" w:rsidP="008678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3" w:type="dxa"/>
          </w:tcPr>
          <w:p w14:paraId="11847C15" w14:textId="1C47BC06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298F178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745924" w14:textId="6252AB0C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6A8C9E08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977E96" w14:textId="6CE43F2E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1E006A0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A6B0290" w14:textId="641D5A3E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678A3" w:rsidRPr="00244701" w14:paraId="26E2054E" w14:textId="77777777" w:rsidTr="00F663D9">
        <w:trPr>
          <w:trHeight w:val="420"/>
        </w:trPr>
        <w:tc>
          <w:tcPr>
            <w:tcW w:w="3850" w:type="dxa"/>
            <w:vAlign w:val="bottom"/>
          </w:tcPr>
          <w:p w14:paraId="20C8C1EF" w14:textId="77777777" w:rsidR="008678A3" w:rsidRPr="00244701" w:rsidRDefault="008678A3" w:rsidP="008678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50C4BF0C" w14:textId="77777777" w:rsidR="008678A3" w:rsidRPr="00244701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F61" w:rsidRPr="00244701" w14:paraId="47ABB96E" w14:textId="77777777" w:rsidTr="00700016">
        <w:trPr>
          <w:trHeight w:val="420"/>
        </w:trPr>
        <w:tc>
          <w:tcPr>
            <w:tcW w:w="3850" w:type="dxa"/>
          </w:tcPr>
          <w:p w14:paraId="47F241ED" w14:textId="77777777" w:rsidR="00C07F61" w:rsidRPr="00244701" w:rsidRDefault="00C07F61" w:rsidP="00C07F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14:paraId="33D7EA9A" w14:textId="6BE97A9C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196,475</w:t>
            </w:r>
          </w:p>
        </w:tc>
        <w:tc>
          <w:tcPr>
            <w:tcW w:w="238" w:type="dxa"/>
          </w:tcPr>
          <w:p w14:paraId="7D4FF70D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C59725" w14:textId="37E77FE1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181,847</w:t>
            </w:r>
          </w:p>
        </w:tc>
        <w:tc>
          <w:tcPr>
            <w:tcW w:w="237" w:type="dxa"/>
          </w:tcPr>
          <w:p w14:paraId="5A445629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AA3625" w14:textId="0CF43A4C" w:rsidR="00C07F61" w:rsidRPr="00244701" w:rsidRDefault="001D2F3B" w:rsidP="007A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D2F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94,335</w:t>
            </w:r>
          </w:p>
        </w:tc>
        <w:tc>
          <w:tcPr>
            <w:tcW w:w="237" w:type="dxa"/>
          </w:tcPr>
          <w:p w14:paraId="3EEBD55A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864A21A" w14:textId="715D2C9C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65B6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101</w:t>
            </w:r>
            <w:r w:rsidRPr="00265B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65B6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805</w:t>
            </w:r>
          </w:p>
        </w:tc>
      </w:tr>
      <w:tr w:rsidR="00C07F61" w:rsidRPr="00244701" w14:paraId="78707D79" w14:textId="77777777" w:rsidTr="00700016">
        <w:trPr>
          <w:trHeight w:val="420"/>
        </w:trPr>
        <w:tc>
          <w:tcPr>
            <w:tcW w:w="3850" w:type="dxa"/>
          </w:tcPr>
          <w:p w14:paraId="21F57FB6" w14:textId="77777777" w:rsidR="00C07F61" w:rsidRPr="00244701" w:rsidRDefault="00C07F61" w:rsidP="00C07F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313F48" w14:textId="313BAEDF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49,068</w:t>
            </w:r>
          </w:p>
        </w:tc>
        <w:tc>
          <w:tcPr>
            <w:tcW w:w="238" w:type="dxa"/>
          </w:tcPr>
          <w:p w14:paraId="1655A904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41BB98" w14:textId="71F43C1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53,478</w:t>
            </w:r>
          </w:p>
        </w:tc>
        <w:tc>
          <w:tcPr>
            <w:tcW w:w="237" w:type="dxa"/>
          </w:tcPr>
          <w:p w14:paraId="47C69873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D352B7" w14:textId="764F1377" w:rsidR="00C07F61" w:rsidRPr="00265B62" w:rsidRDefault="001D2F3B" w:rsidP="007A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D2F3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21,35</w:t>
            </w:r>
            <w:r w:rsidR="000615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4E18EF47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DA0447F" w14:textId="7B1288AC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65B62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>25</w:t>
            </w:r>
            <w:r w:rsidRPr="00265B6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Pr="00265B62">
              <w:rPr>
                <w:rFonts w:asciiTheme="majorBidi" w:hAnsiTheme="majorBidi"/>
                <w:color w:val="000000"/>
                <w:sz w:val="30"/>
                <w:szCs w:val="30"/>
                <w:cs/>
                <w:lang w:val="en-GB"/>
              </w:rPr>
              <w:t>26</w:t>
            </w:r>
            <w:r>
              <w:rPr>
                <w:rFonts w:asciiTheme="majorBidi" w:hAnsiTheme="majorBidi"/>
                <w:color w:val="000000"/>
                <w:sz w:val="30"/>
                <w:szCs w:val="30"/>
                <w:lang w:val="en-GB"/>
              </w:rPr>
              <w:t>9</w:t>
            </w:r>
          </w:p>
        </w:tc>
      </w:tr>
      <w:tr w:rsidR="00C07F61" w:rsidRPr="00244701" w14:paraId="69C26CE9" w14:textId="77777777" w:rsidTr="003E487F">
        <w:trPr>
          <w:trHeight w:val="370"/>
        </w:trPr>
        <w:tc>
          <w:tcPr>
            <w:tcW w:w="3850" w:type="dxa"/>
          </w:tcPr>
          <w:p w14:paraId="0E8A73C9" w14:textId="77777777" w:rsidR="00C07F61" w:rsidRPr="00244701" w:rsidRDefault="00C07F61" w:rsidP="00C07F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0889DFD" w14:textId="3A0E2325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245,543</w:t>
            </w:r>
          </w:p>
        </w:tc>
        <w:tc>
          <w:tcPr>
            <w:tcW w:w="238" w:type="dxa"/>
          </w:tcPr>
          <w:p w14:paraId="4421E70D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A9A62D" w14:textId="6C92B714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235,325</w:t>
            </w:r>
          </w:p>
        </w:tc>
        <w:tc>
          <w:tcPr>
            <w:tcW w:w="237" w:type="dxa"/>
          </w:tcPr>
          <w:p w14:paraId="7E58FEFC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3B064E" w14:textId="7244CA55" w:rsidR="00C07F61" w:rsidRPr="00244701" w:rsidRDefault="001D2F3B" w:rsidP="007A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D2F3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115,690</w:t>
            </w:r>
          </w:p>
        </w:tc>
        <w:tc>
          <w:tcPr>
            <w:tcW w:w="237" w:type="dxa"/>
          </w:tcPr>
          <w:p w14:paraId="6E6DA271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EFDCD85" w14:textId="7ECA27F5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65B6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127,07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</w:tbl>
    <w:p w14:paraId="28A92500" w14:textId="77777777" w:rsidR="00526F95" w:rsidRPr="003338B3" w:rsidRDefault="00526F95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EF0AD4C" w14:textId="1DD01DD5" w:rsidR="00A40D8B" w:rsidRPr="00244701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323521B0" w14:textId="77777777" w:rsidR="00A40D8B" w:rsidRPr="003338B3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B5A380D" w14:textId="156C3B11" w:rsidR="00F35517" w:rsidRPr="00E008DA" w:rsidRDefault="00F35517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E0F03" w:rsidRPr="00E008DA">
        <w:rPr>
          <w:rFonts w:asciiTheme="majorBidi" w:hAnsiTheme="majorBidi" w:cstheme="majorBidi"/>
          <w:sz w:val="30"/>
          <w:szCs w:val="30"/>
        </w:rPr>
        <w:t>2541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  </w:t>
      </w:r>
      <w:r w:rsidRPr="00E008DA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</w:t>
      </w:r>
      <w:r w:rsidR="0037161D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</w:t>
      </w:r>
      <w:r w:rsidR="00A40D8B" w:rsidRPr="00E00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ความเสี่ยงจากอัตราดอกเบี้ยและความเสี่ยงจากตลาด</w:t>
      </w:r>
      <w:r w:rsidR="00A40D8B" w:rsidRPr="00E00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(เงินลงทุน)</w:t>
      </w:r>
    </w:p>
    <w:p w14:paraId="0F251FC5" w14:textId="77777777" w:rsidR="007A2930" w:rsidRPr="003338B3" w:rsidRDefault="007A2930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5"/>
        <w:gridCol w:w="324"/>
        <w:gridCol w:w="1080"/>
        <w:gridCol w:w="238"/>
        <w:gridCol w:w="1167"/>
        <w:gridCol w:w="237"/>
        <w:gridCol w:w="1149"/>
        <w:gridCol w:w="237"/>
        <w:gridCol w:w="1122"/>
      </w:tblGrid>
      <w:tr w:rsidR="00C32225" w:rsidRPr="00244701" w14:paraId="4DC8906C" w14:textId="77777777" w:rsidTr="00C025D9">
        <w:trPr>
          <w:trHeight w:val="420"/>
          <w:tblHeader/>
        </w:trPr>
        <w:tc>
          <w:tcPr>
            <w:tcW w:w="3545" w:type="dxa"/>
          </w:tcPr>
          <w:p w14:paraId="1E408243" w14:textId="77777777" w:rsidR="00C32225" w:rsidRPr="00244701" w:rsidRDefault="00DC6961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324" w:type="dxa"/>
          </w:tcPr>
          <w:p w14:paraId="2BD218EF" w14:textId="77777777" w:rsidR="00C32225" w:rsidRPr="00244701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5" w:type="dxa"/>
            <w:gridSpan w:val="3"/>
          </w:tcPr>
          <w:p w14:paraId="36136570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12740A6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79E7D44D" w14:textId="77777777" w:rsidR="00C32225" w:rsidRPr="00244701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A43" w:rsidRPr="00244701" w14:paraId="74728CF3" w14:textId="77777777" w:rsidTr="00C025D9">
        <w:trPr>
          <w:trHeight w:val="420"/>
          <w:tblHeader/>
        </w:trPr>
        <w:tc>
          <w:tcPr>
            <w:tcW w:w="3545" w:type="dxa"/>
          </w:tcPr>
          <w:p w14:paraId="22596237" w14:textId="77777777" w:rsidR="00845A43" w:rsidRPr="00244701" w:rsidRDefault="00845A43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324" w:type="dxa"/>
          </w:tcPr>
          <w:p w14:paraId="5A19AFCC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9FA74" w14:textId="5E0480DA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08A09B6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AA34F3A" w14:textId="6482AC38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2623422F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1AEBDF2" w14:textId="5299D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17B9C196" w14:textId="77777777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C4454B5" w14:textId="5E73FB04" w:rsidR="00845A43" w:rsidRPr="00244701" w:rsidRDefault="00845A43" w:rsidP="00845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45A43" w:rsidRPr="00244701" w14:paraId="3E67E054" w14:textId="77777777" w:rsidTr="00C025D9">
        <w:trPr>
          <w:trHeight w:val="420"/>
          <w:tblHeader/>
        </w:trPr>
        <w:tc>
          <w:tcPr>
            <w:tcW w:w="3545" w:type="dxa"/>
            <w:vAlign w:val="bottom"/>
          </w:tcPr>
          <w:p w14:paraId="69964760" w14:textId="77777777" w:rsidR="00845A43" w:rsidRPr="00244701" w:rsidRDefault="00845A43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453D2CE1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0" w:type="dxa"/>
            <w:gridSpan w:val="7"/>
            <w:vAlign w:val="bottom"/>
          </w:tcPr>
          <w:p w14:paraId="56EF8901" w14:textId="77777777" w:rsidR="00845A43" w:rsidRPr="00244701" w:rsidRDefault="00845A43" w:rsidP="00845A4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F61" w:rsidRPr="00244701" w14:paraId="2A2BB598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3215BEBF" w14:textId="77777777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324" w:type="dxa"/>
          </w:tcPr>
          <w:p w14:paraId="07438320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A1F04" w14:textId="4E0A41A9" w:rsidR="00C07F61" w:rsidRPr="008E582A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235,325</w:t>
            </w:r>
          </w:p>
        </w:tc>
        <w:tc>
          <w:tcPr>
            <w:tcW w:w="238" w:type="dxa"/>
          </w:tcPr>
          <w:p w14:paraId="5354C5BA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6325246" w14:textId="4B2A8CCB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/>
                <w:sz w:val="30"/>
                <w:szCs w:val="30"/>
                <w:cs/>
              </w:rPr>
              <w:t>240</w:t>
            </w:r>
            <w:r w:rsidRPr="008F7685">
              <w:rPr>
                <w:rFonts w:asciiTheme="majorBidi" w:hAnsiTheme="majorBidi"/>
                <w:sz w:val="30"/>
                <w:szCs w:val="30"/>
              </w:rPr>
              <w:t>,</w:t>
            </w:r>
            <w:r w:rsidRPr="008F7685">
              <w:rPr>
                <w:rFonts w:asciiTheme="majorBidi" w:hAnsiTheme="majorBidi"/>
                <w:sz w:val="30"/>
                <w:szCs w:val="30"/>
                <w:cs/>
              </w:rPr>
              <w:t>561</w:t>
            </w:r>
          </w:p>
        </w:tc>
        <w:tc>
          <w:tcPr>
            <w:tcW w:w="237" w:type="dxa"/>
          </w:tcPr>
          <w:p w14:paraId="038B423E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078ECEA" w14:textId="359EBFD9" w:rsidR="00C07F61" w:rsidRPr="00244701" w:rsidRDefault="001D2F3B" w:rsidP="007A4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D2F3B">
              <w:rPr>
                <w:rFonts w:asciiTheme="majorBidi" w:hAnsiTheme="majorBidi" w:cstheme="majorBidi"/>
                <w:sz w:val="30"/>
                <w:szCs w:val="30"/>
              </w:rPr>
              <w:t>127,074</w:t>
            </w:r>
          </w:p>
        </w:tc>
        <w:tc>
          <w:tcPr>
            <w:tcW w:w="237" w:type="dxa"/>
          </w:tcPr>
          <w:p w14:paraId="0A257CD1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B320D0E" w14:textId="51910A93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5245">
              <w:rPr>
                <w:rFonts w:asciiTheme="majorBidi" w:hAnsiTheme="majorBidi" w:cstheme="majorBidi"/>
                <w:sz w:val="30"/>
                <w:szCs w:val="30"/>
              </w:rPr>
              <w:t>144,536</w:t>
            </w:r>
          </w:p>
        </w:tc>
      </w:tr>
      <w:tr w:rsidR="00C07F61" w:rsidRPr="00244701" w14:paraId="5235AA22" w14:textId="77777777" w:rsidTr="00C025D9">
        <w:trPr>
          <w:trHeight w:hRule="exact" w:val="362"/>
        </w:trPr>
        <w:tc>
          <w:tcPr>
            <w:tcW w:w="3545" w:type="dxa"/>
            <w:tcBorders>
              <w:bottom w:val="nil"/>
            </w:tcBorders>
          </w:tcPr>
          <w:p w14:paraId="69E24416" w14:textId="77777777" w:rsidR="00C07F61" w:rsidRPr="00C025D9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324" w:type="dxa"/>
          </w:tcPr>
          <w:p w14:paraId="285ADEDA" w14:textId="77777777" w:rsidR="00C07F61" w:rsidRPr="00C025D9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42963" w14:textId="77777777" w:rsidR="00C07F61" w:rsidRPr="00C025D9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548CCA" w14:textId="77777777" w:rsidR="00C07F61" w:rsidRPr="00C025D9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A9E258" w14:textId="77777777" w:rsidR="00C07F61" w:rsidRPr="00C025D9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95D3650" w14:textId="77777777" w:rsidR="00C07F61" w:rsidRPr="00C025D9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7F98E15" w14:textId="77777777" w:rsidR="00C07F61" w:rsidRPr="00C025D9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BCC6837" w14:textId="77777777" w:rsidR="00C07F61" w:rsidRPr="00C025D9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BC6BC61" w14:textId="77777777" w:rsidR="00C07F61" w:rsidRPr="00C025D9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F61" w:rsidRPr="00244701" w14:paraId="002BA7EE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6FCCAC78" w14:textId="77777777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324" w:type="dxa"/>
          </w:tcPr>
          <w:p w14:paraId="1A017ACC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D099AF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A4A38A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D22E496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A82747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F7D85D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42E25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3ADB0A6C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F61" w:rsidRPr="00244701" w14:paraId="4419698A" w14:textId="77777777" w:rsidTr="00C025D9">
        <w:trPr>
          <w:trHeight w:val="420"/>
        </w:trPr>
        <w:tc>
          <w:tcPr>
            <w:tcW w:w="3545" w:type="dxa"/>
          </w:tcPr>
          <w:p w14:paraId="25D60F02" w14:textId="77777777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 w:rsidRPr="00E008D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24" w:type="dxa"/>
          </w:tcPr>
          <w:p w14:paraId="200A8663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250D7" w14:textId="6DB3EA9E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713D93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8" w:type="dxa"/>
          </w:tcPr>
          <w:p w14:paraId="75742FE1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55DBA89" w14:textId="468FD82A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35,755</w:t>
            </w:r>
          </w:p>
        </w:tc>
        <w:tc>
          <w:tcPr>
            <w:tcW w:w="237" w:type="dxa"/>
          </w:tcPr>
          <w:p w14:paraId="77C9CD8B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3DF3B0B" w14:textId="435FB141" w:rsidR="00C07F61" w:rsidRPr="00244701" w:rsidRDefault="00E133CB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D2F3B" w:rsidRPr="001D2F3B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7" w:type="dxa"/>
          </w:tcPr>
          <w:p w14:paraId="75E8DE0C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19B7663" w14:textId="3884BD8B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6253">
              <w:rPr>
                <w:rFonts w:asciiTheme="majorBidi" w:hAnsiTheme="majorBidi" w:cstheme="majorBidi"/>
                <w:sz w:val="30"/>
                <w:szCs w:val="30"/>
              </w:rPr>
              <w:t>17,742</w:t>
            </w:r>
          </w:p>
        </w:tc>
      </w:tr>
      <w:tr w:rsidR="00C07F61" w:rsidRPr="00244701" w14:paraId="00FE4E05" w14:textId="77777777" w:rsidTr="00C025D9">
        <w:trPr>
          <w:trHeight w:val="420"/>
        </w:trPr>
        <w:tc>
          <w:tcPr>
            <w:tcW w:w="3545" w:type="dxa"/>
          </w:tcPr>
          <w:p w14:paraId="1DF2A81B" w14:textId="77777777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</w:t>
            </w:r>
            <w:r w:rsidRPr="00E008D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ผูกพัน</w:t>
            </w:r>
          </w:p>
        </w:tc>
        <w:tc>
          <w:tcPr>
            <w:tcW w:w="324" w:type="dxa"/>
          </w:tcPr>
          <w:p w14:paraId="0127D201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01AB2" w14:textId="1C74FDDC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8,553</w:t>
            </w:r>
          </w:p>
        </w:tc>
        <w:tc>
          <w:tcPr>
            <w:tcW w:w="238" w:type="dxa"/>
          </w:tcPr>
          <w:p w14:paraId="51FD108E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471008F" w14:textId="0C80BC03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237" w:type="dxa"/>
          </w:tcPr>
          <w:p w14:paraId="2E2F5A26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9A2225E" w14:textId="4A6237AD" w:rsidR="00C07F61" w:rsidRPr="00244701" w:rsidRDefault="001D2F3B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D2F3B">
              <w:rPr>
                <w:rFonts w:asciiTheme="majorBidi" w:hAnsiTheme="majorBidi" w:cstheme="majorBidi"/>
                <w:sz w:val="30"/>
                <w:szCs w:val="30"/>
              </w:rPr>
              <w:t>6,129</w:t>
            </w:r>
          </w:p>
        </w:tc>
        <w:tc>
          <w:tcPr>
            <w:tcW w:w="237" w:type="dxa"/>
          </w:tcPr>
          <w:p w14:paraId="0C0D63B1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8B63438" w14:textId="56842B9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36AE9">
              <w:rPr>
                <w:rFonts w:asciiTheme="majorBidi" w:hAnsiTheme="majorBidi" w:cstheme="majorBidi"/>
                <w:sz w:val="30"/>
                <w:szCs w:val="30"/>
              </w:rPr>
              <w:t>2,735</w:t>
            </w:r>
          </w:p>
        </w:tc>
      </w:tr>
      <w:tr w:rsidR="00C07F61" w:rsidRPr="00244701" w14:paraId="5840BAF6" w14:textId="77777777" w:rsidTr="003D5B99">
        <w:trPr>
          <w:trHeight w:val="420"/>
        </w:trPr>
        <w:tc>
          <w:tcPr>
            <w:tcW w:w="3545" w:type="dxa"/>
          </w:tcPr>
          <w:p w14:paraId="3703CB17" w14:textId="77777777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324" w:type="dxa"/>
          </w:tcPr>
          <w:p w14:paraId="279310D1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F8F09A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31326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E724C0E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DC9838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6C85BCE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76E844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FB9716A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F61" w:rsidRPr="00244701" w14:paraId="7C68453B" w14:textId="77777777" w:rsidTr="003D5B99">
        <w:trPr>
          <w:trHeight w:val="420"/>
        </w:trPr>
        <w:tc>
          <w:tcPr>
            <w:tcW w:w="3545" w:type="dxa"/>
          </w:tcPr>
          <w:p w14:paraId="3ACF542F" w14:textId="3D96BA80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324" w:type="dxa"/>
          </w:tcPr>
          <w:p w14:paraId="3EDD597A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8552" w14:textId="77777777" w:rsidR="00C07F61" w:rsidRPr="008F7685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0D7920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EC8E66" w14:textId="77777777" w:rsidR="00C07F6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51FCDBA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02416EA" w14:textId="77777777" w:rsidR="00C07F61" w:rsidRPr="005C6253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8FC748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DDCD871" w14:textId="77777777" w:rsidR="00C07F6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F61" w:rsidRPr="00244701" w14:paraId="60EC48E6" w14:textId="77777777" w:rsidTr="003D5B99">
        <w:trPr>
          <w:trHeight w:val="420"/>
        </w:trPr>
        <w:tc>
          <w:tcPr>
            <w:tcW w:w="3545" w:type="dxa"/>
          </w:tcPr>
          <w:p w14:paraId="465145D6" w14:textId="4D61D78A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24" w:type="dxa"/>
          </w:tcPr>
          <w:p w14:paraId="36F0EDBF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D8B68" w14:textId="1ECD5FD6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(5,547)</w:t>
            </w:r>
          </w:p>
        </w:tc>
        <w:tc>
          <w:tcPr>
            <w:tcW w:w="238" w:type="dxa"/>
          </w:tcPr>
          <w:p w14:paraId="7539F882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BFF8A5D" w14:textId="040AE3BB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(2,051)</w:t>
            </w:r>
          </w:p>
        </w:tc>
        <w:tc>
          <w:tcPr>
            <w:tcW w:w="237" w:type="dxa"/>
          </w:tcPr>
          <w:p w14:paraId="256BE46F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7273737" w14:textId="02E4317D" w:rsidR="00C07F61" w:rsidRPr="00244701" w:rsidRDefault="005017CF" w:rsidP="00501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7DF7FE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599FC242" w14:textId="518914E3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C6253">
              <w:rPr>
                <w:rFonts w:asciiTheme="majorBidi" w:hAnsiTheme="majorBidi" w:cstheme="majorBidi"/>
                <w:sz w:val="30"/>
                <w:szCs w:val="30"/>
              </w:rPr>
              <w:t>(2,155)</w:t>
            </w:r>
          </w:p>
        </w:tc>
      </w:tr>
      <w:tr w:rsidR="00C07F61" w:rsidRPr="00244701" w14:paraId="30585D39" w14:textId="77777777" w:rsidTr="009C731F">
        <w:trPr>
          <w:trHeight w:val="420"/>
        </w:trPr>
        <w:tc>
          <w:tcPr>
            <w:tcW w:w="3545" w:type="dxa"/>
          </w:tcPr>
          <w:p w14:paraId="3BC83ABB" w14:textId="77777777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B81F8BF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305E94" w14:textId="1630419B" w:rsidR="00C07F61" w:rsidRPr="0016463B" w:rsidRDefault="00E133CB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5017CF"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D5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238" w:type="dxa"/>
          </w:tcPr>
          <w:p w14:paraId="1EA9072B" w14:textId="77777777" w:rsidR="00C07F61" w:rsidRPr="0016463B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5584C753" w14:textId="14BDDDA2" w:rsidR="00C07F61" w:rsidRPr="0016463B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37,890</w:t>
            </w:r>
          </w:p>
        </w:tc>
        <w:tc>
          <w:tcPr>
            <w:tcW w:w="237" w:type="dxa"/>
          </w:tcPr>
          <w:p w14:paraId="61DF98A9" w14:textId="77777777" w:rsidR="00C07F61" w:rsidRPr="0016463B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9F07F9B" w14:textId="13F018D6" w:rsidR="00C07F61" w:rsidRPr="0016463B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713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37" w:type="dxa"/>
          </w:tcPr>
          <w:p w14:paraId="7A5C52F1" w14:textId="77777777" w:rsidR="00C07F61" w:rsidRPr="0016463B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2E6EE7F" w14:textId="161009A5" w:rsidR="00C07F61" w:rsidRPr="0016463B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18,322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C07F61" w:rsidRPr="00244701" w14:paraId="67B4FDE2" w14:textId="77777777" w:rsidTr="00C025D9">
        <w:trPr>
          <w:trHeight w:val="164"/>
        </w:trPr>
        <w:tc>
          <w:tcPr>
            <w:tcW w:w="3545" w:type="dxa"/>
          </w:tcPr>
          <w:p w14:paraId="46F818DA" w14:textId="77777777" w:rsidR="00C07F61" w:rsidRPr="00244701" w:rsidRDefault="00C07F61" w:rsidP="00C07F6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</w:t>
            </w:r>
            <w:r w:rsidRPr="00E008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กำไร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324" w:type="dxa"/>
          </w:tcPr>
          <w:p w14:paraId="36DE3ED5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1D50D7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B30B52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C5F9A5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06F2E6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CA15817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BD51FC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FEEC1D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C07F61" w:rsidRPr="00244701" w14:paraId="4821DCD2" w14:textId="77777777" w:rsidTr="00C025D9">
        <w:trPr>
          <w:trHeight w:val="420"/>
        </w:trPr>
        <w:tc>
          <w:tcPr>
            <w:tcW w:w="3545" w:type="dxa"/>
            <w:tcBorders>
              <w:bottom w:val="nil"/>
            </w:tcBorders>
          </w:tcPr>
          <w:p w14:paraId="257CAFEE" w14:textId="63F85D8C" w:rsidR="00C07F61" w:rsidRPr="00244701" w:rsidRDefault="00C07F61" w:rsidP="00C07F61">
            <w:pPr>
              <w:tabs>
                <w:tab w:val="clear" w:pos="3515"/>
                <w:tab w:val="left" w:pos="3130"/>
              </w:tabs>
              <w:spacing w:line="240" w:lineRule="auto"/>
              <w:ind w:left="-18" w:right="-11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3B75F55C" w14:textId="77777777" w:rsidR="00C07F61" w:rsidRPr="00244701" w:rsidRDefault="00C07F61" w:rsidP="00C07F61">
            <w:pPr>
              <w:tabs>
                <w:tab w:val="clear" w:pos="3515"/>
                <w:tab w:val="left" w:pos="3130"/>
              </w:tabs>
              <w:spacing w:line="240" w:lineRule="auto"/>
              <w:ind w:left="-18" w:right="-11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324" w:type="dxa"/>
          </w:tcPr>
          <w:p w14:paraId="3752913B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9A50DC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1CEC40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CA0357B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308E8A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6D942B1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E02BC2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DFB98CD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C07F61" w:rsidRPr="00244701" w14:paraId="2E34ED89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562130CA" w14:textId="77777777" w:rsidR="00C07F61" w:rsidRPr="00244701" w:rsidRDefault="00C07F61" w:rsidP="00C07F61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324" w:type="dxa"/>
          </w:tcPr>
          <w:p w14:paraId="5259A0AE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6113F" w14:textId="13672D9C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1,863</w:t>
            </w:r>
          </w:p>
        </w:tc>
        <w:tc>
          <w:tcPr>
            <w:tcW w:w="238" w:type="dxa"/>
          </w:tcPr>
          <w:p w14:paraId="73807626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418EF6" w14:textId="0BA029B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F11E0">
              <w:rPr>
                <w:rFonts w:asciiTheme="majorBidi" w:hAnsiTheme="majorBidi" w:cstheme="majorBidi"/>
                <w:sz w:val="30"/>
                <w:szCs w:val="30"/>
              </w:rPr>
              <w:t>(3,531)</w:t>
            </w:r>
          </w:p>
        </w:tc>
        <w:tc>
          <w:tcPr>
            <w:tcW w:w="237" w:type="dxa"/>
          </w:tcPr>
          <w:p w14:paraId="48163049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6472DD9" w14:textId="53E77CAF" w:rsidR="00C07F61" w:rsidRPr="00244701" w:rsidRDefault="005017CF" w:rsidP="00501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3B6A2B1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08C375E" w14:textId="034A846C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(3,261)</w:t>
            </w:r>
          </w:p>
        </w:tc>
      </w:tr>
      <w:tr w:rsidR="00C07F61" w:rsidRPr="00244701" w14:paraId="217285B0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3F89792F" w14:textId="77777777" w:rsidR="00C07F61" w:rsidRPr="00244701" w:rsidRDefault="00C07F61" w:rsidP="00C07F61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324" w:type="dxa"/>
          </w:tcPr>
          <w:p w14:paraId="17FAE6CE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52170" w14:textId="71FE6932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(2,214)</w:t>
            </w:r>
          </w:p>
        </w:tc>
        <w:tc>
          <w:tcPr>
            <w:tcW w:w="238" w:type="dxa"/>
          </w:tcPr>
          <w:p w14:paraId="1B908CCC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376300D" w14:textId="62A3655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F11E0">
              <w:rPr>
                <w:rFonts w:asciiTheme="majorBidi" w:hAnsiTheme="majorBidi" w:cstheme="majorBidi"/>
                <w:sz w:val="30"/>
                <w:szCs w:val="30"/>
              </w:rPr>
              <w:t>(1,649)</w:t>
            </w:r>
          </w:p>
        </w:tc>
        <w:tc>
          <w:tcPr>
            <w:tcW w:w="237" w:type="dxa"/>
          </w:tcPr>
          <w:p w14:paraId="381E1034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4607E8B" w14:textId="3B985980" w:rsidR="00C07F61" w:rsidRPr="00244701" w:rsidRDefault="005017CF" w:rsidP="00501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4E38AAA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84B7274" w14:textId="54B1A413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</w:tr>
      <w:tr w:rsidR="00C07F61" w:rsidRPr="00244701" w14:paraId="62CBC623" w14:textId="77777777" w:rsidTr="00C025D9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417F7798" w14:textId="77777777" w:rsidR="00C07F61" w:rsidRPr="00244701" w:rsidRDefault="00C07F61" w:rsidP="00C07F61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324" w:type="dxa"/>
          </w:tcPr>
          <w:p w14:paraId="521BE712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C8A1D" w14:textId="482CB130" w:rsidR="00C07F61" w:rsidRPr="00244701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(10,206)</w:t>
            </w:r>
          </w:p>
        </w:tc>
        <w:tc>
          <w:tcPr>
            <w:tcW w:w="238" w:type="dxa"/>
          </w:tcPr>
          <w:p w14:paraId="2BCB3595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DD34DB4" w14:textId="3B23BECD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1E0">
              <w:rPr>
                <w:rFonts w:asciiTheme="majorBidi" w:hAnsiTheme="majorBidi" w:cstheme="majorBidi"/>
                <w:sz w:val="30"/>
                <w:szCs w:val="30"/>
              </w:rPr>
              <w:t>(13,592)</w:t>
            </w:r>
          </w:p>
        </w:tc>
        <w:tc>
          <w:tcPr>
            <w:tcW w:w="237" w:type="dxa"/>
          </w:tcPr>
          <w:p w14:paraId="1E58AB30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AAC1E23" w14:textId="5EAE4762" w:rsidR="00C07F61" w:rsidRPr="00244701" w:rsidRDefault="005017CF" w:rsidP="00501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0D0C6A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37A22755" w14:textId="4519013B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C6253">
              <w:rPr>
                <w:rFonts w:asciiTheme="majorBidi" w:hAnsiTheme="majorBidi" w:cstheme="majorBidi"/>
                <w:sz w:val="30"/>
                <w:szCs w:val="30"/>
              </w:rPr>
              <w:t>(12,325)</w:t>
            </w:r>
          </w:p>
        </w:tc>
      </w:tr>
      <w:tr w:rsidR="00C07F61" w:rsidRPr="00244701" w14:paraId="2DBB0502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2CA6507C" w14:textId="77777777" w:rsidR="00C07F61" w:rsidRPr="00244701" w:rsidRDefault="00C07F61" w:rsidP="00C07F61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036A7E37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78BD4D" w14:textId="401471BD" w:rsidR="00C07F61" w:rsidRPr="0016463B" w:rsidRDefault="005017CF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(10,557)</w:t>
            </w:r>
          </w:p>
        </w:tc>
        <w:tc>
          <w:tcPr>
            <w:tcW w:w="238" w:type="dxa"/>
          </w:tcPr>
          <w:p w14:paraId="5E030B16" w14:textId="77777777" w:rsidR="00C07F61" w:rsidRPr="0016463B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5CD3C36" w14:textId="04AFF518" w:rsidR="00C07F61" w:rsidRPr="00C07F6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(18,772)</w:t>
            </w:r>
          </w:p>
        </w:tc>
        <w:tc>
          <w:tcPr>
            <w:tcW w:w="237" w:type="dxa"/>
          </w:tcPr>
          <w:p w14:paraId="1D8BA8B4" w14:textId="77777777" w:rsidR="00C07F61" w:rsidRPr="0016463B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1D3C701" w14:textId="5EF56A2B" w:rsidR="00C07F61" w:rsidRPr="005017CF" w:rsidRDefault="005017CF" w:rsidP="005017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4861B07" w14:textId="77777777" w:rsidR="00C07F61" w:rsidRPr="0016463B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7C78EB9" w14:textId="20105FEE" w:rsidR="00C07F61" w:rsidRPr="00C07F6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(14</w:t>
            </w:r>
            <w:r w:rsidRPr="00C07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07F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774)</w:t>
            </w:r>
          </w:p>
        </w:tc>
      </w:tr>
      <w:tr w:rsidR="00C07F61" w:rsidRPr="00244701" w14:paraId="205895EF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03B92E57" w14:textId="77777777" w:rsidR="00C07F61" w:rsidRPr="00244701" w:rsidRDefault="00C07F61" w:rsidP="00C07F61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" w:type="dxa"/>
          </w:tcPr>
          <w:p w14:paraId="72336B23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20C03" w14:textId="77777777" w:rsidR="00C07F6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B390F4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CCAD85" w14:textId="77777777" w:rsidR="00C07F6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62988BB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26F375C" w14:textId="77777777" w:rsidR="00C07F6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FABC4ED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BAE7F5A" w14:textId="77777777" w:rsidR="00C07F6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33CB" w:rsidRPr="00244701" w14:paraId="0D571F79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771ABE42" w14:textId="22540980" w:rsidR="00E133CB" w:rsidRPr="00244701" w:rsidRDefault="00E133CB" w:rsidP="00E133C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BE5">
              <w:rPr>
                <w:rFonts w:asciiTheme="majorBidi" w:hAnsiTheme="majorBidi"/>
                <w:sz w:val="30"/>
                <w:szCs w:val="30"/>
                <w:cs/>
              </w:rPr>
              <w:t>ได้มาจากการซื้อธุรกิจ</w:t>
            </w:r>
            <w:r w:rsidRPr="00EE6BE5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E133C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133C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ดูห</w:t>
            </w:r>
            <w:r w:rsidRPr="00E133C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มายเหตุ</w:t>
            </w:r>
            <w:r w:rsidRPr="00E133CB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ข้อ</w:t>
            </w:r>
            <w:r w:rsidRPr="00E133C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E133CB">
              <w:rPr>
                <w:rFonts w:asciiTheme="majorBidi" w:hAnsiTheme="majorBidi"/>
                <w:i/>
                <w:iCs/>
                <w:sz w:val="30"/>
                <w:szCs w:val="30"/>
              </w:rPr>
              <w:t>4</w:t>
            </w:r>
            <w:r w:rsidRPr="00E133C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24" w:type="dxa"/>
          </w:tcPr>
          <w:p w14:paraId="5801EA7A" w14:textId="77777777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D37F0" w14:textId="0CFD4301" w:rsidR="00E133CB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F63EC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9F63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63EC">
              <w:rPr>
                <w:rFonts w:asciiTheme="majorBidi" w:hAnsiTheme="majorBidi"/>
                <w:sz w:val="30"/>
                <w:szCs w:val="30"/>
                <w:cs/>
              </w:rPr>
              <w:t>816</w:t>
            </w:r>
          </w:p>
        </w:tc>
        <w:tc>
          <w:tcPr>
            <w:tcW w:w="238" w:type="dxa"/>
          </w:tcPr>
          <w:p w14:paraId="30A7E86D" w14:textId="77777777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48C6934" w14:textId="6B00261F" w:rsidR="00E133CB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9ACADEF" w14:textId="77777777" w:rsidR="00E133CB" w:rsidRPr="00244701" w:rsidRDefault="00E133CB" w:rsidP="00E1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0996C96" w14:textId="7FC36C44" w:rsidR="00E133CB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8E78A43" w14:textId="77777777" w:rsidR="00E133CB" w:rsidRPr="00244701" w:rsidRDefault="00E133CB" w:rsidP="00E1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45B00907" w14:textId="071D7A65" w:rsidR="00E133CB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3CB" w:rsidRPr="00244701" w14:paraId="316FED17" w14:textId="77777777" w:rsidTr="00026F21">
        <w:trPr>
          <w:trHeight w:val="420"/>
        </w:trPr>
        <w:tc>
          <w:tcPr>
            <w:tcW w:w="3545" w:type="dxa"/>
            <w:tcBorders>
              <w:top w:val="nil"/>
              <w:bottom w:val="nil"/>
            </w:tcBorders>
          </w:tcPr>
          <w:p w14:paraId="10895889" w14:textId="58308078" w:rsidR="00E133CB" w:rsidRPr="00244701" w:rsidRDefault="00E133CB" w:rsidP="00E133CB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6BE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โอนไปกิจการที่เกี่ยวข้องกัน</w:t>
            </w:r>
          </w:p>
        </w:tc>
        <w:tc>
          <w:tcPr>
            <w:tcW w:w="324" w:type="dxa"/>
          </w:tcPr>
          <w:p w14:paraId="00163B57" w14:textId="77777777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F3B97" w14:textId="6B5C2424" w:rsidR="00E133CB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7CDF888" w14:textId="77777777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43C45771" w14:textId="75BA04A7" w:rsidR="00E133CB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E5B6251" w14:textId="77777777" w:rsidR="00E133CB" w:rsidRPr="00244701" w:rsidRDefault="00E133CB" w:rsidP="00E1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2D79637" w14:textId="7A452116" w:rsidR="00E133CB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(18,499)</w:t>
            </w:r>
          </w:p>
        </w:tc>
        <w:tc>
          <w:tcPr>
            <w:tcW w:w="237" w:type="dxa"/>
          </w:tcPr>
          <w:p w14:paraId="53AA9F2F" w14:textId="77777777" w:rsidR="00E133CB" w:rsidRPr="00244701" w:rsidRDefault="00E133CB" w:rsidP="00E1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</w:tcPr>
          <w:p w14:paraId="53A9BACB" w14:textId="7709CB35" w:rsidR="00E133CB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3CB" w:rsidRPr="00244701" w14:paraId="3EABEC6F" w14:textId="77777777" w:rsidTr="00C025D9">
        <w:trPr>
          <w:trHeight w:val="146"/>
        </w:trPr>
        <w:tc>
          <w:tcPr>
            <w:tcW w:w="3545" w:type="dxa"/>
            <w:tcBorders>
              <w:bottom w:val="nil"/>
            </w:tcBorders>
          </w:tcPr>
          <w:p w14:paraId="65B38EE0" w14:textId="77777777" w:rsidR="00E133CB" w:rsidRPr="00244701" w:rsidRDefault="00E133CB" w:rsidP="00E133C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ผลประโยชน์จ่าย</w:t>
            </w: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24" w:type="dxa"/>
          </w:tcPr>
          <w:p w14:paraId="347D0E67" w14:textId="77777777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18" w:right="-68" w:firstLine="6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E55E4" w14:textId="07163615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(29,</w:t>
            </w:r>
            <w:r w:rsidR="00713D93">
              <w:rPr>
                <w:rFonts w:asciiTheme="majorBidi" w:hAnsiTheme="majorBidi" w:cstheme="majorBidi"/>
                <w:sz w:val="30"/>
                <w:szCs w:val="30"/>
              </w:rPr>
              <w:t>850</w:t>
            </w:r>
            <w:r w:rsidRPr="005017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151E8D1" w14:textId="77777777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E5D5D5C" w14:textId="3BCEEEA8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</w:rPr>
              <w:t>(24,354)</w:t>
            </w:r>
          </w:p>
        </w:tc>
        <w:tc>
          <w:tcPr>
            <w:tcW w:w="237" w:type="dxa"/>
          </w:tcPr>
          <w:p w14:paraId="3ED37E8B" w14:textId="77777777" w:rsidR="00E133CB" w:rsidRPr="00244701" w:rsidRDefault="00E133CB" w:rsidP="00E1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2AA7875" w14:textId="0F6A47E3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</w:rPr>
              <w:t>(17,</w:t>
            </w:r>
            <w:r w:rsidR="00713D93">
              <w:rPr>
                <w:rFonts w:asciiTheme="majorBidi" w:hAnsiTheme="majorBidi" w:cstheme="majorBidi"/>
                <w:sz w:val="30"/>
                <w:szCs w:val="30"/>
              </w:rPr>
              <w:t>207</w:t>
            </w:r>
            <w:r w:rsidRPr="005017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0DBF1CC" w14:textId="77777777" w:rsidR="00E133CB" w:rsidRPr="00244701" w:rsidRDefault="00E133CB" w:rsidP="00E1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0D82262" w14:textId="518D7AD2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F5245">
              <w:rPr>
                <w:rFonts w:asciiTheme="majorBidi" w:hAnsiTheme="majorBidi" w:cstheme="majorBidi"/>
                <w:sz w:val="30"/>
                <w:szCs w:val="30"/>
              </w:rPr>
              <w:t>(21,010)</w:t>
            </w:r>
          </w:p>
        </w:tc>
      </w:tr>
      <w:tr w:rsidR="00E133CB" w:rsidRPr="00244701" w14:paraId="52B86AD8" w14:textId="77777777" w:rsidTr="00C025D9">
        <w:trPr>
          <w:trHeight w:val="209"/>
        </w:trPr>
        <w:tc>
          <w:tcPr>
            <w:tcW w:w="3545" w:type="dxa"/>
            <w:tcBorders>
              <w:top w:val="nil"/>
              <w:bottom w:val="nil"/>
            </w:tcBorders>
          </w:tcPr>
          <w:p w14:paraId="446B23C1" w14:textId="77777777" w:rsidR="00E133CB" w:rsidRPr="00244701" w:rsidRDefault="00E133CB" w:rsidP="00E133C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4" w:type="dxa"/>
          </w:tcPr>
          <w:p w14:paraId="5D4786D7" w14:textId="77777777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0CDD3E" w14:textId="387B856A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245,543</w:t>
            </w:r>
          </w:p>
        </w:tc>
        <w:tc>
          <w:tcPr>
            <w:tcW w:w="238" w:type="dxa"/>
          </w:tcPr>
          <w:p w14:paraId="34906605" w14:textId="77777777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2A6A722" w14:textId="690E9452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7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235,325</w:t>
            </w:r>
          </w:p>
        </w:tc>
        <w:tc>
          <w:tcPr>
            <w:tcW w:w="237" w:type="dxa"/>
          </w:tcPr>
          <w:p w14:paraId="6E668A9B" w14:textId="77777777" w:rsidR="00E133CB" w:rsidRPr="00244701" w:rsidRDefault="00E133CB" w:rsidP="00E1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6EE0528B" w14:textId="62552218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7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115,690</w:t>
            </w:r>
          </w:p>
        </w:tc>
        <w:tc>
          <w:tcPr>
            <w:tcW w:w="237" w:type="dxa"/>
          </w:tcPr>
          <w:p w14:paraId="2ECB909D" w14:textId="77777777" w:rsidR="00E133CB" w:rsidRPr="00244701" w:rsidRDefault="00E133CB" w:rsidP="00E1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5277A316" w14:textId="0E08A87A" w:rsidR="00E133CB" w:rsidRPr="00244701" w:rsidRDefault="00E133CB" w:rsidP="00E13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7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75035E19" w14:textId="77777777" w:rsidR="00C025D9" w:rsidRPr="00C025D9" w:rsidRDefault="00C025D9" w:rsidP="00C025D9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38"/>
        <w:gridCol w:w="1112"/>
        <w:gridCol w:w="262"/>
        <w:gridCol w:w="1134"/>
        <w:gridCol w:w="237"/>
        <w:gridCol w:w="1137"/>
      </w:tblGrid>
      <w:tr w:rsidR="00CA3F06" w:rsidRPr="00244701" w14:paraId="6A1285ED" w14:textId="77777777" w:rsidTr="008F513E">
        <w:trPr>
          <w:trHeight w:val="420"/>
        </w:trPr>
        <w:tc>
          <w:tcPr>
            <w:tcW w:w="3780" w:type="dxa"/>
          </w:tcPr>
          <w:p w14:paraId="5E790AAA" w14:textId="4AE8EB41" w:rsidR="00CA3F06" w:rsidRPr="00244701" w:rsidRDefault="0037161D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20" w:type="dxa"/>
            <w:gridSpan w:val="3"/>
          </w:tcPr>
          <w:p w14:paraId="649B09AD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2" w:type="dxa"/>
          </w:tcPr>
          <w:p w14:paraId="2ACF1D99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66AF31B3" w14:textId="77777777" w:rsidR="00CA3F06" w:rsidRPr="00244701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244701" w14:paraId="0FC53E9E" w14:textId="77777777" w:rsidTr="008F513E">
        <w:trPr>
          <w:trHeight w:val="420"/>
        </w:trPr>
        <w:tc>
          <w:tcPr>
            <w:tcW w:w="3780" w:type="dxa"/>
          </w:tcPr>
          <w:p w14:paraId="63A8D67F" w14:textId="77777777" w:rsidR="008678A3" w:rsidRPr="00244701" w:rsidRDefault="0037161D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</w:tcPr>
          <w:p w14:paraId="5F39BA93" w14:textId="789EEC99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44B77D95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E599159" w14:textId="6A242D48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5D29E377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0827CB" w14:textId="1963F1B5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72EB6F3C" w14:textId="77777777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D173E7E" w14:textId="6D18BD01" w:rsidR="008678A3" w:rsidRPr="00244701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678A3" w:rsidRPr="00244701" w14:paraId="2CC4A38F" w14:textId="77777777" w:rsidTr="008F7685">
        <w:trPr>
          <w:trHeight w:val="420"/>
        </w:trPr>
        <w:tc>
          <w:tcPr>
            <w:tcW w:w="3780" w:type="dxa"/>
            <w:vAlign w:val="bottom"/>
          </w:tcPr>
          <w:p w14:paraId="1CFFFAE2" w14:textId="77777777" w:rsidR="008678A3" w:rsidRPr="00244701" w:rsidRDefault="008678A3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90" w:type="dxa"/>
            <w:gridSpan w:val="7"/>
            <w:vAlign w:val="bottom"/>
          </w:tcPr>
          <w:p w14:paraId="23486E85" w14:textId="7E3B508C" w:rsidR="008678A3" w:rsidRPr="00244701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="001D63FF" w:rsidRPr="001D63FF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cs/>
              </w:rPr>
              <w:t>ร้อยละ</w:t>
            </w: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07F61" w:rsidRPr="00244701" w14:paraId="22097BB7" w14:textId="77777777" w:rsidTr="008F513E">
        <w:trPr>
          <w:trHeight w:val="420"/>
        </w:trPr>
        <w:tc>
          <w:tcPr>
            <w:tcW w:w="3780" w:type="dxa"/>
          </w:tcPr>
          <w:p w14:paraId="0EC3641E" w14:textId="77777777" w:rsidR="00C07F61" w:rsidRPr="00244701" w:rsidRDefault="00C07F61" w:rsidP="00C07F61">
            <w:pPr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78E48B17" w14:textId="2CAA2C41" w:rsidR="00C07F61" w:rsidRPr="00244701" w:rsidRDefault="005017CF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2.22 - 3.96</w:t>
            </w:r>
          </w:p>
        </w:tc>
        <w:tc>
          <w:tcPr>
            <w:tcW w:w="238" w:type="dxa"/>
          </w:tcPr>
          <w:p w14:paraId="72B8FA66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6AFD70" w14:textId="69DD018C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1.66 - 2.70</w:t>
            </w:r>
          </w:p>
        </w:tc>
        <w:tc>
          <w:tcPr>
            <w:tcW w:w="262" w:type="dxa"/>
          </w:tcPr>
          <w:p w14:paraId="4C897832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D4ED15" w14:textId="691FAC60" w:rsidR="00C07F61" w:rsidRPr="00244701" w:rsidRDefault="005017CF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2.22</w:t>
            </w:r>
          </w:p>
        </w:tc>
        <w:tc>
          <w:tcPr>
            <w:tcW w:w="237" w:type="dxa"/>
          </w:tcPr>
          <w:p w14:paraId="13980D15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B3A98EC" w14:textId="2F9AFE94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2.22</w:t>
            </w:r>
          </w:p>
        </w:tc>
      </w:tr>
      <w:tr w:rsidR="00C07F61" w:rsidRPr="00244701" w14:paraId="6406A2B0" w14:textId="77777777" w:rsidTr="008F513E">
        <w:trPr>
          <w:trHeight w:val="420"/>
        </w:trPr>
        <w:tc>
          <w:tcPr>
            <w:tcW w:w="3780" w:type="dxa"/>
          </w:tcPr>
          <w:p w14:paraId="60DBD71F" w14:textId="77777777" w:rsidR="00C07F61" w:rsidRPr="00244701" w:rsidRDefault="00C07F61" w:rsidP="00C07F61">
            <w:pPr>
              <w:ind w:left="-1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6CD8B094" w14:textId="0EEEE11E" w:rsidR="00C07F61" w:rsidRPr="00244701" w:rsidRDefault="005017CF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="0023121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10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8" w:type="dxa"/>
          </w:tcPr>
          <w:p w14:paraId="4FFB0252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6B94D4A2" w14:textId="05FDF13E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- 5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62" w:type="dxa"/>
          </w:tcPr>
          <w:p w14:paraId="47AE4AAE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3CA8F" w14:textId="0C4F7555" w:rsidR="00C07F61" w:rsidRPr="00244701" w:rsidRDefault="005017CF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14:paraId="692E7F27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7D0E5A4" w14:textId="795E6DA4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C07F61" w:rsidRPr="00244701" w14:paraId="5AA88E88" w14:textId="77777777" w:rsidTr="008F513E">
        <w:trPr>
          <w:trHeight w:val="420"/>
        </w:trPr>
        <w:tc>
          <w:tcPr>
            <w:tcW w:w="3780" w:type="dxa"/>
          </w:tcPr>
          <w:p w14:paraId="6D9C192B" w14:textId="77777777" w:rsidR="00C07F61" w:rsidRPr="00244701" w:rsidRDefault="00C07F61" w:rsidP="00C07F61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187E81A8" w14:textId="09783C38" w:rsidR="00C07F61" w:rsidRPr="00244701" w:rsidRDefault="005017CF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6.00</w:t>
            </w:r>
          </w:p>
        </w:tc>
        <w:tc>
          <w:tcPr>
            <w:tcW w:w="238" w:type="dxa"/>
          </w:tcPr>
          <w:p w14:paraId="4840C766" w14:textId="77777777" w:rsidR="00C07F61" w:rsidRPr="0024470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782E64D3" w14:textId="3432AEFE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8F7685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62" w:type="dxa"/>
          </w:tcPr>
          <w:p w14:paraId="26DEEB83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FDD9FB" w14:textId="44F986FE" w:rsidR="00C07F61" w:rsidRPr="00244701" w:rsidRDefault="005017CF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5017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0.00 - 18.00</w:t>
            </w:r>
          </w:p>
        </w:tc>
        <w:tc>
          <w:tcPr>
            <w:tcW w:w="237" w:type="dxa"/>
          </w:tcPr>
          <w:p w14:paraId="35A04069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FD3C7E5" w14:textId="6150DA31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0.00 - 18.00</w:t>
            </w:r>
          </w:p>
        </w:tc>
      </w:tr>
    </w:tbl>
    <w:p w14:paraId="0F70D84B" w14:textId="77777777" w:rsidR="00DC0517" w:rsidRPr="00244701" w:rsidRDefault="00DC0517" w:rsidP="00CA3F06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66366" w14:textId="77777777" w:rsidR="00CA3F06" w:rsidRPr="00E008DA" w:rsidRDefault="00CA3F06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C03C10" w14:textId="77777777" w:rsidR="00383BCF" w:rsidRPr="00244701" w:rsidRDefault="00383BCF" w:rsidP="00CA3F06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7CCFCF7" w14:textId="4CADAA86" w:rsidR="00A40D8B" w:rsidRPr="00244701" w:rsidRDefault="00A40D8B" w:rsidP="00E008DA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ณ วันที่ 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31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ธันวาคม 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>256</w:t>
      </w:r>
      <w:r w:rsidR="00C07F61">
        <w:rPr>
          <w:rFonts w:asciiTheme="majorBidi" w:hAnsiTheme="majorBidi" w:cstheme="majorBidi"/>
          <w:spacing w:val="-6"/>
          <w:sz w:val="30"/>
          <w:szCs w:val="30"/>
          <w:lang w:val="en-GB"/>
        </w:rPr>
        <w:t>7</w:t>
      </w:r>
      <w:r w:rsidR="00A21A34"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8F768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017CF">
        <w:rPr>
          <w:rFonts w:asciiTheme="majorBidi" w:hAnsiTheme="majorBidi" w:cstheme="majorBidi"/>
          <w:sz w:val="30"/>
          <w:szCs w:val="30"/>
          <w:lang w:val="en-GB"/>
        </w:rPr>
        <w:t>5.82</w:t>
      </w:r>
      <w:r w:rsidR="008F7685" w:rsidRPr="008F7685">
        <w:rPr>
          <w:rFonts w:asciiTheme="majorBidi" w:hAnsiTheme="majorBidi" w:cstheme="majorBidi"/>
          <w:sz w:val="30"/>
          <w:szCs w:val="30"/>
          <w:lang w:val="en-GB"/>
        </w:rPr>
        <w:t xml:space="preserve"> - </w:t>
      </w:r>
      <w:r w:rsidR="005017CF">
        <w:rPr>
          <w:rFonts w:asciiTheme="majorBidi" w:hAnsiTheme="majorBidi" w:cstheme="majorBidi"/>
          <w:sz w:val="30"/>
          <w:szCs w:val="30"/>
          <w:lang w:val="en-GB"/>
        </w:rPr>
        <w:t>21</w:t>
      </w:r>
      <w:r w:rsidR="00146475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DC64FD" w:rsidRPr="00244701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="00DC64FD" w:rsidRPr="002447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8177C7" w:rsidRPr="0024470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07F6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77760" w:rsidRPr="00244701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="00C07F61">
        <w:rPr>
          <w:rFonts w:asciiTheme="majorBidi" w:hAnsiTheme="majorBidi" w:cstheme="majorBidi"/>
          <w:i/>
          <w:iCs/>
          <w:sz w:val="30"/>
          <w:szCs w:val="30"/>
          <w:lang w:val="en-GB"/>
        </w:rPr>
        <w:t>5</w:t>
      </w:r>
      <w:r w:rsidR="00477760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FA00F3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8678A3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-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8678A3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B51349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64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ปี</w:t>
      </w:r>
      <w:r w:rsidR="00DC64FD" w:rsidRPr="00244701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="00DC64FD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77B20B05" w14:textId="77777777" w:rsidR="004D54B7" w:rsidRDefault="004D54B7" w:rsidP="000732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4ED6108" w14:textId="77777777" w:rsidR="00340652" w:rsidRDefault="00340652" w:rsidP="000732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A895EC1" w14:textId="77777777" w:rsidR="007878DC" w:rsidRDefault="007878DC" w:rsidP="000732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6F8C795" w14:textId="77777777" w:rsidR="00340652" w:rsidRDefault="00340652" w:rsidP="0007324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1CEB6D" w14:textId="77777777" w:rsidR="00921C5D" w:rsidRPr="00244701" w:rsidRDefault="00921C5D" w:rsidP="00E008DA">
      <w:pPr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422FAA05" w14:textId="7A304748" w:rsidR="00781397" w:rsidRDefault="00E87044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A421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</w:rPr>
        <w:t>ๆ คงที่</w:t>
      </w:r>
    </w:p>
    <w:p w14:paraId="545475B7" w14:textId="77777777" w:rsidR="00034DFD" w:rsidRDefault="00034DFD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4A4307" w:rsidRPr="00244701" w14:paraId="5A152005" w14:textId="77777777" w:rsidTr="004A4307">
        <w:trPr>
          <w:trHeight w:val="420"/>
        </w:trPr>
        <w:tc>
          <w:tcPr>
            <w:tcW w:w="4320" w:type="dxa"/>
          </w:tcPr>
          <w:p w14:paraId="4E339D27" w14:textId="50DBE964" w:rsidR="004A4307" w:rsidRPr="00244701" w:rsidRDefault="004A4307" w:rsidP="004A4307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D20B038" w14:textId="77777777" w:rsidR="004A4307" w:rsidRPr="00244701" w:rsidRDefault="004A4307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4307" w:rsidRPr="00244701" w14:paraId="3054D55A" w14:textId="77777777" w:rsidTr="00FF058D">
        <w:trPr>
          <w:trHeight w:val="420"/>
        </w:trPr>
        <w:tc>
          <w:tcPr>
            <w:tcW w:w="4320" w:type="dxa"/>
          </w:tcPr>
          <w:p w14:paraId="777A4B30" w14:textId="77777777" w:rsidR="004A4307" w:rsidRPr="00244701" w:rsidRDefault="004A4307" w:rsidP="00E008DA">
            <w:pPr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A35571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11A431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11D4EB55" w14:textId="77777777" w:rsidR="004A4307" w:rsidRPr="00244701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87044" w:rsidRPr="00244701" w14:paraId="077E8DA6" w14:textId="77777777" w:rsidTr="004A4307">
        <w:trPr>
          <w:trHeight w:val="420"/>
        </w:trPr>
        <w:tc>
          <w:tcPr>
            <w:tcW w:w="4320" w:type="dxa"/>
          </w:tcPr>
          <w:p w14:paraId="41899D62" w14:textId="77777777" w:rsidR="00E87044" w:rsidRPr="00244701" w:rsidRDefault="004A4307" w:rsidP="00E008D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7A193" w14:textId="59D33380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AE7099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8228282" w14:textId="386982A4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F5A8C5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58447E" w14:textId="2FCC328D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vAlign w:val="bottom"/>
          </w:tcPr>
          <w:p w14:paraId="32484EB8" w14:textId="77777777" w:rsidR="00E87044" w:rsidRPr="00244701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B00C47C" w14:textId="14491221" w:rsidR="00E87044" w:rsidRPr="00244701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87044" w:rsidRPr="00244701" w14:paraId="68FDF08C" w14:textId="77777777" w:rsidTr="004A4307">
        <w:trPr>
          <w:trHeight w:val="420"/>
        </w:trPr>
        <w:tc>
          <w:tcPr>
            <w:tcW w:w="4320" w:type="dxa"/>
            <w:vAlign w:val="bottom"/>
          </w:tcPr>
          <w:p w14:paraId="1D0CC4CE" w14:textId="77777777" w:rsidR="00E87044" w:rsidRPr="00244701" w:rsidRDefault="00E87044" w:rsidP="00E008DA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E6C41B" w14:textId="77777777" w:rsidR="00E87044" w:rsidRPr="00244701" w:rsidRDefault="00E87044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F61" w:rsidRPr="00244701" w14:paraId="61006AA9" w14:textId="77777777" w:rsidTr="006B5227">
        <w:trPr>
          <w:trHeight w:val="420"/>
        </w:trPr>
        <w:tc>
          <w:tcPr>
            <w:tcW w:w="4320" w:type="dxa"/>
          </w:tcPr>
          <w:p w14:paraId="71021DE9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25D24" w14:textId="60277C5C" w:rsidR="00C07F61" w:rsidRPr="00244701" w:rsidRDefault="005017CF" w:rsidP="00C0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26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19,190)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FC24B2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1186275" w14:textId="7D2F585E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(13,952)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85F946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B8C9F2" w14:textId="214B11C5" w:rsidR="00C07F61" w:rsidRPr="00244701" w:rsidRDefault="005017CF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24,529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2828C0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4B00D71" w14:textId="6D78269A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15,530</w:t>
            </w:r>
          </w:p>
        </w:tc>
      </w:tr>
      <w:tr w:rsidR="00C07F61" w:rsidRPr="00244701" w14:paraId="301F85A1" w14:textId="77777777" w:rsidTr="006B5227">
        <w:trPr>
          <w:trHeight w:val="420"/>
        </w:trPr>
        <w:tc>
          <w:tcPr>
            <w:tcW w:w="4320" w:type="dxa"/>
          </w:tcPr>
          <w:p w14:paraId="6808C197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F7A2C9" w14:textId="3D314964" w:rsidR="00C07F61" w:rsidRPr="00244701" w:rsidRDefault="005017CF" w:rsidP="00C0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22,827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2CC632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DBC4974" w14:textId="5C6B2645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13,420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5AA017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EBC47A2" w14:textId="15BD3E95" w:rsidR="00C07F61" w:rsidRPr="00244701" w:rsidRDefault="005017CF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26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18,586</w:t>
            </w: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14CAF3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BA8F7E" w14:textId="54139758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(12,143)</w:t>
            </w:r>
          </w:p>
        </w:tc>
      </w:tr>
      <w:tr w:rsidR="00C07F61" w:rsidRPr="00244701" w14:paraId="4A1FC728" w14:textId="77777777" w:rsidTr="004A4307">
        <w:trPr>
          <w:trHeight w:val="420"/>
        </w:trPr>
        <w:tc>
          <w:tcPr>
            <w:tcW w:w="4320" w:type="dxa"/>
          </w:tcPr>
          <w:p w14:paraId="44563573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bottom"/>
          </w:tcPr>
          <w:p w14:paraId="3A4D4CF4" w14:textId="10F774E5" w:rsidR="00C07F61" w:rsidRPr="00244701" w:rsidRDefault="005017CF" w:rsidP="00C0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7263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5,949</w:t>
            </w: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428DEDC1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9E6D908" w14:textId="6B26E237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(15,309)</w:t>
            </w:r>
          </w:p>
        </w:tc>
        <w:tc>
          <w:tcPr>
            <w:tcW w:w="237" w:type="dxa"/>
            <w:vAlign w:val="bottom"/>
          </w:tcPr>
          <w:p w14:paraId="0820F288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3051116" w14:textId="378AC81A" w:rsidR="00C07F61" w:rsidRPr="00244701" w:rsidRDefault="005017CF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9,791</w:t>
            </w:r>
          </w:p>
        </w:tc>
        <w:tc>
          <w:tcPr>
            <w:tcW w:w="237" w:type="dxa"/>
            <w:vAlign w:val="bottom"/>
          </w:tcPr>
          <w:p w14:paraId="246D7659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66209D4" w14:textId="73E7C9F7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9,402</w:t>
            </w:r>
          </w:p>
        </w:tc>
      </w:tr>
    </w:tbl>
    <w:p w14:paraId="40282BC3" w14:textId="77777777" w:rsidR="00E87044" w:rsidRPr="00E86634" w:rsidRDefault="00E87044" w:rsidP="00E87044">
      <w:pPr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824DDA" w:rsidRPr="00244701" w14:paraId="7F483B29" w14:textId="77777777" w:rsidTr="00FF058D">
        <w:trPr>
          <w:trHeight w:val="420"/>
        </w:trPr>
        <w:tc>
          <w:tcPr>
            <w:tcW w:w="4320" w:type="dxa"/>
          </w:tcPr>
          <w:p w14:paraId="6023B6B3" w14:textId="77777777" w:rsidR="00824DDA" w:rsidRPr="00244701" w:rsidRDefault="00824DDA" w:rsidP="00FF058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524C938" w14:textId="77777777" w:rsidR="00824DDA" w:rsidRPr="00244701" w:rsidRDefault="00824DDA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4DDA" w:rsidRPr="00244701" w14:paraId="1E1904CF" w14:textId="77777777" w:rsidTr="00FF058D">
        <w:trPr>
          <w:trHeight w:val="420"/>
        </w:trPr>
        <w:tc>
          <w:tcPr>
            <w:tcW w:w="4320" w:type="dxa"/>
          </w:tcPr>
          <w:p w14:paraId="1112A196" w14:textId="77777777" w:rsidR="00824DDA" w:rsidRPr="00244701" w:rsidRDefault="00824DDA" w:rsidP="00FF058D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2CDBD8E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ED9DB1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2BC7767B" w14:textId="77777777" w:rsidR="00824DDA" w:rsidRPr="00244701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51349" w:rsidRPr="00244701" w14:paraId="293005EA" w14:textId="77777777" w:rsidTr="00FF058D">
        <w:trPr>
          <w:trHeight w:val="420"/>
        </w:trPr>
        <w:tc>
          <w:tcPr>
            <w:tcW w:w="4320" w:type="dxa"/>
          </w:tcPr>
          <w:p w14:paraId="40DA2E8C" w14:textId="77777777" w:rsidR="00B51349" w:rsidRPr="00244701" w:rsidRDefault="00B51349" w:rsidP="00B5134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8974A" w14:textId="0B24CE7C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10B0F9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62180C" w14:textId="3A43542B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416B2A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B8E5D3" w14:textId="6D911A22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vAlign w:val="bottom"/>
          </w:tcPr>
          <w:p w14:paraId="5C55B900" w14:textId="7777777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FA71DD3" w14:textId="2A537EB7" w:rsidR="00B51349" w:rsidRPr="00244701" w:rsidRDefault="00B51349" w:rsidP="00B5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07F6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51349" w:rsidRPr="00244701" w14:paraId="0AB82F07" w14:textId="77777777" w:rsidTr="00FF058D">
        <w:trPr>
          <w:trHeight w:val="420"/>
        </w:trPr>
        <w:tc>
          <w:tcPr>
            <w:tcW w:w="4320" w:type="dxa"/>
            <w:vAlign w:val="bottom"/>
          </w:tcPr>
          <w:p w14:paraId="325FA8D1" w14:textId="77777777" w:rsidR="00B51349" w:rsidRPr="00244701" w:rsidRDefault="00B51349" w:rsidP="00B5134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1ADC265B" w14:textId="77777777" w:rsidR="00B51349" w:rsidRPr="00244701" w:rsidRDefault="00B51349" w:rsidP="00B5134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F61" w:rsidRPr="00244701" w14:paraId="55905620" w14:textId="77777777" w:rsidTr="0011794D">
        <w:trPr>
          <w:trHeight w:val="420"/>
        </w:trPr>
        <w:tc>
          <w:tcPr>
            <w:tcW w:w="4320" w:type="dxa"/>
          </w:tcPr>
          <w:p w14:paraId="56F0DB56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B4A21" w14:textId="07ED1976" w:rsidR="00C07F61" w:rsidRPr="00244701" w:rsidRDefault="005017CF" w:rsidP="00C0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(8,437)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7D6AA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F30934" w14:textId="7AD6F612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(8,017)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B4FABD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C03FF40" w14:textId="6FF4EC85" w:rsidR="00C07F61" w:rsidRPr="00244701" w:rsidRDefault="005017CF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9,348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6404E1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1C0248" w14:textId="26FDB242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8,897</w:t>
            </w:r>
          </w:p>
        </w:tc>
      </w:tr>
      <w:tr w:rsidR="00C07F61" w:rsidRPr="00244701" w14:paraId="3017159C" w14:textId="77777777" w:rsidTr="0011794D">
        <w:trPr>
          <w:trHeight w:val="420"/>
        </w:trPr>
        <w:tc>
          <w:tcPr>
            <w:tcW w:w="4320" w:type="dxa"/>
          </w:tcPr>
          <w:p w14:paraId="1D44FEE4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32E91" w14:textId="441E69AE" w:rsidR="00C07F61" w:rsidRPr="00244701" w:rsidRDefault="005017CF" w:rsidP="00C0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4E644A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6A4F37" w14:textId="750176F1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7,185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6DACC7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F89FFD2" w14:textId="73198533" w:rsidR="00C07F61" w:rsidRPr="00244701" w:rsidRDefault="005017CF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(8,022)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280319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60BDC81" w14:textId="08B03EC4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(6,575)</w:t>
            </w:r>
          </w:p>
        </w:tc>
      </w:tr>
      <w:tr w:rsidR="00C07F61" w:rsidRPr="00244701" w14:paraId="524BA504" w14:textId="77777777" w:rsidTr="00FF058D">
        <w:trPr>
          <w:trHeight w:val="420"/>
        </w:trPr>
        <w:tc>
          <w:tcPr>
            <w:tcW w:w="4320" w:type="dxa"/>
          </w:tcPr>
          <w:p w14:paraId="00A4C5DC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vAlign w:val="bottom"/>
          </w:tcPr>
          <w:p w14:paraId="4C4747A3" w14:textId="288CD009" w:rsidR="00C07F61" w:rsidRPr="00244701" w:rsidRDefault="005017CF" w:rsidP="00C0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(9,129)</w:t>
            </w:r>
          </w:p>
        </w:tc>
        <w:tc>
          <w:tcPr>
            <w:tcW w:w="238" w:type="dxa"/>
            <w:vAlign w:val="bottom"/>
          </w:tcPr>
          <w:p w14:paraId="65941354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CB65E05" w14:textId="41D81557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(8,692)</w:t>
            </w:r>
          </w:p>
        </w:tc>
        <w:tc>
          <w:tcPr>
            <w:tcW w:w="237" w:type="dxa"/>
            <w:vAlign w:val="bottom"/>
          </w:tcPr>
          <w:p w14:paraId="7B41E438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DD22AB" w14:textId="4C229529" w:rsidR="00C07F61" w:rsidRPr="00244701" w:rsidRDefault="005017CF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17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5,064</w:t>
            </w:r>
          </w:p>
        </w:tc>
        <w:tc>
          <w:tcPr>
            <w:tcW w:w="237" w:type="dxa"/>
            <w:vAlign w:val="bottom"/>
          </w:tcPr>
          <w:p w14:paraId="2387CA5F" w14:textId="77777777" w:rsidR="00C07F61" w:rsidRPr="0024470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B6B6698" w14:textId="6CA94134" w:rsidR="00C07F61" w:rsidRPr="00244701" w:rsidRDefault="00C07F61" w:rsidP="00C07F6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F7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5,033</w:t>
            </w:r>
          </w:p>
        </w:tc>
      </w:tr>
    </w:tbl>
    <w:p w14:paraId="4EC55E72" w14:textId="77777777" w:rsidR="00E008DA" w:rsidRPr="00E86634" w:rsidRDefault="00E008DA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1D4A54E" w14:textId="447A7877" w:rsidR="002E7B59" w:rsidRPr="00E008DA" w:rsidRDefault="002E7B59" w:rsidP="00E008D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8DA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  <w:r w:rsidR="001715C3" w:rsidRPr="00E008DA">
        <w:rPr>
          <w:rFonts w:asciiTheme="majorBidi" w:hAnsiTheme="majorBidi" w:cstheme="majorBidi"/>
          <w:sz w:val="30"/>
          <w:szCs w:val="30"/>
          <w:u w:val="none"/>
          <w:cs/>
        </w:rPr>
        <w:t>ตามกฎหมาย</w:t>
      </w:r>
    </w:p>
    <w:p w14:paraId="22BDF594" w14:textId="77777777" w:rsidR="004A1251" w:rsidRPr="00E86634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C82FA84" w14:textId="77777777" w:rsidR="004A1251" w:rsidRPr="00E008DA" w:rsidRDefault="004A1251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008DA">
        <w:rPr>
          <w:rFonts w:asciiTheme="majorBidi" w:hAnsiTheme="majorBidi" w:cstheme="majorBidi"/>
          <w:sz w:val="30"/>
          <w:szCs w:val="30"/>
        </w:rPr>
        <w:t>2535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008DA">
        <w:rPr>
          <w:rFonts w:asciiTheme="majorBidi" w:hAnsiTheme="majorBidi" w:cstheme="majorBidi"/>
          <w:sz w:val="30"/>
          <w:szCs w:val="30"/>
        </w:rPr>
        <w:t>116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E008DA">
        <w:rPr>
          <w:rFonts w:asciiTheme="majorBidi" w:hAnsiTheme="majorBidi" w:cstheme="majorBidi"/>
          <w:sz w:val="30"/>
          <w:szCs w:val="30"/>
        </w:rPr>
        <w:t>“</w:t>
      </w:r>
      <w:r w:rsidRPr="00E008D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E008DA">
        <w:rPr>
          <w:rFonts w:asciiTheme="majorBidi" w:hAnsiTheme="majorBidi" w:cstheme="majorBidi"/>
          <w:sz w:val="30"/>
          <w:szCs w:val="30"/>
        </w:rPr>
        <w:t>”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E008DA">
        <w:rPr>
          <w:rFonts w:asciiTheme="majorBidi" w:hAnsiTheme="majorBidi" w:cstheme="majorBidi"/>
          <w:sz w:val="30"/>
          <w:szCs w:val="30"/>
        </w:rPr>
        <w:t xml:space="preserve">5 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008DA">
        <w:rPr>
          <w:rFonts w:asciiTheme="majorBidi" w:hAnsiTheme="majorBidi" w:cstheme="majorBidi"/>
          <w:sz w:val="30"/>
          <w:szCs w:val="30"/>
        </w:rPr>
        <w:t xml:space="preserve">10 </w:t>
      </w:r>
      <w:r w:rsidRPr="00E008DA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FF52CE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77D18C4A" w14:textId="77777777" w:rsidR="004A1251" w:rsidRPr="00E86634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4"/>
          <w:szCs w:val="24"/>
          <w:lang w:val="en-GB"/>
        </w:rPr>
      </w:pPr>
    </w:p>
    <w:p w14:paraId="3CFFFA47" w14:textId="5FEDF397" w:rsidR="00DC64FD" w:rsidRDefault="00DC64FD" w:rsidP="00E00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08DA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Pr="00E008DA">
        <w:rPr>
          <w:rFonts w:asciiTheme="majorBidi" w:hAnsiTheme="majorBidi" w:cstheme="majorBidi"/>
          <w:sz w:val="30"/>
          <w:szCs w:val="30"/>
        </w:rPr>
        <w:t xml:space="preserve">31 </w:t>
      </w:r>
      <w:r w:rsidRPr="00E008D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3C52" w:rsidRPr="00E008DA">
        <w:rPr>
          <w:rFonts w:asciiTheme="majorBidi" w:hAnsiTheme="majorBidi" w:cstheme="majorBidi"/>
          <w:sz w:val="30"/>
          <w:szCs w:val="30"/>
        </w:rPr>
        <w:t>256</w:t>
      </w:r>
      <w:r w:rsidR="00C07F61">
        <w:rPr>
          <w:rFonts w:asciiTheme="majorBidi" w:hAnsiTheme="majorBidi" w:cstheme="majorBidi"/>
          <w:sz w:val="30"/>
          <w:szCs w:val="30"/>
        </w:rPr>
        <w:t>7</w:t>
      </w:r>
      <w:r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กลุ่มบริษัทและบริษัทได้จัดสรรทุนสำรองตามกฎหมายเป็นจำนวนเงิน</w:t>
      </w:r>
      <w:r w:rsidR="00491013" w:rsidRPr="00E008DA">
        <w:rPr>
          <w:rFonts w:asciiTheme="majorBidi" w:hAnsiTheme="majorBidi" w:cstheme="majorBidi"/>
          <w:sz w:val="30"/>
          <w:szCs w:val="30"/>
        </w:rPr>
        <w:t xml:space="preserve"> </w:t>
      </w:r>
      <w:r w:rsidR="00402BE6">
        <w:rPr>
          <w:rFonts w:asciiTheme="majorBidi" w:hAnsiTheme="majorBidi" w:cstheme="majorBidi"/>
          <w:sz w:val="30"/>
          <w:szCs w:val="30"/>
        </w:rPr>
        <w:t>6</w:t>
      </w:r>
      <w:r w:rsidR="004D54B7">
        <w:rPr>
          <w:rFonts w:asciiTheme="majorBidi" w:hAnsiTheme="majorBidi" w:cstheme="majorBidi"/>
          <w:sz w:val="30"/>
          <w:szCs w:val="30"/>
        </w:rPr>
        <w:t xml:space="preserve">.00 </w:t>
      </w:r>
      <w:r w:rsidR="00624F36" w:rsidRPr="00E008D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07F6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22CCA">
        <w:rPr>
          <w:rFonts w:asciiTheme="majorBidi" w:hAnsiTheme="majorBidi" w:cstheme="majorBidi"/>
          <w:i/>
          <w:iCs/>
          <w:sz w:val="30"/>
          <w:szCs w:val="30"/>
        </w:rPr>
        <w:t>10.00</w:t>
      </w:r>
      <w:r w:rsidRPr="00E008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008DA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491013" w:rsidRPr="00E008DA">
        <w:rPr>
          <w:rFonts w:asciiTheme="majorBidi" w:hAnsiTheme="majorBidi" w:cstheme="majorBidi"/>
          <w:i/>
          <w:iCs/>
          <w:sz w:val="30"/>
          <w:szCs w:val="30"/>
          <w:cs/>
        </w:rPr>
        <w:t>ท</w:t>
      </w:r>
      <w:r w:rsidR="00624F36" w:rsidRPr="00E008D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DF4C27" w14:textId="073905BE" w:rsidR="004B04D0" w:rsidRDefault="004B04D0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022AF11B" w14:textId="77777777" w:rsidR="00340652" w:rsidRDefault="00340652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22EC210A" w14:textId="77777777" w:rsidR="00340652" w:rsidRDefault="00340652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6F0654DC" w14:textId="77777777" w:rsidR="00340652" w:rsidRDefault="00340652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4FB09EE5" w14:textId="77777777" w:rsidR="00340652" w:rsidRDefault="00340652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5EC476A3" w14:textId="320821C2" w:rsidR="00DA10E9" w:rsidRDefault="00DA10E9" w:rsidP="004D5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\</w:t>
      </w:r>
    </w:p>
    <w:p w14:paraId="0B1CA864" w14:textId="44F2B284" w:rsidR="004A1251" w:rsidRPr="00E008DA" w:rsidRDefault="004A1251" w:rsidP="00E008DA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E008DA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ส่วนงานดำเนินงาน</w:t>
      </w:r>
      <w:r w:rsidR="00340885" w:rsidRPr="00E008DA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6574B148" w14:textId="60BC4828" w:rsidR="00256AC3" w:rsidRPr="00E86634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D3DB2A7" w14:textId="6A161EED" w:rsidR="00B57E05" w:rsidRPr="00244701" w:rsidRDefault="00B57E05" w:rsidP="00B57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05D55C39" w14:textId="3623148D" w:rsidR="00B57E05" w:rsidRPr="00244701" w:rsidRDefault="00B57E05" w:rsidP="00BA4A3C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การรับรู้รายได้</w:t>
      </w:r>
    </w:p>
    <w:p w14:paraId="653FAC35" w14:textId="1B5F5131" w:rsidR="00B57E05" w:rsidRDefault="00B57E05" w:rsidP="00FA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A00F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E008DA" w:rsidRPr="00FA00F3">
        <w:rPr>
          <w:rFonts w:asciiTheme="majorBidi" w:hAnsiTheme="majorBidi" w:cstheme="majorBidi"/>
          <w:sz w:val="30"/>
          <w:szCs w:val="30"/>
        </w:rPr>
        <w:br/>
      </w:r>
      <w:r w:rsidRPr="00FA00F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</w:t>
      </w:r>
      <w:r w:rsidR="00D712E3" w:rsidRPr="00FA00F3">
        <w:rPr>
          <w:rFonts w:asciiTheme="majorBidi" w:hAnsiTheme="majorBidi" w:cstheme="majorBidi"/>
          <w:sz w:val="30"/>
          <w:szCs w:val="30"/>
          <w:cs/>
        </w:rPr>
        <w:t>ภ</w:t>
      </w:r>
      <w:r w:rsidRPr="00FA00F3">
        <w:rPr>
          <w:rFonts w:asciiTheme="majorBidi" w:hAnsiTheme="majorBidi" w:cstheme="majorBidi"/>
          <w:sz w:val="30"/>
          <w:szCs w:val="30"/>
          <w:cs/>
        </w:rPr>
        <w:t>าษีมูลค่าเพิ่มและแสดงสุทธิจากส่วนลดการค้า และส่วนลดตามปริมาณ</w:t>
      </w:r>
    </w:p>
    <w:p w14:paraId="04427F7D" w14:textId="77777777" w:rsidR="00726319" w:rsidRPr="009D5BA2" w:rsidRDefault="00726319" w:rsidP="00FA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5E66261C" w14:textId="12C5B533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</w:t>
      </w:r>
      <w:r w:rsidR="00CB1BCF" w:rsidRPr="00CB1BCF">
        <w:rPr>
          <w:rFonts w:asciiTheme="majorBidi" w:hAnsiTheme="majorBidi"/>
          <w:b/>
          <w:sz w:val="30"/>
          <w:szCs w:val="30"/>
          <w:cs/>
        </w:rPr>
        <w:t>รายได้และต้นทุนขายสำหรับสินค้าที่คาดว่าจะได้รับคืน</w:t>
      </w:r>
    </w:p>
    <w:p w14:paraId="0FD0D73E" w14:textId="77777777" w:rsidR="00B57E05" w:rsidRPr="009D5BA2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59DE1B8C" w14:textId="77777777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850065D" w14:textId="77777777" w:rsidR="001E0F03" w:rsidRPr="009D5BA2" w:rsidRDefault="001E0F03" w:rsidP="00BA4A3C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16"/>
          <w:szCs w:val="16"/>
        </w:rPr>
      </w:pPr>
      <w:bookmarkStart w:id="5" w:name="_Hlk33187006"/>
    </w:p>
    <w:p w14:paraId="31111DB0" w14:textId="454C1745" w:rsidR="001E0F03" w:rsidRPr="00244701" w:rsidRDefault="001E0F03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รายได้จากรายการโทรทัศน์รับรู้ตลอดช่วงเวลาหนึ่งหรือ ณ เวลาใดเวลาหนึ่งเมื่อได้ให้บริการ ต้นทุนที่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เกี่ยวข้องรับรู้ในกำไรหรือขาดทุนเมื่อเกิดขึ้น ซึ่งรายได้จากรายการโทรทัศน์ประกอบด้วย</w:t>
      </w:r>
    </w:p>
    <w:p w14:paraId="78ACC52C" w14:textId="77777777" w:rsidR="001E0F03" w:rsidRPr="00244701" w:rsidRDefault="001E0F03" w:rsidP="00E008D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</w:t>
      </w:r>
    </w:p>
    <w:p w14:paraId="171519D4" w14:textId="4FEBD8C3" w:rsidR="001E0F03" w:rsidRDefault="001E0F03" w:rsidP="00E008D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 และส่งมอบให้ลูกค้า</w:t>
      </w:r>
    </w:p>
    <w:p w14:paraId="25E79253" w14:textId="77777777" w:rsidR="003E4841" w:rsidRPr="009C731F" w:rsidRDefault="003E4841" w:rsidP="003E484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/>
        <w:jc w:val="thaiDistribute"/>
        <w:rPr>
          <w:rFonts w:asciiTheme="majorBidi" w:hAnsiTheme="majorBidi" w:cstheme="majorBidi"/>
          <w:sz w:val="22"/>
        </w:rPr>
      </w:pPr>
    </w:p>
    <w:bookmarkEnd w:id="5"/>
    <w:p w14:paraId="2A053E28" w14:textId="19F93EC7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E008DA">
        <w:rPr>
          <w:rFonts w:asciiTheme="majorBidi" w:hAnsiTheme="majorBidi" w:cstheme="majorBidi"/>
          <w:b/>
          <w:spacing w:val="-4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</w:t>
      </w:r>
      <w:r w:rsidRPr="00E008DA">
        <w:rPr>
          <w:rFonts w:asciiTheme="majorBidi" w:hAnsiTheme="majorBidi" w:cstheme="majorBidi"/>
          <w:b/>
          <w:sz w:val="30"/>
          <w:szCs w:val="30"/>
          <w:cs/>
        </w:rPr>
        <w:t>แทน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      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F08D5BE" w14:textId="77777777" w:rsidR="00B600AF" w:rsidRPr="009D5BA2" w:rsidRDefault="00B600AF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7100CC31" w14:textId="7A89C3AC" w:rsidR="00B57E05" w:rsidRPr="00244701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44701">
        <w:rPr>
          <w:rFonts w:asciiTheme="majorBidi" w:hAnsiTheme="majorBidi" w:cstheme="majorBidi"/>
          <w:b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         ความน่าจะเป็นที่ลูกค้าจะใช้สิทธิแลกคะแนน และจะได้รับการทบทวนการประมาณการดังกล่าว                        </w:t>
      </w:r>
      <w:r w:rsidR="00E008DA">
        <w:rPr>
          <w:rFonts w:asciiTheme="majorBidi" w:hAnsiTheme="majorBidi" w:cstheme="majorBidi"/>
          <w:b/>
          <w:sz w:val="30"/>
          <w:szCs w:val="30"/>
        </w:rPr>
        <w:br/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>ณ วันสิ้นรอบระยะเวลารายงาน</w:t>
      </w:r>
    </w:p>
    <w:p w14:paraId="05054F2D" w14:textId="77777777" w:rsidR="00CF029B" w:rsidRDefault="00CF029B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43B76B20" w14:textId="77777777" w:rsidR="00EE6BE5" w:rsidRPr="009C731F" w:rsidRDefault="00EE6BE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25C9EC2D" w14:textId="5C6D284D" w:rsidR="00B57E05" w:rsidRDefault="00B57E05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758CF">
        <w:rPr>
          <w:rFonts w:asciiTheme="majorBidi" w:hAnsiTheme="majorBidi" w:cstheme="majorBidi"/>
          <w:b/>
          <w:sz w:val="30"/>
          <w:szCs w:val="30"/>
          <w:cs/>
        </w:rPr>
        <w:lastRenderedPageBreak/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="00CB1BCF" w:rsidRPr="009758CF">
        <w:rPr>
          <w:rFonts w:asciiTheme="majorBidi" w:hAnsiTheme="majorBidi"/>
          <w:b/>
          <w:sz w:val="30"/>
          <w:szCs w:val="30"/>
          <w:cs/>
        </w:rPr>
        <w:t>เมื่อภาระผูกพันในการจัดหาสินค้าหรือบริการที่กำหนดไว้เสร็จสิ้น</w:t>
      </w:r>
      <w:r w:rsidRPr="00244701">
        <w:rPr>
          <w:rFonts w:asciiTheme="majorBidi" w:hAnsiTheme="majorBidi" w:cstheme="majorBidi"/>
          <w:b/>
          <w:sz w:val="30"/>
          <w:szCs w:val="30"/>
          <w:cs/>
        </w:rPr>
        <w:t xml:space="preserve">  </w:t>
      </w:r>
    </w:p>
    <w:p w14:paraId="62B00848" w14:textId="77777777" w:rsidR="009C731F" w:rsidRPr="009D5BA2" w:rsidRDefault="009C731F" w:rsidP="00E008DA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p w14:paraId="2FFB74C3" w14:textId="17DABE90" w:rsidR="00B57E05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B1BCF">
        <w:rPr>
          <w:rFonts w:asciiTheme="majorBidi" w:hAnsiTheme="majorBidi" w:cstheme="majorBidi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0D9D8363" w14:textId="77777777" w:rsidR="00EE6BE5" w:rsidRPr="009D5BA2" w:rsidRDefault="00EE6BE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10A15743" w14:textId="5DB35C8F" w:rsidR="00B57E05" w:rsidRPr="00244701" w:rsidRDefault="00B57E05" w:rsidP="00BA4A3C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E86634">
        <w:rPr>
          <w:rFonts w:asciiTheme="majorBidi" w:hAnsiTheme="majorBidi" w:cstheme="majorBidi"/>
          <w:bCs/>
          <w:i/>
          <w:iCs/>
          <w:sz w:val="30"/>
          <w:szCs w:val="30"/>
        </w:rPr>
        <w:t>2</w:t>
      </w:r>
      <w:r w:rsidRPr="00244701">
        <w:rPr>
          <w:rFonts w:asciiTheme="majorBidi" w:hAnsiTheme="majorBidi" w:cstheme="majorBidi"/>
          <w:bCs/>
          <w:i/>
          <w:iCs/>
          <w:sz w:val="30"/>
          <w:szCs w:val="30"/>
        </w:rPr>
        <w:t>)</w:t>
      </w:r>
      <w:r w:rsidRPr="00244701"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Pr="00244701">
        <w:rPr>
          <w:rFonts w:asciiTheme="majorBidi" w:hAnsiTheme="majorBidi" w:cstheme="majorBidi"/>
          <w:b/>
          <w:i/>
          <w:iCs/>
          <w:sz w:val="30"/>
          <w:szCs w:val="30"/>
          <w:cs/>
        </w:rPr>
        <w:t>ยอดคงเหลือของสัญญา</w:t>
      </w:r>
    </w:p>
    <w:p w14:paraId="6A3C5AE0" w14:textId="2D1A98D2" w:rsidR="00B57E05" w:rsidRPr="00CB1BCF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1BCF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           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         </w:t>
      </w:r>
      <w:r w:rsidR="00EF3795" w:rsidRPr="00CB1BCF">
        <w:rPr>
          <w:rFonts w:asciiTheme="majorBidi" w:hAnsiTheme="majorBidi" w:cstheme="majorBidi"/>
          <w:sz w:val="30"/>
          <w:szCs w:val="30"/>
        </w:rPr>
        <w:br/>
      </w:r>
      <w:r w:rsidRPr="00CB1BCF">
        <w:rPr>
          <w:rFonts w:asciiTheme="majorBidi" w:hAnsiTheme="majorBidi" w:cstheme="majorBidi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</w:t>
      </w:r>
      <w:r w:rsidR="004D54B7">
        <w:rPr>
          <w:rFonts w:asciiTheme="majorBidi" w:hAnsiTheme="majorBidi" w:cstheme="majorBidi" w:hint="cs"/>
          <w:sz w:val="30"/>
          <w:szCs w:val="30"/>
          <w:cs/>
        </w:rPr>
        <w:t>ออกใบแจ้งหนี้</w:t>
      </w:r>
    </w:p>
    <w:p w14:paraId="28773C50" w14:textId="77777777" w:rsidR="00B57E05" w:rsidRPr="009D5BA2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015182FC" w14:textId="706570A6" w:rsidR="00B57E05" w:rsidRDefault="00B57E05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/>
          <w:sz w:val="30"/>
          <w:szCs w:val="30"/>
        </w:rPr>
      </w:pPr>
      <w:bookmarkStart w:id="6" w:name="_Hlk127287005"/>
      <w:r w:rsidRPr="00CB1BCF">
        <w:rPr>
          <w:rFonts w:asciiTheme="majorBidi" w:hAnsiTheme="majorBidi" w:cstheme="majorBidi"/>
          <w:sz w:val="30"/>
          <w:szCs w:val="30"/>
          <w:cs/>
        </w:rPr>
        <w:t>ห</w:t>
      </w:r>
      <w:r w:rsidRPr="00CB1BCF">
        <w:rPr>
          <w:rFonts w:asciiTheme="majorBidi" w:hAnsiTheme="majorBidi" w:cstheme="majorBidi"/>
          <w:spacing w:val="-2"/>
          <w:sz w:val="30"/>
          <w:szCs w:val="30"/>
          <w:cs/>
        </w:rPr>
        <w:t>นี้สินที่เกิดจากสัญญา</w:t>
      </w:r>
      <w:r w:rsidR="00CB1BCF" w:rsidRPr="00CB1BCF">
        <w:rPr>
          <w:rFonts w:asciiTheme="majorBidi" w:hAnsiTheme="majorBidi"/>
          <w:spacing w:val="-2"/>
          <w:sz w:val="30"/>
          <w:szCs w:val="30"/>
          <w:cs/>
        </w:rPr>
        <w:t>รวมถึงเงินรับล่วงหน้าจากลูกค้า</w:t>
      </w:r>
      <w:r w:rsidRPr="00CB1BCF">
        <w:rPr>
          <w:rFonts w:asciiTheme="majorBidi" w:hAnsiTheme="majorBidi" w:cstheme="majorBidi"/>
          <w:spacing w:val="-2"/>
          <w:sz w:val="30"/>
          <w:szCs w:val="30"/>
          <w:cs/>
        </w:rPr>
        <w:t>เป็นภาระผูกพันที่จะต้องโอนสินค้าหรือบริการให้กับ</w:t>
      </w:r>
      <w:r w:rsidRPr="00CB1BCF">
        <w:rPr>
          <w:rFonts w:asciiTheme="majorBidi" w:hAnsiTheme="majorBidi" w:cstheme="majorBidi"/>
          <w:sz w:val="30"/>
          <w:szCs w:val="30"/>
          <w:cs/>
        </w:rPr>
        <w:t>ลูกค้า หนี้สินที่เกิดจากสัญญา</w:t>
      </w:r>
      <w:r w:rsidR="00CB1BCF" w:rsidRPr="00CB1BCF">
        <w:rPr>
          <w:rFonts w:asciiTheme="majorBidi" w:hAnsiTheme="majorBidi"/>
          <w:sz w:val="30"/>
          <w:szCs w:val="30"/>
          <w:cs/>
        </w:rPr>
        <w:t>รวมถึงเงินรับล่วงหน้าจากลูกค้า</w:t>
      </w:r>
      <w:r w:rsidRPr="00CB1BCF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bookmarkEnd w:id="6"/>
      <w:r w:rsidRPr="00CB1BC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AD27B4" w14:textId="77777777" w:rsidR="004A1D23" w:rsidRPr="009D5BA2" w:rsidRDefault="004A1D23" w:rsidP="00CB1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268466A1" w14:textId="4595A3AC" w:rsidR="00494C11" w:rsidRPr="00CF0D65" w:rsidRDefault="00494C11" w:rsidP="00F401F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ส่วนงานดำเนินงาน</w:t>
      </w:r>
    </w:p>
    <w:p w14:paraId="78C887DB" w14:textId="77777777" w:rsidR="00BB5537" w:rsidRPr="00FA00F3" w:rsidRDefault="00BB5537" w:rsidP="00E86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0F3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จะแสดงถึงรายการ</w:t>
      </w:r>
      <w:r w:rsidRPr="00FA00F3">
        <w:rPr>
          <w:rFonts w:asciiTheme="majorBidi" w:hAnsiTheme="majorBidi" w:cstheme="majorBidi"/>
          <w:sz w:val="30"/>
          <w:szCs w:val="30"/>
        </w:rPr>
        <w:br/>
      </w:r>
      <w:r w:rsidRPr="00FA00F3">
        <w:rPr>
          <w:rFonts w:asciiTheme="majorBidi" w:hAnsiTheme="majorBidi" w:cstheme="majorBidi"/>
          <w:sz w:val="30"/>
          <w:szCs w:val="30"/>
          <w:cs/>
        </w:rPr>
        <w:t xml:space="preserve">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8B4D7A0" w14:textId="77777777" w:rsidR="00CF0D65" w:rsidRPr="009D5BA2" w:rsidRDefault="00CF0D65" w:rsidP="00CF0D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48C216C2" w14:textId="504EB6B7" w:rsidR="00DC64FD" w:rsidRPr="00EF3795" w:rsidRDefault="006B586D" w:rsidP="00EF3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3795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256AC3" w:rsidRPr="00EF3795">
        <w:rPr>
          <w:rFonts w:asciiTheme="majorBidi" w:hAnsiTheme="majorBidi" w:cstheme="majorBidi"/>
          <w:sz w:val="30"/>
          <w:szCs w:val="30"/>
        </w:rPr>
        <w:t xml:space="preserve">3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EF3795">
        <w:rPr>
          <w:rFonts w:asciiTheme="majorBidi" w:hAnsiTheme="majorBidi" w:cstheme="majorBidi"/>
          <w:sz w:val="30"/>
          <w:szCs w:val="30"/>
          <w:cs/>
        </w:rPr>
        <w:t>ที่มี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B352B3" w:rsidRPr="00EF3795">
        <w:rPr>
          <w:rFonts w:asciiTheme="majorBidi" w:hAnsiTheme="majorBidi" w:cstheme="majorBidi"/>
          <w:sz w:val="30"/>
          <w:szCs w:val="30"/>
          <w:cs/>
        </w:rPr>
        <w:t xml:space="preserve">      การ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DC64FD" w:rsidRPr="00EF3795">
        <w:rPr>
          <w:rFonts w:asciiTheme="majorBidi" w:hAnsiTheme="majorBidi" w:cstheme="majorBidi"/>
          <w:sz w:val="30"/>
          <w:szCs w:val="30"/>
          <w:cs/>
        </w:rPr>
        <w:t>กลยุทธ์ทางการตลาด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="00DC64FD" w:rsidRPr="00EF3795">
        <w:rPr>
          <w:rFonts w:asciiTheme="majorBidi" w:hAnsiTheme="majorBidi" w:cstheme="majorBidi"/>
          <w:sz w:val="30"/>
          <w:szCs w:val="30"/>
          <w:cs/>
        </w:rPr>
        <w:t>ที่แตกต่างกั</w:t>
      </w:r>
      <w:r w:rsidR="00B352B3" w:rsidRPr="00EF3795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256AC3" w:rsidRPr="00EF379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8EFF721" w14:textId="77777777" w:rsidR="00256AC3" w:rsidRPr="009D5BA2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9D5BA2">
        <w:rPr>
          <w:rFonts w:asciiTheme="majorBidi" w:hAnsiTheme="majorBidi" w:cstheme="majorBidi"/>
          <w:spacing w:val="-6"/>
          <w:sz w:val="16"/>
          <w:szCs w:val="16"/>
          <w:cs/>
          <w:lang w:val="en-GB"/>
        </w:rPr>
        <w:t xml:space="preserve"> </w:t>
      </w:r>
    </w:p>
    <w:p w14:paraId="08E880FD" w14:textId="7E9F91A1" w:rsidR="00256AC3" w:rsidRPr="00244701" w:rsidRDefault="00DC64FD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>ส่วนง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 xml:space="preserve">1 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ผลิต</w:t>
      </w:r>
      <w:r w:rsidR="00B55880" w:rsidRPr="00244701">
        <w:rPr>
          <w:rFonts w:asciiTheme="majorBidi" w:hAnsiTheme="majorBidi" w:cstheme="majorBidi"/>
          <w:sz w:val="30"/>
          <w:szCs w:val="30"/>
          <w:cs/>
          <w:lang w:val="en-GB"/>
        </w:rPr>
        <w:t>งานพิมพ์</w:t>
      </w:r>
      <w:r w:rsidR="004D54B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256AC3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จำหน่ายหนังสือ</w:t>
      </w:r>
      <w:r w:rsidR="002E63CE">
        <w:rPr>
          <w:rFonts w:asciiTheme="majorBidi" w:hAnsiTheme="majorBidi" w:cstheme="majorBidi" w:hint="cs"/>
          <w:sz w:val="30"/>
          <w:szCs w:val="30"/>
          <w:cs/>
          <w:lang w:val="en-GB"/>
        </w:rPr>
        <w:t>และกิจกรรมด้านการศึกษา</w:t>
      </w:r>
      <w:r w:rsidR="002568C5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5AA90EC6" w14:textId="175834EF" w:rsidR="00256AC3" w:rsidRPr="00244701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2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จัดงานแสดง ผลิตและให้บริการ</w:t>
      </w:r>
      <w:r w:rsidR="00D103A6" w:rsidRPr="00244701">
        <w:rPr>
          <w:rFonts w:asciiTheme="majorBidi" w:hAnsiTheme="majorBidi" w:cstheme="majorBidi"/>
          <w:sz w:val="30"/>
          <w:szCs w:val="30"/>
          <w:cs/>
          <w:lang w:val="en-GB"/>
        </w:rPr>
        <w:t>โฆษณา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ผ่าน</w:t>
      </w:r>
      <w:r w:rsidR="00B55880" w:rsidRPr="00244701">
        <w:rPr>
          <w:rFonts w:asciiTheme="majorBidi" w:hAnsiTheme="majorBidi" w:cstheme="majorBidi"/>
          <w:sz w:val="30"/>
          <w:szCs w:val="30"/>
          <w:cs/>
          <w:lang w:val="en-GB"/>
        </w:rPr>
        <w:t>สื่อสิ่งพิมพ์และ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สื่อออนไลน์</w:t>
      </w:r>
    </w:p>
    <w:p w14:paraId="22A8A9DB" w14:textId="2B62CC25" w:rsidR="00DC0517" w:rsidRPr="00715AE7" w:rsidRDefault="00256AC3" w:rsidP="00F401FF">
      <w:pPr>
        <w:pStyle w:val="ListParagraph"/>
        <w:numPr>
          <w:ilvl w:val="0"/>
          <w:numId w:val="19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16"/>
          <w:szCs w:val="16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ส่วนงาน </w:t>
      </w:r>
      <w:r w:rsidRPr="00244701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CE1D79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</w:t>
      </w:r>
      <w:r w:rsidR="002568C5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ผลิตและให้บริการผ่านสื่อโทรทัศน์</w:t>
      </w:r>
    </w:p>
    <w:p w14:paraId="03C260B1" w14:textId="77777777" w:rsidR="00715AE7" w:rsidRDefault="00715AE7" w:rsidP="00715AE7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084E6282" w14:textId="77777777" w:rsidR="00567226" w:rsidRDefault="00567226" w:rsidP="00715AE7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416E7216" w14:textId="77777777" w:rsidR="00567226" w:rsidRDefault="00567226" w:rsidP="00715AE7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4B16AAD2" w14:textId="77777777" w:rsidR="00567226" w:rsidRDefault="00567226" w:rsidP="00715AE7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15EF98CA" w14:textId="77777777" w:rsidR="00567226" w:rsidRDefault="00567226" w:rsidP="00715AE7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62966F90" w14:textId="77777777" w:rsidR="00567226" w:rsidRPr="00244701" w:rsidRDefault="00567226" w:rsidP="00715AE7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E5E6E6" w14:textId="0EA55A0B" w:rsidR="00D20B94" w:rsidRPr="00244701" w:rsidRDefault="00324C37" w:rsidP="004A1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EF3795">
        <w:rPr>
          <w:rFonts w:asciiTheme="majorBidi" w:hAnsiTheme="majorBidi" w:cstheme="majorBidi"/>
          <w:sz w:val="30"/>
          <w:szCs w:val="30"/>
          <w:cs/>
        </w:rPr>
        <w:lastRenderedPageBreak/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Pr="00EF3795">
        <w:rPr>
          <w:rFonts w:asciiTheme="majorBidi" w:hAnsiTheme="majorBidi" w:cstheme="majorBidi"/>
          <w:sz w:val="30"/>
          <w:szCs w:val="30"/>
          <w:cs/>
        </w:rPr>
        <w:t>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586D" w:rsidRPr="00EF3795">
        <w:rPr>
          <w:rFonts w:asciiTheme="majorBidi" w:hAnsiTheme="majorBidi" w:cstheme="majorBidi"/>
          <w:sz w:val="30"/>
          <w:szCs w:val="30"/>
          <w:cs/>
        </w:rPr>
        <w:t xml:space="preserve"> ทั้งนี้การกำหนดราคาระหว่างส่วนงาน</w:t>
      </w:r>
      <w:r w:rsidR="00EF3795">
        <w:rPr>
          <w:rFonts w:asciiTheme="majorBidi" w:hAnsiTheme="majorBidi" w:cstheme="majorBidi"/>
          <w:sz w:val="30"/>
          <w:szCs w:val="30"/>
        </w:rPr>
        <w:br/>
      </w:r>
      <w:r w:rsidR="006B586D" w:rsidRPr="00EF3795">
        <w:rPr>
          <w:rFonts w:asciiTheme="majorBidi" w:hAnsiTheme="majorBidi" w:cstheme="majorBidi"/>
          <w:sz w:val="30"/>
          <w:szCs w:val="30"/>
          <w:cs/>
        </w:rPr>
        <w:t>เป็นไปตามการซื้อขายตามปกติธุรกิจ</w:t>
      </w:r>
    </w:p>
    <w:p w14:paraId="55D7F8CB" w14:textId="77777777" w:rsidR="00D20B94" w:rsidRPr="00244701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sectPr w:rsidR="00D20B94" w:rsidRPr="00244701" w:rsidSect="004A5662">
          <w:headerReference w:type="default" r:id="rId18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77"/>
        <w:gridCol w:w="179"/>
        <w:gridCol w:w="990"/>
        <w:gridCol w:w="180"/>
        <w:gridCol w:w="990"/>
        <w:gridCol w:w="180"/>
        <w:gridCol w:w="1173"/>
        <w:gridCol w:w="184"/>
        <w:gridCol w:w="988"/>
        <w:gridCol w:w="182"/>
        <w:gridCol w:w="995"/>
        <w:gridCol w:w="181"/>
        <w:gridCol w:w="6"/>
        <w:gridCol w:w="994"/>
        <w:gridCol w:w="180"/>
        <w:gridCol w:w="984"/>
        <w:gridCol w:w="6"/>
        <w:gridCol w:w="180"/>
        <w:gridCol w:w="6"/>
        <w:gridCol w:w="990"/>
        <w:gridCol w:w="180"/>
        <w:gridCol w:w="999"/>
        <w:gridCol w:w="7"/>
      </w:tblGrid>
      <w:tr w:rsidR="00D20B94" w:rsidRPr="00AC0F2B" w14:paraId="40C58918" w14:textId="77777777" w:rsidTr="00501AED">
        <w:trPr>
          <w:gridAfter w:val="1"/>
          <w:wAfter w:w="7" w:type="dxa"/>
          <w:cantSplit/>
          <w:tblHeader/>
        </w:trPr>
        <w:tc>
          <w:tcPr>
            <w:tcW w:w="2880" w:type="dxa"/>
            <w:vAlign w:val="bottom"/>
          </w:tcPr>
          <w:p w14:paraId="59706BAC" w14:textId="77777777" w:rsidR="00D20B94" w:rsidRPr="00AC0F2B" w:rsidRDefault="00D20B94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24" w:type="dxa"/>
            <w:gridSpan w:val="22"/>
          </w:tcPr>
          <w:p w14:paraId="48DF7CDA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20B94" w:rsidRPr="00AC0F2B" w14:paraId="2EEAEF0D" w14:textId="77777777" w:rsidTr="00501AED">
        <w:trPr>
          <w:gridAfter w:val="1"/>
          <w:wAfter w:w="7" w:type="dxa"/>
          <w:cantSplit/>
          <w:tblHeader/>
        </w:trPr>
        <w:tc>
          <w:tcPr>
            <w:tcW w:w="2880" w:type="dxa"/>
            <w:vAlign w:val="bottom"/>
          </w:tcPr>
          <w:p w14:paraId="752925A6" w14:textId="77777777" w:rsidR="00D20B94" w:rsidRPr="00AC0F2B" w:rsidRDefault="00D20B94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246" w:type="dxa"/>
            <w:gridSpan w:val="3"/>
          </w:tcPr>
          <w:p w14:paraId="38CF5740" w14:textId="0BA1E9A4" w:rsidR="002E63CE" w:rsidRPr="002E63CE" w:rsidRDefault="002E63CE" w:rsidP="002E63CE">
            <w:pPr>
              <w:pStyle w:val="acctmergecolhdg"/>
              <w:shd w:val="clear" w:color="auto" w:fill="FFFFFF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2E63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ธุรกิจผลิตงานพิมพ์</w:t>
            </w:r>
          </w:p>
          <w:p w14:paraId="5FF0F11E" w14:textId="77777777" w:rsidR="004D54B7" w:rsidRDefault="002E63CE" w:rsidP="002E63CE">
            <w:pPr>
              <w:pStyle w:val="acctmergecolhdg"/>
              <w:shd w:val="clear" w:color="auto" w:fill="FFFFFF"/>
              <w:ind w:left="-80"/>
              <w:rPr>
                <w:rFonts w:asciiTheme="majorBidi" w:hAnsiTheme="majorBidi" w:cs="Angsana New"/>
                <w:bCs/>
                <w:sz w:val="30"/>
                <w:szCs w:val="30"/>
                <w:lang w:bidi="th-TH"/>
              </w:rPr>
            </w:pPr>
            <w:r w:rsidRPr="002E63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จำหน่ายหนังสือ</w:t>
            </w:r>
          </w:p>
          <w:p w14:paraId="3E0408CE" w14:textId="6A9E7730" w:rsidR="00D20B94" w:rsidRPr="00AC0F2B" w:rsidRDefault="002E63CE" w:rsidP="004D54B7">
            <w:pPr>
              <w:pStyle w:val="acctmergecolhdg"/>
              <w:shd w:val="clear" w:color="auto" w:fill="FFFFFF"/>
              <w:ind w:left="-80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2E63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และกิจกรรมด้า</w:t>
            </w:r>
            <w:r w:rsidR="00501AED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น</w:t>
            </w:r>
            <w:r w:rsidRPr="002E63CE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การศึกษ</w:t>
            </w:r>
            <w:r w:rsidR="004D54B7">
              <w:rPr>
                <w:rFonts w:asciiTheme="majorBidi" w:hAnsiTheme="majorBidi" w:cs="Angsana New" w:hint="cs"/>
                <w:bCs/>
                <w:sz w:val="30"/>
                <w:szCs w:val="30"/>
                <w:cs/>
                <w:lang w:bidi="th-TH"/>
              </w:rPr>
              <w:t>า</w:t>
            </w:r>
          </w:p>
        </w:tc>
        <w:tc>
          <w:tcPr>
            <w:tcW w:w="180" w:type="dxa"/>
          </w:tcPr>
          <w:p w14:paraId="3BD28C25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175741F5" w14:textId="121A91BC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ธุรกิจจัดงานแสดง ผลิต</w:t>
            </w:r>
          </w:p>
          <w:p w14:paraId="11BAAF6D" w14:textId="66A4A464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และให้บริการโฆษณ</w:t>
            </w:r>
            <w:r w:rsidR="00501AED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า</w:t>
            </w: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ผ่าน</w:t>
            </w:r>
            <w:r w:rsidR="00EC33E7" w:rsidRPr="00AC0F2B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br/>
            </w: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สื่อ</w:t>
            </w:r>
            <w:r w:rsidR="00E175C0"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สิ่งพิมพ์และสื่อ</w:t>
            </w: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ออนไลน์</w:t>
            </w:r>
          </w:p>
        </w:tc>
        <w:tc>
          <w:tcPr>
            <w:tcW w:w="184" w:type="dxa"/>
          </w:tcPr>
          <w:p w14:paraId="41E893D5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65" w:type="dxa"/>
            <w:gridSpan w:val="3"/>
          </w:tcPr>
          <w:p w14:paraId="127C24CE" w14:textId="040ED254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ธุรกิจผลิต</w:t>
            </w:r>
          </w:p>
          <w:p w14:paraId="3F9C9ED2" w14:textId="5D666E39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และให้บริการ</w:t>
            </w:r>
          </w:p>
          <w:p w14:paraId="7685A9AA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ผ่านสื่อโทรทัศน์</w:t>
            </w:r>
          </w:p>
        </w:tc>
        <w:tc>
          <w:tcPr>
            <w:tcW w:w="181" w:type="dxa"/>
          </w:tcPr>
          <w:p w14:paraId="00CAD4A0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64" w:type="dxa"/>
            <w:gridSpan w:val="4"/>
          </w:tcPr>
          <w:p w14:paraId="3350EEC6" w14:textId="77777777" w:rsidR="004D54B7" w:rsidRDefault="004D54B7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</w:p>
          <w:p w14:paraId="66285FE6" w14:textId="77777777" w:rsidR="004D54B7" w:rsidRDefault="004D54B7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</w:p>
          <w:p w14:paraId="715104FB" w14:textId="42E4FF71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  <w:gridSpan w:val="2"/>
          </w:tcPr>
          <w:p w14:paraId="4C38FFD0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175" w:type="dxa"/>
            <w:gridSpan w:val="4"/>
          </w:tcPr>
          <w:p w14:paraId="31D27DF8" w14:textId="77777777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6B5C48E0" w14:textId="77777777" w:rsidR="004D54B7" w:rsidRDefault="004D54B7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  <w:p w14:paraId="73376357" w14:textId="357BD9B8" w:rsidR="00D20B94" w:rsidRPr="00AC0F2B" w:rsidRDefault="00D20B94" w:rsidP="0054701C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  <w:r w:rsidRPr="00AC0F2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E33AC" w:rsidRPr="00AC0F2B" w14:paraId="3BCBBB68" w14:textId="77777777" w:rsidTr="00501AED">
        <w:trPr>
          <w:gridAfter w:val="1"/>
          <w:wAfter w:w="7" w:type="dxa"/>
          <w:cantSplit/>
          <w:tblHeader/>
        </w:trPr>
        <w:tc>
          <w:tcPr>
            <w:tcW w:w="2880" w:type="dxa"/>
          </w:tcPr>
          <w:p w14:paraId="05E195AD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สำหรับปีสิ้นสุดวันที่ </w:t>
            </w: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 xml:space="preserve">31 </w:t>
            </w: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shd w:val="clear" w:color="auto" w:fill="auto"/>
          </w:tcPr>
          <w:p w14:paraId="3A37BA0E" w14:textId="0DB5041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79" w:type="dxa"/>
          </w:tcPr>
          <w:p w14:paraId="06E98B5F" w14:textId="7777777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8947EA6" w14:textId="3A290034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03CB768F" w14:textId="7777777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8FEDAB" w14:textId="7222E0BD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3F9D88EC" w14:textId="7777777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9A8A5F" w14:textId="17EADC5D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4" w:type="dxa"/>
          </w:tcPr>
          <w:p w14:paraId="58BB20AC" w14:textId="77777777" w:rsidR="00EE33AC" w:rsidRPr="00AC0F2B" w:rsidRDefault="00EE33AC" w:rsidP="0054701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1DE14F3D" w14:textId="38612828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2" w:type="dxa"/>
          </w:tcPr>
          <w:p w14:paraId="67A98816" w14:textId="7777777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5" w:type="dxa"/>
          </w:tcPr>
          <w:p w14:paraId="6DD6A548" w14:textId="1585FAA9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7" w:type="dxa"/>
            <w:gridSpan w:val="2"/>
          </w:tcPr>
          <w:p w14:paraId="5E8FAD92" w14:textId="7777777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902A1F7" w14:textId="714FBB13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50C581A" w14:textId="7777777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59C88FB" w14:textId="21056456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86" w:type="dxa"/>
            <w:gridSpan w:val="2"/>
          </w:tcPr>
          <w:p w14:paraId="213FCD1E" w14:textId="7777777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7ACB9C3" w14:textId="480315C2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285F3AB8" w14:textId="77777777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14:paraId="685C6641" w14:textId="3119ADA3" w:rsidR="00EE33AC" w:rsidRPr="00AC0F2B" w:rsidRDefault="00EE33AC" w:rsidP="0054701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C07F61" w:rsidRPr="00AC0F2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EE33AC" w:rsidRPr="00AC0F2B" w14:paraId="2F5DE247" w14:textId="77777777" w:rsidTr="00501AED">
        <w:trPr>
          <w:cantSplit/>
          <w:tblHeader/>
        </w:trPr>
        <w:tc>
          <w:tcPr>
            <w:tcW w:w="2880" w:type="dxa"/>
          </w:tcPr>
          <w:p w14:paraId="11E15EEC" w14:textId="77777777" w:rsidR="00EE33AC" w:rsidRPr="00AC0F2B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831" w:type="dxa"/>
            <w:gridSpan w:val="23"/>
          </w:tcPr>
          <w:p w14:paraId="0E034AEB" w14:textId="77777777" w:rsidR="00EE33AC" w:rsidRPr="00AC0F2B" w:rsidRDefault="00EE33AC" w:rsidP="0054701C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C0F2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C0F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EE33AC" w:rsidRPr="00AC0F2B" w14:paraId="096F693D" w14:textId="77777777" w:rsidTr="00501AED">
        <w:trPr>
          <w:gridAfter w:val="1"/>
          <w:wAfter w:w="7" w:type="dxa"/>
          <w:cantSplit/>
          <w:trHeight w:val="245"/>
        </w:trPr>
        <w:tc>
          <w:tcPr>
            <w:tcW w:w="2880" w:type="dxa"/>
          </w:tcPr>
          <w:p w14:paraId="3FBE8D84" w14:textId="77777777" w:rsidR="00EE33AC" w:rsidRPr="00AC0F2B" w:rsidRDefault="00EE33AC" w:rsidP="00E63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77" w:type="dxa"/>
            <w:vAlign w:val="bottom"/>
          </w:tcPr>
          <w:p w14:paraId="0C47E4FC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D285DD5" w14:textId="77777777" w:rsidR="00EE33AC" w:rsidRPr="00AC0F2B" w:rsidRDefault="00EE33AC" w:rsidP="00E635F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A47664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5EB524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58059C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DC2237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13196B14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12DA299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EC3BA98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5DA5275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39A01EE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764906D6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A9837DA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A386A0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8709F8F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73A61F77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12155C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CA5173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BA37940" w14:textId="77777777" w:rsidR="00EE33AC" w:rsidRPr="00AC0F2B" w:rsidRDefault="00EE33AC" w:rsidP="00E635F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CDF" w:rsidRPr="00AC0F2B" w14:paraId="1DD3E2CE" w14:textId="77777777" w:rsidTr="00501AED">
        <w:trPr>
          <w:gridAfter w:val="1"/>
          <w:wAfter w:w="7" w:type="dxa"/>
          <w:cantSplit/>
          <w:trHeight w:val="60"/>
        </w:trPr>
        <w:tc>
          <w:tcPr>
            <w:tcW w:w="2880" w:type="dxa"/>
          </w:tcPr>
          <w:p w14:paraId="12250C99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77" w:type="dxa"/>
          </w:tcPr>
          <w:p w14:paraId="32610F57" w14:textId="47143CC0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2,434,435</w:t>
            </w:r>
          </w:p>
        </w:tc>
        <w:tc>
          <w:tcPr>
            <w:tcW w:w="179" w:type="dxa"/>
            <w:vAlign w:val="bottom"/>
          </w:tcPr>
          <w:p w14:paraId="50965A91" w14:textId="77777777" w:rsidR="00254CDF" w:rsidRPr="00AC0F2B" w:rsidRDefault="00254CDF" w:rsidP="00254CD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1D3DF9" w14:textId="6833BD31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2,385,387</w:t>
            </w:r>
          </w:p>
        </w:tc>
        <w:tc>
          <w:tcPr>
            <w:tcW w:w="180" w:type="dxa"/>
            <w:vAlign w:val="bottom"/>
          </w:tcPr>
          <w:p w14:paraId="03DF565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136FB" w14:textId="665F7F11" w:rsidR="00254CDF" w:rsidRPr="00AC0F2B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sz w:val="30"/>
                <w:szCs w:val="30"/>
              </w:rPr>
              <w:t>681,400</w:t>
            </w:r>
          </w:p>
        </w:tc>
        <w:tc>
          <w:tcPr>
            <w:tcW w:w="180" w:type="dxa"/>
            <w:vAlign w:val="bottom"/>
          </w:tcPr>
          <w:p w14:paraId="0BA70511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7A1466" w14:textId="702C3B2D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710,061</w:t>
            </w:r>
          </w:p>
        </w:tc>
        <w:tc>
          <w:tcPr>
            <w:tcW w:w="184" w:type="dxa"/>
            <w:vAlign w:val="bottom"/>
          </w:tcPr>
          <w:p w14:paraId="636D61D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76509986" w14:textId="0C9FE3F3" w:rsidR="00254CDF" w:rsidRPr="00AC0F2B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sz w:val="30"/>
                <w:szCs w:val="30"/>
              </w:rPr>
              <w:t>850,255</w:t>
            </w:r>
          </w:p>
        </w:tc>
        <w:tc>
          <w:tcPr>
            <w:tcW w:w="182" w:type="dxa"/>
            <w:vAlign w:val="bottom"/>
          </w:tcPr>
          <w:p w14:paraId="0D1EB101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6D7928A3" w14:textId="21EE292B" w:rsidR="00254CDF" w:rsidRPr="00AC0F2B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1,023,422</w:t>
            </w:r>
          </w:p>
        </w:tc>
        <w:tc>
          <w:tcPr>
            <w:tcW w:w="187" w:type="dxa"/>
            <w:gridSpan w:val="2"/>
            <w:vAlign w:val="bottom"/>
          </w:tcPr>
          <w:p w14:paraId="5C18D4A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FA3B435" w14:textId="1E5B4B8B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453A69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8DE89DD" w14:textId="1FE2C759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vAlign w:val="bottom"/>
          </w:tcPr>
          <w:p w14:paraId="7C5BB434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1D35AF" w14:textId="217EAB13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3,966,090</w:t>
            </w:r>
          </w:p>
        </w:tc>
        <w:tc>
          <w:tcPr>
            <w:tcW w:w="180" w:type="dxa"/>
            <w:vAlign w:val="bottom"/>
          </w:tcPr>
          <w:p w14:paraId="2CA17216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48A284F7" w14:textId="4504220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4,118,870</w:t>
            </w:r>
          </w:p>
        </w:tc>
      </w:tr>
      <w:tr w:rsidR="00254CDF" w:rsidRPr="00AC0F2B" w14:paraId="6D0D7486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64B0C1F7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77" w:type="dxa"/>
          </w:tcPr>
          <w:p w14:paraId="6C0E055B" w14:textId="6DB1C288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414,691</w:t>
            </w:r>
          </w:p>
        </w:tc>
        <w:tc>
          <w:tcPr>
            <w:tcW w:w="179" w:type="dxa"/>
            <w:vAlign w:val="bottom"/>
          </w:tcPr>
          <w:p w14:paraId="70F07216" w14:textId="77777777" w:rsidR="00254CDF" w:rsidRPr="00AC0F2B" w:rsidRDefault="00254CDF" w:rsidP="00254CD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55A3E9" w14:textId="7A2851DF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422,522</w:t>
            </w:r>
          </w:p>
        </w:tc>
        <w:tc>
          <w:tcPr>
            <w:tcW w:w="180" w:type="dxa"/>
            <w:vAlign w:val="bottom"/>
          </w:tcPr>
          <w:p w14:paraId="177E0D7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D776AE" w14:textId="27A0F5D9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sz w:val="30"/>
                <w:szCs w:val="30"/>
              </w:rPr>
              <w:t>26,536</w:t>
            </w:r>
          </w:p>
        </w:tc>
        <w:tc>
          <w:tcPr>
            <w:tcW w:w="180" w:type="dxa"/>
            <w:vAlign w:val="bottom"/>
          </w:tcPr>
          <w:p w14:paraId="39F0D2F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DB35AF" w14:textId="1DD9D6D6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33,846</w:t>
            </w:r>
          </w:p>
        </w:tc>
        <w:tc>
          <w:tcPr>
            <w:tcW w:w="184" w:type="dxa"/>
            <w:vAlign w:val="bottom"/>
          </w:tcPr>
          <w:p w14:paraId="02A76B7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BD39058" w14:textId="69C45412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sz w:val="30"/>
                <w:szCs w:val="30"/>
              </w:rPr>
              <w:t>113,864</w:t>
            </w:r>
          </w:p>
        </w:tc>
        <w:tc>
          <w:tcPr>
            <w:tcW w:w="182" w:type="dxa"/>
            <w:vAlign w:val="bottom"/>
          </w:tcPr>
          <w:p w14:paraId="2E557C6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20934721" w14:textId="5BCE2FD3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124,248</w:t>
            </w:r>
          </w:p>
        </w:tc>
        <w:tc>
          <w:tcPr>
            <w:tcW w:w="187" w:type="dxa"/>
            <w:gridSpan w:val="2"/>
            <w:vAlign w:val="bottom"/>
          </w:tcPr>
          <w:p w14:paraId="4D1C752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C86EC1" w14:textId="080AF0E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(555,091)</w:t>
            </w:r>
          </w:p>
        </w:tc>
        <w:tc>
          <w:tcPr>
            <w:tcW w:w="180" w:type="dxa"/>
            <w:vAlign w:val="bottom"/>
          </w:tcPr>
          <w:p w14:paraId="3F4DC46B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57522B3" w14:textId="41F5C398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(580,616)</w:t>
            </w:r>
          </w:p>
        </w:tc>
        <w:tc>
          <w:tcPr>
            <w:tcW w:w="186" w:type="dxa"/>
            <w:gridSpan w:val="2"/>
            <w:vAlign w:val="bottom"/>
          </w:tcPr>
          <w:p w14:paraId="19C10119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3EE48" w14:textId="39C58533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E8FD99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755AE53" w14:textId="17DEC138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4CDF" w:rsidRPr="00AC0F2B" w14:paraId="034F5C50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383C38BC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959481B" w14:textId="4C74D953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2,849,126</w:t>
            </w:r>
          </w:p>
        </w:tc>
        <w:tc>
          <w:tcPr>
            <w:tcW w:w="179" w:type="dxa"/>
            <w:vAlign w:val="bottom"/>
          </w:tcPr>
          <w:p w14:paraId="71301C68" w14:textId="77777777" w:rsidR="00254CDF" w:rsidRPr="00AC0F2B" w:rsidRDefault="00254CDF" w:rsidP="00254CD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DBEB17F" w14:textId="7AF52B8D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2,807,909</w:t>
            </w:r>
          </w:p>
        </w:tc>
        <w:tc>
          <w:tcPr>
            <w:tcW w:w="180" w:type="dxa"/>
            <w:vAlign w:val="bottom"/>
          </w:tcPr>
          <w:p w14:paraId="77AC4EB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55C7A9" w14:textId="65E7A7FB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707,936</w:t>
            </w:r>
          </w:p>
        </w:tc>
        <w:tc>
          <w:tcPr>
            <w:tcW w:w="180" w:type="dxa"/>
            <w:vAlign w:val="bottom"/>
          </w:tcPr>
          <w:p w14:paraId="7DD962F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7B60C33" w14:textId="0DBD4016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743,907</w:t>
            </w:r>
          </w:p>
        </w:tc>
        <w:tc>
          <w:tcPr>
            <w:tcW w:w="184" w:type="dxa"/>
            <w:vAlign w:val="bottom"/>
          </w:tcPr>
          <w:p w14:paraId="3DFEC72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22C3AED" w14:textId="72DDAF9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964,119</w:t>
            </w:r>
          </w:p>
        </w:tc>
        <w:tc>
          <w:tcPr>
            <w:tcW w:w="182" w:type="dxa"/>
            <w:vAlign w:val="bottom"/>
          </w:tcPr>
          <w:p w14:paraId="25DD82A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DEABB9A" w14:textId="77505D08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1,147,670</w:t>
            </w:r>
          </w:p>
        </w:tc>
        <w:tc>
          <w:tcPr>
            <w:tcW w:w="187" w:type="dxa"/>
            <w:gridSpan w:val="2"/>
            <w:vAlign w:val="bottom"/>
          </w:tcPr>
          <w:p w14:paraId="712BE8D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0A7DF" w14:textId="290381EF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(555,091)</w:t>
            </w:r>
          </w:p>
        </w:tc>
        <w:tc>
          <w:tcPr>
            <w:tcW w:w="180" w:type="dxa"/>
            <w:vAlign w:val="bottom"/>
          </w:tcPr>
          <w:p w14:paraId="1484E42A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40B" w14:textId="76D40023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(580,616)</w:t>
            </w:r>
          </w:p>
        </w:tc>
        <w:tc>
          <w:tcPr>
            <w:tcW w:w="186" w:type="dxa"/>
            <w:gridSpan w:val="2"/>
            <w:vAlign w:val="bottom"/>
          </w:tcPr>
          <w:p w14:paraId="1A064A19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5B39" w14:textId="6A349104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3,966,090</w:t>
            </w:r>
          </w:p>
        </w:tc>
        <w:tc>
          <w:tcPr>
            <w:tcW w:w="180" w:type="dxa"/>
            <w:vAlign w:val="bottom"/>
          </w:tcPr>
          <w:p w14:paraId="2B99981D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E6D547F" w14:textId="47A1AB6E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4,118,870</w:t>
            </w:r>
          </w:p>
        </w:tc>
      </w:tr>
      <w:tr w:rsidR="00254CDF" w:rsidRPr="00AC0F2B" w14:paraId="4ED19B34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16952A2E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737FD444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09FF3655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D417A6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9BFAB2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ED4BC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807485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5402F5B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09A7BA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1186724A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DDB3255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double" w:sz="4" w:space="0" w:color="auto"/>
            </w:tcBorders>
            <w:vAlign w:val="bottom"/>
          </w:tcPr>
          <w:p w14:paraId="0D26E29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27CF6A2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5B278BCB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2AC4BD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14:paraId="5ECA3FE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1002786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D2E2E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58D5E6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7D12A1A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4CDF" w:rsidRPr="00AC0F2B" w14:paraId="2A3E43B7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5A3BF1A1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การจำแนกรายได้</w:t>
            </w:r>
          </w:p>
        </w:tc>
        <w:tc>
          <w:tcPr>
            <w:tcW w:w="1077" w:type="dxa"/>
            <w:vAlign w:val="bottom"/>
          </w:tcPr>
          <w:p w14:paraId="48B1A23A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61A964C2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8B509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9EF90A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C49BB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97C12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BDAF6E6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A3EB2B0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25A01A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1FF078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0FD0193D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3D64FB2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604A1C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FEEA4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32FA20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EB24A5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DB6FC1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5B3221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569EEED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CDF" w:rsidRPr="00AC0F2B" w14:paraId="7B13D9F5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31B89C7F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77" w:type="dxa"/>
            <w:vAlign w:val="bottom"/>
          </w:tcPr>
          <w:p w14:paraId="125885E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69150F75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FEEBF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AF7B96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24F1F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62C38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7F4F4FA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B670539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A400C7D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62BD46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6A8047B6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vAlign w:val="bottom"/>
          </w:tcPr>
          <w:p w14:paraId="564BF83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B7E53C9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611EE2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EAAE46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62C9C1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6D8821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0C4F6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7C4EEE2B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CDF" w:rsidRPr="00AC0F2B" w14:paraId="4F108089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439D9366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ณ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เวลาใดเวลาหนึ่ง</w:t>
            </w:r>
          </w:p>
        </w:tc>
        <w:tc>
          <w:tcPr>
            <w:tcW w:w="1077" w:type="dxa"/>
            <w:vAlign w:val="bottom"/>
          </w:tcPr>
          <w:p w14:paraId="0F2C9297" w14:textId="737B0EAB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2,844,643</w:t>
            </w:r>
          </w:p>
        </w:tc>
        <w:tc>
          <w:tcPr>
            <w:tcW w:w="179" w:type="dxa"/>
            <w:vAlign w:val="bottom"/>
          </w:tcPr>
          <w:p w14:paraId="3C0058DD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5DDDFD" w14:textId="24990A86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2,803,153</w:t>
            </w:r>
          </w:p>
        </w:tc>
        <w:tc>
          <w:tcPr>
            <w:tcW w:w="180" w:type="dxa"/>
            <w:vAlign w:val="bottom"/>
          </w:tcPr>
          <w:p w14:paraId="501A2C9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2D9C76" w14:textId="69371006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629,586</w:t>
            </w:r>
          </w:p>
        </w:tc>
        <w:tc>
          <w:tcPr>
            <w:tcW w:w="180" w:type="dxa"/>
            <w:vAlign w:val="bottom"/>
          </w:tcPr>
          <w:p w14:paraId="4BD81B2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C96A187" w14:textId="1309DFF9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666,219</w:t>
            </w:r>
          </w:p>
        </w:tc>
        <w:tc>
          <w:tcPr>
            <w:tcW w:w="184" w:type="dxa"/>
            <w:vAlign w:val="bottom"/>
          </w:tcPr>
          <w:p w14:paraId="79BF8345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431BD5FE" w14:textId="7E386076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735,486</w:t>
            </w:r>
          </w:p>
        </w:tc>
        <w:tc>
          <w:tcPr>
            <w:tcW w:w="182" w:type="dxa"/>
            <w:vAlign w:val="bottom"/>
          </w:tcPr>
          <w:p w14:paraId="1DED48B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330B6D59" w14:textId="6E62C8F3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886,514</w:t>
            </w:r>
          </w:p>
        </w:tc>
        <w:tc>
          <w:tcPr>
            <w:tcW w:w="187" w:type="dxa"/>
            <w:gridSpan w:val="2"/>
            <w:vAlign w:val="bottom"/>
          </w:tcPr>
          <w:p w14:paraId="586EB324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9DB54AE" w14:textId="4849F0C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(462,623)</w:t>
            </w:r>
          </w:p>
        </w:tc>
        <w:tc>
          <w:tcPr>
            <w:tcW w:w="180" w:type="dxa"/>
            <w:vAlign w:val="bottom"/>
          </w:tcPr>
          <w:p w14:paraId="5E4C6090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3216DD9" w14:textId="771987DF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(470,414)</w:t>
            </w:r>
          </w:p>
        </w:tc>
        <w:tc>
          <w:tcPr>
            <w:tcW w:w="186" w:type="dxa"/>
            <w:gridSpan w:val="2"/>
            <w:vAlign w:val="bottom"/>
          </w:tcPr>
          <w:p w14:paraId="247FE92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1FAC3F" w14:textId="77ED0421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3,747,09</w:t>
            </w:r>
            <w:r w:rsidR="00EB703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C1FC023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91AAAA0" w14:textId="7F62F9D6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3,885,472</w:t>
            </w:r>
          </w:p>
        </w:tc>
      </w:tr>
      <w:tr w:rsidR="00254CDF" w:rsidRPr="00AC0F2B" w14:paraId="0E525115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471FDB64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C305A14" w14:textId="6F847B94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4,483</w:t>
            </w:r>
          </w:p>
        </w:tc>
        <w:tc>
          <w:tcPr>
            <w:tcW w:w="179" w:type="dxa"/>
          </w:tcPr>
          <w:p w14:paraId="55FC876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E482D1" w14:textId="04725879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4,756</w:t>
            </w:r>
          </w:p>
        </w:tc>
        <w:tc>
          <w:tcPr>
            <w:tcW w:w="180" w:type="dxa"/>
          </w:tcPr>
          <w:p w14:paraId="007B6F6F" w14:textId="49EE7145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6EB132" w14:textId="23901E93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78,350</w:t>
            </w:r>
          </w:p>
        </w:tc>
        <w:tc>
          <w:tcPr>
            <w:tcW w:w="180" w:type="dxa"/>
          </w:tcPr>
          <w:p w14:paraId="239083AA" w14:textId="0B6A2C95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A17CE15" w14:textId="08CBB27F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77,688</w:t>
            </w:r>
          </w:p>
        </w:tc>
        <w:tc>
          <w:tcPr>
            <w:tcW w:w="184" w:type="dxa"/>
          </w:tcPr>
          <w:p w14:paraId="7E4A0275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84D50A4" w14:textId="6C9CD7E2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228,633</w:t>
            </w:r>
          </w:p>
        </w:tc>
        <w:tc>
          <w:tcPr>
            <w:tcW w:w="182" w:type="dxa"/>
          </w:tcPr>
          <w:p w14:paraId="491B9372" w14:textId="699D9483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1F45D99" w14:textId="238164F2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261,156</w:t>
            </w:r>
          </w:p>
        </w:tc>
        <w:tc>
          <w:tcPr>
            <w:tcW w:w="187" w:type="dxa"/>
            <w:gridSpan w:val="2"/>
          </w:tcPr>
          <w:p w14:paraId="56B7809C" w14:textId="3A0CAFCB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8CDCC31" w14:textId="7B635C8E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(92,468)</w:t>
            </w:r>
          </w:p>
        </w:tc>
        <w:tc>
          <w:tcPr>
            <w:tcW w:w="180" w:type="dxa"/>
          </w:tcPr>
          <w:p w14:paraId="6A1F66BD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1B552ED" w14:textId="746D0395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(110,202)</w:t>
            </w:r>
          </w:p>
        </w:tc>
        <w:tc>
          <w:tcPr>
            <w:tcW w:w="186" w:type="dxa"/>
            <w:gridSpan w:val="2"/>
          </w:tcPr>
          <w:p w14:paraId="343B2803" w14:textId="22EBA88D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AD3BB" w14:textId="6EA853E0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sz w:val="30"/>
                <w:szCs w:val="30"/>
              </w:rPr>
              <w:t>218,99</w:t>
            </w:r>
            <w:r w:rsidR="00EB703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F198233" w14:textId="2BC44083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0A4D37E" w14:textId="0955DB98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233,398</w:t>
            </w:r>
          </w:p>
        </w:tc>
      </w:tr>
      <w:tr w:rsidR="00254CDF" w:rsidRPr="00AC0F2B" w14:paraId="03C19F1B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06FD50F9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818BB" w14:textId="11F35B6F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2,849,126</w:t>
            </w:r>
          </w:p>
        </w:tc>
        <w:tc>
          <w:tcPr>
            <w:tcW w:w="179" w:type="dxa"/>
            <w:vAlign w:val="bottom"/>
          </w:tcPr>
          <w:p w14:paraId="1A798139" w14:textId="77777777" w:rsidR="00254CDF" w:rsidRPr="00AC0F2B" w:rsidRDefault="00254CDF" w:rsidP="00254CD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F1F87" w14:textId="1771E6BC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2,807,909</w:t>
            </w:r>
          </w:p>
        </w:tc>
        <w:tc>
          <w:tcPr>
            <w:tcW w:w="180" w:type="dxa"/>
            <w:vAlign w:val="bottom"/>
          </w:tcPr>
          <w:p w14:paraId="5649643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7956F" w14:textId="3A226442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707,936</w:t>
            </w:r>
          </w:p>
        </w:tc>
        <w:tc>
          <w:tcPr>
            <w:tcW w:w="180" w:type="dxa"/>
            <w:vAlign w:val="bottom"/>
          </w:tcPr>
          <w:p w14:paraId="4A4CA74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3478" w14:textId="442D850D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743,907</w:t>
            </w:r>
          </w:p>
        </w:tc>
        <w:tc>
          <w:tcPr>
            <w:tcW w:w="184" w:type="dxa"/>
            <w:vAlign w:val="bottom"/>
          </w:tcPr>
          <w:p w14:paraId="777BCC16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168CB" w14:textId="4B64AA7B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964,119</w:t>
            </w:r>
          </w:p>
        </w:tc>
        <w:tc>
          <w:tcPr>
            <w:tcW w:w="182" w:type="dxa"/>
            <w:vAlign w:val="bottom"/>
          </w:tcPr>
          <w:p w14:paraId="452E16E0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07521" w14:textId="4830FC81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1,147,670</w:t>
            </w:r>
          </w:p>
        </w:tc>
        <w:tc>
          <w:tcPr>
            <w:tcW w:w="187" w:type="dxa"/>
            <w:gridSpan w:val="2"/>
            <w:vAlign w:val="bottom"/>
          </w:tcPr>
          <w:p w14:paraId="220A401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988AB" w14:textId="17194054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(555,091)</w:t>
            </w:r>
          </w:p>
        </w:tc>
        <w:tc>
          <w:tcPr>
            <w:tcW w:w="180" w:type="dxa"/>
            <w:vAlign w:val="bottom"/>
          </w:tcPr>
          <w:p w14:paraId="660D11EA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1959" w14:textId="566F169F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(580,616)</w:t>
            </w:r>
          </w:p>
        </w:tc>
        <w:tc>
          <w:tcPr>
            <w:tcW w:w="186" w:type="dxa"/>
            <w:gridSpan w:val="2"/>
            <w:vAlign w:val="bottom"/>
          </w:tcPr>
          <w:p w14:paraId="0D5A2EE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6C111" w14:textId="774EA4FE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26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3,966,090</w:t>
            </w:r>
          </w:p>
        </w:tc>
        <w:tc>
          <w:tcPr>
            <w:tcW w:w="180" w:type="dxa"/>
            <w:vAlign w:val="bottom"/>
          </w:tcPr>
          <w:p w14:paraId="7EE97EE4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5E93D" w14:textId="54DA7EE2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4,118,870</w:t>
            </w:r>
          </w:p>
        </w:tc>
      </w:tr>
      <w:tr w:rsidR="00254CDF" w:rsidRPr="00AC0F2B" w14:paraId="7F972741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09601C3C" w14:textId="4FDEEA02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727D897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EACF02F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71CA2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62395B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F5557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B9B90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FFD2EBF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EF71501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7ED8303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DC7ADA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05ED0C4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07BBFE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67DCC72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190EDB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5B8813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9803AAA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75C9A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887FC7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89AA420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54CDF" w:rsidRPr="00AC0F2B" w14:paraId="3A71B0A3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293341BF" w14:textId="3D4DF263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E6DFC14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C6C4DE0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47692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75A3F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02E59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9ECA39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DC0C7E6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7C17834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42D3ED5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D01FF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67DFA4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0FB48EE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329AEB4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1FD381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D01EAD5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D9ADE98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5A58BE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0B3DAC" w14:textId="77777777" w:rsidR="00254CDF" w:rsidRPr="00AC0F2B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C49E8B7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5827A7" w:rsidRPr="00AC0F2B" w14:paraId="766A8E4A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05F6EC14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CCB6958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2954A02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4FE13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D40675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86B07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FED20C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5CCDC6A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F30C857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D8298EF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31CECF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FD7A7B4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F496952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E5A7330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01D0C8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B3420C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EF9CBCF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C8B02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D9827" w14:textId="77777777" w:rsidR="005827A7" w:rsidRPr="00AC0F2B" w:rsidRDefault="005827A7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202F47F" w14:textId="77777777" w:rsidR="005827A7" w:rsidRPr="00AC0F2B" w:rsidRDefault="005827A7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54CDF" w:rsidRPr="00AC0F2B" w14:paraId="348ABF5D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76FA3689" w14:textId="77777777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กำไรตามส่วนงานก่อนหัก</w:t>
            </w:r>
          </w:p>
          <w:p w14:paraId="4CCC6E82" w14:textId="780B2F1C" w:rsidR="00254CDF" w:rsidRPr="00AC0F2B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9B85913" w14:textId="7BF070A4" w:rsidR="00254CDF" w:rsidRPr="00FF62D8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4D54B7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4D54B7">
              <w:rPr>
                <w:rFonts w:asciiTheme="majorBidi" w:eastAsia="MS Mincho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03E24AB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163C7" w14:textId="601B436D" w:rsidR="00254CDF" w:rsidRPr="00FF62D8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73,186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2D90DA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AC094" w14:textId="4B0C4384" w:rsidR="00254CDF" w:rsidRPr="00FF62D8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51,</w:t>
            </w:r>
            <w:r w:rsidR="004D54B7">
              <w:rPr>
                <w:rFonts w:asciiTheme="majorBidi" w:eastAsia="MS Mincho" w:hAnsiTheme="majorBidi" w:cstheme="majorBidi"/>
                <w:sz w:val="30"/>
                <w:szCs w:val="30"/>
              </w:rPr>
              <w:t>88</w:t>
            </w:r>
            <w:r w:rsidR="005827A7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5ACF3E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FCD89CB" w14:textId="10F688FD" w:rsidR="00254CDF" w:rsidRPr="00FF62D8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92,</w:t>
            </w:r>
            <w:r w:rsidRPr="00E63AC5">
              <w:rPr>
                <w:rFonts w:asciiTheme="majorBidi" w:eastAsia="MS Mincho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2BE56C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E0D2E4F" w14:textId="599476AA" w:rsidR="00254CDF" w:rsidRPr="00FF62D8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4D54B7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,7</w:t>
            </w:r>
            <w:r w:rsidR="004D54B7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5827A7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AB670E0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4153BF4" w14:textId="5CF203F6" w:rsidR="00254CDF" w:rsidRPr="00FF62D8" w:rsidRDefault="00254CDF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166,419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DAA0622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EBA485B" w14:textId="4CCFE08E" w:rsidR="00254CDF" w:rsidRPr="00FF62D8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(11,669)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76843B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CBB959D" w14:textId="4B8EDB18" w:rsidR="00254CDF" w:rsidRPr="00FF62D8" w:rsidRDefault="00254CDF" w:rsidP="00254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(2,646)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3677B21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EB8BB0" w14:textId="0FCD50EE" w:rsidR="00254CDF" w:rsidRPr="00FF62D8" w:rsidRDefault="00254CDF" w:rsidP="0005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87,19</w:t>
            </w:r>
            <w:r w:rsidR="005827A7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AAB97" w14:textId="77777777" w:rsidR="00254CDF" w:rsidRPr="00FF62D8" w:rsidRDefault="00254CDF" w:rsidP="00254C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77592BA" w14:textId="427802AF" w:rsidR="00254CDF" w:rsidRPr="00FF62D8" w:rsidRDefault="00254CDF" w:rsidP="00CA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329,416</w:t>
            </w:r>
          </w:p>
        </w:tc>
      </w:tr>
      <w:tr w:rsidR="00726319" w:rsidRPr="00244701" w14:paraId="0C659CDE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4C081BCB" w14:textId="10596627" w:rsidR="00726319" w:rsidRPr="00244701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E1F0CB7" w14:textId="118FBB69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(3,827)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837BDBE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770634" w14:textId="0A058D84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(5,365)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35CD1C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0A8B4E" w14:textId="233F5264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8F0AE7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2A1F20B" w14:textId="1212AE70" w:rsidR="00726319" w:rsidRPr="00FF62D8" w:rsidRDefault="00726319" w:rsidP="00E6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(1,777)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9CF7DB1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815C625" w14:textId="6324D4D1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(3,607)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65F40ED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F4A8282" w14:textId="71BABBFA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(3,871)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87DC131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695A54" w14:textId="6F056317" w:rsidR="00726319" w:rsidRPr="00FF62D8" w:rsidRDefault="00726319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3,123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BB2713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D6E695" w14:textId="23CA55FD" w:rsidR="00726319" w:rsidRPr="00FF62D8" w:rsidRDefault="00726319" w:rsidP="0031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5,979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858C46F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4BC28" w14:textId="1862FF97" w:rsidR="00726319" w:rsidRPr="00FF62D8" w:rsidRDefault="00726319" w:rsidP="0005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(4,410)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62F83C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4DA0E5C" w14:textId="2451A19B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(5,034)</w:t>
            </w:r>
          </w:p>
        </w:tc>
      </w:tr>
      <w:tr w:rsidR="00726319" w:rsidRPr="00244701" w14:paraId="625383B4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4B7EB950" w14:textId="6AB170DA" w:rsidR="00726319" w:rsidRPr="00244701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798078E" w14:textId="59348F04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(269,</w:t>
            </w:r>
            <w:r w:rsidR="0089719E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="003A082B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E66B616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647296" w14:textId="34434838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(245,126)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CC36D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320BC1" w14:textId="53B2A6E9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(28,096)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F9DF2D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6F3A90D" w14:textId="14364AD6" w:rsidR="00726319" w:rsidRPr="00FF62D8" w:rsidRDefault="00726319" w:rsidP="00E6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(17,287)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CA91A2F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E5E5B56" w14:textId="7505C241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(85,109)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4E2B932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8E7B3E4" w14:textId="01E1B9F4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(188,249)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BED0E11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0416CA8" w14:textId="77DFC99F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231A3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E67146D" w14:textId="4BA780AF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1,106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3878E1D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3B366" w14:textId="3DEE256D" w:rsidR="00726319" w:rsidRPr="00FF62D8" w:rsidRDefault="00726319" w:rsidP="0005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(381,0</w:t>
            </w:r>
            <w:r w:rsidR="009D5BA2">
              <w:rPr>
                <w:rFonts w:asciiTheme="majorBidi" w:eastAsia="MS Mincho" w:hAnsiTheme="majorBidi" w:cstheme="majorBidi"/>
                <w:sz w:val="30"/>
                <w:szCs w:val="30"/>
              </w:rPr>
              <w:t>26</w:t>
            </w: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E600C2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3B7EEDE" w14:textId="74009882" w:rsidR="00726319" w:rsidRPr="00FF62D8" w:rsidRDefault="00726319" w:rsidP="00CA1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(449,556)</w:t>
            </w:r>
          </w:p>
        </w:tc>
      </w:tr>
      <w:tr w:rsidR="00726319" w:rsidRPr="00AC0F2B" w14:paraId="37ED0E8A" w14:textId="77777777" w:rsidTr="00501AED">
        <w:trPr>
          <w:gridAfter w:val="1"/>
          <w:wAfter w:w="7" w:type="dxa"/>
          <w:cantSplit/>
        </w:trPr>
        <w:tc>
          <w:tcPr>
            <w:tcW w:w="2880" w:type="dxa"/>
          </w:tcPr>
          <w:p w14:paraId="55E7A963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ค่าตัดจำหน่ายใบอนุญาตให้ใช้</w:t>
            </w:r>
          </w:p>
          <w:p w14:paraId="4910F02B" w14:textId="335A260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คลื่นความถี่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9DA814E" w14:textId="5D9969A5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E9F6574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03DDFF" w14:textId="247216C4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6844B9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2132D0" w14:textId="3D9CDF8B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A74BF2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31982D0" w14:textId="47E01B78" w:rsidR="00726319" w:rsidRPr="00FF62D8" w:rsidRDefault="00726319" w:rsidP="00E6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4BC682A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AF4DDD0" w14:textId="78994061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(140,038)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EEE4423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5B8C8CE" w14:textId="7B8AA242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(140,038)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CFC7BB9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234FD6" w14:textId="62D8EEE0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A803D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3D6602D" w14:textId="107FABC0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2348B26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ADA64" w14:textId="4AF7C5B9" w:rsidR="00726319" w:rsidRPr="00FF62D8" w:rsidRDefault="00726319" w:rsidP="0005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(140,038)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2900E6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1146ED6" w14:textId="0CEC9C46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(140,038)</w:t>
            </w:r>
          </w:p>
        </w:tc>
      </w:tr>
      <w:tr w:rsidR="00726319" w:rsidRPr="00AC0F2B" w14:paraId="451D4C94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7D84DDF" w14:textId="04969CB0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ส่วนแบ่งกำไรจากเงินลงทุนใน</w:t>
            </w:r>
            <w:r w:rsidR="003F1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F1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  <w:t xml:space="preserve">   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0303A7A" w14:textId="5B8F564A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5404BAF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471F5" w14:textId="58EC39D8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15,948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4A7BC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3A824" w14:textId="4F923911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66CE8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8ACD5A0" w14:textId="726BDE73" w:rsidR="00726319" w:rsidRPr="00FF62D8" w:rsidRDefault="00726319" w:rsidP="00E6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98C30B1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34E0C7" w14:textId="46EF3CE4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19FEA1E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EE540BD" w14:textId="0D702CF8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BF16334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77CC35" w14:textId="4E71A3EC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1F314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33740C6" w14:textId="14C7A5C6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9BCC52B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4E947" w14:textId="2DB11D82" w:rsidR="00726319" w:rsidRPr="00FF62D8" w:rsidRDefault="00726319" w:rsidP="0005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5F66D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45B7ED4" w14:textId="16573E7F" w:rsidR="00726319" w:rsidRPr="00FF62D8" w:rsidRDefault="00726319" w:rsidP="00BA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15,948</w:t>
            </w:r>
          </w:p>
        </w:tc>
      </w:tr>
      <w:tr w:rsidR="00726319" w:rsidRPr="00AC0F2B" w14:paraId="3E7693C1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5A2F06C8" w14:textId="20E9D86D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</w:t>
            </w:r>
            <w:r w:rsidR="003F1B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3F1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3F1B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รายได้) 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9241BB1" w14:textId="08FF0624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4,975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9474ADD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FD9E7" w14:textId="6DFE363A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13,035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272FAF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5D3255" w14:textId="3DEF8C15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3,776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08D9F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D25BCB8" w14:textId="7C733C3E" w:rsidR="00726319" w:rsidRPr="00FF62D8" w:rsidRDefault="00726319" w:rsidP="00E63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9,893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BC5AA47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224420" w14:textId="74E9F293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(5,767)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9C73C4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11EEA9" w14:textId="4EB05324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16,214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5FD95AC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63BDE1" w14:textId="796CDEAF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(299)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824C7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1279712" w14:textId="0B6E9B02" w:rsidR="00726319" w:rsidRPr="00FF62D8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(221)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6DB70E5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86D57C" w14:textId="6C9C13C8" w:rsidR="00726319" w:rsidRPr="00FF62D8" w:rsidRDefault="00726319" w:rsidP="00054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2,685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B8DD26" w14:textId="77777777" w:rsidR="00726319" w:rsidRPr="00FF62D8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508D240" w14:textId="254501DB" w:rsidR="00726319" w:rsidRPr="00FF62D8" w:rsidRDefault="00726319" w:rsidP="00BA7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F62D8">
              <w:rPr>
                <w:rFonts w:asciiTheme="majorBidi" w:eastAsia="MS Mincho" w:hAnsiTheme="majorBidi" w:cstheme="majorBidi"/>
                <w:sz w:val="30"/>
                <w:szCs w:val="30"/>
              </w:rPr>
              <w:t>38,921</w:t>
            </w:r>
          </w:p>
        </w:tc>
      </w:tr>
      <w:tr w:rsidR="00726319" w:rsidRPr="00AC0F2B" w14:paraId="0C48F014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660F16EC" w14:textId="6364F91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BEF4455" w14:textId="05DA442D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51D6099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FA0D3" w14:textId="33B59D1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99B749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19564B" w14:textId="77C06D36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104EDD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8AE6966" w14:textId="59591143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60E444C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C5EF412" w14:textId="032ED6BE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1C635EC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C0F8157" w14:textId="48F82C3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9E1C1F1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4DA2480" w14:textId="420A29E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B71631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DDB51E2" w14:textId="73C594B1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51E11D26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2810AC" w14:textId="61DBBA36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47678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C11A738" w14:textId="7DE65284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726319" w:rsidRPr="00AC0F2B" w14:paraId="7FAAEE6C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559A63B7" w14:textId="07F89AD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EF0542D" w14:textId="2176297F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4D9FD05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CC64E9" w14:textId="67594B46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480C0B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F42F" w14:textId="2C2AA176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5EA862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A6E9470" w14:textId="67A9B1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F41688D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B54B739" w14:textId="36F0E4A8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C05E2EC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8DF29B6" w14:textId="740A17C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4500AE1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DBE1276" w14:textId="1AF6C61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D6FF99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187C68" w14:textId="423FA05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46963DD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91D6F" w14:textId="4583998F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5AE072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7616D4D" w14:textId="1DF7CC8E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E63CE" w:rsidRPr="00AC0F2B" w14:paraId="1DC29829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F06549C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0E8BD16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BAADBB8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BFCCF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DE584E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EE90A3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F910F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8DCD01A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A28659D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ACF0EA6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471F59C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42E82C86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000FC20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0D54399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8F149B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C1657D8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034FC00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B4294D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A12347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5D31467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2E63CE" w:rsidRPr="00AC0F2B" w14:paraId="4A352457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E826007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AAACBEC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55E25B5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D945BB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54DA85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FF404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50ECCE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499933F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2B2ADD5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BC384F8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6D0E799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751B9B0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54D7E5D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8F57F24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1B5B3F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D88718D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6791D1D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5EDB25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09ECCA" w14:textId="77777777" w:rsidR="002E63CE" w:rsidRPr="00AC0F2B" w:rsidRDefault="002E63CE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8CDCCC3" w14:textId="77777777" w:rsidR="002E63CE" w:rsidRPr="00AC0F2B" w:rsidRDefault="002E63CE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26319" w:rsidRPr="00AC0F2B" w14:paraId="2175DE15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A1B3154" w14:textId="466F22F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040447A" w14:textId="4D22BAFD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C8FB173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733EF" w14:textId="309D9DE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B049A3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5EF20" w14:textId="7A80F49F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B34A3C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333AEB2" w14:textId="29C03D0E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0C1C6C5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4F340D1" w14:textId="5280CC43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30A762E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3649DE7" w14:textId="4EF2FF2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60A5C91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8E029E" w14:textId="081ADA52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071601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E3FD73" w14:textId="5B33566E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07F23DB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F64CC" w14:textId="64A6EB06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AB096" w14:textId="77777777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AF55976" w14:textId="5B879CF1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5827A7" w:rsidRPr="00AC0F2B" w14:paraId="55CBDCFE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22AD7965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16E670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D935338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C60FE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194FE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CD87E6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E3622B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739B667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C1782C2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D001130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460"/>
              </w:tabs>
              <w:spacing w:line="34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A02792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91ACA4D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3CFEA01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A50EFC6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0B3661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F31EA98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901D4BC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4B1288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12A3E7" w14:textId="77777777" w:rsidR="005827A7" w:rsidRPr="00AC0F2B" w:rsidRDefault="005827A7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B26AD1C" w14:textId="77777777" w:rsidR="005827A7" w:rsidRPr="00AC0F2B" w:rsidRDefault="005827A7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26319" w:rsidRPr="00AC0F2B" w14:paraId="28647A6A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1D599C8" w14:textId="52129648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สินทรัพย์ส่วนงาน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A795271" w14:textId="486C4B2F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B5C8926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65751" w14:textId="1FE7687E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0701A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E97FB3" w14:textId="40355FE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D4990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340" w:lineRule="exact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4FF27FC" w14:textId="0BA07F6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BADE037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87F6683" w14:textId="3228FEE8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A8C82D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B841E03" w14:textId="2744F6F3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68043DC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1B848E8" w14:textId="09362D78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1BB09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A00F813" w14:textId="1BC2A245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239C66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CF433" w14:textId="72932A7B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340" w:lineRule="exact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B10466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B02758C" w14:textId="14D7EA51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26319" w:rsidRPr="00AC0F2B" w14:paraId="3E251F6D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734C911B" w14:textId="2E1C2DAF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31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B67A7ED" w14:textId="6F5768A3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957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743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2A21753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659808" w14:textId="0A117123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1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544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319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62C52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5F0F39" w14:textId="293D489A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363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082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7B17C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BC0A93C" w14:textId="5A2E0808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249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010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92910CD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776768B" w14:textId="0B95319B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2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739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hAnsiTheme="majorBidi" w:cstheme="majorBidi"/>
                <w:sz w:val="30"/>
                <w:szCs w:val="30"/>
                <w:cs/>
              </w:rPr>
              <w:t>602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6AE85E4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535C0A" w14:textId="32F6FD37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2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844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931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18FEA7CE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C7837D7" w14:textId="4ED6B21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(97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633)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32F8B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43BDE4" w14:textId="485CE672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(38,955)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25D897DD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46D06E" w14:textId="1AF2E5C4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4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962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794</w:t>
            </w:r>
          </w:p>
        </w:tc>
        <w:tc>
          <w:tcPr>
            <w:tcW w:w="180" w:type="dxa"/>
            <w:shd w:val="clear" w:color="auto" w:fill="auto"/>
          </w:tcPr>
          <w:p w14:paraId="14B6C8F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3480CF0" w14:textId="2F01777C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4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599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AC0F2B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305</w:t>
            </w:r>
          </w:p>
        </w:tc>
      </w:tr>
      <w:tr w:rsidR="00726319" w:rsidRPr="00AC0F2B" w14:paraId="3DFC7CE2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04D14AD4" w14:textId="6651A23E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C3051F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C4B431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417844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AFB8F2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6F980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AE7852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24AACF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5D97A83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3DA8B7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F7E4601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A505FD0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7878AB64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540CD8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7D9B80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C35FF4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6E450767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9ECAE" w14:textId="76DF277D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048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59</w:t>
            </w:r>
            <w:r>
              <w:rPr>
                <w:rFonts w:asciiTheme="majorBidi" w:eastAsia="MS Mincho" w:hAnsi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E39CF90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CA6EC" w14:textId="64CA0853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1,364,570</w:t>
            </w:r>
          </w:p>
        </w:tc>
      </w:tr>
      <w:tr w:rsidR="00726319" w:rsidRPr="00AC0F2B" w14:paraId="4B8BFAC9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25F55D2" w14:textId="35AE5642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E6C1E1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4CA8EFF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CD383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AAFA44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FECF5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4215D8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04CEB1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1E2BEB8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2BB86FE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F36725A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6CDA363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A01EBC1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BDF5FA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922766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FE5B0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5F6253B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F298A" w14:textId="32EE5F92" w:rsidR="00726319" w:rsidRPr="00EB7032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6</w:t>
            </w:r>
            <w:r w:rsidRPr="00EB70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011</w:t>
            </w:r>
            <w:r w:rsidRPr="00EB70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80" w:type="dxa"/>
            <w:shd w:val="clear" w:color="auto" w:fill="auto"/>
          </w:tcPr>
          <w:p w14:paraId="7DE97C8E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C433C" w14:textId="7C2FF059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5,963,875</w:t>
            </w:r>
          </w:p>
        </w:tc>
      </w:tr>
      <w:tr w:rsidR="00726319" w:rsidRPr="00AC0F2B" w14:paraId="6922843D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3B3ACDAA" w14:textId="56248662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9F0C866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544E280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B1FC20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22373C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DC9F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2917E4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5864A89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BE65943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EFB43F7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86B58D7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3BD83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7E1B076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83B5E7C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A476B1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86A2E4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3C7D582B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C3A52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462750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075F2BDD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26319" w:rsidRPr="00AC0F2B" w14:paraId="70B89CCF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25F43C89" w14:textId="20825F88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หนี้สินส่วนงาน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5C31363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7CB789C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EC2A0" w14:textId="4497ADC3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DD58AD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FDBEA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C4453F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CA1664B" w14:textId="09F1E504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DE0E02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FCC367F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85382D2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6CEA693" w14:textId="1FEB6F65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0D95203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C2BF330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1D57D2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9BEF5E4" w14:textId="261D3E39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DEC2D88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9B7E11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402CD6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90505B5" w14:textId="4AE8E3F4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26319" w:rsidRPr="00AC0F2B" w14:paraId="4775A777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1E83D991" w14:textId="6E1DAA6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31 </w:t>
            </w: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33E6086" w14:textId="0616A52A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059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506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B09CE2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3636A2" w14:textId="031F9E7F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1,036,256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DAD2DA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D79B2F" w14:textId="71FCB729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172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69376F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280839A" w14:textId="6F101685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104,</w:t>
            </w:r>
            <w:r w:rsidRPr="00254CDF">
              <w:rPr>
                <w:rFonts w:asciiTheme="majorBidi" w:eastAsia="MS Mincho" w:hAnsiTheme="majorBidi"/>
                <w:sz w:val="30"/>
                <w:szCs w:val="30"/>
              </w:rPr>
              <w:t>260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458276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AAC8B4" w14:textId="6761EE2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224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619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E26114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B3253D" w14:textId="573CE8D9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233,210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0A8815B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7764FD" w14:textId="7E24CC2D" w:rsidR="00726319" w:rsidRPr="00AC0F2B" w:rsidRDefault="00726319" w:rsidP="0042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(257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391)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6A0B1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5382846" w14:textId="56BDB96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(201,830)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066E0B2E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AFA007" w14:textId="6B405E2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198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84</w:t>
            </w:r>
            <w:r>
              <w:rPr>
                <w:rFonts w:asciiTheme="majorBidi" w:eastAsia="MS Mincho" w:hAnsi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A9B0ED9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99580AA" w14:textId="5BE0CE96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1,171,896</w:t>
            </w:r>
          </w:p>
        </w:tc>
      </w:tr>
      <w:tr w:rsidR="00726319" w:rsidRPr="00AC0F2B" w14:paraId="0C3DB528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442E7247" w14:textId="03CAE75F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4E2F44B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1C2CDAB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58EC98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794409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33C550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25892C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20C213E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6643392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D1B3F2E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953AB10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D67F79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4E505C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11B34F9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CC2F91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4991F0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87069DF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A6700" w14:textId="337BEE2C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81</w:t>
            </w:r>
            <w:r w:rsidRPr="00254CDF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54CDF">
              <w:rPr>
                <w:rFonts w:asciiTheme="majorBidi" w:eastAsia="MS Mincho" w:hAnsiTheme="majorBidi"/>
                <w:sz w:val="30"/>
                <w:szCs w:val="30"/>
                <w:cs/>
              </w:rPr>
              <w:t>70</w:t>
            </w:r>
            <w:r>
              <w:rPr>
                <w:rFonts w:asciiTheme="majorBidi" w:eastAsia="MS Mincho" w:hAnsi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D6E66C9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9E332" w14:textId="1563B5A9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76,182</w:t>
            </w:r>
          </w:p>
        </w:tc>
      </w:tr>
      <w:tr w:rsidR="00726319" w:rsidRPr="00AC0F2B" w14:paraId="49AB53D8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1515760B" w14:textId="2D3CCC4B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C0F2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5E36DF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06BEFAB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D620E7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B9171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B76BC6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AE818B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7AC7993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EC0F291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266950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BA2E43A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31A4775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42342ACC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65A9F09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40EAF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404376C" w14:textId="7777777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60CF20FE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1ACBC" w14:textId="385E7E5C" w:rsidR="00726319" w:rsidRPr="00EB7032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1</w:t>
            </w:r>
            <w:r w:rsidRPr="00EB70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280</w:t>
            </w:r>
            <w:r w:rsidRPr="00EB703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EB7032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5DBC5075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78022" w14:textId="1076200E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1,248,078</w:t>
            </w:r>
          </w:p>
        </w:tc>
      </w:tr>
      <w:tr w:rsidR="00726319" w:rsidRPr="00AC0F2B" w14:paraId="7DCCD760" w14:textId="77777777" w:rsidTr="00501AED">
        <w:trPr>
          <w:gridAfter w:val="1"/>
          <w:wAfter w:w="7" w:type="dxa"/>
          <w:cantSplit/>
          <w:trHeight w:val="216"/>
        </w:trPr>
        <w:tc>
          <w:tcPr>
            <w:tcW w:w="2880" w:type="dxa"/>
          </w:tcPr>
          <w:p w14:paraId="0A11E3D7" w14:textId="1EB88584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B5E778F" w14:textId="7D8D2AA7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21D9B97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E6C665" w14:textId="70272E0B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560908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52071" w14:textId="5AAD5A11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DA7328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52"/>
              </w:tabs>
              <w:spacing w:line="240" w:lineRule="auto"/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778092C7" w14:textId="2A1E53A9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A8BE6EA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42653FC" w14:textId="69C7D894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70AE22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76D5220B" w14:textId="687C3104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6987FC13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0DE5D50" w14:textId="7E7B187A" w:rsidR="00726319" w:rsidRPr="00AC0F2B" w:rsidRDefault="00726319" w:rsidP="00726319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AE9BEF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EA0D971" w14:textId="7F715040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7BC2B809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1B385D" w14:textId="12D1A0B4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29" w:right="-16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4E34CE" w14:textId="77777777" w:rsidR="00726319" w:rsidRPr="00AC0F2B" w:rsidRDefault="00726319" w:rsidP="00726319">
            <w:pPr>
              <w:pStyle w:val="acctfourfigures"/>
              <w:tabs>
                <w:tab w:val="clear" w:pos="765"/>
                <w:tab w:val="left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1E4CA7C4" w14:textId="3920935F" w:rsidR="00726319" w:rsidRPr="00AC0F2B" w:rsidRDefault="00726319" w:rsidP="007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9" w:right="-8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</w:tbl>
    <w:p w14:paraId="4C3FBA64" w14:textId="43DE6356" w:rsidR="00CF0D65" w:rsidRPr="00AC0F2B" w:rsidRDefault="00CF0D6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38" w:type="dxa"/>
        <w:tblLayout w:type="fixed"/>
        <w:tblLook w:val="01E0" w:firstRow="1" w:lastRow="1" w:firstColumn="1" w:lastColumn="1" w:noHBand="0" w:noVBand="0"/>
      </w:tblPr>
      <w:tblGrid>
        <w:gridCol w:w="5238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FF10E3" w:rsidRPr="00AC0F2B" w14:paraId="5F5FF1FE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795157D6" w14:textId="1B9C0A31" w:rsidR="00FF10E3" w:rsidRPr="00AC0F2B" w:rsidRDefault="00FF10E3" w:rsidP="00C5097D">
            <w:pPr>
              <w:ind w:left="268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06F71591" w14:textId="77777777" w:rsidR="00D7287A" w:rsidRDefault="00D7287A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5003087B" w14:textId="77777777" w:rsidR="00D7287A" w:rsidRDefault="00D7287A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1F69485A" w14:textId="77777777" w:rsidR="00D7287A" w:rsidRDefault="00D7287A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40A39A36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F10E3" w:rsidRPr="00AC0F2B" w14:paraId="25A0179C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7ED37815" w14:textId="77777777" w:rsidR="00FF10E3" w:rsidRPr="00AC0F2B" w:rsidRDefault="00FF10E3" w:rsidP="00C5097D">
            <w:pPr>
              <w:ind w:left="268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7FDA4BE" w14:textId="77777777" w:rsidR="009F28F3" w:rsidRPr="00AC0F2B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1DDC79B" w14:textId="2A8DED75" w:rsidR="009F28F3" w:rsidRPr="00AC0F2B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="00034E82"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งานพิมพ์</w:t>
            </w: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</w:t>
            </w:r>
          </w:p>
          <w:p w14:paraId="11B2C387" w14:textId="5248E276" w:rsidR="00FF10E3" w:rsidRPr="00AC0F2B" w:rsidRDefault="009F28F3" w:rsidP="009F28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จำหน่าย</w:t>
            </w:r>
            <w:r w:rsidR="00034E82"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หนังสือ</w:t>
            </w:r>
          </w:p>
        </w:tc>
        <w:tc>
          <w:tcPr>
            <w:tcW w:w="267" w:type="dxa"/>
          </w:tcPr>
          <w:p w14:paraId="1203DC4D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25E7733D" w14:textId="77777777" w:rsidR="00C63905" w:rsidRPr="00AC0F2B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426C2377" w14:textId="77777777" w:rsidR="00034E82" w:rsidRPr="00AC0F2B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</w:p>
          <w:p w14:paraId="15CE3CD7" w14:textId="5F99EE9B" w:rsidR="00FF10E3" w:rsidRPr="00AC0F2B" w:rsidRDefault="00FF10E3" w:rsidP="00034E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สื่อ</w:t>
            </w:r>
            <w:r w:rsidR="00034E82"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สิ่งพิมพ์และสื่อ</w:t>
            </w:r>
            <w:r w:rsidR="006C703E"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อนไลน์</w:t>
            </w:r>
          </w:p>
        </w:tc>
        <w:tc>
          <w:tcPr>
            <w:tcW w:w="270" w:type="dxa"/>
          </w:tcPr>
          <w:p w14:paraId="2400D375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EBCF0B1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416A9130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  <w:p w14:paraId="3050C4F1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BC067E" w:rsidRPr="00AC0F2B" w14:paraId="77822FA2" w14:textId="77777777" w:rsidTr="00CF0D65">
        <w:trPr>
          <w:trHeight w:val="87"/>
          <w:tblHeader/>
        </w:trPr>
        <w:tc>
          <w:tcPr>
            <w:tcW w:w="5238" w:type="dxa"/>
            <w:shd w:val="clear" w:color="auto" w:fill="auto"/>
            <w:vAlign w:val="bottom"/>
          </w:tcPr>
          <w:p w14:paraId="09B68F25" w14:textId="77777777" w:rsidR="00BC067E" w:rsidRPr="00AC0F2B" w:rsidRDefault="00BC067E" w:rsidP="00BC067E">
            <w:pPr>
              <w:ind w:left="268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14:paraId="3B9E3F41" w14:textId="6CE54C75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7F61"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6" w:type="dxa"/>
          </w:tcPr>
          <w:p w14:paraId="40ED7F06" w14:textId="77777777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14:paraId="722EDDEC" w14:textId="1CC52805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7F61"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7" w:type="dxa"/>
          </w:tcPr>
          <w:p w14:paraId="0B049149" w14:textId="77777777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49465C62" w14:textId="352CC3F5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7F61"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3" w:type="dxa"/>
          </w:tcPr>
          <w:p w14:paraId="2B5304A7" w14:textId="77777777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AE64779" w14:textId="03F14C40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7F61"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5F50A766" w14:textId="77777777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432E7F8" w14:textId="72FC46F1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7F61"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1FF9EEDC" w14:textId="77777777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24D38A0" w14:textId="18B26498" w:rsidR="00BC067E" w:rsidRPr="00AC0F2B" w:rsidRDefault="00BC067E" w:rsidP="00BC067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07F61" w:rsidRPr="00AC0F2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FF10E3" w:rsidRPr="00AC0F2B" w14:paraId="5044493B" w14:textId="77777777" w:rsidTr="00CF0D65">
        <w:trPr>
          <w:trHeight w:val="87"/>
          <w:tblHeader/>
        </w:trPr>
        <w:tc>
          <w:tcPr>
            <w:tcW w:w="5238" w:type="dxa"/>
            <w:vAlign w:val="bottom"/>
          </w:tcPr>
          <w:p w14:paraId="586A4E10" w14:textId="77777777" w:rsidR="00FF10E3" w:rsidRPr="00AC0F2B" w:rsidRDefault="00FF10E3" w:rsidP="00C5097D">
            <w:pPr>
              <w:tabs>
                <w:tab w:val="clear" w:pos="227"/>
                <w:tab w:val="left" w:pos="628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0141B187" w14:textId="77777777" w:rsidR="00FF10E3" w:rsidRPr="00AC0F2B" w:rsidRDefault="00FF10E3" w:rsidP="00C5097D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F10E3" w:rsidRPr="00AC0F2B" w14:paraId="09EB1D00" w14:textId="77777777" w:rsidTr="00CF0D65">
        <w:tc>
          <w:tcPr>
            <w:tcW w:w="5238" w:type="dxa"/>
          </w:tcPr>
          <w:p w14:paraId="66BA3752" w14:textId="77777777" w:rsidR="00FF10E3" w:rsidRPr="00AC0F2B" w:rsidRDefault="00FF10E3" w:rsidP="00C50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14:paraId="10E936C2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6" w:type="dxa"/>
          </w:tcPr>
          <w:p w14:paraId="5DE66E84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6C2AA713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3B587E09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4CE7FC1B" w14:textId="77777777" w:rsidR="00FF10E3" w:rsidRPr="001B66E6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7ABF73AB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1DC55B7D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37538155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19957931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6570214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22F7725D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F10E3" w:rsidRPr="00AC0F2B" w14:paraId="7255193F" w14:textId="77777777" w:rsidTr="00CF0D65">
        <w:tc>
          <w:tcPr>
            <w:tcW w:w="5238" w:type="dxa"/>
            <w:hideMark/>
          </w:tcPr>
          <w:p w14:paraId="1BC439DB" w14:textId="77777777" w:rsidR="00FF10E3" w:rsidRPr="00AC0F2B" w:rsidRDefault="00FF10E3" w:rsidP="00C50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1EC4A85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70F3A07D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</w:tcPr>
          <w:p w14:paraId="4D60C2E3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14215276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5D654418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10F234A6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36DA754F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75D32998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40EF9A83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3077BD1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</w:tcPr>
          <w:p w14:paraId="1125CDCE" w14:textId="77777777" w:rsidR="00FF10E3" w:rsidRPr="00AC0F2B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C07F61" w:rsidRPr="00AC0F2B" w14:paraId="0251F09D" w14:textId="77777777" w:rsidTr="00CF0D65">
        <w:tc>
          <w:tcPr>
            <w:tcW w:w="5238" w:type="dxa"/>
            <w:vAlign w:val="bottom"/>
            <w:hideMark/>
          </w:tcPr>
          <w:p w14:paraId="45B675AE" w14:textId="77777777" w:rsidR="00C07F61" w:rsidRPr="00AC0F2B" w:rsidRDefault="00C07F61" w:rsidP="00C07F61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03CD6E5B" w14:textId="4B55CEF3" w:rsidR="00C07F61" w:rsidRPr="00AC0F2B" w:rsidRDefault="00F11C98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1C9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827</w:t>
            </w:r>
            <w:r w:rsidRPr="00F11C9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11C9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50</w:t>
            </w:r>
            <w:r w:rsidR="00E63AC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6" w:type="dxa"/>
          </w:tcPr>
          <w:p w14:paraId="7B0F39E0" w14:textId="77777777" w:rsidR="00C07F61" w:rsidRPr="00AC0F2B" w:rsidRDefault="00C07F61" w:rsidP="00C07F6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2C35A6" w14:textId="234285E8" w:rsidR="00C07F61" w:rsidRPr="00AC0F2B" w:rsidRDefault="00C07F61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</w:t>
            </w:r>
            <w:r w:rsidRPr="00AC0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78,943</w:t>
            </w:r>
          </w:p>
        </w:tc>
        <w:tc>
          <w:tcPr>
            <w:tcW w:w="267" w:type="dxa"/>
          </w:tcPr>
          <w:p w14:paraId="4512CABD" w14:textId="77777777" w:rsidR="00C07F61" w:rsidRPr="00AC0F2B" w:rsidRDefault="00C07F61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CF89FA8" w14:textId="2C96DAA9" w:rsidR="00C07F61" w:rsidRPr="00AC0F2B" w:rsidRDefault="00F11C98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11C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510</w:t>
            </w:r>
            <w:r w:rsidRPr="00F11C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11C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246</w:t>
            </w:r>
          </w:p>
        </w:tc>
        <w:tc>
          <w:tcPr>
            <w:tcW w:w="273" w:type="dxa"/>
          </w:tcPr>
          <w:p w14:paraId="6911D88E" w14:textId="77777777" w:rsidR="00C07F61" w:rsidRPr="00AC0F2B" w:rsidRDefault="00C07F61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ADA869" w14:textId="025CFCDE" w:rsidR="00C07F61" w:rsidRPr="00AC0F2B" w:rsidRDefault="00C07F61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666,240</w:t>
            </w:r>
          </w:p>
        </w:tc>
        <w:tc>
          <w:tcPr>
            <w:tcW w:w="270" w:type="dxa"/>
          </w:tcPr>
          <w:p w14:paraId="5D22A267" w14:textId="77777777" w:rsidR="00C07F61" w:rsidRPr="00AC0F2B" w:rsidRDefault="00C07F61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D36BE" w14:textId="0358B0D7" w:rsidR="00C07F61" w:rsidRPr="00AC0F2B" w:rsidRDefault="00F11C98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3AC5">
              <w:rPr>
                <w:rFonts w:asciiTheme="majorBidi" w:hAnsiTheme="majorBidi" w:cstheme="majorBidi"/>
                <w:sz w:val="30"/>
                <w:szCs w:val="30"/>
              </w:rPr>
              <w:t>1,337,754</w:t>
            </w:r>
          </w:p>
        </w:tc>
        <w:tc>
          <w:tcPr>
            <w:tcW w:w="270" w:type="dxa"/>
          </w:tcPr>
          <w:p w14:paraId="39E9CB06" w14:textId="77777777" w:rsidR="00C07F61" w:rsidRPr="00AC0F2B" w:rsidRDefault="00C07F61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1E8144" w14:textId="36742FA4" w:rsidR="00C07F61" w:rsidRPr="00AC0F2B" w:rsidRDefault="00C07F61" w:rsidP="00C07F61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1,545,183</w:t>
            </w:r>
          </w:p>
        </w:tc>
      </w:tr>
      <w:tr w:rsidR="00F11C98" w:rsidRPr="00AC0F2B" w14:paraId="6334F06E" w14:textId="77777777" w:rsidTr="00CF0D65">
        <w:trPr>
          <w:trHeight w:val="74"/>
        </w:trPr>
        <w:tc>
          <w:tcPr>
            <w:tcW w:w="5238" w:type="dxa"/>
            <w:vAlign w:val="bottom"/>
            <w:hideMark/>
          </w:tcPr>
          <w:p w14:paraId="1C886186" w14:textId="77777777" w:rsidR="00F11C98" w:rsidRPr="00AC0F2B" w:rsidRDefault="00F11C98" w:rsidP="00F11C98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204C9" w14:textId="6A3F4B3C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94E58DA" w14:textId="77777777" w:rsidR="00F11C98" w:rsidRPr="00AC0F2B" w:rsidRDefault="00F11C98" w:rsidP="00F11C9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881F" w14:textId="100FCE89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4B7A00CD" w14:textId="77777777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95C3" w14:textId="55A2EE0B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98">
              <w:rPr>
                <w:rFonts w:asciiTheme="majorBidi" w:hAnsiTheme="majorBidi" w:cstheme="majorBidi"/>
                <w:sz w:val="30"/>
                <w:szCs w:val="30"/>
              </w:rPr>
              <w:t>78,350</w:t>
            </w:r>
          </w:p>
        </w:tc>
        <w:tc>
          <w:tcPr>
            <w:tcW w:w="273" w:type="dxa"/>
          </w:tcPr>
          <w:p w14:paraId="46E712C9" w14:textId="11D5B351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884A9" w14:textId="51BC9BA5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77,688</w:t>
            </w:r>
          </w:p>
        </w:tc>
        <w:tc>
          <w:tcPr>
            <w:tcW w:w="270" w:type="dxa"/>
          </w:tcPr>
          <w:p w14:paraId="0C96007E" w14:textId="051946A6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DA4FB" w14:textId="2E7471D4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1C98">
              <w:rPr>
                <w:rFonts w:asciiTheme="majorBidi" w:hAnsiTheme="majorBidi" w:cstheme="majorBidi"/>
                <w:sz w:val="30"/>
                <w:szCs w:val="30"/>
              </w:rPr>
              <w:t>78,350</w:t>
            </w:r>
          </w:p>
        </w:tc>
        <w:tc>
          <w:tcPr>
            <w:tcW w:w="270" w:type="dxa"/>
          </w:tcPr>
          <w:p w14:paraId="47CF2EC3" w14:textId="77777777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D929" w14:textId="1D317B8E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sz w:val="30"/>
                <w:szCs w:val="30"/>
              </w:rPr>
              <w:t>77,688</w:t>
            </w:r>
          </w:p>
        </w:tc>
      </w:tr>
      <w:tr w:rsidR="00F11C98" w:rsidRPr="00AC0F2B" w14:paraId="5D05AEB0" w14:textId="77777777" w:rsidTr="00CF0D65">
        <w:tc>
          <w:tcPr>
            <w:tcW w:w="5238" w:type="dxa"/>
            <w:hideMark/>
          </w:tcPr>
          <w:p w14:paraId="00F89397" w14:textId="77777777" w:rsidR="00F11C98" w:rsidRPr="00AC0F2B" w:rsidRDefault="00F11C98" w:rsidP="00F11C98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2C359" w14:textId="0E620C26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827,50</w:t>
            </w:r>
            <w:r w:rsidR="00DA1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6" w:type="dxa"/>
          </w:tcPr>
          <w:p w14:paraId="2B4D0FB7" w14:textId="77777777" w:rsidR="00F11C98" w:rsidRPr="00AC0F2B" w:rsidRDefault="00F11C98" w:rsidP="00F11C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0B161" w14:textId="60A575D2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878,943</w:t>
            </w:r>
          </w:p>
        </w:tc>
        <w:tc>
          <w:tcPr>
            <w:tcW w:w="267" w:type="dxa"/>
          </w:tcPr>
          <w:p w14:paraId="06819E2C" w14:textId="77777777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BFD9" w14:textId="690B390C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1C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588,596</w:t>
            </w:r>
          </w:p>
        </w:tc>
        <w:tc>
          <w:tcPr>
            <w:tcW w:w="273" w:type="dxa"/>
          </w:tcPr>
          <w:p w14:paraId="7FD5B4B4" w14:textId="77777777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26B88" w14:textId="1D33384E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743,928</w:t>
            </w:r>
          </w:p>
        </w:tc>
        <w:tc>
          <w:tcPr>
            <w:tcW w:w="270" w:type="dxa"/>
          </w:tcPr>
          <w:p w14:paraId="5A6409E9" w14:textId="77777777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D10C0" w14:textId="0670E1E8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11C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F11C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1C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416</w:t>
            </w:r>
            <w:r w:rsidRPr="00F11C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1C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1DD87F2D" w14:textId="77777777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3AAA1" w14:textId="3C3AA380" w:rsidR="00F11C98" w:rsidRPr="00AC0F2B" w:rsidRDefault="00F11C98" w:rsidP="00F11C9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F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1,622,871</w:t>
            </w:r>
          </w:p>
        </w:tc>
      </w:tr>
    </w:tbl>
    <w:p w14:paraId="2D958555" w14:textId="77777777" w:rsidR="00080E2D" w:rsidRPr="00AC0F2B" w:rsidRDefault="00080E2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0F7FBD9" w14:textId="77777777" w:rsidR="008162AE" w:rsidRPr="00AC0F2B" w:rsidRDefault="008162AE" w:rsidP="008162A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45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AC0F2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ส่วนงานภูมิศาสตร์</w:t>
      </w:r>
    </w:p>
    <w:p w14:paraId="34857FCF" w14:textId="77777777" w:rsidR="008162AE" w:rsidRPr="00AC0F2B" w:rsidRDefault="008162AE" w:rsidP="008162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50916" w14:textId="77777777" w:rsidR="008162AE" w:rsidRPr="00AC0F2B" w:rsidRDefault="008162AE" w:rsidP="0081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0F2B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E0B8BBA" w14:textId="000CA417" w:rsidR="00C06C7D" w:rsidRPr="00244701" w:rsidRDefault="00C06C7D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10"/>
        <w:jc w:val="thaiDistribute"/>
        <w:rPr>
          <w:rFonts w:asciiTheme="majorBidi" w:hAnsiTheme="majorBidi" w:cstheme="majorBidi"/>
          <w:sz w:val="30"/>
          <w:szCs w:val="30"/>
          <w:cs/>
        </w:rPr>
        <w:sectPr w:rsidR="00C06C7D" w:rsidRPr="00244701" w:rsidSect="004A5662"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D4C9E5B" w14:textId="42C328BF" w:rsidR="00541680" w:rsidRPr="00F87920" w:rsidRDefault="00140567" w:rsidP="00CF0D65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</w:rPr>
      </w:pPr>
      <w:r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ค่าใช้จ่ายตามธรรมชาติ</w:t>
      </w:r>
    </w:p>
    <w:p w14:paraId="21136BAB" w14:textId="1F343A0B" w:rsidR="009B2A8E" w:rsidRPr="008162AE" w:rsidRDefault="009B2A8E" w:rsidP="00E6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1A3681A" w14:textId="32D44D73" w:rsidR="00E65809" w:rsidRPr="00F87920" w:rsidRDefault="00E65809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62A6CD" w14:textId="23EC9ADC" w:rsidR="00E65809" w:rsidRPr="00F87920" w:rsidRDefault="008E7755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กลุ่มบริษัทรับรู้รายการค่าใช้จ่ายตามที่เปิดเผยในหมายเหตุข้อ </w:t>
      </w:r>
      <w:r w:rsidR="005110BF">
        <w:rPr>
          <w:rFonts w:ascii="Angsana New" w:hAnsi="Angsana New"/>
          <w:sz w:val="30"/>
          <w:szCs w:val="30"/>
        </w:rPr>
        <w:t>7</w:t>
      </w:r>
      <w:r w:rsidR="00303E7C" w:rsidRPr="00F87920">
        <w:rPr>
          <w:rFonts w:ascii="Angsana New" w:hAnsi="Angsana New" w:hint="cs"/>
          <w:sz w:val="30"/>
          <w:szCs w:val="30"/>
        </w:rPr>
        <w:t>-</w:t>
      </w:r>
      <w:r w:rsidR="005110BF">
        <w:rPr>
          <w:rFonts w:ascii="Angsana New" w:hAnsi="Angsana New"/>
          <w:sz w:val="30"/>
          <w:szCs w:val="30"/>
        </w:rPr>
        <w:t>8</w:t>
      </w:r>
      <w:r w:rsidRPr="00F87920">
        <w:rPr>
          <w:rFonts w:ascii="Angsana New" w:hAnsi="Angsana New" w:hint="cs"/>
          <w:sz w:val="30"/>
          <w:szCs w:val="30"/>
        </w:rPr>
        <w:t xml:space="preserve">, </w:t>
      </w:r>
      <w:r w:rsidR="00C754C6" w:rsidRPr="00F87920">
        <w:rPr>
          <w:rFonts w:ascii="Angsana New" w:hAnsi="Angsana New" w:hint="cs"/>
          <w:sz w:val="30"/>
          <w:szCs w:val="30"/>
        </w:rPr>
        <w:t>1</w:t>
      </w:r>
      <w:r w:rsidR="005110BF">
        <w:rPr>
          <w:rFonts w:ascii="Angsana New" w:hAnsi="Angsana New"/>
          <w:sz w:val="30"/>
          <w:szCs w:val="30"/>
        </w:rPr>
        <w:t>2</w:t>
      </w:r>
      <w:r w:rsidRPr="00F87920">
        <w:rPr>
          <w:rFonts w:ascii="Angsana New" w:hAnsi="Angsana New" w:hint="cs"/>
          <w:sz w:val="30"/>
          <w:szCs w:val="30"/>
          <w:cs/>
        </w:rPr>
        <w:t>-1</w:t>
      </w:r>
      <w:r w:rsidR="005110BF">
        <w:rPr>
          <w:rFonts w:ascii="Angsana New" w:hAnsi="Angsana New"/>
          <w:sz w:val="30"/>
          <w:szCs w:val="30"/>
        </w:rPr>
        <w:t>3</w:t>
      </w:r>
      <w:r w:rsidR="00C754C6" w:rsidRPr="00F87920">
        <w:rPr>
          <w:rFonts w:ascii="Angsana New" w:hAnsi="Angsana New" w:hint="cs"/>
          <w:sz w:val="30"/>
          <w:szCs w:val="30"/>
        </w:rPr>
        <w:t xml:space="preserve"> </w:t>
      </w:r>
      <w:r w:rsidR="00C754C6" w:rsidRPr="00F87920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2E35" w:rsidRPr="00F87920">
        <w:rPr>
          <w:rFonts w:ascii="Angsana New" w:hAnsi="Angsana New" w:hint="cs"/>
          <w:sz w:val="30"/>
          <w:szCs w:val="30"/>
        </w:rPr>
        <w:t>1</w:t>
      </w:r>
      <w:r w:rsidR="005110BF">
        <w:rPr>
          <w:rFonts w:ascii="Angsana New" w:hAnsi="Angsana New"/>
          <w:sz w:val="30"/>
          <w:szCs w:val="30"/>
        </w:rPr>
        <w:t>5</w:t>
      </w:r>
    </w:p>
    <w:p w14:paraId="55A7ABB6" w14:textId="77777777" w:rsidR="00E65809" w:rsidRPr="008162AE" w:rsidRDefault="00E65809" w:rsidP="008E7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33"/>
        <w:gridCol w:w="238"/>
        <w:gridCol w:w="1134"/>
        <w:gridCol w:w="237"/>
        <w:gridCol w:w="1134"/>
        <w:gridCol w:w="237"/>
        <w:gridCol w:w="1136"/>
      </w:tblGrid>
      <w:tr w:rsidR="0050559E" w:rsidRPr="00F87920" w14:paraId="3F8372EA" w14:textId="77777777" w:rsidTr="00702962">
        <w:trPr>
          <w:trHeight w:val="420"/>
        </w:trPr>
        <w:tc>
          <w:tcPr>
            <w:tcW w:w="4050" w:type="dxa"/>
          </w:tcPr>
          <w:p w14:paraId="6F63CAD8" w14:textId="77777777" w:rsidR="0050559E" w:rsidRPr="00F87920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128071122"/>
          </w:p>
        </w:tc>
        <w:tc>
          <w:tcPr>
            <w:tcW w:w="2505" w:type="dxa"/>
            <w:gridSpan w:val="3"/>
          </w:tcPr>
          <w:p w14:paraId="6269ACBD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0B14BAA3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7" w:type="dxa"/>
            <w:gridSpan w:val="3"/>
          </w:tcPr>
          <w:p w14:paraId="3548A8E0" w14:textId="77777777" w:rsidR="0050559E" w:rsidRPr="00F87920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F87920" w14:paraId="50826CC7" w14:textId="77777777" w:rsidTr="00702962">
        <w:trPr>
          <w:trHeight w:val="420"/>
        </w:trPr>
        <w:tc>
          <w:tcPr>
            <w:tcW w:w="4050" w:type="dxa"/>
          </w:tcPr>
          <w:p w14:paraId="30DC572C" w14:textId="77777777" w:rsidR="0090600B" w:rsidRPr="00F87920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008F67F" w14:textId="44EB170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7F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42E532DD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DD221F" w14:textId="584EC7F3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7F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5772F74C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85F825" w14:textId="7DFEBF6E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7F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5E8DA5F7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B24DEC0" w14:textId="124B9AA0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7F6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0600B" w:rsidRPr="00F87920" w14:paraId="38003D61" w14:textId="77777777" w:rsidTr="00702962">
        <w:trPr>
          <w:trHeight w:val="420"/>
        </w:trPr>
        <w:tc>
          <w:tcPr>
            <w:tcW w:w="4050" w:type="dxa"/>
            <w:vAlign w:val="bottom"/>
          </w:tcPr>
          <w:p w14:paraId="3693E00A" w14:textId="77777777" w:rsidR="0090600B" w:rsidRPr="00F87920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7"/>
            <w:vAlign w:val="bottom"/>
          </w:tcPr>
          <w:p w14:paraId="6206BFFD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920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F61" w:rsidRPr="00F87920" w14:paraId="631F885B" w14:textId="77777777" w:rsidTr="00702962">
        <w:trPr>
          <w:trHeight w:val="420"/>
        </w:trPr>
        <w:tc>
          <w:tcPr>
            <w:tcW w:w="4050" w:type="dxa"/>
          </w:tcPr>
          <w:p w14:paraId="7C3F7E5D" w14:textId="77777777" w:rsidR="00C07F61" w:rsidRPr="00F87920" w:rsidRDefault="00C07F61" w:rsidP="00C07F6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14:paraId="2ADFA49B" w14:textId="7702402C" w:rsidR="00C07F61" w:rsidRPr="004A1D23" w:rsidRDefault="00B61B50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DC421C">
              <w:rPr>
                <w:rFonts w:ascii="Angsana New" w:eastAsia="MS Mincho" w:hAnsi="Angsana New"/>
                <w:sz w:val="30"/>
                <w:szCs w:val="30"/>
              </w:rPr>
              <w:t>,356</w:t>
            </w:r>
            <w:r w:rsidRPr="00B61B5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DC421C">
              <w:rPr>
                <w:rFonts w:ascii="Angsana New" w:eastAsia="MS Mincho" w:hAnsi="Angsana New"/>
                <w:sz w:val="30"/>
                <w:szCs w:val="30"/>
              </w:rPr>
              <w:t>022</w:t>
            </w:r>
          </w:p>
        </w:tc>
        <w:tc>
          <w:tcPr>
            <w:tcW w:w="238" w:type="dxa"/>
          </w:tcPr>
          <w:p w14:paraId="60BA9AA9" w14:textId="77777777" w:rsidR="00C07F61" w:rsidRPr="004A1D23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CC22C1" w14:textId="6908B24B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1,357,263</w:t>
            </w:r>
          </w:p>
        </w:tc>
        <w:tc>
          <w:tcPr>
            <w:tcW w:w="237" w:type="dxa"/>
          </w:tcPr>
          <w:p w14:paraId="3F5E2C64" w14:textId="7777777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9CFEC" w14:textId="4730767B" w:rsidR="00C07F61" w:rsidRPr="004A1D23" w:rsidRDefault="003A328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298,116</w:t>
            </w:r>
          </w:p>
        </w:tc>
        <w:tc>
          <w:tcPr>
            <w:tcW w:w="237" w:type="dxa"/>
          </w:tcPr>
          <w:p w14:paraId="310A512D" w14:textId="7777777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3D8E6EA" w14:textId="38D6E4BD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409,356</w:t>
            </w:r>
          </w:p>
        </w:tc>
      </w:tr>
      <w:tr w:rsidR="00C07F61" w:rsidRPr="00F87920" w14:paraId="202307D9" w14:textId="77777777" w:rsidTr="00702962">
        <w:trPr>
          <w:trHeight w:val="420"/>
        </w:trPr>
        <w:tc>
          <w:tcPr>
            <w:tcW w:w="4050" w:type="dxa"/>
          </w:tcPr>
          <w:p w14:paraId="779F035C" w14:textId="51A35E9D" w:rsidR="00C07F61" w:rsidRPr="00F87920" w:rsidRDefault="00C07F61" w:rsidP="00C07F61">
            <w:pPr>
              <w:spacing w:line="240" w:lineRule="auto"/>
              <w:ind w:left="247" w:hanging="24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</w:tcPr>
          <w:p w14:paraId="178EF828" w14:textId="77777777" w:rsidR="003A3281" w:rsidRDefault="003A328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50CD98" w14:textId="5BF3A26C" w:rsidR="00C07F61" w:rsidRPr="004A1D23" w:rsidRDefault="00B61B50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97,087</w:t>
            </w:r>
          </w:p>
        </w:tc>
        <w:tc>
          <w:tcPr>
            <w:tcW w:w="238" w:type="dxa"/>
          </w:tcPr>
          <w:p w14:paraId="78EC0CB8" w14:textId="77777777" w:rsidR="00C07F61" w:rsidRPr="004A1D23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631683" w14:textId="77777777" w:rsidR="00C07F6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AD751D" w14:textId="1D63618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32,700</w:t>
            </w:r>
          </w:p>
        </w:tc>
        <w:tc>
          <w:tcPr>
            <w:tcW w:w="237" w:type="dxa"/>
          </w:tcPr>
          <w:p w14:paraId="0A72B1CE" w14:textId="7777777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6A6F0F" w14:textId="77777777" w:rsidR="00C07F6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1BDE43" w14:textId="69FD92D2" w:rsidR="003A3281" w:rsidRPr="004A1D23" w:rsidRDefault="003A328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42,323</w:t>
            </w:r>
          </w:p>
        </w:tc>
        <w:tc>
          <w:tcPr>
            <w:tcW w:w="237" w:type="dxa"/>
          </w:tcPr>
          <w:p w14:paraId="612A938B" w14:textId="7777777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7904CD8" w14:textId="77777777" w:rsidR="00C07F61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F2B553" w14:textId="75E0E816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13,852</w:t>
            </w:r>
          </w:p>
        </w:tc>
      </w:tr>
      <w:tr w:rsidR="00C07F61" w:rsidRPr="00F87920" w14:paraId="7F12FD3D" w14:textId="77777777" w:rsidTr="00702962">
        <w:trPr>
          <w:trHeight w:val="420"/>
        </w:trPr>
        <w:tc>
          <w:tcPr>
            <w:tcW w:w="4050" w:type="dxa"/>
          </w:tcPr>
          <w:p w14:paraId="7AF0C960" w14:textId="77777777" w:rsidR="00C07F61" w:rsidRPr="00F87920" w:rsidRDefault="00C07F61" w:rsidP="00C07F6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14:paraId="026A54E6" w14:textId="7B717B73" w:rsidR="00C07F61" w:rsidRPr="004A1D23" w:rsidRDefault="003A328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161,704</w:t>
            </w:r>
          </w:p>
        </w:tc>
        <w:tc>
          <w:tcPr>
            <w:tcW w:w="238" w:type="dxa"/>
          </w:tcPr>
          <w:p w14:paraId="4447BA1F" w14:textId="77777777" w:rsidR="00C07F61" w:rsidRPr="004A1D23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C0472" w14:textId="2EE9271F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195,990</w:t>
            </w:r>
          </w:p>
        </w:tc>
        <w:tc>
          <w:tcPr>
            <w:tcW w:w="237" w:type="dxa"/>
          </w:tcPr>
          <w:p w14:paraId="5E0330FA" w14:textId="7777777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7ABD10" w14:textId="4F90FE47" w:rsidR="00C07F61" w:rsidRPr="004A1D23" w:rsidRDefault="003A328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157,457</w:t>
            </w:r>
          </w:p>
        </w:tc>
        <w:tc>
          <w:tcPr>
            <w:tcW w:w="237" w:type="dxa"/>
          </w:tcPr>
          <w:p w14:paraId="6EB3EB46" w14:textId="7777777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755BBD1" w14:textId="0AAAA4FC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189,381</w:t>
            </w:r>
          </w:p>
        </w:tc>
      </w:tr>
      <w:tr w:rsidR="00C07F61" w:rsidRPr="00F87920" w14:paraId="3F7A1324" w14:textId="77777777" w:rsidTr="00702962">
        <w:trPr>
          <w:trHeight w:val="420"/>
        </w:trPr>
        <w:tc>
          <w:tcPr>
            <w:tcW w:w="4050" w:type="dxa"/>
          </w:tcPr>
          <w:p w14:paraId="168A15D5" w14:textId="77777777" w:rsidR="00C07F61" w:rsidRPr="00F87920" w:rsidRDefault="00C07F61" w:rsidP="00C07F6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33" w:type="dxa"/>
          </w:tcPr>
          <w:p w14:paraId="4A744BD8" w14:textId="75FF82E5" w:rsidR="00C07F61" w:rsidRPr="004A1D23" w:rsidRDefault="00B61B50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1,16</w:t>
            </w:r>
            <w:r w:rsidR="00DC421C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B61B5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DC421C">
              <w:rPr>
                <w:rFonts w:ascii="Angsana New" w:eastAsia="MS Mincho" w:hAnsi="Angsana New"/>
                <w:sz w:val="30"/>
                <w:szCs w:val="30"/>
              </w:rPr>
              <w:t>040</w:t>
            </w:r>
          </w:p>
        </w:tc>
        <w:tc>
          <w:tcPr>
            <w:tcW w:w="238" w:type="dxa"/>
          </w:tcPr>
          <w:p w14:paraId="6A8E7189" w14:textId="77777777" w:rsidR="00C07F61" w:rsidRPr="004A1D23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68D54" w14:textId="16B954CC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1,104,977</w:t>
            </w:r>
          </w:p>
        </w:tc>
        <w:tc>
          <w:tcPr>
            <w:tcW w:w="237" w:type="dxa"/>
          </w:tcPr>
          <w:p w14:paraId="1188B353" w14:textId="7777777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542888" w14:textId="2E4DCBE4" w:rsidR="00C07F61" w:rsidRPr="004A1D23" w:rsidRDefault="003A328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458,467</w:t>
            </w:r>
          </w:p>
        </w:tc>
        <w:tc>
          <w:tcPr>
            <w:tcW w:w="237" w:type="dxa"/>
          </w:tcPr>
          <w:p w14:paraId="6BA3B7C7" w14:textId="77777777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2CE4D59" w14:textId="331E3FB4" w:rsidR="00C07F61" w:rsidRPr="004A1D23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479,362</w:t>
            </w:r>
          </w:p>
        </w:tc>
      </w:tr>
      <w:tr w:rsidR="00C07F61" w:rsidRPr="00F87920" w14:paraId="7C7A1AC8" w14:textId="77777777" w:rsidTr="00702962">
        <w:trPr>
          <w:trHeight w:val="420"/>
        </w:trPr>
        <w:tc>
          <w:tcPr>
            <w:tcW w:w="4050" w:type="dxa"/>
          </w:tcPr>
          <w:p w14:paraId="493D34AE" w14:textId="77777777" w:rsidR="00C07F61" w:rsidRPr="00F87920" w:rsidRDefault="00C07F61" w:rsidP="00C07F61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14:paraId="4C1AD791" w14:textId="5D7A5506" w:rsidR="00C07F61" w:rsidRPr="003A3281" w:rsidRDefault="00B61B50" w:rsidP="00B61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65"/>
              <w:rPr>
                <w:rFonts w:ascii="Angsana New" w:eastAsia="MS Mincho" w:hAnsi="Angsana New"/>
                <w:sz w:val="30"/>
                <w:szCs w:val="30"/>
                <w:highlight w:val="yellow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  <w:cs/>
              </w:rPr>
              <w:t>381</w:t>
            </w:r>
            <w:r w:rsidRPr="00B61B50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B61B50">
              <w:rPr>
                <w:rFonts w:ascii="Angsana New" w:eastAsia="MS Mincho" w:hAnsi="Angsana New"/>
                <w:sz w:val="30"/>
                <w:szCs w:val="30"/>
                <w:cs/>
              </w:rPr>
              <w:t>0</w:t>
            </w:r>
            <w:r w:rsidR="00DC421C">
              <w:rPr>
                <w:rFonts w:ascii="Angsana New" w:eastAsia="MS Mincho" w:hAnsi="Angsana New"/>
                <w:sz w:val="30"/>
                <w:szCs w:val="30"/>
              </w:rPr>
              <w:t>26</w:t>
            </w:r>
          </w:p>
        </w:tc>
        <w:tc>
          <w:tcPr>
            <w:tcW w:w="238" w:type="dxa"/>
          </w:tcPr>
          <w:p w14:paraId="3CCCC625" w14:textId="77777777" w:rsidR="00C07F61" w:rsidRPr="003A3281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16DA4592" w14:textId="3C7DD2B7" w:rsidR="00C07F61" w:rsidRPr="00006E68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006E68">
              <w:rPr>
                <w:rFonts w:ascii="Angsana New" w:eastAsia="MS Mincho" w:hAnsi="Angsana New"/>
                <w:sz w:val="30"/>
                <w:szCs w:val="30"/>
              </w:rPr>
              <w:t>449,556</w:t>
            </w:r>
          </w:p>
        </w:tc>
        <w:tc>
          <w:tcPr>
            <w:tcW w:w="237" w:type="dxa"/>
          </w:tcPr>
          <w:p w14:paraId="4EABBA7F" w14:textId="77777777" w:rsidR="00C07F61" w:rsidRPr="00006E68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1E666A" w14:textId="0707EDB9" w:rsidR="00C07F61" w:rsidRPr="00006E68" w:rsidRDefault="003A328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006E68">
              <w:rPr>
                <w:rFonts w:ascii="Angsana New" w:eastAsia="MS Mincho" w:hAnsi="Angsana New"/>
                <w:sz w:val="30"/>
                <w:szCs w:val="30"/>
              </w:rPr>
              <w:t>174,3</w:t>
            </w:r>
            <w:r w:rsidR="00FD16EC">
              <w:rPr>
                <w:rFonts w:ascii="Angsana New" w:eastAsia="MS Mincho" w:hAnsi="Angsana New"/>
                <w:sz w:val="30"/>
                <w:szCs w:val="30"/>
              </w:rPr>
              <w:t>67</w:t>
            </w:r>
          </w:p>
        </w:tc>
        <w:tc>
          <w:tcPr>
            <w:tcW w:w="237" w:type="dxa"/>
          </w:tcPr>
          <w:p w14:paraId="024BC6E7" w14:textId="77777777" w:rsidR="00C07F61" w:rsidRPr="00006E68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01A4FF4" w14:textId="58C03703" w:rsidR="00C07F61" w:rsidRPr="00006E68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006E68">
              <w:rPr>
                <w:rFonts w:ascii="Angsana New" w:eastAsia="MS Mincho" w:hAnsi="Angsana New"/>
                <w:sz w:val="30"/>
                <w:szCs w:val="30"/>
              </w:rPr>
              <w:t>162,129</w:t>
            </w:r>
          </w:p>
        </w:tc>
      </w:tr>
      <w:tr w:rsidR="00FD16EC" w:rsidRPr="00F87920" w14:paraId="4CF69EB8" w14:textId="77777777" w:rsidTr="00702962">
        <w:trPr>
          <w:trHeight w:val="420"/>
        </w:trPr>
        <w:tc>
          <w:tcPr>
            <w:tcW w:w="4050" w:type="dxa"/>
          </w:tcPr>
          <w:p w14:paraId="1E84D493" w14:textId="23637CB1" w:rsidR="00FD16EC" w:rsidRPr="00F87920" w:rsidRDefault="00FD16EC" w:rsidP="00FD16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162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ค่าตัดจำหน่ายใบอนุญาตให้ใช้คลื่นความถี่และ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</w:t>
            </w:r>
            <w:r w:rsidRPr="008162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133" w:type="dxa"/>
          </w:tcPr>
          <w:p w14:paraId="0E16BB0C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8DBDE32" w14:textId="19126998" w:rsidR="00FD16EC" w:rsidRPr="00B61B50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0778D">
              <w:rPr>
                <w:rFonts w:ascii="Angsana New" w:eastAsia="MS Mincho" w:hAnsi="Angsana New"/>
                <w:sz w:val="30"/>
                <w:szCs w:val="30"/>
              </w:rPr>
              <w:t>140,03</w:t>
            </w: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5E8195A" w14:textId="77777777" w:rsidR="00FD16EC" w:rsidRPr="003A3281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7269A277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4216ED5" w14:textId="598A9C8D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8162AE">
              <w:rPr>
                <w:rFonts w:ascii="Angsana New" w:eastAsia="MS Mincho" w:hAnsi="Angsana New"/>
                <w:sz w:val="30"/>
                <w:szCs w:val="30"/>
              </w:rPr>
              <w:t>140,03</w:t>
            </w: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1A5B2C0" w14:textId="77777777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D31799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CC753A1" w14:textId="05CD4B6C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5E02632" w14:textId="77777777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33E2DB4D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3263CC8" w14:textId="12F09DCF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D16EC" w:rsidRPr="004A1D23" w14:paraId="19687613" w14:textId="77777777" w:rsidTr="00667AC2">
        <w:trPr>
          <w:trHeight w:val="420"/>
        </w:trPr>
        <w:tc>
          <w:tcPr>
            <w:tcW w:w="4050" w:type="dxa"/>
          </w:tcPr>
          <w:p w14:paraId="5B6C9169" w14:textId="77777777" w:rsidR="00FD16EC" w:rsidRPr="00F87920" w:rsidRDefault="00FD16EC" w:rsidP="00FD16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14:paraId="6F136021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128,083</w:t>
            </w:r>
          </w:p>
        </w:tc>
        <w:tc>
          <w:tcPr>
            <w:tcW w:w="238" w:type="dxa"/>
          </w:tcPr>
          <w:p w14:paraId="555BBCE9" w14:textId="77777777" w:rsidR="00FD16EC" w:rsidRPr="004A1D23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6B1847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129,588</w:t>
            </w:r>
          </w:p>
        </w:tc>
        <w:tc>
          <w:tcPr>
            <w:tcW w:w="237" w:type="dxa"/>
          </w:tcPr>
          <w:p w14:paraId="168F2946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D2F0EDE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15A031C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5536264F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D16EC" w:rsidRPr="004A1D23" w14:paraId="6E364823" w14:textId="77777777" w:rsidTr="00667AC2">
        <w:trPr>
          <w:trHeight w:val="420"/>
        </w:trPr>
        <w:tc>
          <w:tcPr>
            <w:tcW w:w="4050" w:type="dxa"/>
          </w:tcPr>
          <w:p w14:paraId="43611A8C" w14:textId="77777777" w:rsidR="00FD16EC" w:rsidRPr="00F87920" w:rsidRDefault="00FD16EC" w:rsidP="00FD16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ค่าใช้จ่ายกิจกรรม</w:t>
            </w:r>
          </w:p>
        </w:tc>
        <w:tc>
          <w:tcPr>
            <w:tcW w:w="1133" w:type="dxa"/>
            <w:shd w:val="clear" w:color="auto" w:fill="auto"/>
          </w:tcPr>
          <w:p w14:paraId="7F44548E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113,301</w:t>
            </w:r>
          </w:p>
        </w:tc>
        <w:tc>
          <w:tcPr>
            <w:tcW w:w="238" w:type="dxa"/>
          </w:tcPr>
          <w:p w14:paraId="7B6CDAC5" w14:textId="77777777" w:rsidR="00FD16EC" w:rsidRPr="004A1D23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11BC44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81,289</w:t>
            </w:r>
          </w:p>
        </w:tc>
        <w:tc>
          <w:tcPr>
            <w:tcW w:w="237" w:type="dxa"/>
          </w:tcPr>
          <w:p w14:paraId="35704A8E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E8F8DD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36,900</w:t>
            </w:r>
          </w:p>
        </w:tc>
        <w:tc>
          <w:tcPr>
            <w:tcW w:w="237" w:type="dxa"/>
          </w:tcPr>
          <w:p w14:paraId="179FF082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DA63DF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33,132</w:t>
            </w:r>
          </w:p>
        </w:tc>
      </w:tr>
      <w:tr w:rsidR="00FD16EC" w:rsidRPr="00C577DF" w14:paraId="734E9DDE" w14:textId="77777777" w:rsidTr="00667AC2">
        <w:trPr>
          <w:trHeight w:val="420"/>
        </w:trPr>
        <w:tc>
          <w:tcPr>
            <w:tcW w:w="4050" w:type="dxa"/>
          </w:tcPr>
          <w:p w14:paraId="6C5BA281" w14:textId="5C29C873" w:rsidR="00FD16EC" w:rsidRPr="00F87920" w:rsidRDefault="00FD16EC" w:rsidP="00FD16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16EC">
              <w:rPr>
                <w:rFonts w:ascii="Angsana New" w:hAnsi="Angsana New"/>
                <w:sz w:val="30"/>
                <w:szCs w:val="30"/>
                <w:cs/>
              </w:rPr>
              <w:t>ค่าบริการการขายผ่านช่องทางออนไลน์</w:t>
            </w:r>
          </w:p>
        </w:tc>
        <w:tc>
          <w:tcPr>
            <w:tcW w:w="1133" w:type="dxa"/>
            <w:shd w:val="clear" w:color="auto" w:fill="auto"/>
          </w:tcPr>
          <w:p w14:paraId="127614D8" w14:textId="77777777" w:rsidR="00FD16EC" w:rsidRPr="003A3281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64,095</w:t>
            </w:r>
          </w:p>
        </w:tc>
        <w:tc>
          <w:tcPr>
            <w:tcW w:w="238" w:type="dxa"/>
          </w:tcPr>
          <w:p w14:paraId="570A5E2F" w14:textId="77777777" w:rsidR="00FD16EC" w:rsidRPr="004A1D23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CC285C" w14:textId="72D3469B" w:rsidR="00FD16EC" w:rsidRPr="00212D54" w:rsidRDefault="00B4022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</w:t>
            </w:r>
            <w:r w:rsidR="00FD16EC">
              <w:rPr>
                <w:rFonts w:ascii="Angsana New" w:eastAsia="MS Mincho" w:hAnsi="Angsana New"/>
                <w:sz w:val="30"/>
                <w:szCs w:val="30"/>
              </w:rPr>
              <w:t>,918</w:t>
            </w:r>
          </w:p>
        </w:tc>
        <w:tc>
          <w:tcPr>
            <w:tcW w:w="237" w:type="dxa"/>
          </w:tcPr>
          <w:p w14:paraId="0A3531DC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C66FA2" w14:textId="4F1A4A11" w:rsidR="00FD16EC" w:rsidRPr="003A3281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8B561DC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177FDC2" w14:textId="05C477C7" w:rsidR="00FD16EC" w:rsidRPr="00C577DF" w:rsidRDefault="00D25A96" w:rsidP="00D25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D16EC" w:rsidRPr="00F87920" w14:paraId="03365B35" w14:textId="77777777" w:rsidTr="00702962">
        <w:trPr>
          <w:trHeight w:val="420"/>
        </w:trPr>
        <w:tc>
          <w:tcPr>
            <w:tcW w:w="4050" w:type="dxa"/>
          </w:tcPr>
          <w:p w14:paraId="414F12FD" w14:textId="65856503" w:rsidR="00FD16EC" w:rsidRPr="00F87920" w:rsidRDefault="00FD16EC" w:rsidP="00FD16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14:paraId="11984463" w14:textId="46CB0914" w:rsidR="00FD16EC" w:rsidRPr="00B61B50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59,817</w:t>
            </w:r>
          </w:p>
        </w:tc>
        <w:tc>
          <w:tcPr>
            <w:tcW w:w="238" w:type="dxa"/>
          </w:tcPr>
          <w:p w14:paraId="19844097" w14:textId="77777777" w:rsidR="00FD16EC" w:rsidRPr="003A3281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01AEA44C" w14:textId="79A50B10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67,649</w:t>
            </w:r>
          </w:p>
        </w:tc>
        <w:tc>
          <w:tcPr>
            <w:tcW w:w="237" w:type="dxa"/>
          </w:tcPr>
          <w:p w14:paraId="23E19702" w14:textId="77777777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6ADF54" w14:textId="4BA65BA6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35,184</w:t>
            </w:r>
          </w:p>
        </w:tc>
        <w:tc>
          <w:tcPr>
            <w:tcW w:w="237" w:type="dxa"/>
          </w:tcPr>
          <w:p w14:paraId="3F065B74" w14:textId="77777777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71EF44FC" w14:textId="4816CC71" w:rsidR="00FD16EC" w:rsidRPr="00006E68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39,728</w:t>
            </w:r>
          </w:p>
        </w:tc>
      </w:tr>
      <w:tr w:rsidR="00FD16EC" w:rsidRPr="00F87920" w14:paraId="41A9354D" w14:textId="77777777" w:rsidTr="00702962">
        <w:trPr>
          <w:trHeight w:val="420"/>
        </w:trPr>
        <w:tc>
          <w:tcPr>
            <w:tcW w:w="4050" w:type="dxa"/>
          </w:tcPr>
          <w:p w14:paraId="05345CB3" w14:textId="7CA2CC29" w:rsidR="00FD16EC" w:rsidRPr="00F87920" w:rsidRDefault="00FD16EC" w:rsidP="00FD16E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ค่าจ้างผลิตรายการ</w:t>
            </w:r>
          </w:p>
        </w:tc>
        <w:tc>
          <w:tcPr>
            <w:tcW w:w="1133" w:type="dxa"/>
          </w:tcPr>
          <w:p w14:paraId="44D4FAF8" w14:textId="08F4192F" w:rsidR="00FD16EC" w:rsidRPr="00212D54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49,160</w:t>
            </w:r>
          </w:p>
        </w:tc>
        <w:tc>
          <w:tcPr>
            <w:tcW w:w="238" w:type="dxa"/>
          </w:tcPr>
          <w:p w14:paraId="39ACE1EC" w14:textId="77777777" w:rsidR="00FD16EC" w:rsidRPr="004A1D23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63EECE" w14:textId="058A991A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148</w:t>
            </w:r>
            <w:r>
              <w:rPr>
                <w:rFonts w:ascii="Angsana New" w:eastAsia="MS Mincho" w:hAnsi="Angsana New"/>
                <w:sz w:val="30"/>
                <w:szCs w:val="30"/>
              </w:rPr>
              <w:t>,951</w:t>
            </w:r>
          </w:p>
        </w:tc>
        <w:tc>
          <w:tcPr>
            <w:tcW w:w="237" w:type="dxa"/>
          </w:tcPr>
          <w:p w14:paraId="6CCD2708" w14:textId="77777777" w:rsidR="00FD16EC" w:rsidRPr="007D0794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5F41B7" w14:textId="462F972C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268BADD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06D5584D" w14:textId="09FB59D1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D16EC" w:rsidRPr="00F87920" w14:paraId="685BDB44" w14:textId="77777777" w:rsidTr="00702962">
        <w:trPr>
          <w:trHeight w:val="420"/>
        </w:trPr>
        <w:tc>
          <w:tcPr>
            <w:tcW w:w="4050" w:type="dxa"/>
          </w:tcPr>
          <w:p w14:paraId="5598F060" w14:textId="5D0A0D85" w:rsidR="00FD16EC" w:rsidRPr="00F87920" w:rsidRDefault="00FD16EC" w:rsidP="00FD16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DA10E9">
              <w:rPr>
                <w:rFonts w:ascii="Angsana New" w:hAnsi="Angsana New"/>
                <w:color w:val="000000"/>
                <w:sz w:val="30"/>
                <w:szCs w:val="30"/>
              </w:rPr>
              <w:t xml:space="preserve">    </w:t>
            </w: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1133" w:type="dxa"/>
            <w:shd w:val="clear" w:color="auto" w:fill="auto"/>
          </w:tcPr>
          <w:p w14:paraId="0368C321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4A7A80" w14:textId="1B990E24" w:rsidR="00FD16EC" w:rsidRPr="00B61B50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B61B50">
              <w:rPr>
                <w:rFonts w:ascii="Angsana New" w:eastAsia="MS Mincho" w:hAnsi="Angsana New"/>
                <w:sz w:val="30"/>
                <w:szCs w:val="30"/>
              </w:rPr>
              <w:t>47,</w:t>
            </w:r>
            <w:r>
              <w:rPr>
                <w:rFonts w:ascii="Angsana New" w:eastAsia="MS Mincho" w:hAnsi="Angsana New"/>
                <w:sz w:val="30"/>
                <w:szCs w:val="30"/>
              </w:rPr>
              <w:t>999</w:t>
            </w:r>
          </w:p>
        </w:tc>
        <w:tc>
          <w:tcPr>
            <w:tcW w:w="238" w:type="dxa"/>
          </w:tcPr>
          <w:p w14:paraId="2F4A625C" w14:textId="77777777" w:rsidR="00FD16EC" w:rsidRPr="004A1D23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8E5ACB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3AC1F70" w14:textId="403DE5FA" w:rsidR="00FD16EC" w:rsidRPr="00212D54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36,013</w:t>
            </w:r>
          </w:p>
        </w:tc>
        <w:tc>
          <w:tcPr>
            <w:tcW w:w="237" w:type="dxa"/>
          </w:tcPr>
          <w:p w14:paraId="0D3EF87D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AC858F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3CF7CFF" w14:textId="728C7B57" w:rsidR="00FD16EC" w:rsidRPr="003A3281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46,156</w:t>
            </w:r>
          </w:p>
        </w:tc>
        <w:tc>
          <w:tcPr>
            <w:tcW w:w="237" w:type="dxa"/>
          </w:tcPr>
          <w:p w14:paraId="09FB1536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264A1E2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69728A" w14:textId="39A31685" w:rsidR="00FD16EC" w:rsidRPr="00C577DF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40,899</w:t>
            </w:r>
          </w:p>
        </w:tc>
      </w:tr>
      <w:tr w:rsidR="00FD16EC" w:rsidRPr="00F87920" w14:paraId="43270107" w14:textId="77777777" w:rsidTr="00702962">
        <w:trPr>
          <w:trHeight w:val="420"/>
        </w:trPr>
        <w:tc>
          <w:tcPr>
            <w:tcW w:w="4050" w:type="dxa"/>
          </w:tcPr>
          <w:p w14:paraId="6BD925C8" w14:textId="19F0E68A" w:rsidR="00FD16EC" w:rsidRPr="00F87920" w:rsidRDefault="00FD16EC" w:rsidP="00FD16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  <w:shd w:val="clear" w:color="auto" w:fill="auto"/>
          </w:tcPr>
          <w:p w14:paraId="048B49DE" w14:textId="541EBF5D" w:rsidR="00FD16EC" w:rsidRPr="00212D54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38,102</w:t>
            </w:r>
          </w:p>
        </w:tc>
        <w:tc>
          <w:tcPr>
            <w:tcW w:w="238" w:type="dxa"/>
          </w:tcPr>
          <w:p w14:paraId="6E9D85D0" w14:textId="77777777" w:rsidR="00FD16EC" w:rsidRPr="004A1D23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C23774C" w14:textId="40878A89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37,778</w:t>
            </w:r>
          </w:p>
        </w:tc>
        <w:tc>
          <w:tcPr>
            <w:tcW w:w="237" w:type="dxa"/>
          </w:tcPr>
          <w:p w14:paraId="67A46677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FBC47D" w14:textId="7EAA86E6" w:rsidR="00FD16EC" w:rsidRPr="00C577DF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26,257</w:t>
            </w:r>
          </w:p>
        </w:tc>
        <w:tc>
          <w:tcPr>
            <w:tcW w:w="237" w:type="dxa"/>
          </w:tcPr>
          <w:p w14:paraId="5DADC068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6DBB3D2E" w14:textId="6D8694EA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27,614</w:t>
            </w:r>
          </w:p>
        </w:tc>
      </w:tr>
      <w:tr w:rsidR="00FD16EC" w:rsidRPr="00F87920" w14:paraId="5A815D6D" w14:textId="77777777" w:rsidTr="00702962">
        <w:trPr>
          <w:trHeight w:val="420"/>
        </w:trPr>
        <w:tc>
          <w:tcPr>
            <w:tcW w:w="4050" w:type="dxa"/>
          </w:tcPr>
          <w:p w14:paraId="1F249A5A" w14:textId="77777777" w:rsidR="00FD16EC" w:rsidRPr="00F87920" w:rsidRDefault="00FD16EC" w:rsidP="00FD16EC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  <w:shd w:val="clear" w:color="auto" w:fill="auto"/>
          </w:tcPr>
          <w:p w14:paraId="5A424204" w14:textId="7AA3BB9D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37,36</w:t>
            </w:r>
            <w:r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3AEB6CB1" w14:textId="77777777" w:rsidR="00FD16EC" w:rsidRPr="004A1D23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4B5A8F3" w14:textId="32F85CEC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sz w:val="30"/>
                <w:szCs w:val="30"/>
              </w:rPr>
              <w:t>34,465</w:t>
            </w:r>
          </w:p>
        </w:tc>
        <w:tc>
          <w:tcPr>
            <w:tcW w:w="237" w:type="dxa"/>
          </w:tcPr>
          <w:p w14:paraId="781F6CA2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977484" w14:textId="6AC25058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3A3281">
              <w:rPr>
                <w:rFonts w:ascii="Angsana New" w:eastAsia="MS Mincho" w:hAnsi="Angsana New"/>
                <w:sz w:val="30"/>
                <w:szCs w:val="30"/>
              </w:rPr>
              <w:t>15,336</w:t>
            </w:r>
          </w:p>
        </w:tc>
        <w:tc>
          <w:tcPr>
            <w:tcW w:w="237" w:type="dxa"/>
          </w:tcPr>
          <w:p w14:paraId="155DDAED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4CA469F3" w14:textId="02849DC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sz w:val="30"/>
                <w:szCs w:val="30"/>
              </w:rPr>
              <w:t>11,875</w:t>
            </w:r>
          </w:p>
        </w:tc>
      </w:tr>
      <w:tr w:rsidR="00FD16EC" w:rsidRPr="00F87920" w14:paraId="2EA7ADD4" w14:textId="77777777" w:rsidTr="00702962">
        <w:trPr>
          <w:trHeight w:val="420"/>
        </w:trPr>
        <w:tc>
          <w:tcPr>
            <w:tcW w:w="4050" w:type="dxa"/>
          </w:tcPr>
          <w:p w14:paraId="41F690C4" w14:textId="446AEB97" w:rsidR="00FD16EC" w:rsidRPr="00F87920" w:rsidRDefault="00FD16EC" w:rsidP="00FD16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  <w:shd w:val="clear" w:color="auto" w:fill="auto"/>
          </w:tcPr>
          <w:p w14:paraId="2B1C756A" w14:textId="552A08D1" w:rsidR="00FD16EC" w:rsidRPr="009727D4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2B6C59">
              <w:rPr>
                <w:rFonts w:ascii="Angsana New" w:eastAsia="MS Mincho" w:hAnsi="Angsana New"/>
                <w:sz w:val="30"/>
                <w:szCs w:val="30"/>
              </w:rPr>
              <w:t>38</w:t>
            </w:r>
            <w:r w:rsidRPr="004C51A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2B6C59">
              <w:rPr>
                <w:rFonts w:ascii="Angsana New" w:eastAsia="MS Mincho" w:hAnsi="Angsana New"/>
                <w:sz w:val="30"/>
                <w:szCs w:val="30"/>
              </w:rPr>
              <w:t>595</w:t>
            </w:r>
          </w:p>
        </w:tc>
        <w:tc>
          <w:tcPr>
            <w:tcW w:w="238" w:type="dxa"/>
          </w:tcPr>
          <w:p w14:paraId="7DD11E8C" w14:textId="77777777" w:rsidR="00FD16EC" w:rsidRPr="009727D4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8DE628" w14:textId="59FB082E" w:rsidR="00FD16EC" w:rsidRPr="009727D4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123,150</w:t>
            </w:r>
          </w:p>
        </w:tc>
        <w:tc>
          <w:tcPr>
            <w:tcW w:w="237" w:type="dxa"/>
          </w:tcPr>
          <w:p w14:paraId="10C36BC5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0A12E0" w14:textId="5FAA5736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A3281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112,1</w:t>
            </w:r>
            <w:r w:rsidR="0071075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75</w:t>
            </w:r>
          </w:p>
        </w:tc>
        <w:tc>
          <w:tcPr>
            <w:tcW w:w="237" w:type="dxa"/>
          </w:tcPr>
          <w:p w14:paraId="0182D898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shd w:val="clear" w:color="auto" w:fill="auto"/>
          </w:tcPr>
          <w:p w14:paraId="13BC020F" w14:textId="1F7CDF6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7D079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111,175</w:t>
            </w:r>
          </w:p>
        </w:tc>
      </w:tr>
      <w:tr w:rsidR="00FD16EC" w:rsidRPr="00F87920" w14:paraId="3DBB2C8D" w14:textId="77777777" w:rsidTr="00702962">
        <w:trPr>
          <w:trHeight w:val="420"/>
        </w:trPr>
        <w:tc>
          <w:tcPr>
            <w:tcW w:w="4050" w:type="dxa"/>
          </w:tcPr>
          <w:p w14:paraId="28B004FE" w14:textId="30218395" w:rsidR="00FD16EC" w:rsidRPr="00F87920" w:rsidRDefault="00FD16EC" w:rsidP="00FD16EC">
            <w:pPr>
              <w:spacing w:line="240" w:lineRule="auto"/>
              <w:ind w:left="247" w:hanging="2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ค่าใช้จ่ายในการขายและค่าใช้จ่าย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CA723D9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27BB56C9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3BC568C" w14:textId="0604E688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D16E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4,0</w:t>
            </w:r>
            <w:r w:rsidR="002B6C5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</w:t>
            </w:r>
            <w:r w:rsidRPr="00FD16E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2B6C5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238" w:type="dxa"/>
          </w:tcPr>
          <w:p w14:paraId="6B50FD44" w14:textId="77777777" w:rsidR="00FD16EC" w:rsidRPr="004A1D23" w:rsidRDefault="00FD16EC" w:rsidP="00FD1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00A40F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1CA2C7F7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3A5D71A" w14:textId="2BDE139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12D5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3,970,325</w:t>
            </w:r>
          </w:p>
        </w:tc>
        <w:tc>
          <w:tcPr>
            <w:tcW w:w="237" w:type="dxa"/>
          </w:tcPr>
          <w:p w14:paraId="6C39FC4D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DE69482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38ED571F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558C315" w14:textId="026248AF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0778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1,402,738</w:t>
            </w:r>
          </w:p>
        </w:tc>
        <w:tc>
          <w:tcPr>
            <w:tcW w:w="237" w:type="dxa"/>
          </w:tcPr>
          <w:p w14:paraId="4940D4D2" w14:textId="77777777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E9437AB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47288AD7" w14:textId="77777777" w:rsidR="00FD16EC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858477D" w14:textId="79632D59" w:rsidR="00FD16EC" w:rsidRPr="004A1D23" w:rsidRDefault="00FD16EC" w:rsidP="00FD1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577D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1,518,503</w:t>
            </w:r>
          </w:p>
        </w:tc>
      </w:tr>
    </w:tbl>
    <w:bookmarkEnd w:id="7"/>
    <w:p w14:paraId="0ED3C3FE" w14:textId="54BF3ED3" w:rsidR="00DF3F99" w:rsidRDefault="00061647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ในระหว่างปี </w:t>
      </w:r>
      <w:r w:rsidRPr="00F87920">
        <w:rPr>
          <w:rFonts w:ascii="Angsana New" w:hAnsi="Angsana New" w:hint="cs"/>
          <w:sz w:val="30"/>
          <w:szCs w:val="30"/>
        </w:rPr>
        <w:t>256</w:t>
      </w:r>
      <w:r w:rsidR="00C07F61">
        <w:rPr>
          <w:rFonts w:ascii="Angsana New" w:hAnsi="Angsana New"/>
          <w:sz w:val="30"/>
          <w:szCs w:val="30"/>
        </w:rPr>
        <w:t>7</w:t>
      </w:r>
      <w:r w:rsidRPr="00F87920">
        <w:rPr>
          <w:rFonts w:ascii="Angsana New" w:hAnsi="Angsana New" w:hint="cs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E1C5C">
        <w:rPr>
          <w:rFonts w:ascii="Angsana New" w:hAnsi="Angsana New" w:hint="cs"/>
          <w:sz w:val="30"/>
          <w:szCs w:val="30"/>
          <w:cs/>
        </w:rPr>
        <w:t>และบริษัท</w:t>
      </w:r>
      <w:r w:rsidRPr="00F87920">
        <w:rPr>
          <w:rFonts w:ascii="Angsana New" w:hAnsi="Angsana New" w:hint="cs"/>
          <w:sz w:val="30"/>
          <w:szCs w:val="30"/>
          <w:cs/>
        </w:rPr>
        <w:t>จ่ายเงินสมทบกองทุนสำรองเลี้ยงชีพสำหรับพนักงานของกลุ่มบริษัท</w:t>
      </w:r>
      <w:r w:rsidR="001E1C5C">
        <w:rPr>
          <w:rFonts w:ascii="Angsana New" w:hAnsi="Angsana New" w:hint="cs"/>
          <w:sz w:val="30"/>
          <w:szCs w:val="30"/>
          <w:cs/>
        </w:rPr>
        <w:t xml:space="preserve">    </w:t>
      </w:r>
      <w:r w:rsidRPr="00F87920">
        <w:rPr>
          <w:rFonts w:ascii="Angsana New" w:hAnsi="Angsana New" w:hint="cs"/>
          <w:sz w:val="30"/>
          <w:szCs w:val="30"/>
          <w:cs/>
        </w:rPr>
        <w:t>เป็นจำนวน</w:t>
      </w:r>
      <w:r w:rsidR="00BD4590">
        <w:rPr>
          <w:rFonts w:ascii="Angsana New" w:hAnsi="Angsana New"/>
          <w:sz w:val="30"/>
          <w:szCs w:val="30"/>
        </w:rPr>
        <w:t xml:space="preserve"> </w:t>
      </w:r>
      <w:r w:rsidR="00E0778D">
        <w:rPr>
          <w:rFonts w:ascii="Angsana New" w:hAnsi="Angsana New"/>
          <w:sz w:val="30"/>
          <w:szCs w:val="30"/>
        </w:rPr>
        <w:t>18.63</w:t>
      </w:r>
      <w:r w:rsidR="00C07F61">
        <w:rPr>
          <w:rFonts w:ascii="Angsana New" w:hAnsi="Angsana New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>ล้านบาท</w:t>
      </w:r>
      <w:r w:rsidR="00303E7C" w:rsidRPr="00F87920">
        <w:rPr>
          <w:rFonts w:ascii="Angsana New" w:hAnsi="Angsana New" w:hint="cs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>และ</w:t>
      </w:r>
      <w:r w:rsidR="005F1D64">
        <w:rPr>
          <w:rFonts w:ascii="Angsana New" w:hAnsi="Angsana New"/>
          <w:sz w:val="30"/>
          <w:szCs w:val="30"/>
        </w:rPr>
        <w:t xml:space="preserve"> </w:t>
      </w:r>
      <w:r w:rsidR="00E0778D">
        <w:rPr>
          <w:rFonts w:ascii="Angsana New" w:hAnsi="Angsana New"/>
          <w:sz w:val="30"/>
          <w:szCs w:val="30"/>
        </w:rPr>
        <w:t>8.89</w:t>
      </w:r>
      <w:r w:rsidR="00BB1A85">
        <w:rPr>
          <w:rFonts w:ascii="Angsana New" w:hAnsi="Angsana New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F87920">
        <w:rPr>
          <w:rFonts w:ascii="Angsana New" w:hAnsi="Angsana New" w:hint="cs"/>
          <w:i/>
          <w:iCs/>
          <w:sz w:val="30"/>
          <w:szCs w:val="30"/>
        </w:rPr>
        <w:t>25</w:t>
      </w:r>
      <w:r w:rsidR="00CA0B71">
        <w:rPr>
          <w:rFonts w:ascii="Angsana New" w:hAnsi="Angsana New"/>
          <w:i/>
          <w:iCs/>
          <w:sz w:val="30"/>
          <w:szCs w:val="30"/>
        </w:rPr>
        <w:t>6</w:t>
      </w:r>
      <w:r w:rsidR="00C07F61">
        <w:rPr>
          <w:rFonts w:ascii="Angsana New" w:hAnsi="Angsana New"/>
          <w:i/>
          <w:iCs/>
          <w:sz w:val="30"/>
          <w:szCs w:val="30"/>
        </w:rPr>
        <w:t>6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117C34" w:rsidRPr="00F87920">
        <w:rPr>
          <w:rFonts w:ascii="Angsana New" w:hAnsi="Angsana New" w:hint="cs"/>
          <w:i/>
          <w:iCs/>
          <w:sz w:val="30"/>
          <w:szCs w:val="30"/>
        </w:rPr>
        <w:t>1</w:t>
      </w:r>
      <w:r w:rsidR="00C07F61">
        <w:rPr>
          <w:rFonts w:ascii="Angsana New" w:hAnsi="Angsana New"/>
          <w:i/>
          <w:iCs/>
          <w:sz w:val="30"/>
          <w:szCs w:val="30"/>
        </w:rPr>
        <w:t>8.16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03E7C"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C07F61">
        <w:rPr>
          <w:rFonts w:ascii="Angsana New" w:hAnsi="Angsana New"/>
          <w:i/>
          <w:iCs/>
          <w:sz w:val="30"/>
          <w:szCs w:val="30"/>
        </w:rPr>
        <w:t>9.30</w:t>
      </w:r>
      <w:r w:rsidRPr="00F8792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F8792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  <w:r w:rsidRPr="00F87920">
        <w:rPr>
          <w:rFonts w:ascii="Angsana New" w:hAnsi="Angsana New" w:hint="cs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64B7F99" w14:textId="77777777" w:rsidR="003E7128" w:rsidRPr="00F87920" w:rsidRDefault="003E7128" w:rsidP="00117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F8F690" w14:textId="2A95E5C8" w:rsidR="00DC794B" w:rsidRPr="00F87920" w:rsidRDefault="00DC794B" w:rsidP="00CF0D65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  <w:cs/>
        </w:rPr>
      </w:pPr>
      <w:r w:rsidRPr="00CF0D6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5F17F0F1" w14:textId="11A755E4" w:rsidR="00DC794B" w:rsidRPr="00F87920" w:rsidRDefault="00DC794B" w:rsidP="00EA69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96CF69" w14:textId="27EBD696" w:rsidR="008E7755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79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D83616D" w14:textId="58B68526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</w:t>
      </w:r>
      <w:r w:rsidR="002D5F1E">
        <w:rPr>
          <w:rFonts w:ascii="Angsana New" w:hAnsi="Angsana New"/>
          <w:sz w:val="30"/>
          <w:szCs w:val="30"/>
        </w:rPr>
        <w:t xml:space="preserve"> </w:t>
      </w:r>
      <w:r w:rsidRPr="00F87920">
        <w:rPr>
          <w:rFonts w:ascii="Angsana New" w:hAnsi="Angsana New" w:hint="cs"/>
          <w:sz w:val="30"/>
          <w:szCs w:val="30"/>
          <w:cs/>
        </w:rPr>
        <w:t>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343D8DDB" w14:textId="77777777" w:rsidR="00EA69D4" w:rsidRPr="009758CF" w:rsidRDefault="00EA69D4" w:rsidP="00EA69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877DCC1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              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695CBBEA" w14:textId="77777777" w:rsidR="00EA69D4" w:rsidRPr="00F87920" w:rsidRDefault="00EA69D4" w:rsidP="00EA69D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A1FE1D" w14:textId="607AE649" w:rsidR="00EA69D4" w:rsidRPr="00F87920" w:rsidRDefault="00726319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2631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2D5F1E">
        <w:rPr>
          <w:rFonts w:ascii="Angsana New" w:hAnsi="Angsana New"/>
          <w:spacing w:val="10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2D5F1E">
        <w:rPr>
          <w:rFonts w:ascii="Angsana New" w:hAnsi="Angsana New"/>
          <w:spacing w:val="-4"/>
          <w:sz w:val="30"/>
          <w:szCs w:val="30"/>
          <w:cs/>
        </w:rPr>
        <w:t>ผลแตกต่างชั่วคราว 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Pr="002D5F1E">
        <w:rPr>
          <w:rFonts w:ascii="Angsana New" w:hAnsi="Angsana New"/>
          <w:spacing w:val="4"/>
          <w:sz w:val="30"/>
          <w:szCs w:val="30"/>
          <w:cs/>
        </w:rPr>
        <w:t>การรวมธุรกิจ หรือไม่ส่งผลกระทบต่อกำไรขาดทุนทางบัญชีและทางภาษี ณ วันที่</w:t>
      </w:r>
      <w:r w:rsidRPr="004A65C6">
        <w:rPr>
          <w:rFonts w:ascii="Angsana New" w:hAnsi="Angsana New"/>
          <w:spacing w:val="-2"/>
          <w:sz w:val="30"/>
          <w:szCs w:val="30"/>
          <w:cs/>
        </w:rPr>
        <w:t>เกิดรายการนั้น และไม่ทำ</w:t>
      </w:r>
      <w:r w:rsidR="004A65C6" w:rsidRPr="004A65C6">
        <w:rPr>
          <w:rFonts w:ascii="Angsana New" w:hAnsi="Angsana New" w:hint="cs"/>
          <w:spacing w:val="-2"/>
          <w:sz w:val="30"/>
          <w:szCs w:val="30"/>
          <w:cs/>
        </w:rPr>
        <w:t>ใ</w:t>
      </w:r>
      <w:r w:rsidRPr="004A65C6">
        <w:rPr>
          <w:rFonts w:ascii="Angsana New" w:hAnsi="Angsana New"/>
          <w:spacing w:val="-2"/>
          <w:sz w:val="30"/>
          <w:szCs w:val="30"/>
          <w:cs/>
        </w:rPr>
        <w:t>ห้</w:t>
      </w:r>
      <w:r w:rsidR="004A65C6">
        <w:rPr>
          <w:rFonts w:ascii="Angsana New" w:hAnsi="Angsana New"/>
          <w:spacing w:val="-2"/>
          <w:sz w:val="30"/>
          <w:szCs w:val="30"/>
          <w:cs/>
        </w:rPr>
        <w:br/>
      </w:r>
      <w:r w:rsidRPr="002D5F1E">
        <w:rPr>
          <w:rFonts w:ascii="Angsana New" w:hAnsi="Angsana New"/>
          <w:spacing w:val="4"/>
          <w:sz w:val="30"/>
          <w:szCs w:val="30"/>
          <w:cs/>
        </w:rPr>
        <w:t>ผล</w:t>
      </w:r>
      <w:r w:rsidRPr="00726319">
        <w:rPr>
          <w:rFonts w:ascii="Angsana New" w:hAnsi="Angsana New"/>
          <w:sz w:val="30"/>
          <w:szCs w:val="30"/>
          <w:cs/>
        </w:rPr>
        <w:t>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</w:t>
      </w:r>
      <w:r w:rsidRPr="002E63CE">
        <w:rPr>
          <w:rFonts w:ascii="Angsana New" w:hAnsi="Angsana New"/>
          <w:spacing w:val="-6"/>
          <w:sz w:val="30"/>
          <w:szCs w:val="30"/>
          <w:cs/>
        </w:rPr>
        <w:t>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29E6CE9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C50056" w14:textId="7B802CEB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F87920">
        <w:rPr>
          <w:rFonts w:ascii="Angsana New" w:hAnsi="Angsana New" w:hint="cs"/>
          <w:sz w:val="30"/>
          <w:szCs w:val="30"/>
        </w:rPr>
        <w:t xml:space="preserve">            </w:t>
      </w:r>
      <w:r w:rsidRPr="00F87920">
        <w:rPr>
          <w:rFonts w:ascii="Angsana New" w:hAnsi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Pr="002D5F1E">
        <w:rPr>
          <w:rFonts w:ascii="Angsana New" w:hAnsi="Angsana New" w:hint="cs"/>
          <w:spacing w:val="-4"/>
          <w:sz w:val="30"/>
          <w:szCs w:val="30"/>
          <w:cs/>
        </w:rPr>
        <w:t>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Pr="00F87920">
        <w:rPr>
          <w:rFonts w:ascii="Angsana New" w:hAnsi="Angsana New" w:hint="cs"/>
          <w:sz w:val="30"/>
          <w:szCs w:val="30"/>
          <w:cs/>
        </w:rPr>
        <w:t>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AAA6F9" w14:textId="77777777" w:rsidR="00EA69D4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33BFB5" w14:textId="66870B84" w:rsidR="008E7755" w:rsidRPr="00F87920" w:rsidRDefault="00EA69D4" w:rsidP="00CF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     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           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5D1BC83" w14:textId="3A39ED91" w:rsidR="00EF6C81" w:rsidRPr="00F87920" w:rsidRDefault="00EF6C81" w:rsidP="00EF6C8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19A67" w14:textId="77777777" w:rsidR="00EF6C81" w:rsidRPr="00F87920" w:rsidRDefault="00EF6C81">
      <w:pPr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</w:rPr>
        <w:br w:type="page"/>
      </w: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252"/>
        <w:gridCol w:w="648"/>
        <w:gridCol w:w="182"/>
        <w:gridCol w:w="88"/>
        <w:gridCol w:w="148"/>
        <w:gridCol w:w="752"/>
        <w:gridCol w:w="270"/>
        <w:gridCol w:w="111"/>
        <w:gridCol w:w="238"/>
        <w:gridCol w:w="552"/>
        <w:gridCol w:w="270"/>
        <w:gridCol w:w="312"/>
        <w:gridCol w:w="237"/>
        <w:gridCol w:w="350"/>
        <w:gridCol w:w="9"/>
        <w:gridCol w:w="270"/>
        <w:gridCol w:w="505"/>
        <w:gridCol w:w="237"/>
        <w:gridCol w:w="155"/>
        <w:gridCol w:w="263"/>
        <w:gridCol w:w="714"/>
        <w:gridCol w:w="247"/>
      </w:tblGrid>
      <w:tr w:rsidR="002B3AF8" w:rsidRPr="00F87920" w14:paraId="3E9E1F4F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3483267E" w14:textId="1A63DAE7" w:rsidR="002B3AF8" w:rsidRPr="00F87920" w:rsidRDefault="007A106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ภาษีเงินได้ที่รับรู้ในกำไรหรือขาดทุน</w:t>
            </w:r>
          </w:p>
        </w:tc>
        <w:tc>
          <w:tcPr>
            <w:tcW w:w="830" w:type="dxa"/>
            <w:gridSpan w:val="2"/>
          </w:tcPr>
          <w:p w14:paraId="26687A8E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13257B4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7"/>
          </w:tcPr>
          <w:p w14:paraId="535B5E1F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3369AE8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8"/>
          </w:tcPr>
          <w:p w14:paraId="10E1B9B5" w14:textId="77777777" w:rsidR="002B3AF8" w:rsidRPr="00F87920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F87920" w14:paraId="6CD0107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5323E946" w14:textId="77777777" w:rsidR="0090600B" w:rsidRPr="00F87920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23B8F886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A22FB35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B0BE183" w14:textId="72B4D238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7F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1D766D0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0F8FF5BC" w14:textId="587AA85E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7F6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20D2DB4E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5434070B" w14:textId="54E1F304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7F6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6AFF0450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545570AA" w14:textId="3370C32D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C07F6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0600B" w:rsidRPr="00F87920" w14:paraId="52DF39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  <w:vAlign w:val="bottom"/>
          </w:tcPr>
          <w:p w14:paraId="05154004" w14:textId="77777777" w:rsidR="0090600B" w:rsidRPr="00F87920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1B457A59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3737834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6"/>
            <w:vAlign w:val="bottom"/>
          </w:tcPr>
          <w:p w14:paraId="0FD754DC" w14:textId="77777777" w:rsidR="0090600B" w:rsidRPr="00F87920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87920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1D5D" w:rsidRPr="00F87920" w14:paraId="6A8DC1B5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CB4FF3C" w14:textId="3ADDEF0F" w:rsidR="009B1D5D" w:rsidRPr="009B1D5D" w:rsidRDefault="009B1D5D" w:rsidP="0065072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B1D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30" w:type="dxa"/>
            <w:gridSpan w:val="2"/>
          </w:tcPr>
          <w:p w14:paraId="16B05267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555F657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4DD80E91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B3BBE5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2E3C3D9F" w14:textId="77777777" w:rsidR="009B1D5D" w:rsidRPr="00F87920" w:rsidRDefault="009B1D5D" w:rsidP="00650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14D94C" w14:textId="77777777" w:rsidR="009B1D5D" w:rsidRPr="00F87920" w:rsidRDefault="009B1D5D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32E11EF6" w14:textId="77777777" w:rsidR="009B1D5D" w:rsidRPr="00F87920" w:rsidRDefault="009B1D5D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16DA1DB" w14:textId="77777777" w:rsidR="009B1D5D" w:rsidRPr="00F87920" w:rsidRDefault="009B1D5D" w:rsidP="00650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65E703E8" w14:textId="77777777" w:rsidR="009B1D5D" w:rsidRPr="00F87920" w:rsidRDefault="009B1D5D" w:rsidP="0065072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F61" w:rsidRPr="00F87920" w14:paraId="52BD0F34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749E0AB4" w14:textId="2E1BB4D8" w:rsidR="00C07F61" w:rsidRPr="00F87920" w:rsidRDefault="00C07F61" w:rsidP="00C07F6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  <w:r w:rsidRPr="007754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830" w:type="dxa"/>
            <w:gridSpan w:val="2"/>
          </w:tcPr>
          <w:p w14:paraId="6E0D8EDA" w14:textId="77777777" w:rsidR="00C07F61" w:rsidRPr="00F87920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92E3DF4" w14:textId="77777777" w:rsidR="00C07F61" w:rsidRPr="00F87920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1E0B7DC1" w14:textId="61086446" w:rsidR="00C07F61" w:rsidRPr="00073246" w:rsidRDefault="002B6C59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073246" w:rsidRPr="0007324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38" w:type="dxa"/>
          </w:tcPr>
          <w:p w14:paraId="39E40CDC" w14:textId="77777777" w:rsidR="00C07F61" w:rsidRPr="00F87920" w:rsidRDefault="00C07F61" w:rsidP="00C07F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CCE3327" w14:textId="1A700546" w:rsidR="00C07F61" w:rsidRPr="00F87920" w:rsidRDefault="00C07F61" w:rsidP="00C07F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10E4">
              <w:rPr>
                <w:rFonts w:ascii="Angsana New" w:hAnsi="Angsana New"/>
                <w:sz w:val="30"/>
                <w:szCs w:val="30"/>
                <w:cs/>
              </w:rPr>
              <w:t>38</w:t>
            </w:r>
            <w:r w:rsidRPr="00E410E4">
              <w:rPr>
                <w:rFonts w:ascii="Angsana New" w:hAnsi="Angsana New"/>
                <w:sz w:val="30"/>
                <w:szCs w:val="30"/>
              </w:rPr>
              <w:t>,</w:t>
            </w:r>
            <w:r w:rsidRPr="00E410E4">
              <w:rPr>
                <w:rFonts w:ascii="Angsana New" w:hAnsi="Angsana New"/>
                <w:sz w:val="30"/>
                <w:szCs w:val="30"/>
                <w:cs/>
              </w:rPr>
              <w:t>586</w:t>
            </w:r>
          </w:p>
        </w:tc>
        <w:tc>
          <w:tcPr>
            <w:tcW w:w="237" w:type="dxa"/>
          </w:tcPr>
          <w:p w14:paraId="0D8D5A34" w14:textId="77777777" w:rsidR="00C07F61" w:rsidRPr="00F87920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2CA3A43" w14:textId="530676AF" w:rsidR="00C07F61" w:rsidRPr="00F87920" w:rsidRDefault="00190E5A" w:rsidP="00C07F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6,89</w:t>
            </w:r>
            <w:r w:rsidR="0016164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2329C6C0" w14:textId="77777777" w:rsidR="00C07F61" w:rsidRPr="00F87920" w:rsidRDefault="00C07F61" w:rsidP="00C0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14BA8640" w14:textId="2DF2A631" w:rsidR="00C07F61" w:rsidRPr="00F87920" w:rsidRDefault="00C07F61" w:rsidP="00C07F6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23,150</w:t>
            </w:r>
          </w:p>
        </w:tc>
      </w:tr>
      <w:tr w:rsidR="00190E5A" w:rsidRPr="00F87920" w14:paraId="0CF17E97" w14:textId="77777777" w:rsidTr="00190E5A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21C5611B" w14:textId="5A356AD5" w:rsidR="00190E5A" w:rsidRDefault="00190E5A" w:rsidP="00190E5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830" w:type="dxa"/>
            <w:gridSpan w:val="2"/>
          </w:tcPr>
          <w:p w14:paraId="2C2B02F4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91D22AF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bottom w:val="single" w:sz="4" w:space="0" w:color="auto"/>
            </w:tcBorders>
          </w:tcPr>
          <w:p w14:paraId="3DC85776" w14:textId="5ECD7041" w:rsidR="00190E5A" w:rsidRPr="00073246" w:rsidRDefault="00480BF5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3246">
              <w:rPr>
                <w:rFonts w:ascii="Angsana New" w:hAnsi="Angsana New"/>
                <w:sz w:val="30"/>
                <w:szCs w:val="30"/>
              </w:rPr>
              <w:t>(</w:t>
            </w:r>
            <w:r w:rsidR="002B6C59">
              <w:rPr>
                <w:rFonts w:ascii="Angsana New" w:hAnsi="Angsana New"/>
                <w:sz w:val="30"/>
                <w:szCs w:val="30"/>
              </w:rPr>
              <w:t>3,469</w:t>
            </w:r>
            <w:r w:rsidRPr="0007324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9D01312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4E788523" w14:textId="5E906710" w:rsidR="00190E5A" w:rsidRPr="00E410E4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0986344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14:paraId="7124C91E" w14:textId="3043BE7E" w:rsidR="00190E5A" w:rsidRPr="005110BF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-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</w:t>
            </w:r>
            <w:r w:rsidR="00161642">
              <w:rPr>
                <w:rFonts w:ascii="Angsana New" w:hAnsi="Angsana New"/>
                <w:sz w:val="30"/>
                <w:szCs w:val="30"/>
              </w:rPr>
              <w:t>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B44848E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bottom w:val="single" w:sz="4" w:space="0" w:color="auto"/>
            </w:tcBorders>
          </w:tcPr>
          <w:p w14:paraId="7E9DF5F4" w14:textId="50CA880B" w:rsidR="00190E5A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90E5A" w:rsidRPr="00F87920" w14:paraId="397978F9" w14:textId="77777777" w:rsidTr="00190E5A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3A93A81A" w14:textId="49A1A979" w:rsidR="00190E5A" w:rsidRDefault="00190E5A" w:rsidP="00190E5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4DA4C868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5A92B40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</w:tcBorders>
          </w:tcPr>
          <w:p w14:paraId="05ED1E8E" w14:textId="2135739A" w:rsidR="00190E5A" w:rsidRPr="006E0E6F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0E6F">
              <w:rPr>
                <w:rFonts w:ascii="Angsana New" w:hAnsi="Angsana New"/>
                <w:b/>
                <w:bCs/>
                <w:sz w:val="30"/>
                <w:szCs w:val="30"/>
              </w:rPr>
              <w:t>8,654</w:t>
            </w:r>
          </w:p>
        </w:tc>
        <w:tc>
          <w:tcPr>
            <w:tcW w:w="238" w:type="dxa"/>
          </w:tcPr>
          <w:p w14:paraId="74B9DB11" w14:textId="77777777" w:rsidR="00190E5A" w:rsidRPr="006E0E6F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14:paraId="1915FED5" w14:textId="6363B893" w:rsidR="00190E5A" w:rsidRPr="006E0E6F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0E5A">
              <w:rPr>
                <w:rFonts w:ascii="Angsana New" w:hAnsi="Angsana New"/>
                <w:b/>
                <w:bCs/>
                <w:sz w:val="30"/>
                <w:szCs w:val="30"/>
              </w:rPr>
              <w:t>38,586</w:t>
            </w:r>
          </w:p>
        </w:tc>
        <w:tc>
          <w:tcPr>
            <w:tcW w:w="237" w:type="dxa"/>
          </w:tcPr>
          <w:p w14:paraId="7BDDFB54" w14:textId="77777777" w:rsidR="00190E5A" w:rsidRPr="006E0E6F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</w:tcPr>
          <w:p w14:paraId="0DFFD070" w14:textId="5B0D62B4" w:rsidR="00190E5A" w:rsidRPr="006E0E6F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3,855</w:t>
            </w:r>
          </w:p>
        </w:tc>
        <w:tc>
          <w:tcPr>
            <w:tcW w:w="237" w:type="dxa"/>
          </w:tcPr>
          <w:p w14:paraId="29EC032C" w14:textId="77777777" w:rsidR="00190E5A" w:rsidRPr="006E0E6F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5E428872" w14:textId="02EAB838" w:rsidR="00190E5A" w:rsidRPr="006E0E6F" w:rsidRDefault="00C811AF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1AF">
              <w:rPr>
                <w:rFonts w:ascii="Angsana New" w:hAnsi="Angsana New"/>
                <w:b/>
                <w:bCs/>
                <w:sz w:val="30"/>
                <w:szCs w:val="30"/>
              </w:rPr>
              <w:t>23,150</w:t>
            </w:r>
          </w:p>
        </w:tc>
      </w:tr>
      <w:tr w:rsidR="00190E5A" w:rsidRPr="00F87920" w14:paraId="3FD9E47B" w14:textId="77777777" w:rsidTr="00190E5A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2265BB6B" w14:textId="004D9A39" w:rsidR="00190E5A" w:rsidRPr="00F87920" w:rsidRDefault="00190E5A" w:rsidP="00190E5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33D3B7B6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C3B91AA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4500AB6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DB7CDCC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4F5ED151" w14:textId="37D4F87D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90F1D6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A9A5750" w14:textId="77777777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147739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322E9369" w14:textId="251F2B83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E5A" w:rsidRPr="00F87920" w14:paraId="085A46A7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77627270" w14:textId="77777777" w:rsidR="00190E5A" w:rsidRPr="00F87920" w:rsidRDefault="00190E5A" w:rsidP="00190E5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0" w:type="dxa"/>
            <w:gridSpan w:val="2"/>
          </w:tcPr>
          <w:p w14:paraId="16CD215C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8584D6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5B45EB58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4627480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01C0AB2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33157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718DF5A" w14:textId="77777777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3D4634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29BB0FCF" w14:textId="77777777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E5A" w:rsidRPr="00F87920" w14:paraId="772627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A552EF7" w14:textId="77777777" w:rsidR="00190E5A" w:rsidRPr="00F87920" w:rsidRDefault="00190E5A" w:rsidP="00190E5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0" w:type="dxa"/>
            <w:gridSpan w:val="2"/>
          </w:tcPr>
          <w:p w14:paraId="00F77959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F706FA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0FD36EC7" w14:textId="2D85A8A1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(5,969)</w:t>
            </w:r>
          </w:p>
        </w:tc>
        <w:tc>
          <w:tcPr>
            <w:tcW w:w="238" w:type="dxa"/>
          </w:tcPr>
          <w:p w14:paraId="3D4D91FC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63E64FE4" w14:textId="1518EAAE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E410E4">
              <w:rPr>
                <w:rFonts w:ascii="Angsana New" w:hAnsi="Angsana New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1593D02C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2A5E280" w14:textId="2FC909B6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(3,002)</w:t>
            </w:r>
          </w:p>
        </w:tc>
        <w:tc>
          <w:tcPr>
            <w:tcW w:w="237" w:type="dxa"/>
          </w:tcPr>
          <w:p w14:paraId="10EF4363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45F8DC3F" w14:textId="0197567B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(524)</w:t>
            </w:r>
          </w:p>
        </w:tc>
      </w:tr>
      <w:tr w:rsidR="00190E5A" w:rsidRPr="00F87920" w14:paraId="07F4BAB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DD808B9" w14:textId="25DA45D0" w:rsidR="00190E5A" w:rsidRPr="00F87920" w:rsidRDefault="00190E5A" w:rsidP="00190E5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  <w:gridSpan w:val="2"/>
          </w:tcPr>
          <w:p w14:paraId="33D35A87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E44C528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4C80C0" w14:textId="40F2ED5F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2,685</w:t>
            </w:r>
          </w:p>
        </w:tc>
        <w:tc>
          <w:tcPr>
            <w:tcW w:w="238" w:type="dxa"/>
          </w:tcPr>
          <w:p w14:paraId="74F40AD5" w14:textId="77777777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50795A" w14:textId="4599921C" w:rsidR="00190E5A" w:rsidRPr="00F87920" w:rsidRDefault="00190E5A" w:rsidP="00190E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10E4">
              <w:rPr>
                <w:rFonts w:ascii="Angsana New" w:hAnsi="Angsana New"/>
                <w:b/>
                <w:bCs/>
                <w:sz w:val="30"/>
                <w:szCs w:val="30"/>
              </w:rPr>
              <w:t>38,92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174C41CC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384E940" w14:textId="6C4EA7E5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37" w:type="dxa"/>
          </w:tcPr>
          <w:p w14:paraId="7CF53AA7" w14:textId="77777777" w:rsidR="00190E5A" w:rsidRPr="00F87920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D802EA" w14:textId="379F6380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1AF">
              <w:rPr>
                <w:rFonts w:ascii="Angsana New" w:hAnsi="Angsana New"/>
                <w:b/>
                <w:bCs/>
                <w:sz w:val="30"/>
                <w:szCs w:val="30"/>
              </w:rPr>
              <w:t>22,626</w:t>
            </w:r>
          </w:p>
        </w:tc>
      </w:tr>
      <w:tr w:rsidR="00190E5A" w:rsidRPr="007F015A" w14:paraId="59CD12EC" w14:textId="77777777" w:rsidTr="00813D59">
        <w:tc>
          <w:tcPr>
            <w:tcW w:w="9708" w:type="dxa"/>
            <w:gridSpan w:val="23"/>
          </w:tcPr>
          <w:p w14:paraId="0A257383" w14:textId="77777777" w:rsidR="00190E5A" w:rsidRPr="007F015A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90E5A" w:rsidRPr="00F87920" w14:paraId="6CA4770B" w14:textId="77777777" w:rsidTr="00840E0D">
        <w:tc>
          <w:tcPr>
            <w:tcW w:w="2898" w:type="dxa"/>
          </w:tcPr>
          <w:p w14:paraId="52AC44BD" w14:textId="77777777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14:paraId="35D5F854" w14:textId="6861CDAD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0E5A" w:rsidRPr="00F87920" w14:paraId="1BDBFE20" w14:textId="77777777" w:rsidTr="0009078E">
        <w:tc>
          <w:tcPr>
            <w:tcW w:w="2898" w:type="dxa"/>
          </w:tcPr>
          <w:p w14:paraId="7C77DA9A" w14:textId="77777777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1" w:type="dxa"/>
            <w:gridSpan w:val="10"/>
          </w:tcPr>
          <w:p w14:paraId="4C290D06" w14:textId="1F264873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E582E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9" w:type="dxa"/>
            <w:gridSpan w:val="11"/>
          </w:tcPr>
          <w:p w14:paraId="2ACD2A49" w14:textId="591C6DF6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90E5A" w:rsidRPr="00F87920" w14:paraId="75FADF42" w14:textId="77777777" w:rsidTr="00840E0D">
        <w:tc>
          <w:tcPr>
            <w:tcW w:w="2898" w:type="dxa"/>
          </w:tcPr>
          <w:p w14:paraId="61B0CFAA" w14:textId="4349289C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571B95E2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gridSpan w:val="2"/>
          </w:tcPr>
          <w:p w14:paraId="5851D2DF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61391B2" w14:textId="71F748E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47C94DF4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0C05FE3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3F2B3D90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8E59CB1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1BB93B46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2C23A168" w14:textId="654F898A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14:paraId="6DF3D65D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3E73A7D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190E5A" w:rsidRPr="00F87920" w14:paraId="0BDC681C" w14:textId="77777777" w:rsidTr="00840E0D">
        <w:tc>
          <w:tcPr>
            <w:tcW w:w="2898" w:type="dxa"/>
          </w:tcPr>
          <w:p w14:paraId="3453E65B" w14:textId="6D8E88E9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11B902CF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14:paraId="01AD7933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70F3D44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EAE4C33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FADF9B3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0511234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1344E59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7EAE971A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0AE7BA82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76EABCA7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2654520C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190E5A" w:rsidRPr="00F87920" w14:paraId="42FA6EB3" w14:textId="77777777" w:rsidTr="00840E0D">
        <w:tc>
          <w:tcPr>
            <w:tcW w:w="2898" w:type="dxa"/>
          </w:tcPr>
          <w:p w14:paraId="2192B42B" w14:textId="77777777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14:paraId="14169FBA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0E5A" w:rsidRPr="00F87920" w14:paraId="102535C6" w14:textId="77777777" w:rsidTr="00840E0D">
        <w:tc>
          <w:tcPr>
            <w:tcW w:w="2898" w:type="dxa"/>
          </w:tcPr>
          <w:p w14:paraId="3BFC1B69" w14:textId="26FAD2E4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2"/>
          </w:tcPr>
          <w:p w14:paraId="51B46EA6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1205B88A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0853EA2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C07EAF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7DC8AB08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644BD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0697B50B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092B2F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BCA68CA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F22E87F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693E252E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E5A" w:rsidRPr="00F87920" w14:paraId="23BBA0E8" w14:textId="77777777" w:rsidTr="00840E0D">
        <w:tc>
          <w:tcPr>
            <w:tcW w:w="2898" w:type="dxa"/>
          </w:tcPr>
          <w:p w14:paraId="1C75917C" w14:textId="525020B6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900" w:type="dxa"/>
            <w:gridSpan w:val="2"/>
          </w:tcPr>
          <w:p w14:paraId="655B0E52" w14:textId="4FC09C2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1415C8B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73882AE4" w14:textId="0DB0B94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E26A55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0E162250" w14:textId="23DDC3E4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F0BF7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61EABF59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BB9127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07BC4B28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D9BE3AB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407A026B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E5A" w:rsidRPr="00F87920" w14:paraId="58BCA9E9" w14:textId="77777777" w:rsidTr="00840E0D">
        <w:trPr>
          <w:trHeight w:val="335"/>
        </w:trPr>
        <w:tc>
          <w:tcPr>
            <w:tcW w:w="2898" w:type="dxa"/>
          </w:tcPr>
          <w:p w14:paraId="7018BC8B" w14:textId="3B1FE991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00061FA7" w14:textId="030B1577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079F">
              <w:rPr>
                <w:rFonts w:ascii="Angsana New" w:hAnsi="Angsana New"/>
                <w:b/>
                <w:bCs/>
                <w:sz w:val="30"/>
                <w:szCs w:val="30"/>
              </w:rPr>
              <w:t>10,55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14:paraId="05F90697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D7E75D2" w14:textId="4EB8534D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(2,112)</w:t>
            </w:r>
          </w:p>
        </w:tc>
        <w:tc>
          <w:tcPr>
            <w:tcW w:w="270" w:type="dxa"/>
          </w:tcPr>
          <w:p w14:paraId="377ACBCE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14:paraId="7CE96F48" w14:textId="452A82C9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8,445</w:t>
            </w:r>
          </w:p>
        </w:tc>
        <w:tc>
          <w:tcPr>
            <w:tcW w:w="270" w:type="dxa"/>
          </w:tcPr>
          <w:p w14:paraId="225F0802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14:paraId="32C2E91A" w14:textId="2AC9821E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</w:rPr>
              <w:t>18,77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9" w:type="dxa"/>
            <w:gridSpan w:val="2"/>
          </w:tcPr>
          <w:p w14:paraId="7A756302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14:paraId="04643865" w14:textId="5B44B609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</w:rPr>
              <w:t>(3,754)</w:t>
            </w:r>
          </w:p>
        </w:tc>
        <w:tc>
          <w:tcPr>
            <w:tcW w:w="263" w:type="dxa"/>
          </w:tcPr>
          <w:p w14:paraId="13D42720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14:paraId="4CEDC573" w14:textId="37EB930B" w:rsidR="00190E5A" w:rsidRPr="00F8792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</w:rPr>
              <w:t>15,01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190E5A" w:rsidRPr="00F87920" w14:paraId="024DC7D7" w14:textId="77777777" w:rsidTr="00767490">
        <w:trPr>
          <w:trHeight w:val="335"/>
        </w:trPr>
        <w:tc>
          <w:tcPr>
            <w:tcW w:w="2898" w:type="dxa"/>
          </w:tcPr>
          <w:p w14:paraId="416B003E" w14:textId="77777777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40F51EAB" w14:textId="77777777" w:rsidR="00190E5A" w:rsidRPr="00E410E4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A65F4A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7A25335" w14:textId="77777777" w:rsidR="00190E5A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ECA01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44787994" w14:textId="77777777" w:rsidR="00190E5A" w:rsidRPr="00767490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D0E49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2779F976" w14:textId="77777777" w:rsidR="00190E5A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D63EFC6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DF2327B" w14:textId="77777777" w:rsidR="00190E5A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F877152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6A13526B" w14:textId="77777777" w:rsidR="00190E5A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0E5A" w:rsidRPr="00F87920" w14:paraId="5728FD26" w14:textId="77777777" w:rsidTr="0023345C">
        <w:tc>
          <w:tcPr>
            <w:tcW w:w="2898" w:type="dxa"/>
          </w:tcPr>
          <w:p w14:paraId="6B4DF9DA" w14:textId="77777777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14:paraId="29770C8B" w14:textId="6D754A5F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4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E5A" w:rsidRPr="00F87920" w14:paraId="4817AF17" w14:textId="77777777" w:rsidTr="0023345C">
        <w:tc>
          <w:tcPr>
            <w:tcW w:w="2898" w:type="dxa"/>
          </w:tcPr>
          <w:p w14:paraId="5A846DAD" w14:textId="77777777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1" w:type="dxa"/>
            <w:gridSpan w:val="10"/>
          </w:tcPr>
          <w:p w14:paraId="25705BA4" w14:textId="26C2144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787B97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9" w:type="dxa"/>
            <w:gridSpan w:val="11"/>
          </w:tcPr>
          <w:p w14:paraId="432A47F7" w14:textId="0FAC74B2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90E5A" w:rsidRPr="00F87920" w14:paraId="01EED2E2" w14:textId="77777777" w:rsidTr="0023345C">
        <w:tc>
          <w:tcPr>
            <w:tcW w:w="2898" w:type="dxa"/>
          </w:tcPr>
          <w:p w14:paraId="4FA4CF75" w14:textId="77777777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0B7AE00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gridSpan w:val="2"/>
          </w:tcPr>
          <w:p w14:paraId="219AD818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60DCFF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</w:tcPr>
          <w:p w14:paraId="3B0B048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30B9A821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5D73C1D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3CE05CBA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06521C92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171ECE14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63" w:type="dxa"/>
          </w:tcPr>
          <w:p w14:paraId="13D4A23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5F6006B9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190E5A" w:rsidRPr="00F87920" w14:paraId="0088C5F7" w14:textId="77777777" w:rsidTr="0023345C">
        <w:tc>
          <w:tcPr>
            <w:tcW w:w="2898" w:type="dxa"/>
          </w:tcPr>
          <w:p w14:paraId="421CDC40" w14:textId="77777777" w:rsidR="00190E5A" w:rsidRPr="00F87920" w:rsidRDefault="00190E5A" w:rsidP="00190E5A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gridSpan w:val="2"/>
          </w:tcPr>
          <w:p w14:paraId="683A6D46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14:paraId="247F0819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8666F9D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4CD4AD4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608756E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5D8DC15E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22402D22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1310401B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7177FB9C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22FC8B88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4D819D9F" w14:textId="77777777" w:rsidR="00190E5A" w:rsidRPr="00F87920" w:rsidRDefault="00190E5A" w:rsidP="00190E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190E5A" w:rsidRPr="00F87920" w14:paraId="048B61AE" w14:textId="77777777" w:rsidTr="0023345C">
        <w:tc>
          <w:tcPr>
            <w:tcW w:w="2898" w:type="dxa"/>
          </w:tcPr>
          <w:p w14:paraId="1A1F491C" w14:textId="77777777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14:paraId="3D446960" w14:textId="77777777" w:rsidR="00190E5A" w:rsidRPr="00F87920" w:rsidRDefault="00190E5A" w:rsidP="00190E5A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0E5A" w:rsidRPr="00F87920" w14:paraId="27F4E0B3" w14:textId="77777777" w:rsidTr="0023345C">
        <w:tc>
          <w:tcPr>
            <w:tcW w:w="2898" w:type="dxa"/>
          </w:tcPr>
          <w:p w14:paraId="722F0B40" w14:textId="77777777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gridSpan w:val="2"/>
          </w:tcPr>
          <w:p w14:paraId="11CF9B8D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48F2917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63285263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ED838C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5EDC54B2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A0B67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278446FC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18A3FFDA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669AFA8D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28AE171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04F78D50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E5A" w:rsidRPr="00F87920" w14:paraId="2CD95470" w14:textId="77777777" w:rsidTr="0023345C">
        <w:tc>
          <w:tcPr>
            <w:tcW w:w="2898" w:type="dxa"/>
          </w:tcPr>
          <w:p w14:paraId="785CF410" w14:textId="77777777" w:rsidR="00190E5A" w:rsidRPr="00F87920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900" w:type="dxa"/>
            <w:gridSpan w:val="2"/>
          </w:tcPr>
          <w:p w14:paraId="210BFD21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3FAA371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15D18B1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8914B2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24EBB4B3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00E2C" w14:textId="77777777" w:rsidR="00190E5A" w:rsidRPr="00F87920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28AC6AFA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7990CD1D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4319C423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E8658D7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130B200D" w14:textId="77777777" w:rsidR="00190E5A" w:rsidRPr="00F87920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0E5A" w:rsidRPr="00F87920" w14:paraId="19AB3BF7" w14:textId="77777777" w:rsidTr="0023345C">
        <w:trPr>
          <w:trHeight w:val="335"/>
        </w:trPr>
        <w:tc>
          <w:tcPr>
            <w:tcW w:w="2898" w:type="dxa"/>
          </w:tcPr>
          <w:p w14:paraId="28890BA1" w14:textId="77777777" w:rsidR="00190E5A" w:rsidRPr="007A079F" w:rsidRDefault="00190E5A" w:rsidP="00190E5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A079F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2C8FE925" w14:textId="3BB3F788" w:rsidR="00190E5A" w:rsidRPr="007A079F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0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EFF920" w14:textId="77777777" w:rsidR="00190E5A" w:rsidRPr="007A079F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C34FB72" w14:textId="085E7A53" w:rsidR="00190E5A" w:rsidRPr="007A079F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0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9F0E71" w14:textId="77777777" w:rsidR="00190E5A" w:rsidRPr="007A079F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14:paraId="0BF9F094" w14:textId="0AE82EF7" w:rsidR="00190E5A" w:rsidRPr="007A079F" w:rsidRDefault="00190E5A" w:rsidP="00190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1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079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8F03FB" w14:textId="77777777" w:rsidR="00190E5A" w:rsidRPr="007A079F" w:rsidRDefault="00190E5A" w:rsidP="00190E5A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14:paraId="1F988017" w14:textId="7B619456" w:rsidR="00190E5A" w:rsidRPr="007A079F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079F">
              <w:rPr>
                <w:rFonts w:ascii="Angsana New" w:hAnsi="Angsana New"/>
                <w:b/>
                <w:bCs/>
                <w:sz w:val="30"/>
                <w:szCs w:val="30"/>
              </w:rPr>
              <w:t>14,774</w:t>
            </w:r>
          </w:p>
        </w:tc>
        <w:tc>
          <w:tcPr>
            <w:tcW w:w="279" w:type="dxa"/>
            <w:gridSpan w:val="2"/>
          </w:tcPr>
          <w:p w14:paraId="3876A5E8" w14:textId="77777777" w:rsidR="00190E5A" w:rsidRPr="007A079F" w:rsidRDefault="00190E5A" w:rsidP="00190E5A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14:paraId="3AC78DEC" w14:textId="21F30856" w:rsidR="00190E5A" w:rsidRPr="007A079F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079F">
              <w:rPr>
                <w:rFonts w:ascii="Angsana New" w:hAnsi="Angsana New"/>
                <w:b/>
                <w:bCs/>
                <w:sz w:val="30"/>
                <w:szCs w:val="30"/>
              </w:rPr>
              <w:t>(2,955)</w:t>
            </w:r>
          </w:p>
        </w:tc>
        <w:tc>
          <w:tcPr>
            <w:tcW w:w="263" w:type="dxa"/>
          </w:tcPr>
          <w:p w14:paraId="149C6C01" w14:textId="77777777" w:rsidR="00190E5A" w:rsidRPr="007A079F" w:rsidRDefault="00190E5A" w:rsidP="00190E5A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14:paraId="4FE830F6" w14:textId="4C79CA21" w:rsidR="00190E5A" w:rsidRPr="007A079F" w:rsidRDefault="00190E5A" w:rsidP="00190E5A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079F">
              <w:rPr>
                <w:rFonts w:ascii="Angsana New" w:hAnsi="Angsana New"/>
                <w:b/>
                <w:bCs/>
                <w:sz w:val="30"/>
                <w:szCs w:val="30"/>
              </w:rPr>
              <w:t>11,819</w:t>
            </w:r>
          </w:p>
        </w:tc>
      </w:tr>
    </w:tbl>
    <w:p w14:paraId="58CF4761" w14:textId="01661F47" w:rsidR="009E3C29" w:rsidRPr="00F87920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D786B5" w14:textId="77777777" w:rsidR="009A5276" w:rsidRDefault="009A5276">
      <w:r>
        <w:br w:type="page"/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F87920" w14:paraId="0FC6EBEE" w14:textId="77777777" w:rsidTr="009E3C29">
        <w:tc>
          <w:tcPr>
            <w:tcW w:w="2338" w:type="pct"/>
          </w:tcPr>
          <w:p w14:paraId="22F2381F" w14:textId="330A43CB" w:rsidR="009E3C29" w:rsidRPr="00F87920" w:rsidRDefault="00FF157E" w:rsidP="00EE14B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415FB59C" w14:textId="77777777" w:rsidR="009E3C29" w:rsidRPr="00F87920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F87920" w14:paraId="7C3AA4BD" w14:textId="77777777" w:rsidTr="00EE14B9">
        <w:tc>
          <w:tcPr>
            <w:tcW w:w="2338" w:type="pct"/>
          </w:tcPr>
          <w:p w14:paraId="5D55BD29" w14:textId="77777777" w:rsidR="009E3C29" w:rsidRPr="00F87920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3D46B479" w14:textId="761606AA" w:rsidR="009E3C29" w:rsidRPr="00F8792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 w:rsidR="00B22CD0">
              <w:rPr>
                <w:rFonts w:ascii="Angsana New" w:hAnsi="Angsana New"/>
                <w:bCs/>
                <w:sz w:val="30"/>
                <w:szCs w:val="30"/>
              </w:rPr>
              <w:t>67</w:t>
            </w:r>
          </w:p>
        </w:tc>
        <w:tc>
          <w:tcPr>
            <w:tcW w:w="146" w:type="pct"/>
          </w:tcPr>
          <w:p w14:paraId="5C8652FB" w14:textId="77777777" w:rsidR="009E3C29" w:rsidRPr="00F87920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282A5CE6" w14:textId="21A69C72" w:rsidR="009E3C29" w:rsidRPr="00F87920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9E3C29" w:rsidRPr="00F87920" w14:paraId="174EBBDE" w14:textId="77777777" w:rsidTr="00EE14B9">
        <w:tc>
          <w:tcPr>
            <w:tcW w:w="2338" w:type="pct"/>
          </w:tcPr>
          <w:p w14:paraId="70CEE7E9" w14:textId="77777777" w:rsidR="009E3C29" w:rsidRPr="00F87920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CA3BC39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4078A3C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311284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A03562" w14:textId="77777777" w:rsidR="009E3C29" w:rsidRPr="00F87920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52CCBF0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6298A022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44326A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F87920" w14:paraId="762AC492" w14:textId="77777777" w:rsidTr="00EE14B9">
        <w:tc>
          <w:tcPr>
            <w:tcW w:w="2338" w:type="pct"/>
          </w:tcPr>
          <w:p w14:paraId="4289DF55" w14:textId="77777777" w:rsidR="009E3C29" w:rsidRPr="00F87920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E4995BF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2802A05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CF2A24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31906173" w14:textId="77777777" w:rsidR="009E3C29" w:rsidRPr="00F87920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0AF73F5D" w14:textId="77777777" w:rsidR="009E3C29" w:rsidRPr="00F87920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4A468A4F" w14:textId="77777777" w:rsidR="009E3C29" w:rsidRPr="00F87920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F34C308" w14:textId="77777777" w:rsidR="009E3C29" w:rsidRPr="00F87920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CD0" w:rsidRPr="00F87920" w14:paraId="4F51DC62" w14:textId="77777777" w:rsidTr="00EE14B9">
        <w:tc>
          <w:tcPr>
            <w:tcW w:w="2338" w:type="pct"/>
          </w:tcPr>
          <w:p w14:paraId="61C41DDB" w14:textId="77777777" w:rsidR="00B22CD0" w:rsidRPr="00F87920" w:rsidRDefault="00B22CD0" w:rsidP="00B22C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3BBA4E79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6151B8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188F0E9" w14:textId="2F46D3EE" w:rsidR="00B22CD0" w:rsidRPr="00F87920" w:rsidRDefault="0024592A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4592A">
              <w:rPr>
                <w:rFonts w:ascii="Angsana New" w:hAnsi="Angsana New"/>
                <w:sz w:val="30"/>
                <w:szCs w:val="30"/>
              </w:rPr>
              <w:t>87,193</w:t>
            </w:r>
          </w:p>
        </w:tc>
        <w:tc>
          <w:tcPr>
            <w:tcW w:w="146" w:type="pct"/>
          </w:tcPr>
          <w:p w14:paraId="6D8EF83A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0D5C441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D6BCC4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20148C2A" w14:textId="470AA4F6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9A21CA">
              <w:rPr>
                <w:rFonts w:ascii="Angsana New" w:hAnsi="Angsana New"/>
                <w:sz w:val="30"/>
                <w:szCs w:val="30"/>
              </w:rPr>
              <w:t>329,416</w:t>
            </w:r>
          </w:p>
        </w:tc>
      </w:tr>
      <w:tr w:rsidR="00B22CD0" w:rsidRPr="00F87920" w14:paraId="66F314AC" w14:textId="77777777" w:rsidTr="00FB568C">
        <w:tc>
          <w:tcPr>
            <w:tcW w:w="2338" w:type="pct"/>
          </w:tcPr>
          <w:p w14:paraId="12806D20" w14:textId="77777777" w:rsidR="00B22CD0" w:rsidRPr="00F87920" w:rsidRDefault="00B22CD0" w:rsidP="00B22C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63E73013" w14:textId="2910E3D5" w:rsidR="00B22CD0" w:rsidRPr="00F87920" w:rsidRDefault="0024592A" w:rsidP="00537A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372C45BC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87C084D" w14:textId="73BA4674" w:rsidR="00B22CD0" w:rsidRPr="00480BF5" w:rsidRDefault="0024592A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>17,439</w:t>
            </w:r>
          </w:p>
        </w:tc>
        <w:tc>
          <w:tcPr>
            <w:tcW w:w="146" w:type="pct"/>
          </w:tcPr>
          <w:p w14:paraId="095744FF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3FEA800" w14:textId="593EDEA3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0B7FFF24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486BB45C" w14:textId="1D748EA0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9A21CA">
              <w:rPr>
                <w:rFonts w:ascii="Angsana New" w:hAnsi="Angsana New"/>
                <w:sz w:val="30"/>
                <w:szCs w:val="30"/>
              </w:rPr>
              <w:t>65,883</w:t>
            </w:r>
          </w:p>
        </w:tc>
      </w:tr>
      <w:tr w:rsidR="00B22CD0" w:rsidRPr="00F87920" w14:paraId="54B1A10B" w14:textId="77777777" w:rsidTr="00FB568C">
        <w:tc>
          <w:tcPr>
            <w:tcW w:w="2338" w:type="pct"/>
          </w:tcPr>
          <w:p w14:paraId="67701927" w14:textId="387615C9" w:rsidR="00B22CD0" w:rsidRPr="00F87920" w:rsidRDefault="00B22CD0" w:rsidP="00B22C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568C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</w:t>
            </w:r>
          </w:p>
        </w:tc>
        <w:tc>
          <w:tcPr>
            <w:tcW w:w="484" w:type="pct"/>
          </w:tcPr>
          <w:p w14:paraId="5281E7AD" w14:textId="77777777" w:rsidR="00B22CD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A1B103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109FC6" w14:textId="44E7048B" w:rsidR="00B22CD0" w:rsidRPr="00480BF5" w:rsidRDefault="0024592A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 xml:space="preserve">(121) </w:t>
            </w:r>
          </w:p>
        </w:tc>
        <w:tc>
          <w:tcPr>
            <w:tcW w:w="146" w:type="pct"/>
          </w:tcPr>
          <w:p w14:paraId="12CE470C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0E886237" w14:textId="77777777" w:rsidR="00B22CD0" w:rsidRPr="00180BDB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12C9D11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925AC9" w14:textId="088F7BD8" w:rsidR="00B22CD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(3,190)</w:t>
            </w:r>
          </w:p>
        </w:tc>
      </w:tr>
      <w:tr w:rsidR="00B22CD0" w:rsidRPr="00F87920" w14:paraId="64F90296" w14:textId="77777777" w:rsidTr="0065440E">
        <w:tc>
          <w:tcPr>
            <w:tcW w:w="2338" w:type="pct"/>
          </w:tcPr>
          <w:p w14:paraId="2CC7D99A" w14:textId="77777777" w:rsidR="00B22CD0" w:rsidRPr="00F87920" w:rsidRDefault="00B22CD0" w:rsidP="00B22C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21B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14:paraId="09F3C6FC" w14:textId="77777777" w:rsidR="00B22CD0" w:rsidRPr="00180BDB" w:rsidRDefault="00B22CD0" w:rsidP="00B22CD0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8256372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650B90" w14:textId="212DB487" w:rsidR="00B22CD0" w:rsidRPr="00480BF5" w:rsidRDefault="00E70D44" w:rsidP="00E70D4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799CE2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C845075" w14:textId="77777777" w:rsidR="00B22CD0" w:rsidRPr="00F87920" w:rsidRDefault="00B22CD0" w:rsidP="00B22CD0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0F87D9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DDB6685" w14:textId="1886BED4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C65911">
              <w:rPr>
                <w:rFonts w:ascii="Angsana New" w:hAnsi="Angsana New"/>
                <w:sz w:val="30"/>
                <w:szCs w:val="30"/>
              </w:rPr>
              <w:t>(1,049)</w:t>
            </w:r>
          </w:p>
        </w:tc>
      </w:tr>
      <w:tr w:rsidR="00B22CD0" w:rsidRPr="00F87920" w14:paraId="474FE465" w14:textId="77777777" w:rsidTr="00EE14B9">
        <w:tc>
          <w:tcPr>
            <w:tcW w:w="2338" w:type="pct"/>
          </w:tcPr>
          <w:p w14:paraId="166CEFDD" w14:textId="77777777" w:rsidR="00B22CD0" w:rsidRPr="00F87920" w:rsidRDefault="00B22CD0" w:rsidP="00B22C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6C3AC1E8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2DCC35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FFC885" w14:textId="7020D0CA" w:rsidR="00B22CD0" w:rsidRPr="00480BF5" w:rsidRDefault="00852014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>(</w:t>
            </w:r>
            <w:r w:rsidR="003C0B49">
              <w:rPr>
                <w:rFonts w:ascii="Angsana New" w:hAnsi="Angsana New"/>
                <w:sz w:val="30"/>
                <w:szCs w:val="30"/>
              </w:rPr>
              <w:t>910</w:t>
            </w:r>
            <w:r w:rsidRPr="00480B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7BC8A28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0CF353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DFAC58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E362BD" w14:textId="73D5A482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C65911">
              <w:rPr>
                <w:rFonts w:ascii="Angsana New" w:hAnsi="Angsana New"/>
                <w:sz w:val="30"/>
                <w:szCs w:val="30"/>
              </w:rPr>
              <w:t>(</w:t>
            </w:r>
            <w:r w:rsidR="00760863">
              <w:rPr>
                <w:rFonts w:ascii="Angsana New" w:hAnsi="Angsana New"/>
                <w:sz w:val="30"/>
                <w:szCs w:val="30"/>
              </w:rPr>
              <w:t>1,569</w:t>
            </w:r>
            <w:r w:rsidRPr="00C659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2CD0" w:rsidRPr="00F87920" w14:paraId="59BE9E54" w14:textId="77777777" w:rsidTr="00EE14B9">
        <w:tc>
          <w:tcPr>
            <w:tcW w:w="2338" w:type="pct"/>
          </w:tcPr>
          <w:p w14:paraId="5EF9DAB8" w14:textId="77777777" w:rsidR="00B22CD0" w:rsidRPr="00F87920" w:rsidRDefault="00B22CD0" w:rsidP="00B22C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3248B17E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CDF0C9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9B29D5" w14:textId="171E43C5" w:rsidR="00B22CD0" w:rsidRPr="00480BF5" w:rsidRDefault="0024592A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>(10,</w:t>
            </w:r>
            <w:r w:rsidR="00852014" w:rsidRPr="00480BF5">
              <w:rPr>
                <w:rFonts w:ascii="Angsana New" w:hAnsi="Angsana New"/>
                <w:sz w:val="30"/>
                <w:szCs w:val="30"/>
              </w:rPr>
              <w:t>790)</w:t>
            </w:r>
          </w:p>
        </w:tc>
        <w:tc>
          <w:tcPr>
            <w:tcW w:w="146" w:type="pct"/>
          </w:tcPr>
          <w:p w14:paraId="47A0AFEA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A896E2F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4FA89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1C1E2E" w14:textId="5B004C93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C65911">
              <w:rPr>
                <w:rFonts w:ascii="Angsana New" w:hAnsi="Angsana New"/>
                <w:sz w:val="30"/>
                <w:szCs w:val="30"/>
              </w:rPr>
              <w:t>(7,271)</w:t>
            </w:r>
          </w:p>
        </w:tc>
      </w:tr>
      <w:tr w:rsidR="00B22CD0" w:rsidRPr="00F87920" w14:paraId="7603132E" w14:textId="77777777" w:rsidTr="00A31CCC">
        <w:tc>
          <w:tcPr>
            <w:tcW w:w="2338" w:type="pct"/>
          </w:tcPr>
          <w:p w14:paraId="00CCF1A2" w14:textId="77777777" w:rsidR="00B22CD0" w:rsidRPr="00F87920" w:rsidRDefault="00B22CD0" w:rsidP="00B22C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515E83A8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ED9987" w14:textId="77777777" w:rsidR="00B22CD0" w:rsidRPr="00F87920" w:rsidRDefault="00B22CD0" w:rsidP="00B22CD0">
            <w:pPr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2798A7" w14:textId="485B411B" w:rsidR="00B22CD0" w:rsidRPr="00480BF5" w:rsidRDefault="00852014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480BF5">
              <w:rPr>
                <w:rFonts w:ascii="Angsana New" w:hAnsi="Angsana New"/>
                <w:sz w:val="30"/>
                <w:szCs w:val="30"/>
              </w:rPr>
              <w:t>(5,962)</w:t>
            </w:r>
          </w:p>
        </w:tc>
        <w:tc>
          <w:tcPr>
            <w:tcW w:w="146" w:type="pct"/>
          </w:tcPr>
          <w:p w14:paraId="2117F285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EBFA678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622562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40E7A3" w14:textId="07F791BA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9A21CA">
              <w:rPr>
                <w:rFonts w:ascii="Angsana New" w:hAnsi="Angsana New"/>
                <w:sz w:val="30"/>
                <w:szCs w:val="30"/>
              </w:rPr>
              <w:t>(13,88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9A21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52014" w:rsidRPr="00F87920" w14:paraId="36726934" w14:textId="77777777" w:rsidTr="00E10A67">
        <w:tc>
          <w:tcPr>
            <w:tcW w:w="2338" w:type="pct"/>
          </w:tcPr>
          <w:p w14:paraId="6F03CA0A" w14:textId="77777777" w:rsidR="00852014" w:rsidRPr="00F87920" w:rsidRDefault="00852014" w:rsidP="0085201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7F6AC50F" w14:textId="77777777" w:rsidR="00852014" w:rsidRPr="00F87920" w:rsidRDefault="00852014" w:rsidP="00852014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484" w:type="pct"/>
          </w:tcPr>
          <w:p w14:paraId="3E16D227" w14:textId="77777777" w:rsidR="00852014" w:rsidRPr="00F87920" w:rsidRDefault="00852014" w:rsidP="00852014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88E5D5" w14:textId="77777777" w:rsidR="00852014" w:rsidRPr="00F87920" w:rsidRDefault="00852014" w:rsidP="00852014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BA3A90" w14:textId="77777777" w:rsidR="00852014" w:rsidRPr="00480BF5" w:rsidRDefault="00852014" w:rsidP="00852014">
            <w:pPr>
              <w:rPr>
                <w:rFonts w:ascii="Angsana New" w:hAnsi="Angsana New"/>
                <w:sz w:val="30"/>
                <w:szCs w:val="30"/>
              </w:rPr>
            </w:pPr>
          </w:p>
          <w:p w14:paraId="7AE5D0AD" w14:textId="5FB1CDCB" w:rsidR="00852014" w:rsidRPr="00480BF5" w:rsidRDefault="00852014" w:rsidP="008520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</w:pPr>
            <w:r w:rsidRPr="00480BF5">
              <w:rPr>
                <w:rFonts w:ascii="Angsana New" w:hAnsi="Angsana New"/>
                <w:sz w:val="30"/>
                <w:szCs w:val="30"/>
              </w:rPr>
              <w:t xml:space="preserve">       6,49</w:t>
            </w:r>
            <w:r w:rsidR="002544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D8374CE" w14:textId="77777777" w:rsidR="00852014" w:rsidRPr="00F87920" w:rsidRDefault="00852014" w:rsidP="00852014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724FBB3" w14:textId="77777777" w:rsidR="00852014" w:rsidRPr="00F87920" w:rsidRDefault="00852014" w:rsidP="00852014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D8B4FC" w14:textId="77777777" w:rsidR="00852014" w:rsidRPr="00F87920" w:rsidRDefault="00852014" w:rsidP="00852014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64CE83" w14:textId="77777777" w:rsidR="00852014" w:rsidRDefault="00852014" w:rsidP="008520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6A4D66EC" w14:textId="5453552D" w:rsidR="00852014" w:rsidRPr="00F87920" w:rsidRDefault="00852014" w:rsidP="008520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2FA5" w:rsidRPr="00F87920" w14:paraId="70F53099" w14:textId="77777777" w:rsidTr="00E10A67">
        <w:tc>
          <w:tcPr>
            <w:tcW w:w="2338" w:type="pct"/>
          </w:tcPr>
          <w:p w14:paraId="638FD934" w14:textId="152C3760" w:rsidR="00BE2FA5" w:rsidRPr="00F87920" w:rsidRDefault="00161642" w:rsidP="0085201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484" w:type="pct"/>
          </w:tcPr>
          <w:p w14:paraId="208C9049" w14:textId="77777777" w:rsidR="00BE2FA5" w:rsidRPr="00F87920" w:rsidRDefault="00BE2FA5" w:rsidP="00852014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8805AE" w14:textId="77777777" w:rsidR="00BE2FA5" w:rsidRPr="00F87920" w:rsidRDefault="00BE2FA5" w:rsidP="00852014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4EB0CA" w14:textId="05216346" w:rsidR="00BE2FA5" w:rsidRPr="00480BF5" w:rsidRDefault="00BE2FA5" w:rsidP="00BE2FA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480BF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480BF5">
              <w:rPr>
                <w:rFonts w:ascii="Angsana New" w:hAnsi="Angsana New"/>
                <w:sz w:val="30"/>
                <w:szCs w:val="30"/>
              </w:rPr>
              <w:t>(3,469)</w:t>
            </w:r>
          </w:p>
        </w:tc>
        <w:tc>
          <w:tcPr>
            <w:tcW w:w="146" w:type="pct"/>
          </w:tcPr>
          <w:p w14:paraId="31E10149" w14:textId="77777777" w:rsidR="00BE2FA5" w:rsidRPr="00F87920" w:rsidRDefault="00BE2FA5" w:rsidP="00852014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FFB2770" w14:textId="77777777" w:rsidR="00BE2FA5" w:rsidRPr="00F87920" w:rsidRDefault="00BE2FA5" w:rsidP="00852014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24A5F8" w14:textId="77777777" w:rsidR="00BE2FA5" w:rsidRPr="00F87920" w:rsidRDefault="00BE2FA5" w:rsidP="00852014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FFC9FF" w14:textId="34BB25F7" w:rsidR="00BE2FA5" w:rsidRDefault="00BE2FA5" w:rsidP="008520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2014" w:rsidRPr="00F87920" w14:paraId="4C72B29E" w14:textId="77777777" w:rsidTr="00731FDF">
        <w:tc>
          <w:tcPr>
            <w:tcW w:w="2338" w:type="pct"/>
          </w:tcPr>
          <w:p w14:paraId="41BC0CCA" w14:textId="77777777" w:rsidR="00852014" w:rsidRPr="00F87920" w:rsidRDefault="00852014" w:rsidP="00852014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64376E0" w14:textId="42B4DDB9" w:rsidR="00852014" w:rsidRPr="00F87920" w:rsidRDefault="00D94727" w:rsidP="00537AEF">
            <w:pPr>
              <w:tabs>
                <w:tab w:val="clear" w:pos="680"/>
                <w:tab w:val="left" w:pos="590"/>
              </w:tabs>
              <w:spacing w:line="240" w:lineRule="auto"/>
              <w:ind w:left="-108" w:right="-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852014">
              <w:rPr>
                <w:rFonts w:ascii="Angsana New" w:hAnsi="Angsana New"/>
                <w:b/>
                <w:bCs/>
                <w:sz w:val="30"/>
                <w:szCs w:val="30"/>
              </w:rPr>
              <w:t>3.08</w:t>
            </w:r>
          </w:p>
        </w:tc>
        <w:tc>
          <w:tcPr>
            <w:tcW w:w="149" w:type="pct"/>
          </w:tcPr>
          <w:p w14:paraId="453452E1" w14:textId="77777777" w:rsidR="00852014" w:rsidRPr="00F87920" w:rsidRDefault="00852014" w:rsidP="00852014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35C63F9" w14:textId="1C040307" w:rsidR="00852014" w:rsidRPr="00480BF5" w:rsidRDefault="00852014" w:rsidP="0085201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80BF5">
              <w:rPr>
                <w:rFonts w:ascii="Angsana New" w:hAnsi="Angsana New"/>
                <w:b/>
                <w:bCs/>
                <w:sz w:val="30"/>
                <w:szCs w:val="30"/>
              </w:rPr>
              <w:t>2,685</w:t>
            </w:r>
          </w:p>
        </w:tc>
        <w:tc>
          <w:tcPr>
            <w:tcW w:w="146" w:type="pct"/>
          </w:tcPr>
          <w:p w14:paraId="0A73FFF5" w14:textId="77777777" w:rsidR="00852014" w:rsidRPr="00F87920" w:rsidRDefault="00852014" w:rsidP="00852014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1F2F0BD5" w14:textId="7E471C19" w:rsidR="00852014" w:rsidRPr="00F87920" w:rsidRDefault="00852014" w:rsidP="00852014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D64">
              <w:rPr>
                <w:rFonts w:ascii="Angsana New" w:hAnsi="Angsana New"/>
                <w:b/>
                <w:bCs/>
                <w:sz w:val="30"/>
                <w:szCs w:val="30"/>
              </w:rPr>
              <w:t>11.82</w:t>
            </w:r>
          </w:p>
        </w:tc>
        <w:tc>
          <w:tcPr>
            <w:tcW w:w="146" w:type="pct"/>
          </w:tcPr>
          <w:p w14:paraId="6AE5BC33" w14:textId="77777777" w:rsidR="00852014" w:rsidRPr="00F87920" w:rsidRDefault="00852014" w:rsidP="00852014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71D7DB" w14:textId="76E2976F" w:rsidR="00852014" w:rsidRPr="00F87920" w:rsidRDefault="00852014" w:rsidP="00852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1D64">
              <w:rPr>
                <w:rFonts w:ascii="Angsana New" w:hAnsi="Angsana New"/>
                <w:b/>
                <w:bCs/>
                <w:sz w:val="30"/>
                <w:szCs w:val="30"/>
              </w:rPr>
              <w:t>38,92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3183FB9E" w14:textId="77777777" w:rsidR="009B1D5D" w:rsidRPr="00A72F7E" w:rsidRDefault="009B1D5D">
      <w:pPr>
        <w:rPr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0D54EB" w:rsidRPr="00F87920" w14:paraId="3A812ECA" w14:textId="77777777" w:rsidTr="00F33295">
        <w:tc>
          <w:tcPr>
            <w:tcW w:w="2338" w:type="pct"/>
          </w:tcPr>
          <w:p w14:paraId="3F585E39" w14:textId="77777777" w:rsidR="000D54EB" w:rsidRPr="00F87920" w:rsidRDefault="000D54EB" w:rsidP="000D54EB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3C238A66" w14:textId="77777777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4EB" w:rsidRPr="00F87920" w14:paraId="006FE69E" w14:textId="77777777" w:rsidTr="00F33295">
        <w:tc>
          <w:tcPr>
            <w:tcW w:w="2338" w:type="pct"/>
          </w:tcPr>
          <w:p w14:paraId="08ECDD05" w14:textId="77777777" w:rsidR="000D54EB" w:rsidRPr="00F87920" w:rsidRDefault="000D54EB" w:rsidP="000D54EB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01E7AFEF" w14:textId="4208A0DD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30551042" w14:textId="77777777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4A5D82CE" w14:textId="64C511EF" w:rsidR="000D54EB" w:rsidRPr="00F87920" w:rsidRDefault="000D54EB" w:rsidP="000D54EB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D54EB" w:rsidRPr="00F87920" w14:paraId="5338CA3D" w14:textId="77777777" w:rsidTr="00F33295">
        <w:tc>
          <w:tcPr>
            <w:tcW w:w="2338" w:type="pct"/>
          </w:tcPr>
          <w:p w14:paraId="5FEEDD57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9AE374F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5B8CBBCC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0D62BE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91E080" w14:textId="77777777" w:rsidR="000D54EB" w:rsidRPr="00F87920" w:rsidRDefault="000D54EB" w:rsidP="000D54EB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C5E614C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3BC76F6F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AD275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4EB" w:rsidRPr="00F87920" w14:paraId="4D3438EE" w14:textId="77777777" w:rsidTr="00F33295">
        <w:tc>
          <w:tcPr>
            <w:tcW w:w="2338" w:type="pct"/>
          </w:tcPr>
          <w:p w14:paraId="44B36A31" w14:textId="77777777" w:rsidR="000D54EB" w:rsidRPr="00F87920" w:rsidRDefault="000D54EB" w:rsidP="000D54EB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1FDA016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69F32E00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38B72D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67D818E1" w14:textId="77777777" w:rsidR="000D54EB" w:rsidRPr="00F87920" w:rsidRDefault="000D54EB" w:rsidP="000D54EB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683F6047" w14:textId="77777777" w:rsidR="000D54EB" w:rsidRPr="00F87920" w:rsidRDefault="000D54EB" w:rsidP="000D54EB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625D7D40" w14:textId="77777777" w:rsidR="000D54EB" w:rsidRPr="00F87920" w:rsidRDefault="000D54EB" w:rsidP="000D54EB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79AEAF3" w14:textId="77777777" w:rsidR="000D54EB" w:rsidRPr="00F87920" w:rsidRDefault="000D54EB" w:rsidP="000D54EB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2CD0" w:rsidRPr="00F87920" w14:paraId="0AF3CDA8" w14:textId="77777777" w:rsidTr="00F33295">
        <w:tc>
          <w:tcPr>
            <w:tcW w:w="2338" w:type="pct"/>
          </w:tcPr>
          <w:p w14:paraId="6778D554" w14:textId="2A1F7331" w:rsidR="00B22CD0" w:rsidRPr="00F87920" w:rsidRDefault="00B22CD0" w:rsidP="00B22C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219CF3AD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3CE680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4638E3F" w14:textId="350EC011" w:rsidR="00B22CD0" w:rsidRPr="00F87920" w:rsidRDefault="006C1F45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6C1F45">
              <w:rPr>
                <w:rFonts w:ascii="Angsana New" w:hAnsi="Angsana New"/>
                <w:sz w:val="30"/>
                <w:szCs w:val="30"/>
              </w:rPr>
              <w:t>119,098</w:t>
            </w:r>
          </w:p>
        </w:tc>
        <w:tc>
          <w:tcPr>
            <w:tcW w:w="146" w:type="pct"/>
          </w:tcPr>
          <w:p w14:paraId="3A54E73F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63825FD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164D67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9A430DF" w14:textId="4E89AC8C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134,697</w:t>
            </w:r>
          </w:p>
        </w:tc>
      </w:tr>
      <w:tr w:rsidR="00B22CD0" w:rsidRPr="00F87920" w14:paraId="17D02339" w14:textId="77777777" w:rsidTr="000B21B3">
        <w:tc>
          <w:tcPr>
            <w:tcW w:w="2338" w:type="pct"/>
          </w:tcPr>
          <w:p w14:paraId="4625560F" w14:textId="77777777" w:rsidR="00B22CD0" w:rsidRPr="00F87920" w:rsidRDefault="00B22CD0" w:rsidP="00B22C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216367D9" w14:textId="29134777" w:rsidR="00B22CD0" w:rsidRPr="00F87920" w:rsidRDefault="006C1F45" w:rsidP="00537A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7D93C6F8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94521D0" w14:textId="5031E6FE" w:rsidR="00B22CD0" w:rsidRPr="00F87920" w:rsidRDefault="006C1F45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6C1F45">
              <w:rPr>
                <w:rFonts w:ascii="Angsana New" w:hAnsi="Angsana New"/>
                <w:sz w:val="30"/>
                <w:szCs w:val="30"/>
              </w:rPr>
              <w:t>23,820</w:t>
            </w:r>
          </w:p>
        </w:tc>
        <w:tc>
          <w:tcPr>
            <w:tcW w:w="146" w:type="pct"/>
          </w:tcPr>
          <w:p w14:paraId="5C2EFD01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1AD0468" w14:textId="1F3426BC" w:rsidR="00B22CD0" w:rsidRPr="00F87920" w:rsidRDefault="00B22CD0" w:rsidP="00B22CD0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0BDB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358EB29E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3E673103" w14:textId="66567CFE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F3156">
              <w:rPr>
                <w:rFonts w:ascii="Angsana New" w:hAnsi="Angsana New"/>
                <w:sz w:val="30"/>
                <w:szCs w:val="30"/>
              </w:rPr>
              <w:t>26,939</w:t>
            </w:r>
          </w:p>
        </w:tc>
      </w:tr>
      <w:tr w:rsidR="00B22CD0" w:rsidRPr="00F87920" w14:paraId="3EA466AD" w14:textId="77777777" w:rsidTr="000B21B3">
        <w:tc>
          <w:tcPr>
            <w:tcW w:w="2338" w:type="pct"/>
          </w:tcPr>
          <w:p w14:paraId="18CDD733" w14:textId="445B5047" w:rsidR="00B22CD0" w:rsidRPr="00F87920" w:rsidRDefault="00B22CD0" w:rsidP="00B22C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21B3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84" w:type="pct"/>
          </w:tcPr>
          <w:p w14:paraId="2BC5763B" w14:textId="77777777" w:rsidR="00B22CD0" w:rsidRPr="00180BDB" w:rsidRDefault="00B22CD0" w:rsidP="00B22CD0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55707A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5C8D741" w14:textId="21E1AF8E" w:rsidR="00B22CD0" w:rsidRDefault="006C1F45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6C1F45">
              <w:rPr>
                <w:rFonts w:ascii="Angsana New" w:hAnsi="Angsana New"/>
                <w:sz w:val="30"/>
                <w:szCs w:val="30"/>
              </w:rPr>
              <w:t>(13,447)</w:t>
            </w:r>
          </w:p>
        </w:tc>
        <w:tc>
          <w:tcPr>
            <w:tcW w:w="146" w:type="pct"/>
          </w:tcPr>
          <w:p w14:paraId="14F6B7C6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F4F4A1" w14:textId="77777777" w:rsidR="00B22CD0" w:rsidRPr="00F87920" w:rsidRDefault="00B22CD0" w:rsidP="00B22CD0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59AC30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2F9643" w14:textId="46E1589D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F3156">
              <w:rPr>
                <w:rFonts w:ascii="Angsana New" w:hAnsi="Angsana New"/>
                <w:sz w:val="30"/>
                <w:szCs w:val="30"/>
              </w:rPr>
              <w:t>(1,04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F31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2CD0" w:rsidRPr="00F87920" w14:paraId="3ED4AC1E" w14:textId="77777777" w:rsidTr="00F33295">
        <w:tc>
          <w:tcPr>
            <w:tcW w:w="2338" w:type="pct"/>
          </w:tcPr>
          <w:p w14:paraId="26E40119" w14:textId="77777777" w:rsidR="00B22CD0" w:rsidRPr="00F87920" w:rsidRDefault="00B22CD0" w:rsidP="00B22C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140AE930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A08665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6508DC3" w14:textId="18FAE296" w:rsidR="00B22CD0" w:rsidRPr="00F87920" w:rsidRDefault="00760863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4,001</w:t>
            </w:r>
          </w:p>
        </w:tc>
        <w:tc>
          <w:tcPr>
            <w:tcW w:w="146" w:type="pct"/>
          </w:tcPr>
          <w:p w14:paraId="5B5B26BD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2EA0F23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539092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DE2F98" w14:textId="549C0F40" w:rsidR="00B22CD0" w:rsidRPr="00F87920" w:rsidRDefault="00046ABB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3,688</w:t>
            </w:r>
          </w:p>
        </w:tc>
      </w:tr>
      <w:tr w:rsidR="00B22CD0" w:rsidRPr="00F87920" w14:paraId="751BEC7F" w14:textId="77777777" w:rsidTr="00F33295">
        <w:tc>
          <w:tcPr>
            <w:tcW w:w="2338" w:type="pct"/>
          </w:tcPr>
          <w:p w14:paraId="7FDBC2D3" w14:textId="77777777" w:rsidR="00B22CD0" w:rsidRPr="00F87920" w:rsidRDefault="00B22CD0" w:rsidP="00B22C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2CCE273E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C44279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370AB4" w14:textId="13CC8BAD" w:rsidR="00B22CD0" w:rsidRPr="00F87920" w:rsidRDefault="0024592A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24592A">
              <w:rPr>
                <w:rFonts w:ascii="Angsana New" w:hAnsi="Angsana New"/>
                <w:sz w:val="30"/>
                <w:szCs w:val="30"/>
              </w:rPr>
              <w:t>(10,482)</w:t>
            </w:r>
          </w:p>
        </w:tc>
        <w:tc>
          <w:tcPr>
            <w:tcW w:w="146" w:type="pct"/>
          </w:tcPr>
          <w:p w14:paraId="61A260D9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D6A4D49" w14:textId="77777777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23A4F0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7B669A" w14:textId="566EA43A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0F3156">
              <w:rPr>
                <w:rFonts w:ascii="Angsana New" w:hAnsi="Angsana New"/>
                <w:sz w:val="30"/>
                <w:szCs w:val="30"/>
              </w:rPr>
              <w:t>(6,953)</w:t>
            </w:r>
          </w:p>
        </w:tc>
      </w:tr>
      <w:tr w:rsidR="00161642" w:rsidRPr="00F87920" w14:paraId="5497E38A" w14:textId="77777777" w:rsidTr="00F33295">
        <w:tc>
          <w:tcPr>
            <w:tcW w:w="2338" w:type="pct"/>
          </w:tcPr>
          <w:p w14:paraId="5DFD4847" w14:textId="192409A2" w:rsidR="00161642" w:rsidRPr="00F87920" w:rsidRDefault="00161642" w:rsidP="00B22C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ภาษีงวดก่อนๆที่บันทึกสูงไป</w:t>
            </w:r>
          </w:p>
        </w:tc>
        <w:tc>
          <w:tcPr>
            <w:tcW w:w="484" w:type="pct"/>
          </w:tcPr>
          <w:p w14:paraId="58CAA6C1" w14:textId="77777777" w:rsidR="00161642" w:rsidRPr="00F87920" w:rsidRDefault="00161642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6C2795" w14:textId="77777777" w:rsidR="00161642" w:rsidRPr="00F87920" w:rsidRDefault="00161642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D37676D" w14:textId="025ADA37" w:rsidR="00161642" w:rsidRPr="0024592A" w:rsidRDefault="00161642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(3,039)</w:t>
            </w:r>
          </w:p>
        </w:tc>
        <w:tc>
          <w:tcPr>
            <w:tcW w:w="146" w:type="pct"/>
          </w:tcPr>
          <w:p w14:paraId="3187BACF" w14:textId="77777777" w:rsidR="00161642" w:rsidRPr="00F87920" w:rsidRDefault="00161642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3F16547E" w14:textId="77777777" w:rsidR="00161642" w:rsidRPr="00F87920" w:rsidRDefault="00161642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B42F94" w14:textId="77777777" w:rsidR="00161642" w:rsidRPr="00F87920" w:rsidRDefault="00161642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9921762" w14:textId="0425447A" w:rsidR="00161642" w:rsidRPr="000F3156" w:rsidRDefault="00480BF5" w:rsidP="00480BF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2CD0" w:rsidRPr="00F87920" w14:paraId="676B1359" w14:textId="77777777" w:rsidTr="00F33295">
        <w:tc>
          <w:tcPr>
            <w:tcW w:w="2338" w:type="pct"/>
          </w:tcPr>
          <w:p w14:paraId="1747197F" w14:textId="77777777" w:rsidR="00B22CD0" w:rsidRPr="00F87920" w:rsidRDefault="00B22CD0" w:rsidP="00B22C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DA9C886" w14:textId="30BB6983" w:rsidR="00B22CD0" w:rsidRPr="00F87920" w:rsidRDefault="0024592A" w:rsidP="00537A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0.72</w:t>
            </w:r>
          </w:p>
        </w:tc>
        <w:tc>
          <w:tcPr>
            <w:tcW w:w="149" w:type="pct"/>
          </w:tcPr>
          <w:p w14:paraId="157E76AD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9B94F4" w14:textId="3939ABDD" w:rsidR="00B22CD0" w:rsidRPr="00F87920" w:rsidRDefault="0024592A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92A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46" w:type="pct"/>
          </w:tcPr>
          <w:p w14:paraId="7EAE20C4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792BEE05" w14:textId="514F8742" w:rsidR="00B22CD0" w:rsidRPr="00F87920" w:rsidRDefault="00B22CD0" w:rsidP="00B22C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16.80</w:t>
            </w:r>
          </w:p>
        </w:tc>
        <w:tc>
          <w:tcPr>
            <w:tcW w:w="146" w:type="pct"/>
          </w:tcPr>
          <w:p w14:paraId="25572889" w14:textId="77777777" w:rsidR="00B22CD0" w:rsidRPr="00F87920" w:rsidRDefault="00B22CD0" w:rsidP="00B22C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BBAC6D8" w14:textId="17D2A009" w:rsidR="00B22CD0" w:rsidRPr="00F87920" w:rsidRDefault="00B22CD0" w:rsidP="00B22C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22,626</w:t>
            </w:r>
          </w:p>
        </w:tc>
      </w:tr>
    </w:tbl>
    <w:p w14:paraId="79CC69E9" w14:textId="06579DEE" w:rsidR="00EF6C81" w:rsidRDefault="00EF6C81">
      <w:pPr>
        <w:rPr>
          <w:rFonts w:ascii="Angsana New" w:hAnsi="Angsana New"/>
          <w:sz w:val="30"/>
          <w:szCs w:val="30"/>
        </w:rPr>
      </w:pPr>
    </w:p>
    <w:p w14:paraId="5AC88556" w14:textId="77777777" w:rsidR="00046ABB" w:rsidRDefault="00046ABB">
      <w:pPr>
        <w:rPr>
          <w:rFonts w:ascii="Angsana New" w:hAnsi="Angsana New"/>
          <w:sz w:val="30"/>
          <w:szCs w:val="30"/>
        </w:rPr>
      </w:pPr>
    </w:p>
    <w:p w14:paraId="2478737E" w14:textId="77777777" w:rsidR="00D7287A" w:rsidRDefault="00D7287A">
      <w:pPr>
        <w:rPr>
          <w:rFonts w:ascii="Angsana New" w:hAnsi="Angsana New"/>
          <w:sz w:val="30"/>
          <w:szCs w:val="30"/>
        </w:rPr>
      </w:pPr>
    </w:p>
    <w:p w14:paraId="3BF3811D" w14:textId="77777777" w:rsidR="00D7287A" w:rsidRDefault="00D7287A">
      <w:pPr>
        <w:rPr>
          <w:rFonts w:ascii="Angsana New" w:hAnsi="Angsana New"/>
          <w:sz w:val="30"/>
          <w:szCs w:val="30"/>
        </w:rPr>
      </w:pPr>
    </w:p>
    <w:p w14:paraId="07AD154C" w14:textId="77777777" w:rsidR="00D7287A" w:rsidRPr="00A72F7E" w:rsidRDefault="00D7287A">
      <w:pPr>
        <w:rPr>
          <w:rFonts w:ascii="Angsana New" w:hAnsi="Angsana New"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1332"/>
        <w:gridCol w:w="275"/>
        <w:gridCol w:w="1244"/>
        <w:gridCol w:w="267"/>
        <w:gridCol w:w="1262"/>
        <w:gridCol w:w="275"/>
        <w:gridCol w:w="1174"/>
      </w:tblGrid>
      <w:tr w:rsidR="00F14AEE" w:rsidRPr="00F87920" w14:paraId="1E2FDEB9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07F0386A" w14:textId="77777777" w:rsidR="00F14AEE" w:rsidRPr="00F87920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1524" w:type="pct"/>
            <w:gridSpan w:val="3"/>
          </w:tcPr>
          <w:p w14:paraId="25B0F8C6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1449B9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101203FE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AEE" w:rsidRPr="00F87920" w14:paraId="781F799F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2D802292" w14:textId="77777777" w:rsidR="00F14AEE" w:rsidRPr="00F87920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12" w:type="pct"/>
          </w:tcPr>
          <w:p w14:paraId="27BAF9D5" w14:textId="0540D16C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B0F1C1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DB5BC02" w14:textId="2757E24D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FFA52CB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1472D2F" w14:textId="1C9ADF8D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29D2C15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2B0EA76" w14:textId="29CF5812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14AEE" w:rsidRPr="00F87920" w14:paraId="3265AAA6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6A89B0E9" w14:textId="77777777" w:rsidR="00F14AEE" w:rsidRPr="00F87920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7" w:type="pct"/>
            <w:gridSpan w:val="7"/>
          </w:tcPr>
          <w:p w14:paraId="3F54C711" w14:textId="77777777" w:rsidR="00F14AEE" w:rsidRPr="00F87920" w:rsidRDefault="00F14AEE" w:rsidP="00C5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6BE5" w:rsidRPr="00F87920" w14:paraId="7D80F692" w14:textId="77777777" w:rsidTr="00C5097D">
        <w:trPr>
          <w:trHeight w:val="420"/>
        </w:trPr>
        <w:tc>
          <w:tcPr>
            <w:tcW w:w="1883" w:type="pct"/>
            <w:vAlign w:val="bottom"/>
          </w:tcPr>
          <w:p w14:paraId="0150631F" w14:textId="77777777" w:rsidR="00EE6BE5" w:rsidRPr="00F87920" w:rsidRDefault="00EE6BE5" w:rsidP="00EE6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03F75450" w14:textId="5B106A5F" w:rsidR="00EE6BE5" w:rsidRPr="00876286" w:rsidRDefault="0030163A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A0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7" w:type="pct"/>
          </w:tcPr>
          <w:p w14:paraId="426A2F72" w14:textId="77777777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EAAF818" w14:textId="7E500244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3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  <w:r w:rsidRPr="007C3D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C3D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881</w:t>
            </w:r>
          </w:p>
        </w:tc>
        <w:tc>
          <w:tcPr>
            <w:tcW w:w="143" w:type="pct"/>
          </w:tcPr>
          <w:p w14:paraId="7FFC9CD6" w14:textId="77777777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1919C225" w14:textId="5A0C14EA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39B76C" w14:textId="77777777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1D3E63A2" w14:textId="2A882F66" w:rsidR="00EE6BE5" w:rsidRPr="00F87920" w:rsidRDefault="00EE6BE5" w:rsidP="00EE6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7802C22" w14:textId="77777777" w:rsidR="00F14AEE" w:rsidRPr="00F87920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B2A002C" w14:textId="0570C1E4" w:rsidR="00F14AEE" w:rsidRPr="00F87920" w:rsidRDefault="00F14AEE" w:rsidP="0099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87920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ขาดทุนทางภาษีจะสิ้นอายุในปี </w:t>
      </w:r>
      <w:r w:rsidR="009A5276">
        <w:rPr>
          <w:rFonts w:ascii="Angsana New" w:hAnsi="Angsana New"/>
          <w:sz w:val="30"/>
          <w:szCs w:val="30"/>
        </w:rPr>
        <w:t>256</w:t>
      </w:r>
      <w:r w:rsidR="001D7F12">
        <w:rPr>
          <w:rFonts w:ascii="Angsana New" w:hAnsi="Angsana New"/>
          <w:sz w:val="30"/>
          <w:szCs w:val="30"/>
        </w:rPr>
        <w:t>8</w:t>
      </w:r>
      <w:r w:rsidR="009A5276">
        <w:rPr>
          <w:rFonts w:ascii="Angsana New" w:hAnsi="Angsana New"/>
          <w:sz w:val="30"/>
          <w:szCs w:val="30"/>
        </w:rPr>
        <w:t>-</w:t>
      </w:r>
      <w:r w:rsidRPr="00E71511">
        <w:rPr>
          <w:rFonts w:ascii="Angsana New" w:hAnsi="Angsana New" w:hint="cs"/>
          <w:sz w:val="30"/>
          <w:szCs w:val="30"/>
        </w:rPr>
        <w:t>25</w:t>
      </w:r>
      <w:r w:rsidR="00E71511" w:rsidRPr="00E71511">
        <w:rPr>
          <w:rFonts w:ascii="Angsana New" w:hAnsi="Angsana New"/>
          <w:sz w:val="30"/>
          <w:szCs w:val="30"/>
        </w:rPr>
        <w:t>7</w:t>
      </w:r>
      <w:r w:rsidR="001D7F12">
        <w:rPr>
          <w:rFonts w:ascii="Angsana New" w:hAnsi="Angsana New"/>
          <w:sz w:val="30"/>
          <w:szCs w:val="30"/>
        </w:rPr>
        <w:t>2</w:t>
      </w:r>
      <w:r w:rsidRPr="00F87920">
        <w:rPr>
          <w:rFonts w:ascii="Angsana New" w:hAnsi="Angsana New" w:hint="cs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161642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161642">
        <w:rPr>
          <w:rFonts w:ascii="Angsana New" w:hAnsi="Angsana New"/>
          <w:sz w:val="30"/>
          <w:szCs w:val="30"/>
        </w:rPr>
        <w:t xml:space="preserve">2567 </w:t>
      </w:r>
      <w:r w:rsidR="00161642">
        <w:rPr>
          <w:rFonts w:ascii="Angsana New" w:hAnsi="Angsana New" w:hint="cs"/>
          <w:sz w:val="30"/>
          <w:szCs w:val="30"/>
          <w:cs/>
        </w:rPr>
        <w:t xml:space="preserve">บริษัท อมรินทร์ เทเลวิชั่น ซึ่งเป็นบริษัทย่อยของกลุ่มบริษัทได้บันทึกสินทรัพย์ภาษีเงินได้จำนวน </w:t>
      </w:r>
      <w:r w:rsidR="00161642">
        <w:rPr>
          <w:rFonts w:ascii="Angsana New" w:hAnsi="Angsana New"/>
          <w:sz w:val="30"/>
          <w:szCs w:val="30"/>
        </w:rPr>
        <w:t xml:space="preserve">5.84 </w:t>
      </w:r>
      <w:r w:rsidR="00161642">
        <w:rPr>
          <w:rFonts w:ascii="Angsana New" w:hAnsi="Angsana New" w:hint="cs"/>
          <w:sz w:val="30"/>
          <w:szCs w:val="30"/>
          <w:cs/>
        </w:rPr>
        <w:t>ล้านบาท</w:t>
      </w:r>
      <w:r w:rsidR="004B0A6F">
        <w:rPr>
          <w:rFonts w:ascii="Angsana New" w:hAnsi="Angsana New" w:hint="cs"/>
          <w:sz w:val="30"/>
          <w:szCs w:val="30"/>
          <w:cs/>
        </w:rPr>
        <w:t xml:space="preserve">จากขาดทุนทางภาษีในปีปัจจุบัน </w:t>
      </w:r>
      <w:r w:rsidR="00161642">
        <w:rPr>
          <w:rFonts w:ascii="Angsana New" w:hAnsi="Angsana New" w:hint="cs"/>
          <w:sz w:val="30"/>
          <w:szCs w:val="30"/>
          <w:cs/>
        </w:rPr>
        <w:t>เนื่องจากผู้บริหารได้ทำการประเมินประมาณการกำไรทางภาษีในอนาคต แล้วเชื่อว่า</w:t>
      </w:r>
      <w:r w:rsidR="004B0A6F">
        <w:rPr>
          <w:rFonts w:ascii="Angsana New" w:hAnsi="Angsana New" w:hint="cs"/>
          <w:sz w:val="30"/>
          <w:szCs w:val="30"/>
          <w:cs/>
        </w:rPr>
        <w:t>มีความเป็นไปได้ที่กำไรทางภาษีในอนาคตจะ</w:t>
      </w:r>
      <w:r w:rsidR="00CE5698">
        <w:rPr>
          <w:rFonts w:ascii="Angsana New" w:hAnsi="Angsana New" w:hint="cs"/>
          <w:sz w:val="30"/>
          <w:szCs w:val="30"/>
          <w:cs/>
        </w:rPr>
        <w:t>มี</w:t>
      </w:r>
      <w:r w:rsidR="004B0A6F">
        <w:rPr>
          <w:rFonts w:ascii="Angsana New" w:hAnsi="Angsana New" w:hint="cs"/>
          <w:sz w:val="30"/>
          <w:szCs w:val="30"/>
          <w:cs/>
        </w:rPr>
        <w:t>เพียงพอที่จะนำขาดทุนทางภาษีมาใช้ประโยชน์ทางภาษีได้</w:t>
      </w:r>
    </w:p>
    <w:p w14:paraId="4555806F" w14:textId="77777777" w:rsidR="00CE7E2C" w:rsidRPr="00F87920" w:rsidRDefault="00CE7E2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D0441" w14:textId="79A79D20" w:rsidR="00CA5F3E" w:rsidRPr="00F87920" w:rsidRDefault="00472424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="Angsana New" w:hAnsi="Angsana New" w:cs="Angsana New"/>
          <w:sz w:val="30"/>
          <w:szCs w:val="30"/>
          <w:u w:val="none"/>
          <w:cs/>
        </w:rPr>
      </w:pPr>
      <w:r w:rsidRPr="00F87920">
        <w:rPr>
          <w:rFonts w:ascii="Angsana New" w:hAnsi="Angsana New" w:cs="Angsana New" w:hint="cs"/>
          <w:sz w:val="30"/>
          <w:szCs w:val="30"/>
          <w:u w:val="none"/>
          <w:cs/>
        </w:rPr>
        <w:t>กำไร</w:t>
      </w:r>
      <w:r w:rsidR="00CA5F3E" w:rsidRPr="00F87920">
        <w:rPr>
          <w:rFonts w:ascii="Angsana New" w:hAnsi="Angsana New" w:cs="Angsana New" w:hint="cs"/>
          <w:sz w:val="30"/>
          <w:szCs w:val="30"/>
          <w:u w:val="none"/>
          <w:cs/>
        </w:rPr>
        <w:t>ต่อหุ้น</w:t>
      </w:r>
    </w:p>
    <w:p w14:paraId="66091AF6" w14:textId="36C17CD2" w:rsidR="00F76F76" w:rsidRPr="00F87920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87920">
        <w:rPr>
          <w:rFonts w:ascii="Angsana New" w:hAnsi="Angsana New" w:hint="cs"/>
          <w:sz w:val="30"/>
          <w:szCs w:val="30"/>
          <w:cs/>
        </w:rPr>
        <w:tab/>
      </w:r>
    </w:p>
    <w:p w14:paraId="51BBD077" w14:textId="556B7FED" w:rsidR="000B604A" w:rsidRPr="00F87920" w:rsidRDefault="00751C9D" w:rsidP="00995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การคำนวณ</w:t>
      </w:r>
      <w:r w:rsidR="000B604A" w:rsidRPr="00F87920"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  <w:r>
        <w:rPr>
          <w:rFonts w:ascii="Angsana New" w:hAnsi="Angsana New" w:hint="cs"/>
          <w:sz w:val="30"/>
          <w:szCs w:val="30"/>
          <w:cs/>
        </w:rPr>
        <w:t>มาจาก</w:t>
      </w:r>
      <w:r w:rsidR="000B604A" w:rsidRPr="00F87920">
        <w:rPr>
          <w:rFonts w:ascii="Angsana New" w:hAnsi="Angsana New" w:hint="cs"/>
          <w:sz w:val="30"/>
          <w:szCs w:val="30"/>
          <w:cs/>
        </w:rPr>
        <w:t>กำไรของผู้ถือหุ้นสามัญของบริษัท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="000B604A" w:rsidRPr="00F87920">
        <w:rPr>
          <w:rFonts w:ascii="Angsana New" w:hAnsi="Angsana New" w:hint="cs"/>
          <w:sz w:val="30"/>
          <w:szCs w:val="30"/>
          <w:cs/>
        </w:rPr>
        <w:t>จำนวนหุ้นสามัญถัวเฉลี่ย</w:t>
      </w:r>
      <w:r>
        <w:rPr>
          <w:rFonts w:ascii="Angsana New" w:hAnsi="Angsana New"/>
          <w:sz w:val="30"/>
          <w:szCs w:val="30"/>
          <w:cs/>
        </w:rPr>
        <w:br/>
      </w:r>
      <w:r w:rsidR="000B604A" w:rsidRPr="00F87920">
        <w:rPr>
          <w:rFonts w:ascii="Angsana New" w:hAnsi="Angsana New" w:hint="cs"/>
          <w:sz w:val="30"/>
          <w:szCs w:val="30"/>
          <w:cs/>
        </w:rPr>
        <w:t>ถ่วงน้ำหนักที่ออกจำหน่าย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14:paraId="2EADD9FE" w14:textId="77777777" w:rsidR="00764F27" w:rsidRPr="00F87920" w:rsidRDefault="00764F27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0"/>
        <w:gridCol w:w="984"/>
        <w:gridCol w:w="13"/>
        <w:gridCol w:w="259"/>
        <w:gridCol w:w="11"/>
        <w:gridCol w:w="985"/>
        <w:gridCol w:w="9"/>
        <w:gridCol w:w="263"/>
        <w:gridCol w:w="7"/>
        <w:gridCol w:w="983"/>
        <w:gridCol w:w="7"/>
        <w:gridCol w:w="263"/>
        <w:gridCol w:w="6"/>
        <w:gridCol w:w="946"/>
        <w:gridCol w:w="13"/>
      </w:tblGrid>
      <w:tr w:rsidR="00CA56DA" w:rsidRPr="00F87920" w14:paraId="4CEE87C4" w14:textId="77777777" w:rsidTr="000873E7">
        <w:tc>
          <w:tcPr>
            <w:tcW w:w="2435" w:type="pct"/>
            <w:vAlign w:val="bottom"/>
          </w:tcPr>
          <w:p w14:paraId="065C3832" w14:textId="77777777" w:rsidR="00CA56DA" w:rsidRPr="00F87920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1" w:type="pct"/>
            <w:gridSpan w:val="6"/>
            <w:vAlign w:val="bottom"/>
          </w:tcPr>
          <w:p w14:paraId="1AE48E10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vAlign w:val="bottom"/>
          </w:tcPr>
          <w:p w14:paraId="4D2AC29F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pct"/>
            <w:gridSpan w:val="6"/>
            <w:vAlign w:val="bottom"/>
          </w:tcPr>
          <w:p w14:paraId="7C791A2F" w14:textId="77777777" w:rsidR="00CA56DA" w:rsidRPr="00F87920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F87920" w14:paraId="7C4E4B7C" w14:textId="77777777" w:rsidTr="000873E7">
        <w:tc>
          <w:tcPr>
            <w:tcW w:w="2435" w:type="pct"/>
            <w:vAlign w:val="bottom"/>
          </w:tcPr>
          <w:p w14:paraId="75DB4C6E" w14:textId="77777777" w:rsidR="0090600B" w:rsidRPr="00F87920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79101D2E" w14:textId="59E3797F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  <w:vAlign w:val="bottom"/>
          </w:tcPr>
          <w:p w14:paraId="7A3C6C69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7B17FE56" w14:textId="7BDFA934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gridSpan w:val="2"/>
            <w:vAlign w:val="bottom"/>
          </w:tcPr>
          <w:p w14:paraId="628535BB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2B6B36F4" w14:textId="02882A3B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vAlign w:val="bottom"/>
          </w:tcPr>
          <w:p w14:paraId="4B27F752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5747E5F8" w14:textId="058F303D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22CD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0600B" w:rsidRPr="00F87920" w14:paraId="12C9292D" w14:textId="77777777" w:rsidTr="000873E7">
        <w:tc>
          <w:tcPr>
            <w:tcW w:w="2435" w:type="pct"/>
            <w:vAlign w:val="bottom"/>
          </w:tcPr>
          <w:p w14:paraId="62B2BF91" w14:textId="77777777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pct"/>
            <w:gridSpan w:val="14"/>
            <w:vAlign w:val="bottom"/>
          </w:tcPr>
          <w:p w14:paraId="7E6C10B0" w14:textId="4BD4D521" w:rsidR="0090600B" w:rsidRPr="00F87920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="00383D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="00564267"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F879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67151" w:rsidRPr="00F87920" w14:paraId="2CA909D8" w14:textId="77777777" w:rsidTr="000873E7">
        <w:tc>
          <w:tcPr>
            <w:tcW w:w="2435" w:type="pct"/>
            <w:vAlign w:val="bottom"/>
          </w:tcPr>
          <w:p w14:paraId="4A3D52ED" w14:textId="0829C524" w:rsidR="00A67151" w:rsidRPr="00F87920" w:rsidRDefault="00A67151" w:rsidP="00A6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538" w:type="pct"/>
            <w:gridSpan w:val="2"/>
            <w:vAlign w:val="bottom"/>
          </w:tcPr>
          <w:p w14:paraId="2DA3350D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6936FD3A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7D9D7B2D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1D8B56C6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058CB34A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vAlign w:val="bottom"/>
          </w:tcPr>
          <w:p w14:paraId="01C6CAB2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vAlign w:val="bottom"/>
          </w:tcPr>
          <w:p w14:paraId="425AB39B" w14:textId="77777777" w:rsidR="00A67151" w:rsidRPr="00F87920" w:rsidRDefault="00A67151" w:rsidP="00A67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3BB9" w:rsidRPr="00F87920" w14:paraId="3917F880" w14:textId="77777777" w:rsidTr="00475AFC">
        <w:tc>
          <w:tcPr>
            <w:tcW w:w="2435" w:type="pct"/>
            <w:vAlign w:val="bottom"/>
          </w:tcPr>
          <w:p w14:paraId="6BEB675A" w14:textId="77777777" w:rsidR="00483BB9" w:rsidRPr="00F87920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8D744" w14:textId="083FA049" w:rsidR="00483BB9" w:rsidRPr="00F87920" w:rsidRDefault="00897875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483B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F971103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47A9B" w14:textId="351FFA10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5E5">
              <w:rPr>
                <w:rFonts w:ascii="Angsana New" w:hAnsi="Angsana New"/>
                <w:b/>
                <w:bCs/>
                <w:sz w:val="30"/>
                <w:szCs w:val="30"/>
              </w:rPr>
              <w:t>290,49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0C904FF9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8B7C3" w14:textId="7EE5BC20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118,245</w:t>
            </w:r>
          </w:p>
        </w:tc>
        <w:tc>
          <w:tcPr>
            <w:tcW w:w="145" w:type="pct"/>
            <w:gridSpan w:val="2"/>
            <w:shd w:val="clear" w:color="auto" w:fill="auto"/>
            <w:vAlign w:val="bottom"/>
          </w:tcPr>
          <w:p w14:paraId="418E5F13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22E54" w14:textId="7C4258EA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590">
              <w:rPr>
                <w:rFonts w:ascii="Angsana New" w:hAnsi="Angsana New"/>
                <w:b/>
                <w:bCs/>
                <w:sz w:val="30"/>
                <w:szCs w:val="30"/>
              </w:rPr>
              <w:t>112,070</w:t>
            </w:r>
          </w:p>
        </w:tc>
      </w:tr>
      <w:tr w:rsidR="00483BB9" w:rsidRPr="00F87920" w14:paraId="227957B7" w14:textId="77777777" w:rsidTr="000873E7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267B12B6" w14:textId="77777777" w:rsidR="00483BB9" w:rsidRPr="000873E7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31" w:type="pct"/>
            <w:vAlign w:val="bottom"/>
          </w:tcPr>
          <w:p w14:paraId="5A899F8A" w14:textId="0E2D2FD2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CBA5FA6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44F4606F" w14:textId="0DABAD8A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6E246959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vAlign w:val="bottom"/>
          </w:tcPr>
          <w:p w14:paraId="05EA722C" w14:textId="7F2370CF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vAlign w:val="bottom"/>
          </w:tcPr>
          <w:p w14:paraId="0E2AB8C3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4" w:type="pct"/>
            <w:gridSpan w:val="2"/>
            <w:vAlign w:val="bottom"/>
          </w:tcPr>
          <w:p w14:paraId="17FEBBDA" w14:textId="42743509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3BB9" w:rsidRPr="00F87920" w14:paraId="0E9A68FB" w14:textId="77777777" w:rsidTr="00475AFC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374DA7B7" w14:textId="77777777" w:rsidR="00483BB9" w:rsidRPr="00F87920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3927F272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C8CC685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  <w:vAlign w:val="bottom"/>
          </w:tcPr>
          <w:p w14:paraId="4FA8C49E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88BB53F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  <w:vAlign w:val="bottom"/>
          </w:tcPr>
          <w:p w14:paraId="42B4EF2E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2488184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bottom"/>
          </w:tcPr>
          <w:p w14:paraId="229D7B93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3BB9" w:rsidRPr="00F87920" w14:paraId="6CA42C32" w14:textId="77777777" w:rsidTr="00475AFC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5D6F62F4" w14:textId="56346E79" w:rsidR="00483BB9" w:rsidRPr="00F87920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 (ขั้นพื้นฐาน) ณ วันที่ 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41B30" w14:textId="01E1803B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B03AD2C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173552" w14:textId="08C89B96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B4F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0655771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D85CED" w14:textId="22A25732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590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29719F87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01D710" w14:textId="7FF8C15D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590"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</w:tr>
      <w:tr w:rsidR="00483BB9" w:rsidRPr="00F87920" w14:paraId="27C43213" w14:textId="77777777" w:rsidTr="00475AFC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71405A85" w14:textId="77777777" w:rsidR="00483BB9" w:rsidRPr="000873E7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DD90EF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B0DFAF6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619CEA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5CD8610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9CF178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37E88ABF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14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F887E" w14:textId="77777777" w:rsidR="00483BB9" w:rsidRPr="000873E7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83BB9" w:rsidRPr="00F87920" w14:paraId="4C89684B" w14:textId="77777777" w:rsidTr="00475AFC">
        <w:trPr>
          <w:gridAfter w:val="1"/>
          <w:wAfter w:w="7" w:type="pct"/>
        </w:trPr>
        <w:tc>
          <w:tcPr>
            <w:tcW w:w="2435" w:type="pct"/>
            <w:vAlign w:val="bottom"/>
          </w:tcPr>
          <w:p w14:paraId="2CC1D6C0" w14:textId="38838600" w:rsidR="00483BB9" w:rsidRPr="00F87920" w:rsidRDefault="00483BB9" w:rsidP="00483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  <w:r w:rsidRPr="00F87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79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8410B" w14:textId="4AFAE0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3BB9">
              <w:rPr>
                <w:rFonts w:ascii="Angsana New" w:hAnsi="Angsana New"/>
                <w:b/>
                <w:bCs/>
                <w:sz w:val="30"/>
                <w:szCs w:val="30"/>
              </w:rPr>
              <w:t>0.08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BC40CCE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BEB16" w14:textId="574428FC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EE6AA4B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FF076" w14:textId="0349BB18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146" w:type="pct"/>
            <w:gridSpan w:val="2"/>
            <w:shd w:val="clear" w:color="auto" w:fill="auto"/>
            <w:vAlign w:val="bottom"/>
          </w:tcPr>
          <w:p w14:paraId="2E58CA51" w14:textId="77777777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64B09" w14:textId="11B28990" w:rsidR="00483BB9" w:rsidRPr="00F87920" w:rsidRDefault="00483BB9" w:rsidP="00483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</w:p>
        </w:tc>
      </w:tr>
    </w:tbl>
    <w:p w14:paraId="55DF32D5" w14:textId="77777777" w:rsidR="004B15D7" w:rsidRDefault="004B1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D9A12F" w14:textId="60D7E7A9" w:rsidR="006143E0" w:rsidRPr="0099582E" w:rsidRDefault="006143E0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99582E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เงินปันผล</w:t>
      </w:r>
    </w:p>
    <w:p w14:paraId="63094B95" w14:textId="77777777" w:rsidR="00AE7BAB" w:rsidRPr="00244701" w:rsidRDefault="00AE7BAB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890"/>
        <w:gridCol w:w="1980"/>
        <w:gridCol w:w="1170"/>
        <w:gridCol w:w="270"/>
        <w:gridCol w:w="1170"/>
      </w:tblGrid>
      <w:tr w:rsidR="00C5097D" w:rsidRPr="00244701" w14:paraId="067428CC" w14:textId="77777777" w:rsidTr="007904F9">
        <w:tc>
          <w:tcPr>
            <w:tcW w:w="2880" w:type="dxa"/>
            <w:shd w:val="clear" w:color="auto" w:fill="auto"/>
            <w:vAlign w:val="bottom"/>
          </w:tcPr>
          <w:p w14:paraId="6EE398D2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C6A90A6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B081A04" w14:textId="0545EB39" w:rsidR="00C5097D" w:rsidRPr="00244701" w:rsidRDefault="00C5097D" w:rsidP="00661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DACBAA" w14:textId="67C4D5AB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74C42C25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E7D28" w14:textId="77777777" w:rsidR="00C5097D" w:rsidRPr="00244701" w:rsidDel="00D43E7A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5097D" w:rsidRPr="00244701" w14:paraId="7C160C29" w14:textId="77777777" w:rsidTr="007904F9">
        <w:tc>
          <w:tcPr>
            <w:tcW w:w="2880" w:type="dxa"/>
            <w:shd w:val="clear" w:color="auto" w:fill="auto"/>
          </w:tcPr>
          <w:p w14:paraId="314DD59B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2085754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50AF7F2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D6F539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018A84A5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A0F6803" w14:textId="77777777" w:rsidR="00C5097D" w:rsidRPr="00244701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620" w:rsidRPr="00244701" w14:paraId="492BEAF2" w14:textId="77777777" w:rsidTr="007904F9">
        <w:tc>
          <w:tcPr>
            <w:tcW w:w="2880" w:type="dxa"/>
            <w:shd w:val="clear" w:color="auto" w:fill="auto"/>
          </w:tcPr>
          <w:p w14:paraId="74DD7ABA" w14:textId="280EB0E9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22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6FBA18E5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159F59D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305B96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362AE8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1906EF" w14:textId="77777777" w:rsidR="00266620" w:rsidRPr="00244701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043A" w:rsidRPr="00244701" w14:paraId="7C563A96" w14:textId="77777777" w:rsidTr="007904F9">
        <w:tc>
          <w:tcPr>
            <w:tcW w:w="2880" w:type="dxa"/>
            <w:shd w:val="clear" w:color="auto" w:fill="auto"/>
          </w:tcPr>
          <w:p w14:paraId="34E123E0" w14:textId="3EF3532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2CD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3C2A19AC" w14:textId="4664B4C8" w:rsidR="0059043A" w:rsidRPr="00244701" w:rsidRDefault="00CF2EC3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6954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54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69545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2CD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3627B865" w14:textId="35E076C4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2CD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D9DD86" w14:textId="5023B857" w:rsidR="0059043A" w:rsidRPr="00A6360D" w:rsidRDefault="00CF2EC3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14:paraId="3D14278F" w14:textId="77777777" w:rsidR="0059043A" w:rsidRPr="00244701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3E7689" w14:textId="20E5E238" w:rsidR="0059043A" w:rsidRPr="004B0A6F" w:rsidRDefault="00CF2EC3" w:rsidP="0059043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179,69</w:t>
            </w:r>
            <w:r w:rsidR="004B0A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59043A" w:rsidRPr="009C731F" w14:paraId="17F08A44" w14:textId="77777777" w:rsidTr="007904F9">
        <w:tc>
          <w:tcPr>
            <w:tcW w:w="2880" w:type="dxa"/>
            <w:shd w:val="clear" w:color="auto" w:fill="auto"/>
          </w:tcPr>
          <w:p w14:paraId="13127E03" w14:textId="77777777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778F3C2" w14:textId="77777777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62C3BF0" w14:textId="77777777" w:rsidR="0059043A" w:rsidRPr="009C731F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A040D39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87C35E6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02C8B81" w14:textId="77777777" w:rsidR="0059043A" w:rsidRPr="009C731F" w:rsidRDefault="0059043A" w:rsidP="0059043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9043A" w:rsidRPr="00244701" w14:paraId="08D6A6CC" w14:textId="77777777" w:rsidTr="007904F9">
        <w:tc>
          <w:tcPr>
            <w:tcW w:w="2880" w:type="dxa"/>
            <w:shd w:val="clear" w:color="auto" w:fill="auto"/>
          </w:tcPr>
          <w:p w14:paraId="01F5013D" w14:textId="2E040AFB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22C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2F3D2CEB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8F11035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07B41F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95CE32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143234" w14:textId="77777777" w:rsidR="0059043A" w:rsidRPr="00244701" w:rsidRDefault="0059043A" w:rsidP="0059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2CD0" w:rsidRPr="00244701" w14:paraId="6637CFBB" w14:textId="77777777" w:rsidTr="007904F9">
        <w:tc>
          <w:tcPr>
            <w:tcW w:w="2880" w:type="dxa"/>
            <w:shd w:val="clear" w:color="auto" w:fill="auto"/>
          </w:tcPr>
          <w:p w14:paraId="2DC9928A" w14:textId="496A4DFA" w:rsidR="00B22CD0" w:rsidRPr="00244701" w:rsidRDefault="00B22CD0" w:rsidP="00B2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290774FA" w14:textId="094E8B08" w:rsidR="00B22CD0" w:rsidRPr="00244701" w:rsidRDefault="00B22CD0" w:rsidP="00B2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1E1F612E" w14:textId="00C6E492" w:rsidR="00B22CD0" w:rsidRPr="00244701" w:rsidRDefault="00B22CD0" w:rsidP="00B2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DFEAB1" w14:textId="24DAFC03" w:rsidR="00B22CD0" w:rsidRPr="00244701" w:rsidRDefault="00B22CD0" w:rsidP="00B22C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0.29</w:t>
            </w:r>
          </w:p>
        </w:tc>
        <w:tc>
          <w:tcPr>
            <w:tcW w:w="270" w:type="dxa"/>
            <w:shd w:val="clear" w:color="auto" w:fill="auto"/>
          </w:tcPr>
          <w:p w14:paraId="0D3B5EFF" w14:textId="77777777" w:rsidR="00B22CD0" w:rsidRPr="00244701" w:rsidRDefault="00B22CD0" w:rsidP="00B22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B8162F" w14:textId="03B14908" w:rsidR="00B22CD0" w:rsidRPr="00244701" w:rsidRDefault="00B22CD0" w:rsidP="00B22CD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289,502</w:t>
            </w:r>
          </w:p>
        </w:tc>
      </w:tr>
    </w:tbl>
    <w:p w14:paraId="2E0E6DFD" w14:textId="77777777" w:rsidR="00C474B9" w:rsidRPr="00244701" w:rsidRDefault="00C474B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Theme="majorBidi" w:hAnsiTheme="majorBidi" w:cstheme="majorBidi"/>
          <w:sz w:val="30"/>
          <w:szCs w:val="30"/>
        </w:rPr>
      </w:pPr>
    </w:p>
    <w:p w14:paraId="72689496" w14:textId="562E09F1" w:rsidR="00DA46AF" w:rsidRPr="0099582E" w:rsidRDefault="00397A42" w:rsidP="0099582E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99582E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31194643" w14:textId="4A50A314" w:rsidR="00D71D41" w:rsidRPr="00244701" w:rsidRDefault="00D71D41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28D1068" w14:textId="5C922514" w:rsidR="00086917" w:rsidRPr="00244701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นโยบายการบัญชี</w:t>
      </w:r>
    </w:p>
    <w:p w14:paraId="2712370A" w14:textId="4182FDB0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0D63B86" w14:textId="2F53A0C5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27403720"/>
      <w:r w:rsidRPr="00051D5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803A60">
        <w:rPr>
          <w:rFonts w:asciiTheme="majorBidi" w:hAnsiTheme="majorBidi" w:cstheme="majorBidi"/>
          <w:sz w:val="30"/>
          <w:szCs w:val="30"/>
        </w:rPr>
        <w:t>7</w:t>
      </w:r>
      <w:r w:rsidR="00440EF0" w:rsidRPr="00051D57">
        <w:rPr>
          <w:rFonts w:asciiTheme="majorBidi" w:hAnsiTheme="majorBidi" w:cstheme="majorBidi"/>
          <w:sz w:val="30"/>
          <w:szCs w:val="30"/>
          <w:cs/>
        </w:rPr>
        <w:t>)</w:t>
      </w:r>
      <w:r w:rsidR="009606FC">
        <w:rPr>
          <w:rFonts w:asciiTheme="majorBidi" w:hAnsiTheme="majorBidi" w:cstheme="majorBidi"/>
          <w:sz w:val="30"/>
          <w:szCs w:val="30"/>
        </w:rPr>
        <w:t>)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051D57" w:rsidRPr="00051D57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bookmarkEnd w:id="8"/>
    </w:p>
    <w:p w14:paraId="788D21E5" w14:textId="77777777" w:rsidR="00244701" w:rsidRPr="00051D57" w:rsidRDefault="00244701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9774A" w14:textId="0972149B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   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2638907" w14:textId="77777777" w:rsidR="00D450CD" w:rsidRPr="00051D57" w:rsidRDefault="00D450CD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221E8" w14:textId="33AB205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53F9B16" w14:textId="77777777" w:rsidR="00051D57" w:rsidRDefault="00051D5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22B0D45" w14:textId="77777777" w:rsidR="004B15D7" w:rsidRDefault="004B15D7" w:rsidP="006B4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F4673" w14:textId="709D008D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Pr="00051D57">
        <w:rPr>
          <w:rFonts w:asciiTheme="majorBidi" w:hAnsiTheme="majorBidi" w:cstheme="majorBidi"/>
          <w:sz w:val="30"/>
          <w:szCs w:val="30"/>
        </w:rPr>
        <w:t xml:space="preserve">     </w:t>
      </w:r>
      <w:r w:rsidRPr="00051D57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12DE93A7" w14:textId="77777777" w:rsidR="00086917" w:rsidRPr="00244701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5740E87" w14:textId="2109C435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05E4928" w14:textId="595A591B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C293D87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A2E26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051D57">
        <w:rPr>
          <w:rFonts w:asciiTheme="majorBidi" w:hAnsiTheme="majorBidi" w:cstheme="majorBidi"/>
          <w:sz w:val="30"/>
          <w:szCs w:val="30"/>
        </w:rPr>
        <w:t xml:space="preserve">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E3933EE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A2047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15053683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08F6AB" w14:textId="6293FB82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043A">
        <w:rPr>
          <w:rFonts w:asciiTheme="majorBidi" w:hAnsiTheme="majorBidi" w:cstheme="majorBidi"/>
          <w:spacing w:val="4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5C6DE6" w:rsidRPr="0016043A">
        <w:rPr>
          <w:rFonts w:asciiTheme="majorBidi" w:hAnsiTheme="majorBidi" w:cstheme="majorBidi"/>
          <w:spacing w:val="4"/>
          <w:sz w:val="30"/>
          <w:szCs w:val="30"/>
          <w:cs/>
        </w:rPr>
        <w:t>งบฐานะการเงิน</w:t>
      </w:r>
      <w:r w:rsidRPr="0016043A">
        <w:rPr>
          <w:rFonts w:asciiTheme="majorBidi" w:hAnsiTheme="majorBidi" w:cstheme="majorBidi"/>
          <w:spacing w:val="4"/>
          <w:sz w:val="30"/>
          <w:szCs w:val="30"/>
          <w:cs/>
        </w:rPr>
        <w:t>ด้วยจำนวนสุทธิก็</w:t>
      </w:r>
      <w:r w:rsidRPr="00051D57">
        <w:rPr>
          <w:rFonts w:asciiTheme="majorBidi" w:hAnsiTheme="majorBidi" w:cstheme="majorBidi"/>
          <w:sz w:val="30"/>
          <w:szCs w:val="30"/>
          <w:cs/>
        </w:rPr>
        <w:t>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6EB9EA3" w14:textId="77777777" w:rsidR="00086917" w:rsidRPr="000873E7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9914CAB" w14:textId="7511DA2B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636F84A" w14:textId="39529148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8410F8" w:rsidRPr="00051D57">
        <w:rPr>
          <w:rFonts w:asciiTheme="majorBidi" w:hAnsiTheme="majorBidi" w:cstheme="majorBidi"/>
          <w:sz w:val="30"/>
          <w:szCs w:val="30"/>
        </w:rPr>
        <w:t xml:space="preserve">  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</w:t>
      </w:r>
    </w:p>
    <w:p w14:paraId="301C96A6" w14:textId="0BE0EEB8" w:rsidR="00244701" w:rsidRPr="000873E7" w:rsidRDefault="00244701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E00341" w14:textId="5EE03CA0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051D57">
        <w:rPr>
          <w:rFonts w:asciiTheme="majorBidi" w:hAnsiTheme="majorBidi" w:cstheme="majorBidi"/>
          <w:sz w:val="30"/>
          <w:szCs w:val="30"/>
        </w:rPr>
        <w:t xml:space="preserve">     12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16043A">
        <w:rPr>
          <w:rFonts w:asciiTheme="majorBidi" w:hAnsiTheme="majorBidi" w:cstheme="majorBidi"/>
          <w:spacing w:val="2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16043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6043A">
        <w:rPr>
          <w:rFonts w:asciiTheme="majorBidi" w:hAnsiTheme="majorBidi" w:cstheme="majorBidi"/>
          <w:spacing w:val="4"/>
          <w:sz w:val="30"/>
          <w:szCs w:val="30"/>
          <w:cs/>
        </w:rPr>
        <w:t>ค่า</w:t>
      </w:r>
      <w:r w:rsidRPr="00051D57">
        <w:rPr>
          <w:rFonts w:asciiTheme="majorBidi" w:hAnsiTheme="majorBidi" w:cstheme="majorBidi"/>
          <w:sz w:val="30"/>
          <w:szCs w:val="30"/>
          <w:cs/>
        </w:rPr>
        <w:t>เผื่อผลขาดทุนด้วยผลขาดทุนด้านเครดิตที่คาดว่าจะเกิดขึ้นตลอดอายุของสัญญา</w:t>
      </w:r>
    </w:p>
    <w:p w14:paraId="461EC91C" w14:textId="77777777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616106A" w14:textId="77777777" w:rsidR="00086917" w:rsidRPr="000873E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FC6709" w14:textId="37FB8661" w:rsidR="00086917" w:rsidRPr="008E2619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8E2619">
        <w:rPr>
          <w:rFonts w:asciiTheme="majorBidi" w:hAnsiTheme="majorBidi" w:cstheme="majorBidi"/>
          <w:sz w:val="30"/>
          <w:szCs w:val="30"/>
          <w:cs/>
        </w:rPr>
        <w:t xml:space="preserve">มากกว่า </w:t>
      </w:r>
      <w:r w:rsidRPr="008E2619">
        <w:rPr>
          <w:rFonts w:asciiTheme="majorBidi" w:hAnsiTheme="majorBidi" w:cstheme="majorBidi"/>
          <w:sz w:val="30"/>
          <w:szCs w:val="30"/>
        </w:rPr>
        <w:t>90</w:t>
      </w:r>
      <w:r w:rsidR="001525CC" w:rsidRPr="008E2619">
        <w:rPr>
          <w:rFonts w:asciiTheme="majorBidi" w:hAnsiTheme="majorBidi" w:cstheme="majorBidi"/>
          <w:sz w:val="30"/>
          <w:szCs w:val="30"/>
        </w:rPr>
        <w:t xml:space="preserve"> - 120</w:t>
      </w:r>
      <w:r w:rsidRPr="008E2619">
        <w:rPr>
          <w:rFonts w:asciiTheme="majorBidi" w:hAnsiTheme="majorBidi" w:cstheme="majorBidi"/>
          <w:sz w:val="30"/>
          <w:szCs w:val="30"/>
        </w:rPr>
        <w:t xml:space="preserve"> </w:t>
      </w:r>
      <w:r w:rsidRPr="008E2619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09AC32" w14:textId="77777777" w:rsidR="00086917" w:rsidRPr="008E2619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41FD187" w14:textId="77777777" w:rsidR="00086917" w:rsidRPr="008E2619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8E2619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3B6204E" w14:textId="16D106B8" w:rsidR="00086917" w:rsidRPr="008E2619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2619">
        <w:rPr>
          <w:rFonts w:asciiTheme="majorBidi" w:hAnsiTheme="majorBidi" w:cstheme="majorBidi"/>
          <w:b/>
          <w:sz w:val="30"/>
          <w:szCs w:val="30"/>
        </w:rPr>
        <w:t>-</w:t>
      </w:r>
      <w:r w:rsidRPr="008E2619">
        <w:rPr>
          <w:rFonts w:asciiTheme="majorBidi" w:hAnsiTheme="majorBidi" w:cstheme="majorBidi"/>
          <w:b/>
          <w:sz w:val="30"/>
          <w:szCs w:val="30"/>
        </w:rPr>
        <w:tab/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2BABF9B" w14:textId="54892322" w:rsidR="004B15D7" w:rsidRDefault="00086917" w:rsidP="001604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2619">
        <w:rPr>
          <w:rFonts w:asciiTheme="majorBidi" w:hAnsiTheme="majorBidi" w:cstheme="majorBidi"/>
          <w:b/>
          <w:sz w:val="30"/>
          <w:szCs w:val="30"/>
        </w:rPr>
        <w:t>-</w:t>
      </w:r>
      <w:r w:rsidRPr="008E2619">
        <w:rPr>
          <w:rFonts w:asciiTheme="majorBidi" w:hAnsiTheme="majorBidi" w:cstheme="majorBidi"/>
          <w:b/>
          <w:sz w:val="30"/>
          <w:szCs w:val="30"/>
        </w:rPr>
        <w:tab/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8E2619">
        <w:rPr>
          <w:rFonts w:asciiTheme="majorBidi" w:hAnsiTheme="majorBidi" w:cstheme="majorBidi"/>
          <w:bCs/>
          <w:sz w:val="30"/>
          <w:szCs w:val="30"/>
        </w:rPr>
        <w:t>90</w:t>
      </w:r>
      <w:r w:rsidR="001525CC" w:rsidRPr="008E2619">
        <w:rPr>
          <w:rFonts w:asciiTheme="majorBidi" w:hAnsiTheme="majorBidi" w:cstheme="majorBidi"/>
          <w:bCs/>
          <w:sz w:val="30"/>
          <w:szCs w:val="30"/>
        </w:rPr>
        <w:t xml:space="preserve"> - 120</w:t>
      </w:r>
      <w:r w:rsidRPr="008E2619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57DD1964" w14:textId="77777777" w:rsidR="0016043A" w:rsidRPr="00244701" w:rsidRDefault="0016043A" w:rsidP="001604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A810769" w14:textId="20F2ECEC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04E3123" w14:textId="53CC3C6A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C48C97A" w14:textId="77777777" w:rsidR="00086917" w:rsidRPr="00244701" w:rsidRDefault="00086917" w:rsidP="0008691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F66232F" w14:textId="014A089C" w:rsidR="00086917" w:rsidRPr="005A4B92" w:rsidRDefault="00086917" w:rsidP="005A4B9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9" w:name="_Hlk127295559"/>
      <w:r w:rsidRPr="005A4B92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77F5A4EF" w14:textId="67B2E1B1" w:rsidR="00086917" w:rsidRPr="00051D57" w:rsidRDefault="00086917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1D57">
        <w:rPr>
          <w:rFonts w:asciiTheme="majorBidi" w:hAnsiTheme="majorBidi" w:cstheme="majorBidi"/>
          <w:sz w:val="30"/>
          <w:szCs w:val="30"/>
          <w:cs/>
        </w:rPr>
        <w:t>ดอกเบี้ยรับ</w:t>
      </w:r>
      <w:r w:rsidR="00440EF0" w:rsidRPr="00051D57">
        <w:rPr>
          <w:rFonts w:asciiTheme="majorBidi" w:hAnsiTheme="majorBidi" w:cstheme="majorBidi"/>
          <w:sz w:val="30"/>
          <w:szCs w:val="30"/>
          <w:cs/>
        </w:rPr>
        <w:t>และดอกเบี้ยจ่าย</w:t>
      </w:r>
      <w:r w:rsidRPr="00051D57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รับรู้ในกำไรหรือขาดทุนด้วยวิธีดอกเบี้ยที่แท้จริง ในการคำนวณดอกเบี้ยรับ</w:t>
      </w:r>
      <w:r w:rsidR="000873E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73E7">
        <w:rPr>
          <w:rFonts w:asciiTheme="majorBidi" w:hAnsiTheme="majorBidi" w:cstheme="majorBidi"/>
          <w:sz w:val="30"/>
          <w:szCs w:val="30"/>
          <w:cs/>
        </w:rPr>
        <w:br/>
      </w:r>
      <w:r w:rsidRPr="00051D57">
        <w:rPr>
          <w:rFonts w:asciiTheme="majorBidi" w:hAnsiTheme="majorBidi" w:cstheme="majorBidi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="000873E7">
        <w:rPr>
          <w:rFonts w:asciiTheme="majorBidi" w:hAnsiTheme="majorBidi" w:cstheme="majorBidi"/>
          <w:sz w:val="30"/>
          <w:szCs w:val="30"/>
          <w:cs/>
        </w:rPr>
        <w:br/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ด้านเครดิต) </w:t>
      </w:r>
      <w:r w:rsidR="0016043A">
        <w:rPr>
          <w:rFonts w:asciiTheme="majorBidi" w:hAnsiTheme="majorBidi" w:cstheme="majorBidi" w:hint="cs"/>
          <w:sz w:val="30"/>
          <w:szCs w:val="30"/>
          <w:cs/>
        </w:rPr>
        <w:t>หรือราคาทุนตัดจำหน่ายของหนี้สิน</w:t>
      </w:r>
    </w:p>
    <w:bookmarkEnd w:id="9"/>
    <w:p w14:paraId="4FB8C8A3" w14:textId="6DAD24C5" w:rsidR="00086917" w:rsidRPr="00244701" w:rsidRDefault="00086917" w:rsidP="0008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0D657CE8" w14:textId="012C339C" w:rsidR="00D0158B" w:rsidRPr="004729E6" w:rsidRDefault="00D0158B" w:rsidP="004729E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729E6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78248E8C" w14:textId="0BD23F9A" w:rsidR="00985894" w:rsidRDefault="00985894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051D57">
        <w:rPr>
          <w:rFonts w:asciiTheme="majorBidi" w:hAnsiTheme="majorBidi" w:cstheme="majorBidi"/>
          <w:sz w:val="30"/>
          <w:szCs w:val="30"/>
          <w:cs/>
        </w:rPr>
        <w:t xml:space="preserve"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 </w:t>
      </w:r>
      <w:r w:rsidRPr="00051D57">
        <w:rPr>
          <w:rFonts w:asciiTheme="majorBidi" w:hAnsiTheme="majorBidi" w:cstheme="majorBid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Pr="00051D57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51D57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1E5CD7D1" w14:textId="77777777" w:rsidR="00E740B4" w:rsidRDefault="00E740B4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57CCFF" w14:textId="77777777" w:rsidR="00A25D74" w:rsidRPr="00051D57" w:rsidRDefault="00A25D74" w:rsidP="00051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F51BAC" w14:textId="36D39DBF" w:rsidR="0016043A" w:rsidRPr="004729E6" w:rsidRDefault="00985894" w:rsidP="00A2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D507882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244701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32BEB7D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76F6198F" w14:textId="77777777" w:rsidR="00985894" w:rsidRPr="00244701" w:rsidRDefault="00985894" w:rsidP="00985894">
      <w:pPr>
        <w:pStyle w:val="block"/>
        <w:spacing w:after="0" w:line="240" w:lineRule="atLeast"/>
        <w:ind w:left="1350" w:right="-7" w:hanging="351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44701">
        <w:rPr>
          <w:rFonts w:asciiTheme="majorBidi" w:hAnsiTheme="majorBidi" w:cstheme="majorBidi"/>
          <w:sz w:val="30"/>
          <w:szCs w:val="30"/>
          <w:lang w:bidi="th-TH"/>
        </w:rPr>
        <w:t>-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44701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24470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94A4F96" w14:textId="77777777" w:rsidR="00985894" w:rsidRPr="00244701" w:rsidRDefault="00985894" w:rsidP="0098589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FB4645F" w14:textId="1FA9484F" w:rsidR="00425E50" w:rsidRPr="004729E6" w:rsidRDefault="00425E50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9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29E6">
        <w:rPr>
          <w:rFonts w:asciiTheme="majorBidi" w:hAnsiTheme="majorBidi" w:cstheme="majorBidi"/>
          <w:spacing w:val="-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DDF061B" w14:textId="77777777" w:rsidR="00564267" w:rsidRPr="00244701" w:rsidRDefault="0056426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1A95746" w14:textId="27F815F8" w:rsidR="00094019" w:rsidRPr="00244701" w:rsidRDefault="00094019" w:rsidP="004729E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85F797" w14:textId="77777777" w:rsidR="00D735D2" w:rsidRPr="00CA0EC6" w:rsidRDefault="00D735D2" w:rsidP="00D735D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ADF1449" w14:textId="39F2441E" w:rsidR="00CF344D" w:rsidRPr="004729E6" w:rsidRDefault="0066347D" w:rsidP="00472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5942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Pr="00EC5942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EC594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C594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22CD0" w:rsidRPr="00EC5942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EC594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EC5942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22CD0" w:rsidRPr="00EC5942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EC594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มูลค่าตามบัญชีของสินทรัพย์ทางการเงินและหนี้สินทางการเงินนั้นใกล้เคียง</w:t>
      </w:r>
      <w:r w:rsidRPr="00EC5942">
        <w:rPr>
          <w:rFonts w:asciiTheme="majorBidi" w:hAnsiTheme="majorBidi" w:cstheme="majorBidi"/>
          <w:sz w:val="30"/>
          <w:szCs w:val="30"/>
          <w:cs/>
        </w:rPr>
        <w:t>กับมูลค่ายุติธรรมอย่างสมเหตุสมผล</w:t>
      </w:r>
    </w:p>
    <w:p w14:paraId="09438B17" w14:textId="590D60B6" w:rsidR="00564267" w:rsidRPr="00CA0EC6" w:rsidRDefault="00564267" w:rsidP="00523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BFA8B6" w14:textId="5817FD30" w:rsidR="005C4653" w:rsidRPr="00244701" w:rsidRDefault="005C4653" w:rsidP="004729E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</w:t>
      </w:r>
      <w:r w:rsidR="00462AB2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ทาง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ด้านการเงิน</w:t>
      </w:r>
    </w:p>
    <w:p w14:paraId="14B8208B" w14:textId="77777777" w:rsidR="00094019" w:rsidRPr="00CA0EC6" w:rsidRDefault="0009401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7BDA11" w14:textId="5EA1708D" w:rsidR="000119D0" w:rsidRPr="00244701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</w:p>
    <w:p w14:paraId="41696776" w14:textId="003A58E1" w:rsidR="000119D0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    </w:t>
      </w:r>
      <w:r w:rsidR="00B71FE6">
        <w:rPr>
          <w:rFonts w:asciiTheme="majorBidi" w:hAnsiTheme="majorBidi" w:cstheme="majorBidi"/>
          <w:spacing w:val="-2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2"/>
          <w:sz w:val="30"/>
          <w:szCs w:val="30"/>
          <w:cs/>
        </w:rPr>
        <w:t>ต่อคณะกรรมการบริษัทอย่างสม่ำเสมอ</w:t>
      </w:r>
    </w:p>
    <w:p w14:paraId="603335F2" w14:textId="6AE0FB08" w:rsidR="00244701" w:rsidRDefault="00244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03B7D2DE" w14:textId="52D4484B" w:rsidR="000119D0" w:rsidRPr="00B71FE6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        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      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</w:t>
      </w:r>
      <w:r w:rsidR="009172C1" w:rsidRPr="00B71FE6">
        <w:rPr>
          <w:rFonts w:asciiTheme="majorBidi" w:hAnsiTheme="majorBidi" w:cstheme="majorBidi"/>
          <w:spacing w:val="-6"/>
          <w:sz w:val="30"/>
          <w:szCs w:val="30"/>
        </w:rPr>
        <w:br/>
      </w:r>
      <w:r w:rsidRPr="00B71FE6">
        <w:rPr>
          <w:rFonts w:asciiTheme="majorBidi" w:hAnsiTheme="majorBidi" w:cstheme="majorBidi"/>
          <w:spacing w:val="-6"/>
          <w:sz w:val="30"/>
          <w:szCs w:val="30"/>
          <w:cs/>
        </w:rPr>
        <w:t>ทั้งหมดเข้าใจถึงบทบาทและภาระหน้าที่ของตน</w:t>
      </w:r>
    </w:p>
    <w:p w14:paraId="2AD4E8A6" w14:textId="77777777" w:rsidR="00F25FFD" w:rsidRDefault="00F25FFD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76E87D0" w14:textId="77777777" w:rsidR="00A25D74" w:rsidRPr="00244701" w:rsidRDefault="00A25D74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20E2D13" w14:textId="65F82544" w:rsidR="00425E50" w:rsidRDefault="000119D0" w:rsidP="00160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1C9D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751C9D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คณะกรรมการตรวจสอบของกลุ่มบริษัทกำกับดูแลโดยผ่านทางผู้ตรวจสอบภายใน ผู้ตรวจสอบภายใน</w:t>
      </w:r>
      <w:r w:rsidR="00751C9D">
        <w:rPr>
          <w:rFonts w:asciiTheme="majorBidi" w:hAnsiTheme="majorBidi" w:cstheme="majorBidi"/>
          <w:sz w:val="30"/>
          <w:szCs w:val="30"/>
          <w:cs/>
        </w:rPr>
        <w:br/>
      </w:r>
      <w:r w:rsidRPr="00751C9D">
        <w:rPr>
          <w:rFonts w:asciiTheme="majorBidi" w:hAnsiTheme="majorBidi" w:cstheme="majorBidi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9501778" w14:textId="77777777" w:rsidR="00EA39A5" w:rsidRPr="00EA39A5" w:rsidRDefault="00EA39A5" w:rsidP="00160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833BC8B" w14:textId="523BFAB7" w:rsidR="00094019" w:rsidRPr="00244701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07876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.1)</w:t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ab/>
        <w:t>ความเสี่ยงด้านเครดิต</w:t>
      </w:r>
      <w:r w:rsidR="00094019" w:rsidRPr="0024470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</w:p>
    <w:p w14:paraId="73D52B8F" w14:textId="77777777" w:rsidR="000119D0" w:rsidRPr="00EA39A5" w:rsidRDefault="000119D0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3F511F2" w14:textId="0FF9F2AF" w:rsidR="000119D0" w:rsidRPr="00244701" w:rsidRDefault="000119D0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A784C7D" w14:textId="77777777" w:rsidR="000873E7" w:rsidRPr="00EA39A5" w:rsidRDefault="000873E7" w:rsidP="00007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A8045E" w14:textId="2046D942" w:rsidR="000B5CF1" w:rsidRPr="00244701" w:rsidRDefault="00E532F2" w:rsidP="00221A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sz w:val="30"/>
          <w:szCs w:val="30"/>
        </w:rPr>
        <w:t>(</w:t>
      </w:r>
      <w:r w:rsidR="00313854"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>.1.1)</w:t>
      </w:r>
      <w:r w:rsidR="00221A5D" w:rsidRPr="00244701">
        <w:rPr>
          <w:rFonts w:asciiTheme="majorBidi" w:hAnsiTheme="majorBidi" w:cstheme="majorBidi"/>
          <w:sz w:val="30"/>
          <w:szCs w:val="30"/>
          <w:cs/>
        </w:rPr>
        <w:tab/>
      </w:r>
      <w:r w:rsidR="000B5CF1" w:rsidRPr="00244701">
        <w:rPr>
          <w:rFonts w:asciiTheme="majorBidi" w:hAnsiTheme="majorBidi" w:cs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8BC6C61" w14:textId="77777777" w:rsidR="000B5CF1" w:rsidRPr="00EA39A5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F96A419" w14:textId="10179164" w:rsidR="000B5CF1" w:rsidRPr="00244701" w:rsidRDefault="000B5CF1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F56ACB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        </w:t>
      </w:r>
      <w:r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อย่างไรก็ตาม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ผู้บริหารต้องพิจารณาถึงปัจจัยอื่นๆ ซึ่งอาจส่งผลต่อความเสี่ยงด้านเครดิตของลูกค้า         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BAA5CCB" w14:textId="77777777" w:rsidR="00244701" w:rsidRPr="00EA39A5" w:rsidRDefault="0024470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6E2EE40" w14:textId="64046952" w:rsidR="000B5CF1" w:rsidRDefault="000B5CF1" w:rsidP="00B71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BF1EB3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ทางการค้า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ทบทวนอันดับความน่าเชื่อถือภายนอก (ถ้ามี) งบการเงิน ข้อมูลของสถาบันจัดอันดับความ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น่าเชื่อถือ 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ข้อมูลอุตสาหกรรมและหนังสือรับรองฐานะทางการเงินของธนาคารสำหรับบางกรณี</w:t>
      </w:r>
      <w:r w:rsidR="00BF1EB3"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B71FE6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45E2C4A" w14:textId="0636E9D6" w:rsidR="001338CF" w:rsidRPr="00EA39A5" w:rsidRDefault="0013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8"/>
          <w:sz w:val="24"/>
          <w:szCs w:val="24"/>
          <w:cs/>
          <w:lang w:val="en-GB"/>
        </w:rPr>
      </w:pPr>
    </w:p>
    <w:p w14:paraId="3CE597D3" w14:textId="2EBEEBD6" w:rsidR="000B5CF1" w:rsidRPr="00244701" w:rsidRDefault="000B5CF1" w:rsidP="00BF1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lang w:val="en-GB"/>
        </w:rPr>
      </w:pPr>
      <w:r w:rsidRPr="001338CF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1338C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432A3" w:rsidRPr="001338CF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E1090E" w:rsidRPr="001338CF">
        <w:rPr>
          <w:rFonts w:asciiTheme="majorBidi" w:hAnsiTheme="majorBidi" w:cstheme="majorBidi"/>
          <w:sz w:val="30"/>
          <w:szCs w:val="30"/>
          <w:lang w:val="en-GB"/>
        </w:rPr>
        <w:t xml:space="preserve"> - 4</w:t>
      </w:r>
      <w:r w:rsidRPr="00E1090E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เดือน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</w:t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>ด้านเครดิตที่คล้ายคลึงกัน</w:t>
      </w:r>
      <w:r w:rsidR="0040026D" w:rsidRPr="001338C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และสะท้อนผลแตกต่างระหว่างสภาวะเศรษฐกิจในอดีตที่ผ่านมา </w:t>
      </w:r>
      <w:r w:rsidR="001338CF">
        <w:rPr>
          <w:rFonts w:asciiTheme="majorBidi" w:hAnsiTheme="majorBidi" w:cstheme="majorBidi"/>
          <w:sz w:val="30"/>
          <w:szCs w:val="30"/>
          <w:lang w:val="en-GB"/>
        </w:rPr>
        <w:br/>
      </w:r>
      <w:r w:rsidR="00BF1EB3" w:rsidRPr="001338CF">
        <w:rPr>
          <w:rFonts w:asciiTheme="majorBidi" w:hAnsiTheme="majorBidi" w:cstheme="majorBidi"/>
          <w:sz w:val="30"/>
          <w:szCs w:val="30"/>
          <w:cs/>
          <w:lang w:val="en-GB"/>
        </w:rPr>
        <w:t>สภาวะเศรษฐกิจ</w:t>
      </w:r>
      <w:r w:rsidR="00BF1EB3" w:rsidRPr="0024470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EFE4D32" w14:textId="132E0B76" w:rsidR="000B5CF1" w:rsidRPr="00244701" w:rsidRDefault="00BF1EB3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1D7F12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564267" w:rsidRPr="000D711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และ </w:t>
      </w:r>
      <w:r w:rsidR="00564267" w:rsidRPr="000D711C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1D7F12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B71FE6" w:rsidRPr="000D711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D711C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58B36548" w14:textId="77777777" w:rsidR="0016043A" w:rsidRPr="006B21BD" w:rsidRDefault="0016043A" w:rsidP="00400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8"/>
          <w:sz w:val="20"/>
          <w:szCs w:val="20"/>
          <w:lang w:val="en-GB"/>
        </w:rPr>
      </w:pPr>
    </w:p>
    <w:p w14:paraId="77837541" w14:textId="3098EA42" w:rsidR="00AB3CAE" w:rsidRPr="00244701" w:rsidRDefault="00AB3CAE" w:rsidP="00AB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10" w:name="_Hlk127288240"/>
      <w:r w:rsidRPr="00244701">
        <w:rPr>
          <w:rFonts w:asciiTheme="majorBidi" w:hAnsiTheme="majorBidi" w:cstheme="majorBidi"/>
          <w:sz w:val="30"/>
          <w:szCs w:val="30"/>
        </w:rPr>
        <w:t>(</w:t>
      </w:r>
      <w:r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>.1.2)</w:t>
      </w:r>
      <w:r w:rsidRPr="00244701">
        <w:rPr>
          <w:rFonts w:asciiTheme="majorBidi" w:hAnsiTheme="majorBidi" w:cstheme="majorBidi"/>
          <w:sz w:val="30"/>
          <w:szCs w:val="30"/>
          <w:cs/>
        </w:rPr>
        <w:tab/>
        <w:t>เงินลงทุนในตราสารหนี้</w:t>
      </w:r>
    </w:p>
    <w:p w14:paraId="66ECB06F" w14:textId="21398258" w:rsidR="006432A3" w:rsidRPr="006B21BD" w:rsidRDefault="006432A3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64A32A6" w14:textId="6A5DCA09" w:rsidR="006432A3" w:rsidRPr="00244701" w:rsidRDefault="00A46D46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    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</w:t>
      </w:r>
      <w:r w:rsidR="005540A0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540A0" w:rsidRPr="00244701">
        <w:rPr>
          <w:rFonts w:asciiTheme="majorBidi" w:hAnsiTheme="majorBidi" w:cstheme="majorBidi"/>
          <w:sz w:val="30"/>
          <w:szCs w:val="30"/>
        </w:rPr>
        <w:t>12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(</w:t>
      </w:r>
      <w:r w:rsidRPr="0024470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Investment grade credit rating) </w:t>
      </w:r>
      <w:r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จากหน่วยงานจัดอันดับเครดิตภายนอกที่มีการเผยแพร่ ตราสาร</w:t>
      </w:r>
      <w:r w:rsidR="00377188" w:rsidRPr="0024470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อื่นๆ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540A0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 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จะพิจารณาว่ามีความเสี่ยงด้านเครดิตต่ำเมื่อความเสี่ยงจากการผิดนัดชำระหนี้อยู่ในระดับต่ำและ </w:t>
      </w:r>
      <w:r w:rsidR="005540A0" w:rsidRPr="00244701">
        <w:rPr>
          <w:rFonts w:asciiTheme="majorBidi" w:hAnsiTheme="majorBidi" w:cstheme="majorBidi"/>
          <w:sz w:val="30"/>
          <w:szCs w:val="30"/>
          <w:lang w:val="en-GB"/>
        </w:rPr>
        <w:t xml:space="preserve">    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bookmarkEnd w:id="10"/>
    <w:p w14:paraId="2B1CB1CF" w14:textId="77777777" w:rsidR="00564267" w:rsidRPr="006B21BD" w:rsidRDefault="00564267" w:rsidP="00A46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62DD897" w14:textId="594028A2" w:rsidR="00E84820" w:rsidRPr="00244701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</w:rPr>
        <w:t>(</w:t>
      </w:r>
      <w:r w:rsidR="006D20A1" w:rsidRPr="00244701">
        <w:rPr>
          <w:rFonts w:asciiTheme="majorBidi" w:hAnsiTheme="majorBidi" w:cstheme="majorBidi"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sz w:val="30"/>
          <w:szCs w:val="30"/>
        </w:rPr>
        <w:t xml:space="preserve">.1.3) </w:t>
      </w:r>
      <w:r w:rsidRPr="00244701">
        <w:rPr>
          <w:rFonts w:asciiTheme="majorBidi" w:hAnsiTheme="majorBidi" w:cstheme="majorBidi"/>
          <w:sz w:val="30"/>
          <w:szCs w:val="30"/>
          <w:cs/>
        </w:rPr>
        <w:tab/>
        <w:t>เงินสดและรายการเทียบเท่าเงินสด</w:t>
      </w:r>
    </w:p>
    <w:p w14:paraId="27DAD241" w14:textId="77777777" w:rsidR="00E84820" w:rsidRPr="00CA0EC6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  <w:r w:rsidRPr="00244701">
        <w:rPr>
          <w:rFonts w:asciiTheme="majorBidi" w:hAnsiTheme="majorBidi" w:cstheme="majorBidi"/>
          <w:sz w:val="24"/>
          <w:szCs w:val="24"/>
          <w:lang w:val="en-GB"/>
        </w:rPr>
        <w:tab/>
      </w:r>
    </w:p>
    <w:p w14:paraId="10C0C056" w14:textId="594B1630" w:rsidR="00E84820" w:rsidRPr="00244701" w:rsidRDefault="00E84820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6D20A1" w:rsidRPr="00244701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จำกัดเนื่องจากคู่สัญญาเป็นธนาคารและสถาบันการเงิน</w:t>
      </w:r>
      <w:r w:rsidR="006D20A1" w:rsidRPr="0024470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ซึ่งกลุ่มบริษัทพิจารณาว่ามีความเสี่ยงด้านเครดิตต่ำ</w:t>
      </w:r>
    </w:p>
    <w:p w14:paraId="2BA2A8A4" w14:textId="330A5EA6" w:rsidR="00B96E5D" w:rsidRPr="006B21BD" w:rsidRDefault="00B96E5D" w:rsidP="005D3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1A51E99" w14:textId="2BD2DBF0" w:rsidR="00E67924" w:rsidRPr="00244701" w:rsidRDefault="009834DF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E1844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.2)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5693AA20" w14:textId="77777777" w:rsidR="00E67924" w:rsidRPr="006B21BD" w:rsidRDefault="00E67924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79F25F98" w14:textId="77777777" w:rsidR="00610662" w:rsidRPr="000D711C" w:rsidRDefault="00610662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24B1FF9B" w14:textId="177CB2E5" w:rsidR="00CA0EC6" w:rsidRPr="006B21BD" w:rsidRDefault="00CA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2"/>
          <w:szCs w:val="22"/>
          <w:cs/>
        </w:rPr>
      </w:pPr>
    </w:p>
    <w:p w14:paraId="557235DD" w14:textId="1D88D076" w:rsidR="00610662" w:rsidRDefault="00610662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592A45" w:rsidRPr="000D711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โดย</w:t>
      </w:r>
      <w:r w:rsidR="00F8084A" w:rsidRPr="000D711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แสดง </w:t>
      </w:r>
      <w:r w:rsidRPr="000D711C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1DE791D" w14:textId="77777777" w:rsidR="00B42A65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3A73D2E" w14:textId="77777777" w:rsidR="00B42A65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AEDA5F9" w14:textId="77777777" w:rsidR="00B42A65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BE1BEBD" w14:textId="77777777" w:rsidR="00B42A65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286482C" w14:textId="77777777" w:rsidR="00B42A65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FD48923" w14:textId="77777777" w:rsidR="00B42A65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616BD55" w14:textId="77777777" w:rsidR="00D7287A" w:rsidRDefault="00D7287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92D7D1A" w14:textId="77777777" w:rsidR="00B42A65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8C0F31E" w14:textId="77777777" w:rsidR="00B42A65" w:rsidRPr="000D711C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F612D9F" w14:textId="77777777" w:rsidR="00464B19" w:rsidRPr="006B21BD" w:rsidRDefault="00464B19" w:rsidP="00CA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38"/>
        <w:gridCol w:w="34"/>
        <w:gridCol w:w="1168"/>
        <w:gridCol w:w="272"/>
        <w:gridCol w:w="1168"/>
        <w:gridCol w:w="236"/>
        <w:gridCol w:w="1204"/>
      </w:tblGrid>
      <w:tr w:rsidR="00464B19" w:rsidRPr="006B21BD" w14:paraId="2880DA05" w14:textId="6C99CE4A" w:rsidTr="00464B19">
        <w:trPr>
          <w:tblHeader/>
        </w:trPr>
        <w:tc>
          <w:tcPr>
            <w:tcW w:w="3690" w:type="dxa"/>
          </w:tcPr>
          <w:p w14:paraId="604E464B" w14:textId="42C18AD8" w:rsidR="00464B19" w:rsidRPr="006B21BD" w:rsidRDefault="00464B19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5490" w:type="dxa"/>
            <w:gridSpan w:val="8"/>
          </w:tcPr>
          <w:p w14:paraId="3F89BBFF" w14:textId="28D8DD98" w:rsidR="00464B19" w:rsidRPr="006B21BD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354E0" w:rsidRPr="006B21BD" w14:paraId="4CB9C89A" w14:textId="77777777" w:rsidTr="00464B19">
        <w:trPr>
          <w:tblHeader/>
        </w:trPr>
        <w:tc>
          <w:tcPr>
            <w:tcW w:w="3690" w:type="dxa"/>
          </w:tcPr>
          <w:p w14:paraId="7238B925" w14:textId="77777777" w:rsidR="008354E0" w:rsidRPr="006B21BD" w:rsidRDefault="008354E0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523BDA7" w14:textId="06BD7D3A" w:rsidR="008354E0" w:rsidRPr="006B21BD" w:rsidRDefault="008354E0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8" w:type="dxa"/>
          </w:tcPr>
          <w:p w14:paraId="050E812D" w14:textId="77777777" w:rsidR="008354E0" w:rsidRPr="006B21BD" w:rsidRDefault="008354E0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082" w:type="dxa"/>
            <w:gridSpan w:val="6"/>
          </w:tcPr>
          <w:p w14:paraId="472F50DC" w14:textId="50B7C24E" w:rsidR="008354E0" w:rsidRPr="006B21BD" w:rsidRDefault="00464B19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0873E7" w:rsidRPr="006B21BD" w14:paraId="5C856209" w14:textId="77777777" w:rsidTr="006B21BD">
        <w:trPr>
          <w:trHeight w:val="623"/>
          <w:tblHeader/>
        </w:trPr>
        <w:tc>
          <w:tcPr>
            <w:tcW w:w="3690" w:type="dxa"/>
            <w:vAlign w:val="bottom"/>
            <w:hideMark/>
          </w:tcPr>
          <w:p w14:paraId="0E51A1ED" w14:textId="2BDDF63E" w:rsidR="000873E7" w:rsidRPr="006B21BD" w:rsidRDefault="000873E7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ณ วันที่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31 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CBDBCBD" w14:textId="1347D498" w:rsidR="000873E7" w:rsidRPr="006B21BD" w:rsidRDefault="000873E7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</w:t>
            </w:r>
          </w:p>
          <w:p w14:paraId="45FE8EFA" w14:textId="77777777" w:rsidR="000873E7" w:rsidRPr="006B21BD" w:rsidRDefault="000873E7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38" w:type="dxa"/>
          </w:tcPr>
          <w:p w14:paraId="51BFF173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2" w:type="dxa"/>
            <w:gridSpan w:val="2"/>
            <w:vAlign w:val="bottom"/>
            <w:hideMark/>
          </w:tcPr>
          <w:p w14:paraId="4B9EA071" w14:textId="77777777" w:rsidR="000873E7" w:rsidRPr="006B21BD" w:rsidRDefault="000873E7" w:rsidP="004E57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ภายใน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F7DFCD3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  <w:hideMark/>
          </w:tcPr>
          <w:p w14:paraId="3F58E21A" w14:textId="06DA9A2D" w:rsidR="000873E7" w:rsidRPr="006B21BD" w:rsidRDefault="000873E7" w:rsidP="004E57F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แต่ไม่เกิน </w:t>
            </w:r>
            <w:r w:rsidRPr="006B21BD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72F4FE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  <w:hideMark/>
          </w:tcPr>
          <w:p w14:paraId="3E6C51A8" w14:textId="77777777" w:rsidR="000873E7" w:rsidRPr="006B21BD" w:rsidRDefault="000873E7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8354E0" w:rsidRPr="006B21BD" w14:paraId="4B2926B2" w14:textId="1194A9E6" w:rsidTr="00CA0EC6">
        <w:trPr>
          <w:trHeight w:val="272"/>
          <w:tblHeader/>
        </w:trPr>
        <w:tc>
          <w:tcPr>
            <w:tcW w:w="3690" w:type="dxa"/>
          </w:tcPr>
          <w:p w14:paraId="4E0029A5" w14:textId="77777777" w:rsidR="008354E0" w:rsidRPr="006B21BD" w:rsidRDefault="008354E0" w:rsidP="004E57FC">
            <w:pPr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490" w:type="dxa"/>
            <w:gridSpan w:val="8"/>
          </w:tcPr>
          <w:p w14:paraId="040EE278" w14:textId="43FDE63F" w:rsidR="008354E0" w:rsidRPr="006B21BD" w:rsidRDefault="00464B19" w:rsidP="008354E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6B21B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พันบาท</w:t>
            </w:r>
            <w:r w:rsidRPr="006B2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)</w:t>
            </w:r>
          </w:p>
        </w:tc>
      </w:tr>
      <w:tr w:rsidR="000873E7" w:rsidRPr="006B21BD" w14:paraId="6570CA58" w14:textId="77777777" w:rsidTr="00464B19">
        <w:tc>
          <w:tcPr>
            <w:tcW w:w="3690" w:type="dxa"/>
          </w:tcPr>
          <w:p w14:paraId="49EC5BD4" w14:textId="5AFE78C2" w:rsidR="000873E7" w:rsidRPr="006B21BD" w:rsidRDefault="000873E7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 w:rsidR="00E254CC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170" w:type="dxa"/>
          </w:tcPr>
          <w:p w14:paraId="0B8BAE28" w14:textId="248E4C5C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08A4FBB8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3C596463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4C6CF9B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0BB3B8F8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3CAB911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12C9DEB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873E7" w:rsidRPr="006B21BD" w14:paraId="28635027" w14:textId="77777777" w:rsidTr="00464B19">
        <w:tc>
          <w:tcPr>
            <w:tcW w:w="3690" w:type="dxa"/>
            <w:hideMark/>
          </w:tcPr>
          <w:p w14:paraId="330F8BF4" w14:textId="77777777" w:rsidR="000873E7" w:rsidRPr="006B21BD" w:rsidRDefault="000873E7" w:rsidP="007C1C2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7678DE63" w14:textId="5B61BAD1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15F87880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83375C7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693A44BB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B6BBA6F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4C336EA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55A4A539" w14:textId="77777777" w:rsidR="000873E7" w:rsidRPr="006B21BD" w:rsidRDefault="000873E7" w:rsidP="0009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73B6E" w:rsidRPr="006B21BD" w14:paraId="3C6F3F1F" w14:textId="77777777" w:rsidTr="00464B19">
        <w:trPr>
          <w:trHeight w:val="119"/>
        </w:trPr>
        <w:tc>
          <w:tcPr>
            <w:tcW w:w="3690" w:type="dxa"/>
          </w:tcPr>
          <w:p w14:paraId="0506B6D9" w14:textId="77777777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6DA14BAA" w14:textId="73C3FDDD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650A3">
              <w:rPr>
                <w:rFonts w:asciiTheme="majorBidi" w:hAnsiTheme="majorBidi" w:cstheme="majorBidi"/>
                <w:sz w:val="27"/>
                <w:szCs w:val="27"/>
              </w:rPr>
              <w:t>58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650A3">
              <w:rPr>
                <w:rFonts w:asciiTheme="majorBidi" w:hAnsiTheme="majorBidi" w:cstheme="majorBidi"/>
                <w:sz w:val="27"/>
                <w:szCs w:val="27"/>
              </w:rPr>
              <w:t>903</w:t>
            </w:r>
          </w:p>
        </w:tc>
        <w:tc>
          <w:tcPr>
            <w:tcW w:w="272" w:type="dxa"/>
            <w:gridSpan w:val="2"/>
            <w:vAlign w:val="bottom"/>
          </w:tcPr>
          <w:p w14:paraId="5FE0B8BC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4B1BE76D" w14:textId="098E0BC1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C650A3">
              <w:rPr>
                <w:rFonts w:asciiTheme="majorBidi" w:hAnsiTheme="majorBidi" w:cstheme="majorBidi"/>
                <w:sz w:val="27"/>
                <w:szCs w:val="27"/>
              </w:rPr>
              <w:t>358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650A3">
              <w:rPr>
                <w:rFonts w:asciiTheme="majorBidi" w:hAnsiTheme="majorBidi" w:cstheme="majorBidi"/>
                <w:sz w:val="27"/>
                <w:szCs w:val="27"/>
              </w:rPr>
              <w:t>903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088A265B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6EE17CC" w14:textId="763F8C2A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D9CB7CE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EB62326" w14:textId="497445E6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C650A3">
              <w:rPr>
                <w:rFonts w:asciiTheme="majorBidi" w:hAnsiTheme="majorBidi" w:cstheme="majorBidi"/>
                <w:sz w:val="27"/>
                <w:szCs w:val="27"/>
              </w:rPr>
              <w:t>58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650A3">
              <w:rPr>
                <w:rFonts w:asciiTheme="majorBidi" w:hAnsiTheme="majorBidi" w:cstheme="majorBidi"/>
                <w:sz w:val="27"/>
                <w:szCs w:val="27"/>
              </w:rPr>
              <w:t>903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73B6E" w:rsidRPr="006B21BD" w14:paraId="22C62538" w14:textId="77777777" w:rsidTr="001A6F5F">
        <w:trPr>
          <w:trHeight w:val="119"/>
        </w:trPr>
        <w:tc>
          <w:tcPr>
            <w:tcW w:w="3690" w:type="dxa"/>
          </w:tcPr>
          <w:p w14:paraId="32761694" w14:textId="4670BF90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74D0753" w14:textId="397FDFA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162,76</w:t>
            </w:r>
            <w:r w:rsidR="0016043A" w:rsidRPr="00B42A65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2" w:type="dxa"/>
            <w:gridSpan w:val="2"/>
            <w:vAlign w:val="bottom"/>
          </w:tcPr>
          <w:p w14:paraId="611EFA01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7C69E621" w14:textId="5E2B1E48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(162,76</w:t>
            </w:r>
            <w:r w:rsidR="0016043A" w:rsidRPr="00B42A65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05AE842A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1311029F" w14:textId="7924C9DC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E9E4C8E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55867869" w14:textId="1FF55F88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(162,76</w:t>
            </w:r>
            <w:r w:rsidR="0016043A" w:rsidRPr="00B42A65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73B6E" w:rsidRPr="006B21BD" w14:paraId="50D88C34" w14:textId="77777777" w:rsidTr="001A6F5F">
        <w:trPr>
          <w:trHeight w:val="119"/>
        </w:trPr>
        <w:tc>
          <w:tcPr>
            <w:tcW w:w="3690" w:type="dxa"/>
            <w:hideMark/>
          </w:tcPr>
          <w:p w14:paraId="12D56BB2" w14:textId="77777777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14091" w14:textId="01B0ABFE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D7F12" w:rsidRPr="00B42A65">
              <w:rPr>
                <w:rFonts w:asciiTheme="majorBidi" w:hAnsiTheme="majorBidi" w:cstheme="majorBidi"/>
                <w:sz w:val="27"/>
                <w:szCs w:val="27"/>
              </w:rPr>
              <w:t>53</w:t>
            </w:r>
            <w:r w:rsidRPr="00B42A6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D7F12" w:rsidRPr="00B42A65">
              <w:rPr>
                <w:rFonts w:asciiTheme="majorBidi" w:hAnsiTheme="majorBidi" w:cstheme="majorBidi"/>
                <w:sz w:val="27"/>
                <w:szCs w:val="27"/>
              </w:rPr>
              <w:t>88</w:t>
            </w:r>
            <w:r w:rsidR="0016043A" w:rsidRPr="00B42A65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272" w:type="dxa"/>
            <w:gridSpan w:val="2"/>
            <w:vAlign w:val="bottom"/>
          </w:tcPr>
          <w:p w14:paraId="7F66B74A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2929010" w14:textId="56D8BA4C" w:rsidR="00573B6E" w:rsidRPr="00DC12FE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DC12FE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1D7F12" w:rsidRPr="00DC12FE">
              <w:rPr>
                <w:rFonts w:asciiTheme="majorBidi" w:hAnsiTheme="majorBidi" w:cstheme="majorBidi"/>
                <w:sz w:val="27"/>
                <w:szCs w:val="27"/>
              </w:rPr>
              <w:t>86</w:t>
            </w:r>
            <w:r w:rsidRPr="00DC12F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80BF5" w:rsidRPr="00DC12FE">
              <w:rPr>
                <w:rFonts w:asciiTheme="majorBidi" w:hAnsiTheme="majorBidi" w:cstheme="majorBidi"/>
                <w:sz w:val="27"/>
                <w:szCs w:val="27"/>
              </w:rPr>
              <w:t>53</w:t>
            </w:r>
            <w:r w:rsidR="001D7F12" w:rsidRPr="00DC12F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C12F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6BAD8B27" w14:textId="77777777" w:rsidR="00573B6E" w:rsidRPr="00DC12FE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BC05319" w14:textId="45302839" w:rsidR="00573B6E" w:rsidRPr="00DC12FE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DC12FE">
              <w:rPr>
                <w:rFonts w:asciiTheme="majorBidi" w:hAnsiTheme="majorBidi" w:cstheme="majorBidi"/>
                <w:sz w:val="27"/>
                <w:szCs w:val="27"/>
              </w:rPr>
              <w:t>(7</w:t>
            </w:r>
            <w:r w:rsidR="00480BF5" w:rsidRPr="00DC12F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DC12F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80BF5" w:rsidRPr="00DC12FE">
              <w:rPr>
                <w:rFonts w:asciiTheme="majorBidi" w:hAnsiTheme="majorBidi" w:cstheme="majorBidi"/>
                <w:sz w:val="27"/>
                <w:szCs w:val="27"/>
              </w:rPr>
              <w:t>843</w:t>
            </w:r>
            <w:r w:rsidRPr="00DC12F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1D10008D" w14:textId="77777777" w:rsidR="00573B6E" w:rsidRPr="00DC12FE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D4F28AF" w14:textId="5B5A3884" w:rsidR="00573B6E" w:rsidRPr="00DC12FE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C12FE">
              <w:rPr>
                <w:rFonts w:asciiTheme="majorBidi" w:hAnsiTheme="majorBidi" w:cstheme="majorBidi"/>
                <w:sz w:val="27"/>
                <w:szCs w:val="27"/>
              </w:rPr>
              <w:t>(15</w:t>
            </w:r>
            <w:r w:rsidR="001D7F12" w:rsidRPr="00DC12FE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DC12F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D7F12" w:rsidRPr="00DC12FE">
              <w:rPr>
                <w:rFonts w:asciiTheme="majorBidi" w:hAnsiTheme="majorBidi" w:cstheme="majorBidi"/>
                <w:sz w:val="27"/>
                <w:szCs w:val="27"/>
              </w:rPr>
              <w:t>374</w:t>
            </w:r>
            <w:r w:rsidRPr="00DC12FE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73B6E" w:rsidRPr="00746B40" w14:paraId="64580420" w14:textId="77777777" w:rsidTr="001A6F5F">
        <w:tc>
          <w:tcPr>
            <w:tcW w:w="3690" w:type="dxa"/>
          </w:tcPr>
          <w:p w14:paraId="70996BAC" w14:textId="77777777" w:rsidR="00573B6E" w:rsidRPr="00746B40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2" w:space="0" w:color="auto"/>
            </w:tcBorders>
          </w:tcPr>
          <w:p w14:paraId="48C4902F" w14:textId="36523DF4" w:rsidR="00573B6E" w:rsidRPr="00B42A65" w:rsidRDefault="0016043A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</w:t>
            </w:r>
            <w:r w:rsidR="00B351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B35106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559</w:t>
            </w:r>
          </w:p>
        </w:tc>
        <w:tc>
          <w:tcPr>
            <w:tcW w:w="272" w:type="dxa"/>
            <w:gridSpan w:val="2"/>
          </w:tcPr>
          <w:p w14:paraId="37DC27BA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2" w:space="0" w:color="auto"/>
            </w:tcBorders>
          </w:tcPr>
          <w:p w14:paraId="13ECDD72" w14:textId="03A7EF02" w:rsidR="00573B6E" w:rsidRPr="00B42A65" w:rsidRDefault="0016043A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</w:t>
            </w:r>
            <w:r w:rsidR="00A1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08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A1783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202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72" w:type="dxa"/>
          </w:tcPr>
          <w:p w14:paraId="00F80DD9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2" w:space="0" w:color="auto"/>
            </w:tcBorders>
          </w:tcPr>
          <w:p w14:paraId="4737F07C" w14:textId="3E856E2F" w:rsidR="00573B6E" w:rsidRPr="00B42A65" w:rsidRDefault="00480BF5" w:rsidP="00160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80BF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(72,843)</w:t>
            </w:r>
          </w:p>
        </w:tc>
        <w:tc>
          <w:tcPr>
            <w:tcW w:w="236" w:type="dxa"/>
          </w:tcPr>
          <w:p w14:paraId="481196CB" w14:textId="77777777" w:rsidR="00573B6E" w:rsidRPr="00B42A65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2" w:space="0" w:color="auto"/>
            </w:tcBorders>
          </w:tcPr>
          <w:p w14:paraId="65D2D591" w14:textId="57557D4F" w:rsidR="00573B6E" w:rsidRPr="00B42A65" w:rsidRDefault="0016043A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(68</w:t>
            </w:r>
            <w:r w:rsidR="001815D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1815D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045</w:t>
            </w: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573B6E" w:rsidRPr="006B21BD" w14:paraId="2593477C" w14:textId="77777777" w:rsidTr="0016043A">
        <w:tc>
          <w:tcPr>
            <w:tcW w:w="3690" w:type="dxa"/>
          </w:tcPr>
          <w:p w14:paraId="21226CD1" w14:textId="608D228C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170" w:type="dxa"/>
            <w:tcBorders>
              <w:top w:val="double" w:sz="2" w:space="0" w:color="auto"/>
            </w:tcBorders>
          </w:tcPr>
          <w:p w14:paraId="40B54B24" w14:textId="48FBB598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06108D48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double" w:sz="2" w:space="0" w:color="auto"/>
            </w:tcBorders>
          </w:tcPr>
          <w:p w14:paraId="4408B788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1D75B4F9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double" w:sz="2" w:space="0" w:color="auto"/>
            </w:tcBorders>
          </w:tcPr>
          <w:p w14:paraId="47AC82C2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87323DB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double" w:sz="2" w:space="0" w:color="auto"/>
            </w:tcBorders>
          </w:tcPr>
          <w:p w14:paraId="524B15E1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73B6E" w:rsidRPr="006B21BD" w14:paraId="32D3069A" w14:textId="77777777" w:rsidTr="00464B19">
        <w:tc>
          <w:tcPr>
            <w:tcW w:w="3690" w:type="dxa"/>
            <w:hideMark/>
          </w:tcPr>
          <w:p w14:paraId="04BE66F0" w14:textId="77777777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  <w:r w:rsidRPr="006B21B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170" w:type="dxa"/>
          </w:tcPr>
          <w:p w14:paraId="177FCAB9" w14:textId="710E49C1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  <w:gridSpan w:val="2"/>
          </w:tcPr>
          <w:p w14:paraId="1C90E444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7D91BBFF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2" w:type="dxa"/>
          </w:tcPr>
          <w:p w14:paraId="5AE627C9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</w:tcPr>
          <w:p w14:paraId="4A91377D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D74E405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</w:tcPr>
          <w:p w14:paraId="263AA4DA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573B6E" w:rsidRPr="006B21BD" w14:paraId="5A284D7A" w14:textId="77777777" w:rsidTr="00464B19">
        <w:trPr>
          <w:trHeight w:val="119"/>
        </w:trPr>
        <w:tc>
          <w:tcPr>
            <w:tcW w:w="3690" w:type="dxa"/>
          </w:tcPr>
          <w:p w14:paraId="00AE2DEF" w14:textId="49D10221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3524CB9E" w14:textId="17E97300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518DD">
              <w:rPr>
                <w:rFonts w:asciiTheme="majorBidi" w:hAnsiTheme="majorBidi" w:cstheme="majorBidi"/>
                <w:sz w:val="27"/>
                <w:szCs w:val="27"/>
              </w:rPr>
              <w:t>394,84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2" w:type="dxa"/>
            <w:gridSpan w:val="2"/>
            <w:vAlign w:val="bottom"/>
          </w:tcPr>
          <w:p w14:paraId="5FA4432A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BB194A3" w14:textId="41FB83E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518DD">
              <w:rPr>
                <w:rFonts w:asciiTheme="majorBidi" w:hAnsiTheme="majorBidi" w:cstheme="majorBidi"/>
                <w:sz w:val="27"/>
                <w:szCs w:val="27"/>
              </w:rPr>
              <w:t>394,84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2)</w:t>
            </w:r>
          </w:p>
        </w:tc>
        <w:tc>
          <w:tcPr>
            <w:tcW w:w="272" w:type="dxa"/>
            <w:vAlign w:val="bottom"/>
          </w:tcPr>
          <w:p w14:paraId="26A00270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638A58A1" w14:textId="40770ED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BEF37B1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756FB965" w14:textId="20E8F4F3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518DD">
              <w:rPr>
                <w:rFonts w:asciiTheme="majorBidi" w:hAnsiTheme="majorBidi" w:cstheme="majorBidi"/>
                <w:sz w:val="27"/>
                <w:szCs w:val="27"/>
              </w:rPr>
              <w:t>394,84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2)</w:t>
            </w:r>
          </w:p>
        </w:tc>
      </w:tr>
      <w:tr w:rsidR="00573B6E" w:rsidRPr="006B21BD" w14:paraId="6AC7CC0A" w14:textId="77777777" w:rsidTr="00464B19">
        <w:trPr>
          <w:trHeight w:val="119"/>
        </w:trPr>
        <w:tc>
          <w:tcPr>
            <w:tcW w:w="3690" w:type="dxa"/>
          </w:tcPr>
          <w:p w14:paraId="33811076" w14:textId="2BE64BAC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B21BD">
              <w:rPr>
                <w:rFonts w:asciiTheme="majorBidi" w:hAnsiTheme="majorBidi" w:cs="Angsana New"/>
                <w:sz w:val="27"/>
                <w:szCs w:val="27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961534F" w14:textId="27324594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B518DD">
              <w:rPr>
                <w:rFonts w:asciiTheme="majorBidi" w:hAnsiTheme="majorBidi" w:cstheme="majorBidi"/>
                <w:sz w:val="27"/>
                <w:szCs w:val="27"/>
              </w:rPr>
              <w:t>165,01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2" w:type="dxa"/>
            <w:gridSpan w:val="2"/>
            <w:vAlign w:val="bottom"/>
          </w:tcPr>
          <w:p w14:paraId="25C5F2BD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35FE0C03" w14:textId="04B32DA1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518DD">
              <w:rPr>
                <w:rFonts w:asciiTheme="majorBidi" w:hAnsiTheme="majorBidi" w:cstheme="majorBidi"/>
                <w:sz w:val="27"/>
                <w:szCs w:val="27"/>
              </w:rPr>
              <w:t>165,01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1)</w:t>
            </w:r>
          </w:p>
        </w:tc>
        <w:tc>
          <w:tcPr>
            <w:tcW w:w="272" w:type="dxa"/>
            <w:vAlign w:val="bottom"/>
          </w:tcPr>
          <w:p w14:paraId="6E1F9046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vAlign w:val="bottom"/>
          </w:tcPr>
          <w:p w14:paraId="4BEECEAE" w14:textId="785EED55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237BCFCA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vAlign w:val="bottom"/>
          </w:tcPr>
          <w:p w14:paraId="485E7553" w14:textId="311268B4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B518DD">
              <w:rPr>
                <w:rFonts w:asciiTheme="majorBidi" w:hAnsiTheme="majorBidi" w:cstheme="majorBidi"/>
                <w:sz w:val="27"/>
                <w:szCs w:val="27"/>
              </w:rPr>
              <w:t>165,01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1)</w:t>
            </w:r>
          </w:p>
        </w:tc>
      </w:tr>
      <w:tr w:rsidR="00573B6E" w:rsidRPr="006B21BD" w14:paraId="08B4CA8C" w14:textId="77777777" w:rsidTr="00B42A65">
        <w:trPr>
          <w:trHeight w:val="119"/>
        </w:trPr>
        <w:tc>
          <w:tcPr>
            <w:tcW w:w="3690" w:type="dxa"/>
            <w:hideMark/>
          </w:tcPr>
          <w:p w14:paraId="38E4A07E" w14:textId="77777777" w:rsidR="00573B6E" w:rsidRPr="006B21BD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</w:rPr>
            </w:pPr>
            <w:r w:rsidRPr="006B21BD">
              <w:rPr>
                <w:rFonts w:asciiTheme="majorBidi" w:hAnsiTheme="majorBidi" w:cstheme="maj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EDD638" w14:textId="160FCFA5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61ECF">
              <w:rPr>
                <w:rFonts w:asciiTheme="majorBidi" w:hAnsiTheme="majorBidi" w:cstheme="majorBidi"/>
                <w:sz w:val="27"/>
                <w:szCs w:val="27"/>
              </w:rPr>
              <w:t>134,693</w:t>
            </w:r>
          </w:p>
        </w:tc>
        <w:tc>
          <w:tcPr>
            <w:tcW w:w="272" w:type="dxa"/>
            <w:gridSpan w:val="2"/>
            <w:vAlign w:val="bottom"/>
          </w:tcPr>
          <w:p w14:paraId="003FF106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00E1C04" w14:textId="783956D9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61ECF">
              <w:rPr>
                <w:rFonts w:asciiTheme="majorBidi" w:hAnsiTheme="majorBidi" w:cstheme="majorBidi"/>
                <w:sz w:val="27"/>
                <w:szCs w:val="27"/>
              </w:rPr>
              <w:t>(84,44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  <w:r w:rsidRPr="00161EC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2" w:type="dxa"/>
            <w:vAlign w:val="bottom"/>
          </w:tcPr>
          <w:p w14:paraId="28559F12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7C440B0" w14:textId="1C122D79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61ECF">
              <w:rPr>
                <w:rFonts w:asciiTheme="majorBidi" w:hAnsiTheme="majorBidi" w:cstheme="majorBidi"/>
                <w:sz w:val="27"/>
                <w:szCs w:val="27"/>
              </w:rPr>
              <w:t>(53,670)</w:t>
            </w:r>
          </w:p>
        </w:tc>
        <w:tc>
          <w:tcPr>
            <w:tcW w:w="236" w:type="dxa"/>
            <w:vAlign w:val="bottom"/>
          </w:tcPr>
          <w:p w14:paraId="7D91E87E" w14:textId="77777777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5D0DCD6" w14:textId="12F1388A" w:rsidR="00573B6E" w:rsidRPr="006B21BD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161ECF">
              <w:rPr>
                <w:rFonts w:asciiTheme="majorBidi" w:hAnsiTheme="majorBidi" w:cstheme="majorBidi"/>
                <w:sz w:val="27"/>
                <w:szCs w:val="27"/>
              </w:rPr>
              <w:t>(138,11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8</w:t>
            </w:r>
            <w:r w:rsidRPr="00161EC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16043A" w:rsidRPr="006B21BD" w14:paraId="4650A361" w14:textId="77777777" w:rsidTr="00B42A65">
        <w:trPr>
          <w:trHeight w:val="119"/>
        </w:trPr>
        <w:tc>
          <w:tcPr>
            <w:tcW w:w="3690" w:type="dxa"/>
          </w:tcPr>
          <w:p w14:paraId="7B329C7F" w14:textId="77777777" w:rsidR="0016043A" w:rsidRPr="006B21BD" w:rsidRDefault="0016043A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A9C23" w14:textId="39E45783" w:rsidR="0016043A" w:rsidRPr="00B42A65" w:rsidRDefault="00B42A65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694,546</w:t>
            </w:r>
          </w:p>
        </w:tc>
        <w:tc>
          <w:tcPr>
            <w:tcW w:w="272" w:type="dxa"/>
            <w:gridSpan w:val="2"/>
            <w:vAlign w:val="bottom"/>
          </w:tcPr>
          <w:p w14:paraId="2F34C90D" w14:textId="77777777" w:rsidR="0016043A" w:rsidRPr="00B42A65" w:rsidRDefault="0016043A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1C580" w14:textId="05CF307E" w:rsidR="0016043A" w:rsidRPr="00B42A65" w:rsidRDefault="00B42A65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(644,301)</w:t>
            </w:r>
          </w:p>
        </w:tc>
        <w:tc>
          <w:tcPr>
            <w:tcW w:w="272" w:type="dxa"/>
            <w:vAlign w:val="bottom"/>
          </w:tcPr>
          <w:p w14:paraId="1FD287CF" w14:textId="77777777" w:rsidR="0016043A" w:rsidRPr="00B42A65" w:rsidRDefault="0016043A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0CE8A" w14:textId="7400D672" w:rsidR="0016043A" w:rsidRPr="00B42A65" w:rsidRDefault="00B42A65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(53,670)</w:t>
            </w:r>
          </w:p>
        </w:tc>
        <w:tc>
          <w:tcPr>
            <w:tcW w:w="236" w:type="dxa"/>
            <w:vAlign w:val="bottom"/>
          </w:tcPr>
          <w:p w14:paraId="1BF062C5" w14:textId="77777777" w:rsidR="0016043A" w:rsidRPr="00B42A65" w:rsidRDefault="0016043A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9E2D9" w14:textId="00A448FC" w:rsidR="0016043A" w:rsidRPr="00B42A65" w:rsidRDefault="00B42A65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(697,971)</w:t>
            </w:r>
          </w:p>
        </w:tc>
      </w:tr>
    </w:tbl>
    <w:p w14:paraId="5977E106" w14:textId="77777777" w:rsidR="00610662" w:rsidRDefault="00610662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61B1F675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1E49051E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6CE87337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022CD312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3603D03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12CDF432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4C0FF7F8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1FFB307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150E5C16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18CF0BAE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43D7080B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10286F86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12C3EDF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016A2C9E" w14:textId="77777777" w:rsidR="00D7287A" w:rsidRDefault="00D7287A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613E487E" w14:textId="77777777" w:rsidR="00D7287A" w:rsidRDefault="00D7287A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2D6FF23A" w14:textId="77777777" w:rsidR="00D7287A" w:rsidRDefault="00D7287A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AAC61F4" w14:textId="77777777" w:rsidR="00D7287A" w:rsidRDefault="00D7287A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615A5612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0DE2CFA6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58C99E76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248060F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0FD72187" w14:textId="77777777" w:rsid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C71B653" w14:textId="77777777" w:rsidR="00B42A65" w:rsidRPr="00B42A65" w:rsidRDefault="00B42A65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2"/>
        <w:gridCol w:w="1168"/>
        <w:gridCol w:w="272"/>
        <w:gridCol w:w="1168"/>
        <w:gridCol w:w="236"/>
        <w:gridCol w:w="1206"/>
      </w:tblGrid>
      <w:tr w:rsidR="00464B19" w:rsidRPr="00464B19" w14:paraId="76FB923C" w14:textId="77777777" w:rsidTr="00464B19">
        <w:trPr>
          <w:tblHeader/>
        </w:trPr>
        <w:tc>
          <w:tcPr>
            <w:tcW w:w="3690" w:type="dxa"/>
          </w:tcPr>
          <w:p w14:paraId="1E70E3D1" w14:textId="77777777" w:rsidR="00464B19" w:rsidRPr="00464B19" w:rsidRDefault="00464B19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2" w:type="dxa"/>
            <w:gridSpan w:val="7"/>
          </w:tcPr>
          <w:p w14:paraId="670083E4" w14:textId="20E7A2C4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B19" w:rsidRPr="00464B19" w14:paraId="6BFEB3C0" w14:textId="77777777" w:rsidTr="00464B19">
        <w:trPr>
          <w:tblHeader/>
        </w:trPr>
        <w:tc>
          <w:tcPr>
            <w:tcW w:w="3690" w:type="dxa"/>
          </w:tcPr>
          <w:p w14:paraId="2C25EDC7" w14:textId="77777777" w:rsidR="00464B19" w:rsidRPr="00464B19" w:rsidRDefault="00464B19" w:rsidP="00464B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1FA703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081202B" w14:textId="7B1FB944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5"/>
          </w:tcPr>
          <w:p w14:paraId="4756EF03" w14:textId="70CBC779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464B19" w:rsidRPr="00464B19" w14:paraId="51011C67" w14:textId="77777777" w:rsidTr="00464B19">
        <w:trPr>
          <w:tblHeader/>
        </w:trPr>
        <w:tc>
          <w:tcPr>
            <w:tcW w:w="3690" w:type="dxa"/>
            <w:vAlign w:val="bottom"/>
            <w:hideMark/>
          </w:tcPr>
          <w:p w14:paraId="2542BB45" w14:textId="5F380AC2" w:rsidR="00464B19" w:rsidRPr="00464B19" w:rsidRDefault="00464B19" w:rsidP="00464B1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0C171CE9" w14:textId="77777777" w:rsidR="00464B19" w:rsidRPr="00464B19" w:rsidRDefault="00464B19" w:rsidP="00464B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BCDE20" w14:textId="77777777" w:rsidR="00464B19" w:rsidRPr="00464B19" w:rsidRDefault="00464B19" w:rsidP="00464B1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1A25668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BD99318" w14:textId="77777777" w:rsidR="00464B19" w:rsidRPr="00464B19" w:rsidRDefault="00464B19" w:rsidP="00464B1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4ECEC37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402EDFE2" w14:textId="013491DC" w:rsidR="00464B19" w:rsidRPr="00464B19" w:rsidRDefault="00464B19" w:rsidP="00464B19">
            <w:pPr>
              <w:tabs>
                <w:tab w:val="clear" w:pos="680"/>
                <w:tab w:val="clear" w:pos="1871"/>
                <w:tab w:val="left" w:pos="518"/>
                <w:tab w:val="left" w:pos="876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464B1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DA7DF59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  <w:hideMark/>
          </w:tcPr>
          <w:p w14:paraId="48A7309F" w14:textId="77777777" w:rsidR="00464B19" w:rsidRPr="00464B19" w:rsidRDefault="00464B19" w:rsidP="00464B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64B19" w:rsidRPr="00464B19" w14:paraId="604B75B4" w14:textId="77777777" w:rsidTr="005F4F41">
        <w:tc>
          <w:tcPr>
            <w:tcW w:w="3690" w:type="dxa"/>
          </w:tcPr>
          <w:p w14:paraId="36FBB5E3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2" w:type="dxa"/>
            <w:gridSpan w:val="7"/>
          </w:tcPr>
          <w:p w14:paraId="228B97CE" w14:textId="7E76DD4B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4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354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354E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64B19" w:rsidRPr="00464B19" w14:paraId="48411E1F" w14:textId="77777777" w:rsidTr="00464B19">
        <w:tc>
          <w:tcPr>
            <w:tcW w:w="3690" w:type="dxa"/>
          </w:tcPr>
          <w:p w14:paraId="0F167928" w14:textId="2B333583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254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C32A774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E4F089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90AA2C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813EFEE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FE8616B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7A06379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1F6A335C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4B19" w:rsidRPr="00464B19" w14:paraId="3FF6C677" w14:textId="77777777" w:rsidTr="00464B19">
        <w:tc>
          <w:tcPr>
            <w:tcW w:w="3690" w:type="dxa"/>
            <w:hideMark/>
          </w:tcPr>
          <w:p w14:paraId="052D72F7" w14:textId="77777777" w:rsidR="00464B19" w:rsidRPr="00464B19" w:rsidRDefault="00464B19" w:rsidP="00464B1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3BA0303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B65A610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5A07A9E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88CF231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2233FFC5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4115A5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B6BC1CF" w14:textId="77777777" w:rsidR="00464B19" w:rsidRPr="00464B19" w:rsidRDefault="00464B19" w:rsidP="00464B1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3B6E" w:rsidRPr="00464B19" w14:paraId="2271F865" w14:textId="77777777" w:rsidTr="00464B19">
        <w:trPr>
          <w:trHeight w:val="119"/>
        </w:trPr>
        <w:tc>
          <w:tcPr>
            <w:tcW w:w="3690" w:type="dxa"/>
          </w:tcPr>
          <w:p w14:paraId="792899C5" w14:textId="77777777" w:rsidR="00573B6E" w:rsidRPr="00464B19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25A012E7" w14:textId="29E72065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58,002</w:t>
            </w:r>
          </w:p>
        </w:tc>
        <w:tc>
          <w:tcPr>
            <w:tcW w:w="272" w:type="dxa"/>
            <w:vAlign w:val="bottom"/>
          </w:tcPr>
          <w:p w14:paraId="0901F6F9" w14:textId="77777777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B6C53C6" w14:textId="1F1BACD0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(58,002)</w:t>
            </w:r>
          </w:p>
        </w:tc>
        <w:tc>
          <w:tcPr>
            <w:tcW w:w="272" w:type="dxa"/>
            <w:vAlign w:val="bottom"/>
          </w:tcPr>
          <w:p w14:paraId="75D697F0" w14:textId="77777777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48FB731" w14:textId="39B1F25E" w:rsidR="00573B6E" w:rsidRPr="00464B19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90BDF2" w14:textId="77777777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0575C05" w14:textId="7524EAD3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(58,002)</w:t>
            </w:r>
          </w:p>
        </w:tc>
      </w:tr>
      <w:tr w:rsidR="00573B6E" w:rsidRPr="00464B19" w14:paraId="7D7E20E9" w14:textId="77777777" w:rsidTr="00464B19">
        <w:trPr>
          <w:trHeight w:val="119"/>
        </w:trPr>
        <w:tc>
          <w:tcPr>
            <w:tcW w:w="3690" w:type="dxa"/>
          </w:tcPr>
          <w:p w14:paraId="6AD8B13A" w14:textId="44504671" w:rsidR="00573B6E" w:rsidRPr="00464B19" w:rsidRDefault="00573B6E" w:rsidP="00573B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613DBF5" w14:textId="4C9A1C69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59,38</w:t>
            </w:r>
            <w:r w:rsidR="00B42A6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  <w:vAlign w:val="bottom"/>
          </w:tcPr>
          <w:p w14:paraId="12EA1069" w14:textId="77777777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8844DC8" w14:textId="048C5922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(59,38</w:t>
            </w:r>
            <w:r w:rsidR="00B42A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73B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46A8CFFE" w14:textId="77777777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40110C" w14:textId="49220795" w:rsidR="00573B6E" w:rsidRPr="00464B19" w:rsidRDefault="00573B6E" w:rsidP="0057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DAE808" w14:textId="77777777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45B4BF7" w14:textId="2C86ACDC" w:rsidR="00573B6E" w:rsidRPr="00464B19" w:rsidRDefault="00573B6E" w:rsidP="00573B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(59,38</w:t>
            </w:r>
            <w:r w:rsidR="00B42A6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73B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2A65" w:rsidRPr="00464B19" w14:paraId="1D417EFD" w14:textId="77777777" w:rsidTr="00B42A65">
        <w:trPr>
          <w:trHeight w:val="119"/>
        </w:trPr>
        <w:tc>
          <w:tcPr>
            <w:tcW w:w="3690" w:type="dxa"/>
            <w:hideMark/>
          </w:tcPr>
          <w:p w14:paraId="09530699" w14:textId="77777777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30CF22" w14:textId="34C362AA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6,276</w:t>
            </w:r>
          </w:p>
        </w:tc>
        <w:tc>
          <w:tcPr>
            <w:tcW w:w="272" w:type="dxa"/>
            <w:vAlign w:val="bottom"/>
          </w:tcPr>
          <w:p w14:paraId="588723FE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37C9C8A" w14:textId="072ED13C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(1,982)</w:t>
            </w:r>
          </w:p>
        </w:tc>
        <w:tc>
          <w:tcPr>
            <w:tcW w:w="272" w:type="dxa"/>
            <w:vAlign w:val="bottom"/>
          </w:tcPr>
          <w:p w14:paraId="6E8E4F18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47D3A50" w14:textId="2C170AFC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(4,820)</w:t>
            </w:r>
          </w:p>
        </w:tc>
        <w:tc>
          <w:tcPr>
            <w:tcW w:w="236" w:type="dxa"/>
            <w:vAlign w:val="bottom"/>
          </w:tcPr>
          <w:p w14:paraId="4C66778F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F4ECDFF" w14:textId="469702C0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B6E">
              <w:rPr>
                <w:rFonts w:asciiTheme="majorBidi" w:hAnsiTheme="majorBidi" w:cstheme="majorBidi"/>
                <w:sz w:val="28"/>
                <w:szCs w:val="28"/>
              </w:rPr>
              <w:t>(6,802)</w:t>
            </w:r>
          </w:p>
        </w:tc>
      </w:tr>
      <w:tr w:rsidR="00B42A65" w:rsidRPr="00464B19" w14:paraId="7E435AB0" w14:textId="77777777" w:rsidTr="00B42A65">
        <w:trPr>
          <w:trHeight w:val="119"/>
        </w:trPr>
        <w:tc>
          <w:tcPr>
            <w:tcW w:w="3690" w:type="dxa"/>
          </w:tcPr>
          <w:p w14:paraId="0842AD2B" w14:textId="77777777" w:rsidR="00B42A65" w:rsidRPr="00B42A65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9F243" w14:textId="3EF66F83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123,665</w:t>
            </w:r>
          </w:p>
        </w:tc>
        <w:tc>
          <w:tcPr>
            <w:tcW w:w="272" w:type="dxa"/>
            <w:vAlign w:val="bottom"/>
          </w:tcPr>
          <w:p w14:paraId="0FCFAB31" w14:textId="77777777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728C8" w14:textId="6238E062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(119,371)</w:t>
            </w:r>
          </w:p>
        </w:tc>
        <w:tc>
          <w:tcPr>
            <w:tcW w:w="272" w:type="dxa"/>
            <w:vAlign w:val="bottom"/>
          </w:tcPr>
          <w:p w14:paraId="3B14458E" w14:textId="77777777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D1FF5" w14:textId="6295E782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(4,820)</w:t>
            </w:r>
          </w:p>
        </w:tc>
        <w:tc>
          <w:tcPr>
            <w:tcW w:w="236" w:type="dxa"/>
            <w:vAlign w:val="bottom"/>
          </w:tcPr>
          <w:p w14:paraId="597FC12F" w14:textId="77777777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31758" w14:textId="02D7593E" w:rsidR="00B42A65" w:rsidRPr="00B42A65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(124,191)</w:t>
            </w:r>
          </w:p>
        </w:tc>
      </w:tr>
      <w:tr w:rsidR="00B42A65" w:rsidRPr="00746B40" w14:paraId="5BF050A7" w14:textId="77777777" w:rsidTr="00B42A65">
        <w:tc>
          <w:tcPr>
            <w:tcW w:w="3690" w:type="dxa"/>
          </w:tcPr>
          <w:p w14:paraId="1BFE9FB8" w14:textId="77777777" w:rsidR="00B42A65" w:rsidRPr="00746B40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4220D0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DF187EC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5F814FC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949B1C6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B35A6D3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4DBD17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6B9205AB" w14:textId="77777777" w:rsidR="00B42A65" w:rsidRPr="00746B40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2A65" w:rsidRPr="00464B19" w14:paraId="7319F6C2" w14:textId="77777777" w:rsidTr="00464B19">
        <w:tc>
          <w:tcPr>
            <w:tcW w:w="3690" w:type="dxa"/>
          </w:tcPr>
          <w:p w14:paraId="2B191CB2" w14:textId="089946A4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D6EABFB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9C8BBCA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4D8F4BF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2321E59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7C329CD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AD1F95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5BFF7AE1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2A65" w:rsidRPr="00464B19" w14:paraId="2636AEE4" w14:textId="77777777" w:rsidTr="00464B19">
        <w:tc>
          <w:tcPr>
            <w:tcW w:w="3690" w:type="dxa"/>
            <w:hideMark/>
          </w:tcPr>
          <w:p w14:paraId="3B58F985" w14:textId="77777777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64B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5F694612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4B209D0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D2F5245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B73F583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A9E7143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BAEB8A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</w:tcPr>
          <w:p w14:paraId="0478B7FA" w14:textId="77777777" w:rsidR="00B42A65" w:rsidRPr="00464B19" w:rsidRDefault="00B42A65" w:rsidP="00B42A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42A65" w:rsidRPr="00464B19" w14:paraId="647AE763" w14:textId="77777777" w:rsidTr="00464B19">
        <w:trPr>
          <w:trHeight w:val="119"/>
        </w:trPr>
        <w:tc>
          <w:tcPr>
            <w:tcW w:w="3690" w:type="dxa"/>
          </w:tcPr>
          <w:p w14:paraId="1FEAEE8F" w14:textId="469DE451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12CEA06B" w14:textId="6A7A8DD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76,18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2" w:type="dxa"/>
            <w:vAlign w:val="bottom"/>
          </w:tcPr>
          <w:p w14:paraId="1BECF2C1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C298D55" w14:textId="767888C4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(76,18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455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111FF110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6FBDF8" w14:textId="3D3B2BCE" w:rsidR="00B42A65" w:rsidRPr="00464B19" w:rsidRDefault="00B42A65" w:rsidP="00B4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764B20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60E5A1BE" w14:textId="4C281511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(76,18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455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2A65" w:rsidRPr="00464B19" w14:paraId="721E67FD" w14:textId="77777777" w:rsidTr="00464B19">
        <w:trPr>
          <w:trHeight w:val="119"/>
        </w:trPr>
        <w:tc>
          <w:tcPr>
            <w:tcW w:w="3690" w:type="dxa"/>
          </w:tcPr>
          <w:p w14:paraId="2F22A736" w14:textId="636CD663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B19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5F759D5B" w14:textId="46025ECA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55,862</w:t>
            </w:r>
          </w:p>
        </w:tc>
        <w:tc>
          <w:tcPr>
            <w:tcW w:w="272" w:type="dxa"/>
            <w:vAlign w:val="bottom"/>
          </w:tcPr>
          <w:p w14:paraId="3E2284A0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D46BC6D" w14:textId="3AAC8118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(55,862)</w:t>
            </w:r>
          </w:p>
        </w:tc>
        <w:tc>
          <w:tcPr>
            <w:tcW w:w="272" w:type="dxa"/>
            <w:vAlign w:val="bottom"/>
          </w:tcPr>
          <w:p w14:paraId="2DB77452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1F635A4" w14:textId="0B76E0FB" w:rsidR="00B42A65" w:rsidRPr="00464B19" w:rsidRDefault="00B42A65" w:rsidP="00B4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D74DC34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43997B5D" w14:textId="5781BAE3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(55,862)</w:t>
            </w:r>
          </w:p>
        </w:tc>
      </w:tr>
      <w:tr w:rsidR="00B42A65" w:rsidRPr="00464B19" w14:paraId="0D5A8EFC" w14:textId="77777777" w:rsidTr="00751C9D">
        <w:trPr>
          <w:trHeight w:val="119"/>
        </w:trPr>
        <w:tc>
          <w:tcPr>
            <w:tcW w:w="3690" w:type="dxa"/>
            <w:hideMark/>
          </w:tcPr>
          <w:p w14:paraId="1F847826" w14:textId="77777777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64B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0208AC" w14:textId="303A9DC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45590">
              <w:rPr>
                <w:rFonts w:asciiTheme="majorBidi" w:hAnsiTheme="majorBidi" w:cstheme="majorBidi"/>
                <w:sz w:val="28"/>
                <w:szCs w:val="28"/>
              </w:rPr>
              <w:t>3,46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4113712C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1E971CA" w14:textId="14ACDAAD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54FDC">
              <w:rPr>
                <w:rFonts w:asciiTheme="majorBidi" w:hAnsiTheme="majorBidi" w:cstheme="majorBidi"/>
                <w:sz w:val="28"/>
                <w:szCs w:val="28"/>
              </w:rPr>
              <w:t>1,55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13BF0CD4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35BEE92" w14:textId="32766CBB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54FDC">
              <w:rPr>
                <w:rFonts w:asciiTheme="majorBidi" w:hAnsiTheme="majorBidi" w:cstheme="majorBidi"/>
                <w:sz w:val="28"/>
                <w:szCs w:val="28"/>
              </w:rPr>
              <w:t>2,199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C91D8A0" w14:textId="77777777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A1C5E4D" w14:textId="2955FDCE" w:rsidR="00B42A65" w:rsidRPr="00464B19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54FDC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42A65" w:rsidRPr="00464B19" w14:paraId="3D34E9DD" w14:textId="77777777" w:rsidTr="00751C9D">
        <w:trPr>
          <w:trHeight w:val="119"/>
        </w:trPr>
        <w:tc>
          <w:tcPr>
            <w:tcW w:w="3690" w:type="dxa"/>
          </w:tcPr>
          <w:p w14:paraId="73D17F27" w14:textId="77777777" w:rsidR="00B42A65" w:rsidRPr="00464B19" w:rsidRDefault="00B42A65" w:rsidP="00B42A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7F91F" w14:textId="3EBF3920" w:rsidR="00B42A65" w:rsidRPr="00751C9D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C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135,514</w:t>
            </w:r>
          </w:p>
        </w:tc>
        <w:tc>
          <w:tcPr>
            <w:tcW w:w="272" w:type="dxa"/>
            <w:vAlign w:val="bottom"/>
          </w:tcPr>
          <w:p w14:paraId="17ED0124" w14:textId="77777777" w:rsidR="00B42A65" w:rsidRPr="00751C9D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1849C" w14:textId="648B84F1" w:rsidR="00B42A65" w:rsidRPr="00751C9D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C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(133,599)</w:t>
            </w:r>
          </w:p>
        </w:tc>
        <w:tc>
          <w:tcPr>
            <w:tcW w:w="272" w:type="dxa"/>
            <w:vAlign w:val="bottom"/>
          </w:tcPr>
          <w:p w14:paraId="24596044" w14:textId="77777777" w:rsidR="00B42A65" w:rsidRPr="00751C9D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ED378" w14:textId="2B6559D8" w:rsidR="00B42A65" w:rsidRPr="00751C9D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C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(2,199)</w:t>
            </w:r>
          </w:p>
        </w:tc>
        <w:tc>
          <w:tcPr>
            <w:tcW w:w="236" w:type="dxa"/>
            <w:vAlign w:val="bottom"/>
          </w:tcPr>
          <w:p w14:paraId="00935001" w14:textId="77777777" w:rsidR="00B42A65" w:rsidRPr="00751C9D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0ECB0" w14:textId="3EDA3409" w:rsidR="00B42A65" w:rsidRPr="00751C9D" w:rsidRDefault="00B42A65" w:rsidP="00B42A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1C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(135,798)</w:t>
            </w:r>
          </w:p>
        </w:tc>
      </w:tr>
    </w:tbl>
    <w:p w14:paraId="267ACB80" w14:textId="77777777" w:rsidR="00E254CC" w:rsidRDefault="00E254CC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</w:rPr>
      </w:pPr>
    </w:p>
    <w:p w14:paraId="1587BAA9" w14:textId="62F685E0" w:rsidR="004E57FC" w:rsidRPr="00244701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4470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B618C" w:rsidRPr="0024470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>.3)</w:t>
      </w:r>
      <w:r w:rsidRPr="00244701">
        <w:rPr>
          <w:rFonts w:asciiTheme="majorBidi" w:hAnsiTheme="majorBidi" w:cstheme="majorBidi"/>
          <w:i/>
          <w:iCs/>
          <w:sz w:val="30"/>
          <w:szCs w:val="30"/>
        </w:rPr>
        <w:tab/>
      </w:r>
      <w:bookmarkStart w:id="11" w:name="_Hlk127295442"/>
      <w:r w:rsidRPr="0024470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3109AF9" w14:textId="77777777" w:rsidR="00217179" w:rsidRPr="00986DDC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spacing w:val="-6"/>
          <w:sz w:val="27"/>
          <w:szCs w:val="27"/>
          <w:lang w:val="en-GB"/>
        </w:rPr>
      </w:pPr>
    </w:p>
    <w:p w14:paraId="4B0DFE8D" w14:textId="1FEFA32F" w:rsidR="007E5EE5" w:rsidRPr="00244701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6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4470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กลุ่มบริษัทมีความเสี่ยง</w:t>
      </w:r>
      <w:r w:rsidR="00C323DD" w:rsidRPr="00244701">
        <w:rPr>
          <w:rFonts w:asciiTheme="majorBidi" w:hAnsiTheme="majorBidi" w:cstheme="majorBidi"/>
          <w:sz w:val="30"/>
          <w:szCs w:val="30"/>
          <w:cs/>
          <w:lang w:val="en-GB"/>
        </w:rPr>
        <w:t>ที่มูลค่ายุติธรรมหรือกระแสเงินสดในอนาคตของเครื่องมือทางการเงินจะมีความ</w:t>
      </w:r>
      <w:r w:rsidR="00AA6BE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   </w:t>
      </w:r>
      <w:r w:rsidR="00C323DD" w:rsidRPr="00244701">
        <w:rPr>
          <w:rFonts w:asciiTheme="majorBidi" w:hAnsiTheme="majorBidi" w:cstheme="majorBidi"/>
          <w:sz w:val="30"/>
          <w:szCs w:val="30"/>
          <w:cs/>
          <w:lang w:val="en-GB"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bookmarkEnd w:id="11"/>
    <w:p w14:paraId="48F6269F" w14:textId="28F2822A" w:rsidR="001B39C4" w:rsidRPr="00986DDC" w:rsidRDefault="001B3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7"/>
          <w:szCs w:val="27"/>
          <w:lang w:val="en-GB"/>
        </w:rPr>
      </w:pPr>
    </w:p>
    <w:p w14:paraId="7D1435B4" w14:textId="714B5307" w:rsidR="00217179" w:rsidRPr="000D711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r w:rsidRPr="000D711C">
        <w:rPr>
          <w:rFonts w:asciiTheme="majorBidi" w:hAnsiTheme="majorBidi" w:cstheme="majorBidi"/>
          <w:sz w:val="30"/>
          <w:szCs w:val="30"/>
        </w:rPr>
        <w:t>(</w:t>
      </w:r>
      <w:r w:rsidR="00C323DD" w:rsidRPr="000D711C">
        <w:rPr>
          <w:rFonts w:asciiTheme="majorBidi" w:hAnsiTheme="majorBidi" w:cstheme="majorBidi"/>
          <w:sz w:val="30"/>
          <w:szCs w:val="30"/>
          <w:cs/>
        </w:rPr>
        <w:t>ข</w:t>
      </w:r>
      <w:r w:rsidRPr="000D711C">
        <w:rPr>
          <w:rFonts w:asciiTheme="majorBidi" w:hAnsiTheme="majorBidi" w:cstheme="majorBidi"/>
          <w:sz w:val="30"/>
          <w:szCs w:val="30"/>
        </w:rPr>
        <w:t>.3.1)</w:t>
      </w:r>
      <w:r w:rsidR="000D711C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D711C" w:rsidRPr="00244701">
        <w:rPr>
          <w:rFonts w:asciiTheme="majorBidi" w:hAnsiTheme="majorBidi" w:cstheme="majorBidi"/>
          <w:sz w:val="30"/>
          <w:szCs w:val="30"/>
          <w:cs/>
        </w:rPr>
        <w:tab/>
      </w:r>
      <w:r w:rsidRPr="000D711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0B5D43F6" w14:textId="77777777" w:rsidR="00217179" w:rsidRPr="00986DD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27"/>
          <w:szCs w:val="27"/>
          <w:lang w:val="en-GB"/>
        </w:rPr>
      </w:pPr>
    </w:p>
    <w:p w14:paraId="1404FABA" w14:textId="06DE1351" w:rsidR="00217179" w:rsidRPr="000D711C" w:rsidRDefault="00217179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ลุ่มบริษัทมีความเสี่ยงด้านอัตราแลกเปลี่ยนที่เกี่ยวข้องกับการซื้อลิขสิทธิ์ที่เป็นสกุลเงินตราต่างประเทศ</w:t>
      </w:r>
      <w:r w:rsidRPr="000D711C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กลุ่มบริษัทใช้สัญญาซื้อขายเงินตราต่างประเทศล่วงหน้าเป็นหลักเพื่อป้องกันความเสี่ยงในสินทรัพย์</w:t>
      </w:r>
      <w:r w:rsidR="00C60AFC" w:rsidRPr="000D711C">
        <w:rPr>
          <w:rFonts w:asciiTheme="majorBidi" w:hAnsiTheme="majorBidi" w:cstheme="majorBidi"/>
          <w:sz w:val="30"/>
          <w:szCs w:val="30"/>
          <w:lang w:val="en-GB"/>
        </w:rPr>
        <w:br/>
      </w:r>
      <w:r w:rsidRPr="000D711C">
        <w:rPr>
          <w:rFonts w:asciiTheme="majorBidi" w:hAnsiTheme="majorBidi" w:cstheme="majorBidi"/>
          <w:sz w:val="30"/>
          <w:szCs w:val="30"/>
          <w:cs/>
          <w:lang w:val="en-GB"/>
        </w:rPr>
        <w:t>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31C3C7DD" w14:textId="77777777" w:rsidR="00464B19" w:rsidRDefault="00464B1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09BB577D" w14:textId="77777777" w:rsidR="00B42A65" w:rsidRPr="00986DDC" w:rsidRDefault="00B42A65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tbl>
      <w:tblPr>
        <w:tblW w:w="7916" w:type="dxa"/>
        <w:tblInd w:w="1710" w:type="dxa"/>
        <w:tblLayout w:type="fixed"/>
        <w:tblLook w:val="0000" w:firstRow="0" w:lastRow="0" w:firstColumn="0" w:lastColumn="0" w:noHBand="0" w:noVBand="0"/>
      </w:tblPr>
      <w:tblGrid>
        <w:gridCol w:w="3510"/>
        <w:gridCol w:w="270"/>
        <w:gridCol w:w="810"/>
        <w:gridCol w:w="1530"/>
        <w:gridCol w:w="270"/>
        <w:gridCol w:w="1526"/>
      </w:tblGrid>
      <w:tr w:rsidR="006F520B" w:rsidRPr="00244701" w14:paraId="58525343" w14:textId="77777777" w:rsidTr="000D711C">
        <w:trPr>
          <w:trHeight w:val="420"/>
        </w:trPr>
        <w:tc>
          <w:tcPr>
            <w:tcW w:w="3510" w:type="dxa"/>
          </w:tcPr>
          <w:p w14:paraId="6C5149EA" w14:textId="4F91732B" w:rsidR="006F520B" w:rsidRPr="00244701" w:rsidRDefault="006F520B" w:rsidP="000D711C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ความเสี่ยงจากเงินตราต่างประเทศ</w:t>
            </w:r>
          </w:p>
        </w:tc>
        <w:tc>
          <w:tcPr>
            <w:tcW w:w="270" w:type="dxa"/>
          </w:tcPr>
          <w:p w14:paraId="058D75EB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EF17F08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6" w:type="dxa"/>
            <w:gridSpan w:val="3"/>
          </w:tcPr>
          <w:p w14:paraId="31A31466" w14:textId="77777777" w:rsidR="006F520B" w:rsidRPr="00244701" w:rsidRDefault="006F520B" w:rsidP="006F52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520B" w:rsidRPr="00244701" w14:paraId="53E84F56" w14:textId="77777777" w:rsidTr="000D711C">
        <w:trPr>
          <w:trHeight w:val="420"/>
        </w:trPr>
        <w:tc>
          <w:tcPr>
            <w:tcW w:w="3510" w:type="dxa"/>
          </w:tcPr>
          <w:p w14:paraId="695112BF" w14:textId="770982C7" w:rsidR="006F520B" w:rsidRPr="00244701" w:rsidRDefault="006F520B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4470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6490852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D110F3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8407FA" w14:textId="42F3B5A3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9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32E986" w14:textId="777777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9357C24" w14:textId="0A880277" w:rsidR="006F520B" w:rsidRPr="00244701" w:rsidRDefault="006F520B" w:rsidP="006F5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9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4019" w:rsidRPr="00244701" w14:paraId="68B95031" w14:textId="77777777" w:rsidTr="000D711C">
        <w:trPr>
          <w:trHeight w:val="420"/>
        </w:trPr>
        <w:tc>
          <w:tcPr>
            <w:tcW w:w="3510" w:type="dxa"/>
          </w:tcPr>
          <w:p w14:paraId="1238836A" w14:textId="6A02350B" w:rsidR="00094019" w:rsidRPr="00244701" w:rsidRDefault="00094019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1645F0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85C626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26" w:type="dxa"/>
            <w:gridSpan w:val="3"/>
          </w:tcPr>
          <w:p w14:paraId="790FA852" w14:textId="77777777" w:rsidR="00094019" w:rsidRPr="00244701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094019" w:rsidRPr="00244701" w14:paraId="5ED1F6C4" w14:textId="77777777" w:rsidTr="000D711C">
        <w:trPr>
          <w:trHeight w:val="420"/>
        </w:trPr>
        <w:tc>
          <w:tcPr>
            <w:tcW w:w="3510" w:type="dxa"/>
          </w:tcPr>
          <w:p w14:paraId="28465220" w14:textId="77777777" w:rsidR="00094019" w:rsidRPr="00244701" w:rsidRDefault="00094019" w:rsidP="000D711C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965CD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5532A96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26" w:type="dxa"/>
            <w:gridSpan w:val="3"/>
          </w:tcPr>
          <w:p w14:paraId="2295906A" w14:textId="77777777" w:rsidR="00094019" w:rsidRPr="0024470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3E7F" w:rsidRPr="00244701" w14:paraId="5D1E87E4" w14:textId="77777777" w:rsidTr="000D711C">
        <w:trPr>
          <w:trHeight w:val="362"/>
        </w:trPr>
        <w:tc>
          <w:tcPr>
            <w:tcW w:w="3510" w:type="dxa"/>
          </w:tcPr>
          <w:p w14:paraId="37F4A940" w14:textId="77777777" w:rsidR="00A23E7F" w:rsidRPr="00244701" w:rsidRDefault="00A23E7F" w:rsidP="000D711C">
            <w:pPr>
              <w:spacing w:line="240" w:lineRule="auto"/>
              <w:ind w:left="-2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400DD33E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6DC6F0" w14:textId="77777777" w:rsidR="00A23E7F" w:rsidRPr="00244701" w:rsidRDefault="00A23E7F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775E817" w14:textId="2F12D670" w:rsidR="00A23E7F" w:rsidRPr="001D7F12" w:rsidRDefault="001D7F12" w:rsidP="001D7F1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8"/>
                <w:tab w:val="decimal" w:pos="1242"/>
              </w:tabs>
              <w:spacing w:line="240" w:lineRule="auto"/>
              <w:ind w:left="0" w:right="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F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557A6B" w14:textId="77777777" w:rsidR="00A23E7F" w:rsidRPr="001D7F12" w:rsidRDefault="00A23E7F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double" w:sz="4" w:space="0" w:color="auto"/>
            </w:tcBorders>
          </w:tcPr>
          <w:p w14:paraId="77464052" w14:textId="70C2A02D" w:rsidR="00A23E7F" w:rsidRPr="001D7F12" w:rsidRDefault="009A1990" w:rsidP="00A23E7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F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</w:tr>
    </w:tbl>
    <w:p w14:paraId="21168636" w14:textId="77777777" w:rsidR="00D51FF6" w:rsidRPr="00986DDC" w:rsidRDefault="00D51FF6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Theme="majorBidi" w:hAnsiTheme="majorBidi" w:cstheme="majorBidi"/>
          <w:sz w:val="27"/>
          <w:szCs w:val="27"/>
          <w:cs/>
        </w:rPr>
      </w:pPr>
    </w:p>
    <w:p w14:paraId="409A96EC" w14:textId="7C59C097" w:rsidR="00ED076A" w:rsidRPr="000D711C" w:rsidRDefault="00ED076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ind w:left="540" w:firstLine="540"/>
        <w:rPr>
          <w:rFonts w:asciiTheme="majorBidi" w:hAnsiTheme="majorBidi" w:cstheme="majorBidi"/>
          <w:sz w:val="30"/>
          <w:szCs w:val="30"/>
        </w:rPr>
      </w:pPr>
      <w:bookmarkStart w:id="12" w:name="_Hlk127295496"/>
      <w:r w:rsidRPr="000D711C">
        <w:rPr>
          <w:rFonts w:asciiTheme="majorBidi" w:hAnsiTheme="majorBidi" w:cstheme="majorBidi"/>
          <w:sz w:val="30"/>
          <w:szCs w:val="30"/>
        </w:rPr>
        <w:t>(</w:t>
      </w:r>
      <w:r w:rsidR="00D51FF6" w:rsidRPr="000D711C">
        <w:rPr>
          <w:rFonts w:asciiTheme="majorBidi" w:hAnsiTheme="majorBidi" w:cstheme="majorBidi"/>
          <w:sz w:val="30"/>
          <w:szCs w:val="30"/>
          <w:cs/>
        </w:rPr>
        <w:t>ข</w:t>
      </w:r>
      <w:r w:rsidRPr="000D711C">
        <w:rPr>
          <w:rFonts w:asciiTheme="majorBidi" w:hAnsiTheme="majorBidi" w:cstheme="majorBidi"/>
          <w:sz w:val="30"/>
          <w:szCs w:val="30"/>
        </w:rPr>
        <w:t>.3.</w:t>
      </w:r>
      <w:r w:rsidR="001038E5" w:rsidRPr="000D711C">
        <w:rPr>
          <w:rFonts w:asciiTheme="majorBidi" w:hAnsiTheme="majorBidi" w:cstheme="majorBidi"/>
          <w:sz w:val="30"/>
          <w:szCs w:val="30"/>
        </w:rPr>
        <w:t>2</w:t>
      </w:r>
      <w:r w:rsidRPr="000D711C">
        <w:rPr>
          <w:rFonts w:asciiTheme="majorBidi" w:hAnsiTheme="majorBidi" w:cstheme="majorBidi"/>
          <w:sz w:val="30"/>
          <w:szCs w:val="30"/>
        </w:rPr>
        <w:t>)</w:t>
      </w:r>
      <w:r w:rsidR="000D711C" w:rsidRPr="00244701">
        <w:rPr>
          <w:rFonts w:asciiTheme="majorBidi" w:hAnsiTheme="majorBidi" w:cstheme="majorBidi"/>
          <w:sz w:val="30"/>
          <w:szCs w:val="30"/>
        </w:rPr>
        <w:t xml:space="preserve"> </w:t>
      </w:r>
      <w:r w:rsidR="000D711C" w:rsidRPr="00244701">
        <w:rPr>
          <w:rFonts w:asciiTheme="majorBidi" w:hAnsiTheme="majorBidi" w:cstheme="majorBidi"/>
          <w:sz w:val="30"/>
          <w:szCs w:val="30"/>
          <w:cs/>
        </w:rPr>
        <w:tab/>
      </w:r>
      <w:r w:rsidRPr="000D711C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57D9DE41" w14:textId="77777777" w:rsidR="007B783E" w:rsidRPr="00986DDC" w:rsidRDefault="007B783E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69A66649" w14:textId="277A02CF" w:rsidR="00ED076A" w:rsidRPr="000D711C" w:rsidRDefault="00ED076A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0D711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ซึ่งส่งผลกระทบต่อผลการดำเนินงานและกระแสเงินสดของกลุ่มบริษัท เนื่องจาก</w:t>
      </w:r>
      <w:r w:rsidR="005B5C92" w:rsidRPr="000D711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กลุ่มบริษัทไม่มีเงิน</w:t>
      </w:r>
      <w:r w:rsidR="005B5C92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กู้ยืม   </w:t>
      </w:r>
      <w:r w:rsidR="00890D03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ทำให้กลุ่มบริษัทมีความเสี่ยงต่ำจากการเปลี่ยนแปลงของอัตราดอกเบี้ย</w:t>
      </w:r>
      <w:r w:rsidR="005B5C92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="00890D03" w:rsidRPr="000D711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จึงไม่มีผลกระทบอย่างเป็นสาระสำคัญต่องบการเงินของกลุ่มบริษัท</w:t>
      </w:r>
    </w:p>
    <w:bookmarkEnd w:id="12"/>
    <w:p w14:paraId="0ECA84E3" w14:textId="77777777" w:rsidR="00564267" w:rsidRPr="00986DDC" w:rsidRDefault="00564267" w:rsidP="00E94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Theme="majorBidi" w:hAnsiTheme="majorBidi" w:cstheme="majorBidi"/>
          <w:spacing w:val="-6"/>
          <w:sz w:val="27"/>
          <w:szCs w:val="27"/>
        </w:rPr>
      </w:pPr>
    </w:p>
    <w:p w14:paraId="7E2B9321" w14:textId="309F13B1" w:rsidR="001038E5" w:rsidRPr="000D711C" w:rsidRDefault="001038E5" w:rsidP="000D711C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0D711C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68B86507" w14:textId="77777777" w:rsidR="0079595C" w:rsidRPr="00986DDC" w:rsidRDefault="0079595C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7"/>
          <w:szCs w:val="27"/>
        </w:rPr>
      </w:pPr>
    </w:p>
    <w:p w14:paraId="0508AA1E" w14:textId="2EDBBD8B" w:rsidR="0079595C" w:rsidRDefault="00386EA7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4701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6532A8" w:rsidRPr="00244701">
        <w:rPr>
          <w:rFonts w:asciiTheme="majorBidi" w:hAnsiTheme="majorBidi" w:cstheme="majorBidi"/>
          <w:sz w:val="30"/>
          <w:szCs w:val="30"/>
          <w:cs/>
        </w:rPr>
        <w:t>อย่างสม่ำเสมอ โดย</w:t>
      </w:r>
      <w:r w:rsidR="00E56D6B" w:rsidRPr="00244701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    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E90407E" w14:textId="77777777" w:rsidR="00B42A65" w:rsidRDefault="00B42A65" w:rsidP="000D7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82B7D" w14:textId="3D1C91C7" w:rsidR="00E479D1" w:rsidRPr="005619B8" w:rsidRDefault="00E479D1" w:rsidP="005619B8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5619B8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3BE91335" w14:textId="77777777" w:rsidR="008A67BD" w:rsidRPr="00A23E7F" w:rsidRDefault="008A67BD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59"/>
        <w:gridCol w:w="237"/>
        <w:gridCol w:w="1129"/>
        <w:gridCol w:w="238"/>
        <w:gridCol w:w="1091"/>
        <w:gridCol w:w="237"/>
        <w:gridCol w:w="1102"/>
      </w:tblGrid>
      <w:tr w:rsidR="00E479D1" w:rsidRPr="00244701" w14:paraId="21F71284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7792A5F4" w14:textId="77777777" w:rsidR="00E479D1" w:rsidRPr="00244701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FF56957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4D7176F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1AAAB539" w14:textId="77777777" w:rsidR="00E479D1" w:rsidRPr="00244701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244701" w14:paraId="6005E947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1E8E1E6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D305391" w14:textId="29F9094E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9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5202C3D5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F1F9A45" w14:textId="1CFD562A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9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0A6E256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E9CCBB0" w14:textId="37831178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9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203EE36D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7A780D3" w14:textId="12A61F84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19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0600B" w:rsidRPr="00244701" w14:paraId="7AC3ECE5" w14:textId="77777777" w:rsidTr="00511E8A">
        <w:trPr>
          <w:cantSplit/>
          <w:trHeight w:val="420"/>
          <w:tblHeader/>
        </w:trPr>
        <w:tc>
          <w:tcPr>
            <w:tcW w:w="2191" w:type="pct"/>
          </w:tcPr>
          <w:p w14:paraId="5DD345B2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9" w:type="pct"/>
            <w:gridSpan w:val="7"/>
          </w:tcPr>
          <w:p w14:paraId="0D25B601" w14:textId="77777777" w:rsidR="0090600B" w:rsidRPr="00244701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244701" w14:paraId="6E186352" w14:textId="77777777" w:rsidTr="00511E8A">
        <w:trPr>
          <w:trHeight w:val="420"/>
        </w:trPr>
        <w:tc>
          <w:tcPr>
            <w:tcW w:w="2191" w:type="pct"/>
          </w:tcPr>
          <w:p w14:paraId="496417A9" w14:textId="77777777" w:rsidR="0090600B" w:rsidRPr="00244701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7" w:type="pct"/>
          </w:tcPr>
          <w:p w14:paraId="1FEC7BA6" w14:textId="77777777" w:rsidR="0090600B" w:rsidRPr="003113F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E504D32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9AE5259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9A22B5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73255B1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0E3C44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4A2AFC28" w14:textId="77777777" w:rsidR="0090600B" w:rsidRPr="00244701" w:rsidRDefault="0090600B" w:rsidP="00A23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1990" w:rsidRPr="00244701" w14:paraId="5913F842" w14:textId="77777777" w:rsidTr="004A5D28">
        <w:trPr>
          <w:trHeight w:val="420"/>
        </w:trPr>
        <w:tc>
          <w:tcPr>
            <w:tcW w:w="2191" w:type="pct"/>
          </w:tcPr>
          <w:p w14:paraId="4B437422" w14:textId="3F1DD7C8" w:rsidR="009A1990" w:rsidRPr="00244701" w:rsidRDefault="009A1990" w:rsidP="009A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C2F">
              <w:rPr>
                <w:rFonts w:asciiTheme="majorBidi" w:hAnsi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7" w:type="pct"/>
            <w:shd w:val="clear" w:color="auto" w:fill="FFFFFF"/>
          </w:tcPr>
          <w:p w14:paraId="75CB27DF" w14:textId="3CBD63E2" w:rsidR="009A1990" w:rsidRPr="003113F1" w:rsidRDefault="00D165E5" w:rsidP="00D165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D165E5">
              <w:rPr>
                <w:rFonts w:asciiTheme="majorBidi" w:hAnsi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902</w:t>
            </w:r>
          </w:p>
        </w:tc>
        <w:tc>
          <w:tcPr>
            <w:tcW w:w="128" w:type="pct"/>
          </w:tcPr>
          <w:p w14:paraId="0DC588F5" w14:textId="77777777" w:rsidR="009A1990" w:rsidRPr="00244701" w:rsidRDefault="009A1990" w:rsidP="00D1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</w:tcPr>
          <w:p w14:paraId="6E23C4B1" w14:textId="2C025B9A" w:rsidR="009A1990" w:rsidRPr="00244701" w:rsidRDefault="009A1990" w:rsidP="00D165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3,305</w:t>
            </w:r>
          </w:p>
        </w:tc>
        <w:tc>
          <w:tcPr>
            <w:tcW w:w="129" w:type="pct"/>
          </w:tcPr>
          <w:p w14:paraId="6D3DA226" w14:textId="77777777" w:rsidR="009A1990" w:rsidRPr="00244701" w:rsidRDefault="009A1990" w:rsidP="00D1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708282B7" w14:textId="32867AFE" w:rsidR="009A1990" w:rsidRDefault="00D165E5" w:rsidP="00D165E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E5">
              <w:rPr>
                <w:rFonts w:asciiTheme="majorBidi" w:hAnsiTheme="majorBidi" w:cstheme="majorBidi"/>
                <w:sz w:val="30"/>
                <w:szCs w:val="30"/>
              </w:rPr>
              <w:t>2,902</w:t>
            </w:r>
          </w:p>
        </w:tc>
        <w:tc>
          <w:tcPr>
            <w:tcW w:w="128" w:type="pct"/>
          </w:tcPr>
          <w:p w14:paraId="59DD8A82" w14:textId="77777777" w:rsidR="009A1990" w:rsidRPr="00244701" w:rsidRDefault="009A1990" w:rsidP="00D1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31789F3" w14:textId="47D41089" w:rsidR="009A1990" w:rsidRPr="00244701" w:rsidRDefault="009A1990" w:rsidP="00D16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7ECA">
              <w:rPr>
                <w:rFonts w:asciiTheme="majorBidi" w:hAnsiTheme="majorBidi" w:cstheme="majorBidi"/>
                <w:sz w:val="30"/>
                <w:szCs w:val="30"/>
              </w:rPr>
              <w:t>3,305</w:t>
            </w:r>
          </w:p>
        </w:tc>
      </w:tr>
      <w:tr w:rsidR="007372B7" w:rsidRPr="00244701" w14:paraId="77FB564E" w14:textId="77777777" w:rsidTr="004A5D28">
        <w:trPr>
          <w:trHeight w:val="420"/>
        </w:trPr>
        <w:tc>
          <w:tcPr>
            <w:tcW w:w="2191" w:type="pct"/>
          </w:tcPr>
          <w:p w14:paraId="409C7558" w14:textId="49E75045" w:rsidR="007372B7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27" w:type="pct"/>
            <w:shd w:val="clear" w:color="auto" w:fill="FFFFFF"/>
          </w:tcPr>
          <w:p w14:paraId="4D4E89E8" w14:textId="6A2DF5DF" w:rsidR="007372B7" w:rsidRPr="003113F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D165E5">
              <w:rPr>
                <w:rFonts w:asciiTheme="majorBidi" w:hAnsi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913</w:t>
            </w:r>
          </w:p>
        </w:tc>
        <w:tc>
          <w:tcPr>
            <w:tcW w:w="128" w:type="pct"/>
          </w:tcPr>
          <w:p w14:paraId="590D7A6C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</w:tcPr>
          <w:p w14:paraId="751E65B6" w14:textId="351921D6" w:rsidR="007372B7" w:rsidRPr="007372B7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72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2A30E736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</w:tcPr>
          <w:p w14:paraId="3122D244" w14:textId="2E27082E" w:rsidR="007372B7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D165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913</w:t>
            </w:r>
          </w:p>
        </w:tc>
        <w:tc>
          <w:tcPr>
            <w:tcW w:w="128" w:type="pct"/>
          </w:tcPr>
          <w:p w14:paraId="1FE957C4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5D8C49B" w14:textId="3440CD84" w:rsidR="007372B7" w:rsidRPr="007372B7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72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2B7" w:rsidRPr="00244701" w14:paraId="1F3A8255" w14:textId="77777777" w:rsidTr="004A5D28">
        <w:trPr>
          <w:trHeight w:val="420"/>
        </w:trPr>
        <w:tc>
          <w:tcPr>
            <w:tcW w:w="2191" w:type="pct"/>
          </w:tcPr>
          <w:p w14:paraId="7EAD4505" w14:textId="77777777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FFFFFF"/>
          </w:tcPr>
          <w:p w14:paraId="583DD97C" w14:textId="3E15C93E" w:rsidR="007372B7" w:rsidRPr="003113F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165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526</w:t>
            </w:r>
          </w:p>
        </w:tc>
        <w:tc>
          <w:tcPr>
            <w:tcW w:w="128" w:type="pct"/>
          </w:tcPr>
          <w:p w14:paraId="57CD4FE0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FFFFF"/>
          </w:tcPr>
          <w:p w14:paraId="7A7E1871" w14:textId="451B0FD5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2,070</w:t>
            </w:r>
          </w:p>
        </w:tc>
        <w:tc>
          <w:tcPr>
            <w:tcW w:w="129" w:type="pct"/>
          </w:tcPr>
          <w:p w14:paraId="527C9F9C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/>
          </w:tcPr>
          <w:p w14:paraId="1204078E" w14:textId="7E4B379E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165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526</w:t>
            </w:r>
          </w:p>
        </w:tc>
        <w:tc>
          <w:tcPr>
            <w:tcW w:w="128" w:type="pct"/>
          </w:tcPr>
          <w:p w14:paraId="3FA28AEF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9B8BD14" w14:textId="2617727D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7ECA">
              <w:rPr>
                <w:rFonts w:asciiTheme="majorBidi" w:hAnsiTheme="majorBidi" w:cstheme="majorBidi"/>
                <w:sz w:val="30"/>
                <w:szCs w:val="30"/>
              </w:rPr>
              <w:t>2,070</w:t>
            </w:r>
          </w:p>
        </w:tc>
      </w:tr>
      <w:tr w:rsidR="007372B7" w:rsidRPr="00244701" w14:paraId="0D528C32" w14:textId="77777777" w:rsidTr="004A5D28">
        <w:trPr>
          <w:trHeight w:val="420"/>
        </w:trPr>
        <w:tc>
          <w:tcPr>
            <w:tcW w:w="2191" w:type="pct"/>
          </w:tcPr>
          <w:p w14:paraId="22A6B718" w14:textId="77777777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CAE0BE" w14:textId="7595E771" w:rsidR="007372B7" w:rsidRPr="003113F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</w:t>
            </w:r>
            <w:r w:rsidRPr="00D16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321CCEBD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633E9ED" w14:textId="0B420108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5,375</w:t>
            </w:r>
          </w:p>
        </w:tc>
        <w:tc>
          <w:tcPr>
            <w:tcW w:w="129" w:type="pct"/>
          </w:tcPr>
          <w:p w14:paraId="60A1E497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DCB573D" w14:textId="3D2F470D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</w:t>
            </w:r>
            <w:r w:rsidRPr="00D16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34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14:paraId="3CDE8598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FB7E82B" w14:textId="67F8B1AF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7E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5,375</w:t>
            </w:r>
          </w:p>
        </w:tc>
      </w:tr>
      <w:tr w:rsidR="007372B7" w:rsidRPr="00244701" w14:paraId="21DD02ED" w14:textId="77777777" w:rsidTr="004A5D28">
        <w:trPr>
          <w:trHeight w:val="420"/>
        </w:trPr>
        <w:tc>
          <w:tcPr>
            <w:tcW w:w="2191" w:type="pct"/>
          </w:tcPr>
          <w:p w14:paraId="3BDEFF65" w14:textId="7A2CFB76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/>
            <w:vAlign w:val="bottom"/>
          </w:tcPr>
          <w:p w14:paraId="74F88DFF" w14:textId="23AE8B91" w:rsidR="007372B7" w:rsidRPr="003113F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E6C5456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1CEC6C3E" w14:textId="3CEB231B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350149E3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0D7C4842" w14:textId="6740D2FD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3ECC7B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DB5C896" w14:textId="36C60F2C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2A65" w:rsidRPr="00244701" w14:paraId="6D8B5474" w14:textId="77777777" w:rsidTr="004A5D28">
        <w:trPr>
          <w:trHeight w:val="420"/>
        </w:trPr>
        <w:tc>
          <w:tcPr>
            <w:tcW w:w="2191" w:type="pct"/>
          </w:tcPr>
          <w:p w14:paraId="5822BE3B" w14:textId="77777777" w:rsidR="00B42A65" w:rsidRPr="00244701" w:rsidRDefault="00B42A65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/>
            <w:vAlign w:val="bottom"/>
          </w:tcPr>
          <w:p w14:paraId="47E8B600" w14:textId="77777777" w:rsidR="00B42A65" w:rsidRPr="003113F1" w:rsidRDefault="00B42A65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59AEC4D" w14:textId="77777777" w:rsidR="00B42A65" w:rsidRPr="00244701" w:rsidRDefault="00B42A65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636818B1" w14:textId="77777777" w:rsidR="00B42A65" w:rsidRPr="00244701" w:rsidRDefault="00B42A65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B882C86" w14:textId="77777777" w:rsidR="00B42A65" w:rsidRPr="00244701" w:rsidRDefault="00B42A65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2220CB93" w14:textId="77777777" w:rsidR="00B42A65" w:rsidRPr="00244701" w:rsidRDefault="00B42A65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F2E9766" w14:textId="77777777" w:rsidR="00B42A65" w:rsidRPr="00244701" w:rsidRDefault="00B42A65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9730B75" w14:textId="77777777" w:rsidR="00B42A65" w:rsidRPr="00244701" w:rsidRDefault="00B42A65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2B7" w:rsidRPr="00244701" w14:paraId="7EF9F38A" w14:textId="77777777" w:rsidTr="00511E8A">
        <w:trPr>
          <w:trHeight w:val="420"/>
        </w:trPr>
        <w:tc>
          <w:tcPr>
            <w:tcW w:w="2191" w:type="pct"/>
          </w:tcPr>
          <w:p w14:paraId="70E1913D" w14:textId="77777777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627" w:type="pct"/>
          </w:tcPr>
          <w:p w14:paraId="188DC77A" w14:textId="77777777" w:rsidR="007372B7" w:rsidRPr="003113F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22A3F9B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79D6DE3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317098B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D5EA3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A864BB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D12A2BC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72B7" w:rsidRPr="00244701" w14:paraId="5432D51E" w14:textId="77777777" w:rsidTr="00511E8A">
        <w:trPr>
          <w:trHeight w:val="420"/>
        </w:trPr>
        <w:tc>
          <w:tcPr>
            <w:tcW w:w="2191" w:type="pct"/>
          </w:tcPr>
          <w:p w14:paraId="5600EF0A" w14:textId="77777777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ภายใต้สัญญาที่บอกเลิกไม่ได้</w:t>
            </w:r>
          </w:p>
        </w:tc>
        <w:tc>
          <w:tcPr>
            <w:tcW w:w="627" w:type="pct"/>
          </w:tcPr>
          <w:p w14:paraId="7CDF40D9" w14:textId="77777777" w:rsidR="007372B7" w:rsidRPr="003113F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BC7CC74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5AFB4F49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61D98DB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87DF4A1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31EB40F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BEE68B0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72B7" w:rsidRPr="00244701" w14:paraId="3356FACD" w14:textId="77777777" w:rsidTr="004A5D28">
        <w:trPr>
          <w:trHeight w:val="420"/>
        </w:trPr>
        <w:tc>
          <w:tcPr>
            <w:tcW w:w="2191" w:type="pct"/>
          </w:tcPr>
          <w:p w14:paraId="3D26CE0B" w14:textId="772AC19B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447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7" w:type="pct"/>
            <w:shd w:val="clear" w:color="auto" w:fill="FFFFFF"/>
            <w:vAlign w:val="bottom"/>
          </w:tcPr>
          <w:p w14:paraId="14BB564A" w14:textId="5667A661" w:rsidR="007372B7" w:rsidRPr="003113F1" w:rsidRDefault="0041521A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73,736</w:t>
            </w:r>
          </w:p>
        </w:tc>
        <w:tc>
          <w:tcPr>
            <w:tcW w:w="128" w:type="pct"/>
            <w:vAlign w:val="bottom"/>
          </w:tcPr>
          <w:p w14:paraId="71EA03A3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399A6B3E" w14:textId="4E9706E3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129" w:type="pct"/>
            <w:vAlign w:val="bottom"/>
          </w:tcPr>
          <w:p w14:paraId="7410FA12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4A56687E" w14:textId="07D339CD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65E5">
              <w:rPr>
                <w:rFonts w:asciiTheme="majorBidi" w:hAnsiTheme="majorBidi"/>
                <w:sz w:val="30"/>
                <w:szCs w:val="30"/>
                <w:cs/>
              </w:rPr>
              <w:t>126</w:t>
            </w:r>
          </w:p>
        </w:tc>
        <w:tc>
          <w:tcPr>
            <w:tcW w:w="128" w:type="pct"/>
            <w:vAlign w:val="bottom"/>
          </w:tcPr>
          <w:p w14:paraId="6FF38F99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6DD8DB03" w14:textId="13217C63" w:rsidR="007372B7" w:rsidRPr="007372B7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72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2B7" w:rsidRPr="00244701" w14:paraId="63CC1EC1" w14:textId="77777777" w:rsidTr="004A5D28">
        <w:trPr>
          <w:trHeight w:val="420"/>
        </w:trPr>
        <w:tc>
          <w:tcPr>
            <w:tcW w:w="2191" w:type="pct"/>
          </w:tcPr>
          <w:p w14:paraId="61A0D28C" w14:textId="3F681080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627" w:type="pct"/>
            <w:shd w:val="clear" w:color="auto" w:fill="FFFFFF"/>
            <w:vAlign w:val="bottom"/>
          </w:tcPr>
          <w:p w14:paraId="71BA382C" w14:textId="2E492A02" w:rsidR="007372B7" w:rsidRPr="003113F1" w:rsidRDefault="0041521A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50,257</w:t>
            </w:r>
          </w:p>
        </w:tc>
        <w:tc>
          <w:tcPr>
            <w:tcW w:w="128" w:type="pct"/>
            <w:vAlign w:val="bottom"/>
          </w:tcPr>
          <w:p w14:paraId="1009DEBB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65B27164" w14:textId="1ED2957A" w:rsidR="007372B7" w:rsidRPr="003113F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29" w:type="pct"/>
            <w:vAlign w:val="bottom"/>
          </w:tcPr>
          <w:p w14:paraId="09B4F1C8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7DAC4112" w14:textId="51091F99" w:rsidR="007372B7" w:rsidRPr="007372B7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72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vAlign w:val="bottom"/>
          </w:tcPr>
          <w:p w14:paraId="54495150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BC15AFB" w14:textId="4D9292FB" w:rsidR="007372B7" w:rsidRPr="007372B7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72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2B7" w:rsidRPr="00244701" w14:paraId="00A9D193" w14:textId="77777777" w:rsidTr="009206E1">
        <w:trPr>
          <w:trHeight w:val="420"/>
        </w:trPr>
        <w:tc>
          <w:tcPr>
            <w:tcW w:w="2191" w:type="pct"/>
          </w:tcPr>
          <w:p w14:paraId="540B814F" w14:textId="77777777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6C88D1" w14:textId="2E1C835F" w:rsidR="007372B7" w:rsidRPr="003113F1" w:rsidRDefault="0041521A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123,993</w:t>
            </w:r>
          </w:p>
        </w:tc>
        <w:tc>
          <w:tcPr>
            <w:tcW w:w="128" w:type="pct"/>
            <w:vAlign w:val="bottom"/>
          </w:tcPr>
          <w:p w14:paraId="56C9A0F3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30811E" w14:textId="64711681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2,182</w:t>
            </w:r>
          </w:p>
        </w:tc>
        <w:tc>
          <w:tcPr>
            <w:tcW w:w="129" w:type="pct"/>
            <w:vAlign w:val="bottom"/>
          </w:tcPr>
          <w:p w14:paraId="2FD61286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291621E" w14:textId="143A594F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5E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126</w:t>
            </w:r>
          </w:p>
        </w:tc>
        <w:tc>
          <w:tcPr>
            <w:tcW w:w="128" w:type="pct"/>
            <w:vAlign w:val="bottom"/>
          </w:tcPr>
          <w:p w14:paraId="5E6DDEA8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3B0FE" w14:textId="047025ED" w:rsidR="007372B7" w:rsidRPr="007372B7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72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372B7" w:rsidRPr="00244701" w14:paraId="2E88B6A0" w14:textId="77777777" w:rsidTr="004A5D28">
        <w:trPr>
          <w:trHeight w:val="420"/>
        </w:trPr>
        <w:tc>
          <w:tcPr>
            <w:tcW w:w="2191" w:type="pct"/>
          </w:tcPr>
          <w:p w14:paraId="2600E2CF" w14:textId="77777777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FFFFFF"/>
            <w:vAlign w:val="bottom"/>
          </w:tcPr>
          <w:p w14:paraId="0B09D573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34E63BD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/>
            <w:vAlign w:val="bottom"/>
          </w:tcPr>
          <w:p w14:paraId="4154FDA9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494187B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/>
            <w:vAlign w:val="bottom"/>
          </w:tcPr>
          <w:p w14:paraId="707C0996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188B6B4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4D5F0EE" w14:textId="77777777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2B7" w:rsidRPr="00244701" w14:paraId="194F8DC1" w14:textId="77777777" w:rsidTr="00B42A65">
        <w:trPr>
          <w:trHeight w:val="420"/>
        </w:trPr>
        <w:tc>
          <w:tcPr>
            <w:tcW w:w="2191" w:type="pct"/>
          </w:tcPr>
          <w:p w14:paraId="19FA5F7F" w14:textId="677260AF" w:rsidR="007372B7" w:rsidRPr="00244701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27" w:type="pct"/>
          </w:tcPr>
          <w:p w14:paraId="352E50AC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CD99F8A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3CA4ECB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3D9D89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DD157CD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32234CE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509ACD" w14:textId="77777777" w:rsidR="007372B7" w:rsidRPr="00244701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72B7" w:rsidRPr="00B42A65" w14:paraId="7D84CAC4" w14:textId="77777777" w:rsidTr="00B42A65">
        <w:trPr>
          <w:trHeight w:val="420"/>
        </w:trPr>
        <w:tc>
          <w:tcPr>
            <w:tcW w:w="2191" w:type="pct"/>
            <w:shd w:val="clear" w:color="auto" w:fill="auto"/>
          </w:tcPr>
          <w:p w14:paraId="622655A3" w14:textId="7095E33C" w:rsidR="007372B7" w:rsidRPr="00244701" w:rsidRDefault="007372B7" w:rsidP="007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70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3B03CF5" w14:textId="22EC0CE1" w:rsidR="007372B7" w:rsidRPr="00B42A65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B1F6EAD" w14:textId="77777777" w:rsidR="007372B7" w:rsidRPr="00B42A65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FE5BD70" w14:textId="0401E10B" w:rsidR="007372B7" w:rsidRPr="00B42A65" w:rsidRDefault="007372B7" w:rsidP="007372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28,223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BA13C50" w14:textId="77777777" w:rsidR="007372B7" w:rsidRPr="00B42A65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93C5F7" w14:textId="41B0773A" w:rsidR="007372B7" w:rsidRPr="00B42A65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3,901</w:t>
            </w:r>
          </w:p>
        </w:tc>
        <w:tc>
          <w:tcPr>
            <w:tcW w:w="128" w:type="pct"/>
          </w:tcPr>
          <w:p w14:paraId="071E8D25" w14:textId="77777777" w:rsidR="007372B7" w:rsidRPr="00B42A65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3A197406" w14:textId="072615F5" w:rsidR="007372B7" w:rsidRPr="00B42A65" w:rsidRDefault="007372B7" w:rsidP="007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4,108</w:t>
            </w:r>
          </w:p>
        </w:tc>
      </w:tr>
    </w:tbl>
    <w:p w14:paraId="1B7A2D6C" w14:textId="77777777" w:rsidR="00E940C2" w:rsidRPr="0056751F" w:rsidRDefault="00E940C2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4044D80" w14:textId="0D3EE6B7" w:rsidR="00C546D8" w:rsidRPr="00244701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</w:rPr>
      </w:pPr>
      <w:r w:rsidRPr="0024470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  <w:t>สัญญาที่สำคัญ</w:t>
      </w:r>
    </w:p>
    <w:p w14:paraId="2392D1C9" w14:textId="77777777" w:rsidR="0056751F" w:rsidRPr="00464B19" w:rsidRDefault="0056751F" w:rsidP="00567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/>
          <w:i/>
          <w:iCs/>
          <w:sz w:val="28"/>
          <w:szCs w:val="28"/>
          <w:lang w:eastAsia="x-none"/>
        </w:rPr>
      </w:pPr>
    </w:p>
    <w:p w14:paraId="67C78ED0" w14:textId="7929F1B2" w:rsidR="00C546D8" w:rsidRPr="00244701" w:rsidRDefault="00C546D8" w:rsidP="00C54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24470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สัญญาเช่าใช้บริการโครงข่ายโทรทัศน์ประเภทที่ใช้คลื่นความถี่ภาคพื้นดินในระบบดิจิทัล</w:t>
      </w:r>
    </w:p>
    <w:p w14:paraId="686B0592" w14:textId="77777777" w:rsidR="00C546D8" w:rsidRPr="0056751F" w:rsidRDefault="00C546D8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477BB0F3" w14:textId="79DEB90C" w:rsidR="0027737A" w:rsidRPr="00247822" w:rsidRDefault="0056751F" w:rsidP="0027737A">
      <w:pPr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6751F">
        <w:rPr>
          <w:rFonts w:asciiTheme="majorBidi" w:hAnsiTheme="majorBidi"/>
          <w:spacing w:val="-4"/>
          <w:sz w:val="30"/>
          <w:szCs w:val="30"/>
          <w:cs/>
        </w:rPr>
        <w:t>บริษัท</w:t>
      </w:r>
      <w:r w:rsidR="004E7E24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มีภาระผูกพันตามสัญญาเช่าใช้บริการโครงข่ายโทรทัศน์ประเภทที่ใช้คลื่นความถี่ภาคพื้นดินในระบบดิจิทัล กับสถานีวิทยุโทรทัศน์กองทัพบก (“ททบ. </w:t>
      </w:r>
      <w:r w:rsidR="00E602A3">
        <w:rPr>
          <w:rFonts w:asciiTheme="majorBidi" w:hAnsiTheme="majorBidi"/>
          <w:spacing w:val="-4"/>
          <w:sz w:val="30"/>
          <w:szCs w:val="30"/>
        </w:rPr>
        <w:t>5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”) โดยตกลงจะใช้บริการเป็นระยะเวลา </w:t>
      </w:r>
      <w:r w:rsidR="00464B19">
        <w:rPr>
          <w:rFonts w:asciiTheme="majorBidi" w:hAnsiTheme="majorBidi"/>
          <w:spacing w:val="-4"/>
          <w:sz w:val="30"/>
          <w:szCs w:val="30"/>
        </w:rPr>
        <w:t>14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ปี </w:t>
      </w:r>
      <w:r w:rsidR="00464B19">
        <w:rPr>
          <w:rFonts w:asciiTheme="majorBidi" w:hAnsiTheme="majorBidi"/>
          <w:spacing w:val="-4"/>
          <w:sz w:val="30"/>
          <w:szCs w:val="30"/>
        </w:rPr>
        <w:t>5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เดือน (ตั้งแต่วันที่ </w:t>
      </w:r>
      <w:r w:rsidR="006B45E5">
        <w:rPr>
          <w:rFonts w:asciiTheme="majorBidi" w:hAnsiTheme="majorBidi"/>
          <w:spacing w:val="-4"/>
          <w:sz w:val="30"/>
          <w:szCs w:val="30"/>
        </w:rPr>
        <w:br/>
      </w:r>
      <w:r w:rsidR="00464B19">
        <w:rPr>
          <w:rFonts w:asciiTheme="majorBidi" w:hAnsiTheme="majorBidi"/>
          <w:spacing w:val="-4"/>
          <w:sz w:val="30"/>
          <w:szCs w:val="30"/>
        </w:rPr>
        <w:t>17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="00464B19">
        <w:rPr>
          <w:rFonts w:asciiTheme="majorBidi" w:hAnsiTheme="majorBidi"/>
          <w:spacing w:val="-4"/>
          <w:sz w:val="30"/>
          <w:szCs w:val="30"/>
        </w:rPr>
        <w:t>2557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ถึงวันที่ </w:t>
      </w:r>
      <w:r w:rsidR="00464B19">
        <w:rPr>
          <w:rFonts w:asciiTheme="majorBidi" w:hAnsiTheme="majorBidi"/>
          <w:spacing w:val="-4"/>
          <w:sz w:val="30"/>
          <w:szCs w:val="30"/>
        </w:rPr>
        <w:t>31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 พฤษภาคม </w:t>
      </w:r>
      <w:r w:rsidR="00464B19">
        <w:rPr>
          <w:rFonts w:asciiTheme="majorBidi" w:hAnsiTheme="majorBidi"/>
          <w:spacing w:val="-4"/>
          <w:sz w:val="30"/>
          <w:szCs w:val="30"/>
        </w:rPr>
        <w:t>2571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>) บริษัท</w:t>
      </w:r>
      <w:r w:rsidR="00FD4498">
        <w:rPr>
          <w:rFonts w:asciiTheme="majorBidi" w:hAnsiTheme="majorBidi" w:hint="cs"/>
          <w:spacing w:val="-4"/>
          <w:sz w:val="30"/>
          <w:szCs w:val="30"/>
          <w:cs/>
        </w:rPr>
        <w:t>ย่อย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>มีภาระผูกพันต้องจ่ายค่าใช้บริการจำนวน</w:t>
      </w:r>
      <w:r w:rsidRPr="00D13564">
        <w:rPr>
          <w:rFonts w:asciiTheme="majorBidi" w:hAnsiTheme="majorBidi"/>
          <w:spacing w:val="-4"/>
          <w:sz w:val="30"/>
          <w:szCs w:val="30"/>
          <w:cs/>
        </w:rPr>
        <w:t>เงิน</w:t>
      </w:r>
      <w:r w:rsidR="007055B3" w:rsidRPr="00D13564">
        <w:rPr>
          <w:rFonts w:asciiTheme="majorBidi" w:hAnsiTheme="majorBidi"/>
          <w:spacing w:val="-4"/>
          <w:sz w:val="30"/>
          <w:szCs w:val="30"/>
        </w:rPr>
        <w:t xml:space="preserve"> 8.83</w:t>
      </w:r>
      <w:r w:rsidRPr="00D1356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ล้านบาท </w:t>
      </w:r>
      <w:r w:rsidR="006B45E5">
        <w:rPr>
          <w:rFonts w:asciiTheme="majorBidi" w:hAnsiTheme="majorBidi"/>
          <w:spacing w:val="-4"/>
          <w:sz w:val="30"/>
          <w:szCs w:val="30"/>
        </w:rPr>
        <w:br/>
      </w:r>
      <w:r w:rsidRPr="0056751F">
        <w:rPr>
          <w:rFonts w:asciiTheme="majorBidi" w:hAnsiTheme="majorBidi"/>
          <w:spacing w:val="-4"/>
          <w:sz w:val="30"/>
          <w:szCs w:val="30"/>
          <w:cs/>
        </w:rPr>
        <w:t xml:space="preserve">ต่อเดือน </w:t>
      </w:r>
      <w:r w:rsidR="00BB60EC">
        <w:rPr>
          <w:rFonts w:asciiTheme="majorBidi" w:hAnsiTheme="majorBidi" w:hint="cs"/>
          <w:spacing w:val="-4"/>
          <w:sz w:val="30"/>
          <w:szCs w:val="30"/>
          <w:cs/>
        </w:rPr>
        <w:t>(</w:t>
      </w:r>
      <w:r w:rsidR="00BB60EC">
        <w:rPr>
          <w:rFonts w:asciiTheme="majorBidi" w:hAnsiTheme="majorBidi"/>
          <w:i/>
          <w:iCs/>
          <w:spacing w:val="-4"/>
          <w:sz w:val="30"/>
          <w:szCs w:val="30"/>
        </w:rPr>
        <w:t>256</w:t>
      </w:r>
      <w:r w:rsidR="009A1990">
        <w:rPr>
          <w:rFonts w:asciiTheme="majorBidi" w:hAnsiTheme="majorBidi"/>
          <w:i/>
          <w:iCs/>
          <w:spacing w:val="-4"/>
          <w:sz w:val="30"/>
          <w:szCs w:val="30"/>
        </w:rPr>
        <w:t>6</w:t>
      </w:r>
      <w:r w:rsidR="00BB60EC">
        <w:rPr>
          <w:rFonts w:asciiTheme="majorBidi" w:hAnsiTheme="majorBidi"/>
          <w:i/>
          <w:iCs/>
          <w:spacing w:val="-4"/>
          <w:sz w:val="30"/>
          <w:szCs w:val="30"/>
        </w:rPr>
        <w:t>:</w:t>
      </w:r>
      <w:r w:rsidR="00FD4498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="009A1990">
        <w:rPr>
          <w:rFonts w:asciiTheme="majorBidi" w:hAnsiTheme="majorBidi"/>
          <w:i/>
          <w:iCs/>
          <w:spacing w:val="-4"/>
          <w:sz w:val="30"/>
          <w:szCs w:val="30"/>
        </w:rPr>
        <w:t>9.54</w:t>
      </w:r>
      <w:r w:rsidR="00BB60EC">
        <w:rPr>
          <w:rFonts w:asciiTheme="majorBidi" w:hAnsiTheme="majorBidi"/>
          <w:i/>
          <w:iCs/>
          <w:spacing w:val="-4"/>
          <w:sz w:val="30"/>
          <w:szCs w:val="30"/>
        </w:rPr>
        <w:t xml:space="preserve"> </w:t>
      </w:r>
      <w:r w:rsidR="00BB60EC">
        <w:rPr>
          <w:rFonts w:asciiTheme="majorBidi" w:hAnsiTheme="majorBidi" w:hint="cs"/>
          <w:i/>
          <w:iCs/>
          <w:spacing w:val="-4"/>
          <w:sz w:val="30"/>
          <w:szCs w:val="30"/>
          <w:cs/>
        </w:rPr>
        <w:t>ล้านบาทต่อเดือน</w:t>
      </w:r>
      <w:r w:rsidR="00BB60EC">
        <w:rPr>
          <w:rFonts w:asciiTheme="majorBidi" w:hAnsiTheme="majorBidi" w:hint="cs"/>
          <w:spacing w:val="-4"/>
          <w:sz w:val="30"/>
          <w:szCs w:val="30"/>
          <w:cs/>
        </w:rPr>
        <w:t xml:space="preserve">) </w:t>
      </w:r>
      <w:r w:rsidRPr="0056751F">
        <w:rPr>
          <w:rFonts w:asciiTheme="majorBidi" w:hAnsiTheme="majorBidi"/>
          <w:spacing w:val="-4"/>
          <w:sz w:val="30"/>
          <w:szCs w:val="30"/>
          <w:cs/>
        </w:rPr>
        <w:t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</w:t>
      </w:r>
      <w:r w:rsidR="00BB60EC">
        <w:rPr>
          <w:rFonts w:asciiTheme="majorBidi" w:hAnsiTheme="majorBidi"/>
          <w:spacing w:val="-4"/>
          <w:sz w:val="30"/>
          <w:szCs w:val="30"/>
          <w:cs/>
        </w:rPr>
        <w:br/>
      </w:r>
      <w:r w:rsidRPr="0056751F">
        <w:rPr>
          <w:rFonts w:asciiTheme="majorBidi" w:hAnsiTheme="majorBidi"/>
          <w:spacing w:val="-4"/>
          <w:sz w:val="30"/>
          <w:szCs w:val="30"/>
          <w:cs/>
        </w:rPr>
        <w:t>ตามจำนวนที่เกิดขึ้นจริง</w:t>
      </w:r>
      <w:r w:rsidRPr="00247822">
        <w:rPr>
          <w:rFonts w:asciiTheme="majorBidi" w:hAnsiTheme="majorBidi"/>
          <w:sz w:val="30"/>
          <w:szCs w:val="30"/>
          <w:cs/>
        </w:rPr>
        <w:t xml:space="preserve">ที่คู่สัญญาตกลงกัน ซึ่งต้องไม่เกินอัตราที่สำนักงาน กสทช. ให้ความเห็นชอบ ทั้งนี้ </w:t>
      </w:r>
      <w:r w:rsidR="00BB60EC">
        <w:rPr>
          <w:rFonts w:asciiTheme="majorBidi" w:hAnsiTheme="majorBidi"/>
          <w:sz w:val="30"/>
          <w:szCs w:val="30"/>
          <w:cs/>
        </w:rPr>
        <w:br/>
      </w:r>
      <w:r w:rsidRPr="00247822">
        <w:rPr>
          <w:rFonts w:asciiTheme="majorBidi" w:hAnsiTheme="majorBidi"/>
          <w:sz w:val="30"/>
          <w:szCs w:val="30"/>
          <w:cs/>
        </w:rPr>
        <w:t>ในระหว่างปีสิ้นสุดวันที</w:t>
      </w:r>
      <w:r w:rsidR="00BB60EC">
        <w:rPr>
          <w:rFonts w:asciiTheme="majorBidi" w:hAnsiTheme="majorBidi" w:hint="cs"/>
          <w:sz w:val="30"/>
          <w:szCs w:val="30"/>
          <w:cs/>
        </w:rPr>
        <w:t>่</w:t>
      </w:r>
      <w:r w:rsidRPr="00247822">
        <w:rPr>
          <w:rFonts w:asciiTheme="majorBidi" w:hAnsiTheme="majorBidi"/>
          <w:sz w:val="30"/>
          <w:szCs w:val="30"/>
          <w:cs/>
        </w:rPr>
        <w:t xml:space="preserve"> </w:t>
      </w:r>
      <w:r w:rsidR="00464B19" w:rsidRPr="00247822">
        <w:rPr>
          <w:rFonts w:asciiTheme="majorBidi" w:hAnsiTheme="majorBidi"/>
          <w:sz w:val="30"/>
          <w:szCs w:val="30"/>
        </w:rPr>
        <w:t>31</w:t>
      </w:r>
      <w:r w:rsidRPr="00247822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64B19" w:rsidRPr="00247822">
        <w:rPr>
          <w:rFonts w:asciiTheme="majorBidi" w:hAnsiTheme="majorBidi"/>
          <w:sz w:val="30"/>
          <w:szCs w:val="30"/>
        </w:rPr>
        <w:t>256</w:t>
      </w:r>
      <w:r w:rsidR="009A1990">
        <w:rPr>
          <w:rFonts w:asciiTheme="majorBidi" w:hAnsiTheme="majorBidi"/>
          <w:sz w:val="30"/>
          <w:szCs w:val="30"/>
        </w:rPr>
        <w:t>7</w:t>
      </w:r>
      <w:r w:rsidR="006B45E5" w:rsidRPr="00247822">
        <w:rPr>
          <w:rFonts w:asciiTheme="majorBidi" w:hAnsiTheme="majorBidi"/>
          <w:sz w:val="30"/>
          <w:szCs w:val="30"/>
        </w:rPr>
        <w:t xml:space="preserve"> </w:t>
      </w:r>
      <w:r w:rsidRPr="00247822">
        <w:rPr>
          <w:rFonts w:asciiTheme="majorBidi" w:hAnsiTheme="majorBidi"/>
          <w:sz w:val="30"/>
          <w:szCs w:val="30"/>
          <w:cs/>
        </w:rPr>
        <w:t>บริษัท</w:t>
      </w:r>
      <w:r w:rsidR="00FD4498">
        <w:rPr>
          <w:rFonts w:asciiTheme="majorBidi" w:hAnsiTheme="majorBidi" w:hint="cs"/>
          <w:sz w:val="30"/>
          <w:szCs w:val="30"/>
          <w:cs/>
        </w:rPr>
        <w:t>ย่อย</w:t>
      </w:r>
      <w:r w:rsidRPr="00247822">
        <w:rPr>
          <w:rFonts w:asciiTheme="majorBidi" w:hAnsiTheme="majorBidi"/>
          <w:sz w:val="30"/>
          <w:szCs w:val="30"/>
          <w:cs/>
        </w:rPr>
        <w:t>ได้รับการสนับสนุนค่าใช้ข่ายในการเช่าใช้โครงข่ายโทรทัศน์ประเภทที่ใช้คลื่นความถี่</w:t>
      </w:r>
      <w:r w:rsidRPr="00247822">
        <w:rPr>
          <w:rFonts w:asciiTheme="majorBidi" w:hAnsiTheme="majorBidi"/>
          <w:spacing w:val="-6"/>
          <w:sz w:val="30"/>
          <w:szCs w:val="30"/>
          <w:cs/>
        </w:rPr>
        <w:t>ภาคพื้นดินในระบบดิจิทัลทั้งจำนวนจากสำนักงาน กสทช. และบันทึกในบัญชีรายได้อื่นเป็นจำนวน</w:t>
      </w:r>
      <w:r w:rsidRPr="00D13564">
        <w:rPr>
          <w:rFonts w:asciiTheme="majorBidi" w:hAnsiTheme="majorBidi"/>
          <w:spacing w:val="-6"/>
          <w:sz w:val="30"/>
          <w:szCs w:val="30"/>
          <w:cs/>
        </w:rPr>
        <w:t xml:space="preserve">เงิน </w:t>
      </w:r>
      <w:r w:rsidR="007055B3" w:rsidRPr="00D13564">
        <w:rPr>
          <w:rFonts w:asciiTheme="majorBidi" w:hAnsiTheme="majorBidi"/>
          <w:spacing w:val="-6"/>
          <w:sz w:val="30"/>
          <w:szCs w:val="30"/>
        </w:rPr>
        <w:t>114.48</w:t>
      </w:r>
      <w:r w:rsidRPr="00D13564">
        <w:rPr>
          <w:rFonts w:asciiTheme="majorBidi" w:hAnsiTheme="majorBidi"/>
          <w:spacing w:val="-6"/>
          <w:sz w:val="30"/>
          <w:szCs w:val="30"/>
          <w:cs/>
        </w:rPr>
        <w:t xml:space="preserve"> ล้านบาท</w:t>
      </w:r>
      <w:r w:rsidRPr="00D13564">
        <w:rPr>
          <w:rFonts w:asciiTheme="majorBidi" w:hAnsiTheme="majorBidi"/>
          <w:sz w:val="30"/>
          <w:szCs w:val="30"/>
          <w:cs/>
        </w:rPr>
        <w:t xml:space="preserve"> 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>(</w:t>
      </w:r>
      <w:r w:rsidR="00464B19" w:rsidRPr="00247822">
        <w:rPr>
          <w:rFonts w:asciiTheme="majorBidi" w:hAnsiTheme="majorBidi"/>
          <w:i/>
          <w:iCs/>
          <w:sz w:val="30"/>
          <w:szCs w:val="30"/>
        </w:rPr>
        <w:t>256</w:t>
      </w:r>
      <w:r w:rsidR="009A1990">
        <w:rPr>
          <w:rFonts w:asciiTheme="majorBidi" w:hAnsiTheme="majorBidi"/>
          <w:i/>
          <w:iCs/>
          <w:sz w:val="30"/>
          <w:szCs w:val="30"/>
        </w:rPr>
        <w:t>6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64B19" w:rsidRPr="00247822">
        <w:rPr>
          <w:rFonts w:asciiTheme="majorBidi" w:hAnsiTheme="majorBidi"/>
          <w:i/>
          <w:iCs/>
          <w:sz w:val="30"/>
          <w:szCs w:val="30"/>
        </w:rPr>
        <w:t>1</w:t>
      </w:r>
      <w:r w:rsidR="009A1990">
        <w:rPr>
          <w:rFonts w:asciiTheme="majorBidi" w:hAnsiTheme="majorBidi"/>
          <w:i/>
          <w:iCs/>
          <w:sz w:val="30"/>
          <w:szCs w:val="30"/>
        </w:rPr>
        <w:t>14.48</w:t>
      </w:r>
      <w:r w:rsidRPr="00247822">
        <w:rPr>
          <w:rFonts w:asciiTheme="majorBidi" w:hAnsiTheme="majorBidi"/>
          <w:i/>
          <w:iCs/>
          <w:sz w:val="30"/>
          <w:szCs w:val="30"/>
          <w:cs/>
        </w:rPr>
        <w:t xml:space="preserve"> ล้านบาท) </w:t>
      </w:r>
      <w:r w:rsidRPr="00247822">
        <w:rPr>
          <w:rFonts w:asciiTheme="majorBidi" w:hAnsiTheme="majorBidi"/>
          <w:sz w:val="30"/>
          <w:szCs w:val="30"/>
          <w:cs/>
        </w:rPr>
        <w:t>ในงบกำไรขาดทุนเบ็ดเสร็จ</w:t>
      </w:r>
      <w:r w:rsidR="006E5C85">
        <w:rPr>
          <w:rFonts w:asciiTheme="majorBidi" w:hAnsiTheme="majorBidi" w:hint="cs"/>
          <w:sz w:val="30"/>
          <w:szCs w:val="30"/>
          <w:cs/>
        </w:rPr>
        <w:t>รวม</w:t>
      </w:r>
    </w:p>
    <w:p w14:paraId="32131A3A" w14:textId="0FC92835" w:rsidR="00651590" w:rsidRDefault="00651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30094229" w14:textId="77777777" w:rsidR="00F4407B" w:rsidRDefault="00F4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095588ED" w14:textId="77777777" w:rsidR="00F4407B" w:rsidRDefault="00F4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172C8763" w14:textId="77777777" w:rsidR="00F4407B" w:rsidRDefault="00F4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53F051EA" w14:textId="77777777" w:rsidR="00F4407B" w:rsidRDefault="00F4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5A7D7520" w14:textId="77777777" w:rsidR="00F4407B" w:rsidRDefault="00F4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lang w:eastAsia="x-none"/>
        </w:rPr>
      </w:pPr>
    </w:p>
    <w:p w14:paraId="05E1B52A" w14:textId="77777777" w:rsidR="00F4407B" w:rsidRPr="003113F1" w:rsidRDefault="00F4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eastAsia="x-none"/>
        </w:rPr>
      </w:pPr>
    </w:p>
    <w:p w14:paraId="7ECCFF9B" w14:textId="1EAB70CD" w:rsidR="00464B19" w:rsidRPr="003113F1" w:rsidRDefault="00464B19" w:rsidP="00464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3113F1">
        <w:rPr>
          <w:rFonts w:asciiTheme="majorBidi" w:hAnsiTheme="majorBidi"/>
          <w:i/>
          <w:iCs/>
          <w:sz w:val="30"/>
          <w:szCs w:val="30"/>
          <w:cs/>
          <w:lang w:eastAsia="x-none"/>
        </w:rPr>
        <w:lastRenderedPageBreak/>
        <w:t>สัญญาให้บริการรวมสัญญาณ</w:t>
      </w:r>
    </w:p>
    <w:p w14:paraId="519A1DDF" w14:textId="77777777" w:rsidR="00247822" w:rsidRDefault="00247822" w:rsidP="00247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D44C5" w14:textId="1855C338" w:rsidR="00247822" w:rsidRPr="00244701" w:rsidRDefault="00247822" w:rsidP="00247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3564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บริษัทย่อยได้ทำสัญญากับบริษัทในประเทศสองแห่ง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D13564">
        <w:rPr>
          <w:rFonts w:asciiTheme="majorBidi" w:hAnsiTheme="majorBidi" w:cstheme="majorBidi"/>
          <w:sz w:val="30"/>
          <w:szCs w:val="30"/>
        </w:rPr>
        <w:t xml:space="preserve"> </w:t>
      </w:r>
      <w:r w:rsidRPr="00D13564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D13564">
        <w:rPr>
          <w:rFonts w:asciiTheme="majorBidi" w:hAnsiTheme="majorBidi" w:cstheme="majorBidi"/>
          <w:sz w:val="30"/>
          <w:szCs w:val="30"/>
        </w:rPr>
        <w:t xml:space="preserve">Ku-band </w:t>
      </w:r>
      <w:r w:rsidRPr="00D13564">
        <w:rPr>
          <w:rFonts w:asciiTheme="majorBidi" w:hAnsiTheme="majorBidi" w:cstheme="majorBidi"/>
          <w:sz w:val="30"/>
          <w:szCs w:val="30"/>
          <w:cs/>
        </w:rPr>
        <w:t xml:space="preserve">ระยะเวลาการให้บริการตั้งแต่วันที่ </w:t>
      </w:r>
      <w:r w:rsidRPr="00D13564">
        <w:rPr>
          <w:rFonts w:asciiTheme="majorBidi" w:hAnsiTheme="majorBidi" w:cstheme="majorBidi"/>
          <w:sz w:val="30"/>
          <w:szCs w:val="30"/>
        </w:rPr>
        <w:t>11 </w:t>
      </w:r>
      <w:r w:rsidRPr="00D1356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13564">
        <w:rPr>
          <w:rFonts w:asciiTheme="majorBidi" w:hAnsiTheme="majorBidi" w:cstheme="majorBidi"/>
          <w:sz w:val="30"/>
          <w:szCs w:val="30"/>
        </w:rPr>
        <w:t>256</w:t>
      </w:r>
      <w:r w:rsidR="003E0220">
        <w:rPr>
          <w:rFonts w:asciiTheme="majorBidi" w:hAnsiTheme="majorBidi" w:cstheme="majorBidi"/>
          <w:sz w:val="30"/>
          <w:szCs w:val="30"/>
        </w:rPr>
        <w:t>7</w:t>
      </w:r>
      <w:r w:rsidRPr="00D13564">
        <w:rPr>
          <w:rFonts w:asciiTheme="majorBidi" w:hAnsiTheme="majorBidi" w:cstheme="majorBidi"/>
          <w:sz w:val="30"/>
          <w:szCs w:val="30"/>
        </w:rPr>
        <w:t> </w:t>
      </w:r>
      <w:r w:rsidRPr="00D13564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D13564">
        <w:rPr>
          <w:rFonts w:asciiTheme="majorBidi" w:hAnsiTheme="majorBidi" w:cstheme="majorBidi"/>
          <w:sz w:val="30"/>
          <w:szCs w:val="30"/>
        </w:rPr>
        <w:t>10 </w:t>
      </w:r>
      <w:r w:rsidRPr="00D13564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D13564">
        <w:rPr>
          <w:rFonts w:asciiTheme="majorBidi" w:hAnsiTheme="majorBidi" w:cstheme="majorBidi"/>
          <w:sz w:val="30"/>
          <w:szCs w:val="30"/>
        </w:rPr>
        <w:t>256</w:t>
      </w:r>
      <w:r w:rsidR="003E0220">
        <w:rPr>
          <w:rFonts w:asciiTheme="majorBidi" w:hAnsiTheme="majorBidi" w:cstheme="majorBidi"/>
          <w:sz w:val="30"/>
          <w:szCs w:val="30"/>
        </w:rPr>
        <w:t>8</w:t>
      </w:r>
      <w:r w:rsidRPr="00D13564">
        <w:rPr>
          <w:rFonts w:asciiTheme="majorBidi" w:hAnsiTheme="majorBidi" w:cstheme="majorBidi"/>
          <w:sz w:val="30"/>
          <w:szCs w:val="30"/>
        </w:rPr>
        <w:t xml:space="preserve"> </w:t>
      </w:r>
      <w:r w:rsidRPr="00D13564">
        <w:rPr>
          <w:rFonts w:asciiTheme="majorBidi" w:hAnsiTheme="majorBidi" w:cstheme="majorBidi"/>
          <w:sz w:val="30"/>
          <w:szCs w:val="30"/>
        </w:rPr>
        <w:br/>
      </w:r>
      <w:r w:rsidRPr="00D13564">
        <w:rPr>
          <w:rFonts w:asciiTheme="majorBidi" w:hAnsiTheme="majorBidi" w:cstheme="majorBidi"/>
          <w:sz w:val="30"/>
          <w:szCs w:val="30"/>
          <w:cs/>
        </w:rPr>
        <w:t xml:space="preserve">โดยบริษัทย่อยต้องจ่ายค่าใช้บริการดังกล่าวตามที่ระบุไว้ในสัญญา </w:t>
      </w:r>
    </w:p>
    <w:p w14:paraId="6F4A49EC" w14:textId="4160FE85" w:rsidR="00EE1CF8" w:rsidRPr="00244701" w:rsidRDefault="00EE1CF8" w:rsidP="00343579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95643E" w14:textId="4ACB72E9" w:rsidR="00747EE1" w:rsidRPr="005619B8" w:rsidRDefault="00747EE1" w:rsidP="005619B8">
      <w:pPr>
        <w:pStyle w:val="Heading1"/>
        <w:keepLines/>
        <w:numPr>
          <w:ilvl w:val="0"/>
          <w:numId w:val="28"/>
        </w:numPr>
        <w:shd w:val="clear" w:color="auto" w:fill="auto"/>
        <w:tabs>
          <w:tab w:val="num" w:pos="698"/>
        </w:tabs>
        <w:ind w:left="540" w:hanging="518"/>
        <w:jc w:val="both"/>
        <w:rPr>
          <w:rFonts w:asciiTheme="majorBidi" w:hAnsiTheme="majorBidi" w:cstheme="majorBidi"/>
          <w:sz w:val="30"/>
          <w:szCs w:val="30"/>
          <w:u w:val="none"/>
          <w:cs/>
        </w:rPr>
      </w:pPr>
      <w:r w:rsidRPr="005619B8">
        <w:rPr>
          <w:rFonts w:asciiTheme="majorBidi" w:hAnsiTheme="majorBidi" w:cstheme="majorBidi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76338B77" w14:textId="77777777" w:rsidR="00747EE1" w:rsidRPr="00244701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0E05D3D0" w14:textId="6EF44E32" w:rsidR="005D3EDC" w:rsidRDefault="00437397" w:rsidP="009758CF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A079F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B42A65">
        <w:rPr>
          <w:rFonts w:asciiTheme="majorBidi" w:hAnsiTheme="majorBidi" w:cstheme="majorBidi"/>
          <w:sz w:val="30"/>
          <w:szCs w:val="30"/>
        </w:rPr>
        <w:t>25</w:t>
      </w:r>
      <w:r w:rsidRPr="007A079F">
        <w:rPr>
          <w:rFonts w:asciiTheme="majorBidi" w:hAnsiTheme="majorBidi" w:cstheme="majorBidi"/>
          <w:sz w:val="30"/>
          <w:szCs w:val="30"/>
        </w:rPr>
        <w:t xml:space="preserve"> </w:t>
      </w:r>
      <w:r w:rsidRPr="007A079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7A079F">
        <w:rPr>
          <w:rFonts w:asciiTheme="majorBidi" w:hAnsiTheme="majorBidi" w:cstheme="majorBidi"/>
          <w:sz w:val="30"/>
          <w:szCs w:val="30"/>
        </w:rPr>
        <w:t>256</w:t>
      </w:r>
      <w:r w:rsidR="001F4D16" w:rsidRPr="007A079F">
        <w:rPr>
          <w:rFonts w:asciiTheme="majorBidi" w:hAnsiTheme="majorBidi" w:cstheme="majorBidi"/>
          <w:sz w:val="30"/>
          <w:szCs w:val="30"/>
        </w:rPr>
        <w:t>8</w:t>
      </w:r>
      <w:r w:rsidRPr="007A079F">
        <w:rPr>
          <w:rFonts w:asciiTheme="majorBidi" w:hAnsiTheme="majorBidi" w:cstheme="majorBidi"/>
          <w:sz w:val="30"/>
          <w:szCs w:val="30"/>
        </w:rPr>
        <w:t xml:space="preserve"> </w:t>
      </w:r>
      <w:r w:rsidRPr="007A079F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คณะกรรมการบริษัทมีมติให้เสนอที่ประชุมสามัญผู้ถือหุ้นประจำปี </w:t>
      </w:r>
      <w:r w:rsidRPr="007A079F">
        <w:rPr>
          <w:rFonts w:asciiTheme="majorBidi" w:hAnsiTheme="majorBidi" w:cstheme="majorBidi"/>
          <w:sz w:val="30"/>
          <w:szCs w:val="30"/>
        </w:rPr>
        <w:t>256</w:t>
      </w:r>
      <w:r w:rsidR="000776FC">
        <w:rPr>
          <w:rFonts w:asciiTheme="majorBidi" w:hAnsiTheme="majorBidi" w:cstheme="majorBidi"/>
          <w:sz w:val="30"/>
          <w:szCs w:val="30"/>
        </w:rPr>
        <w:t>8</w:t>
      </w:r>
      <w:r w:rsidRPr="007A079F">
        <w:rPr>
          <w:rFonts w:asciiTheme="majorBidi" w:hAnsiTheme="majorBidi" w:cstheme="majorBidi"/>
          <w:sz w:val="30"/>
          <w:szCs w:val="30"/>
        </w:rPr>
        <w:t xml:space="preserve"> </w:t>
      </w:r>
      <w:r w:rsidRPr="007A079F">
        <w:rPr>
          <w:rFonts w:asciiTheme="majorBidi" w:hAnsiTheme="majorBidi" w:cstheme="majorBidi"/>
          <w:sz w:val="30"/>
          <w:szCs w:val="30"/>
          <w:cs/>
        </w:rPr>
        <w:t>เพื่ออนุมัติการจัดสรรกำไรเป็นเงินปันผลในอัตราหุ้นละ</w:t>
      </w:r>
      <w:r w:rsidR="009873AF" w:rsidRPr="007A079F">
        <w:rPr>
          <w:rFonts w:asciiTheme="majorBidi" w:hAnsiTheme="majorBidi" w:cstheme="majorBidi"/>
          <w:sz w:val="30"/>
          <w:szCs w:val="30"/>
        </w:rPr>
        <w:t xml:space="preserve"> </w:t>
      </w:r>
      <w:r w:rsidR="00E408C1">
        <w:rPr>
          <w:rFonts w:asciiTheme="majorBidi" w:hAnsiTheme="majorBidi" w:cstheme="majorBidi"/>
          <w:sz w:val="30"/>
          <w:szCs w:val="30"/>
        </w:rPr>
        <w:t>0.06</w:t>
      </w:r>
      <w:r w:rsidRPr="007A079F">
        <w:rPr>
          <w:rFonts w:asciiTheme="majorBidi" w:hAnsiTheme="majorBidi" w:cstheme="majorBidi"/>
          <w:sz w:val="30"/>
          <w:szCs w:val="30"/>
        </w:rPr>
        <w:t xml:space="preserve"> </w:t>
      </w:r>
      <w:r w:rsidRPr="007A079F">
        <w:rPr>
          <w:rFonts w:asciiTheme="majorBidi" w:hAnsiTheme="majorBidi" w:cstheme="majorBidi"/>
          <w:sz w:val="30"/>
          <w:szCs w:val="30"/>
          <w:cs/>
        </w:rPr>
        <w:t>บาท เป็นจำนวนเงินรวม</w:t>
      </w:r>
      <w:r w:rsidR="00C72ABB" w:rsidRPr="007A079F">
        <w:rPr>
          <w:rFonts w:asciiTheme="majorBidi" w:hAnsiTheme="majorBidi" w:cstheme="majorBidi"/>
          <w:sz w:val="30"/>
          <w:szCs w:val="30"/>
        </w:rPr>
        <w:t xml:space="preserve"> </w:t>
      </w:r>
      <w:r w:rsidR="00E408C1">
        <w:rPr>
          <w:rFonts w:asciiTheme="majorBidi" w:hAnsiTheme="majorBidi" w:cstheme="majorBidi"/>
          <w:sz w:val="30"/>
          <w:szCs w:val="30"/>
        </w:rPr>
        <w:t>59.90</w:t>
      </w:r>
      <w:r w:rsidR="00C72ABB" w:rsidRPr="007A079F">
        <w:rPr>
          <w:rFonts w:asciiTheme="majorBidi" w:hAnsiTheme="majorBidi" w:cstheme="majorBidi"/>
          <w:sz w:val="30"/>
          <w:szCs w:val="30"/>
        </w:rPr>
        <w:t xml:space="preserve"> </w:t>
      </w:r>
      <w:r w:rsidRPr="007A079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5998745" w14:textId="4DE74605" w:rsidR="00255E38" w:rsidRDefault="00255E38" w:rsidP="009758CF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76137F" w14:textId="6398BBA0" w:rsidR="00255E38" w:rsidRPr="008057FB" w:rsidRDefault="00255E38" w:rsidP="00805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255E38" w:rsidRPr="008057FB" w:rsidSect="004A5662">
      <w:headerReference w:type="default" r:id="rId21"/>
      <w:footerReference w:type="default" r:id="rId22"/>
      <w:footerReference w:type="first" r:id="rId23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F7404" w14:textId="77777777" w:rsidR="004A3285" w:rsidRDefault="004A3285">
      <w:r>
        <w:separator/>
      </w:r>
    </w:p>
  </w:endnote>
  <w:endnote w:type="continuationSeparator" w:id="0">
    <w:p w14:paraId="17B626F6" w14:textId="77777777" w:rsidR="004A3285" w:rsidRDefault="004A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601C1" w14:textId="77777777" w:rsidR="00267458" w:rsidRPr="007B3D4F" w:rsidRDefault="00267458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C5DBF"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3E0FFE" w14:textId="77777777" w:rsidR="00267458" w:rsidRPr="007B715D" w:rsidRDefault="00267458" w:rsidP="007B715D">
    <w:pPr>
      <w:pStyle w:val="Footer"/>
      <w:rPr>
        <w:rFonts w:ascii="Angsana New" w:hAnsi="Angsana New"/>
        <w:i/>
        <w:iCs/>
        <w:sz w:val="30"/>
        <w:szCs w:val="30"/>
        <w:cs/>
        <w:lang w:val="nl-NL"/>
      </w:rPr>
    </w:pPr>
    <w:r>
      <w:rPr>
        <w:rFonts w:ascii="Angsana New" w:hAnsi="Angsana New" w:hint="cs"/>
        <w:i/>
        <w:iCs/>
        <w:sz w:val="30"/>
        <w:szCs w:val="30"/>
        <w:cs/>
        <w:lang w:val="nl-NL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17C31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C5DBF"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B662703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414CB" w14:textId="77777777" w:rsidR="00267458" w:rsidRPr="007916B1" w:rsidRDefault="0026745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C5DBF">
      <w:rPr>
        <w:rStyle w:val="PageNumber"/>
        <w:rFonts w:ascii="Angsana New" w:hAnsi="Angsana New"/>
        <w:noProof/>
        <w:sz w:val="30"/>
        <w:szCs w:val="30"/>
        <w:cs/>
      </w:rPr>
      <w:t>57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0DE9965" w14:textId="77777777" w:rsidR="00267458" w:rsidRPr="002F7024" w:rsidRDefault="0026745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F5D35" w14:textId="77777777" w:rsidR="00267458" w:rsidRPr="00CE24D0" w:rsidRDefault="00267458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 w:rsidR="007C5DBF">
      <w:rPr>
        <w:rStyle w:val="PageNumber"/>
        <w:rFonts w:ascii="Angsana New" w:hAnsi="Angsana New"/>
        <w:noProof/>
        <w:sz w:val="30"/>
        <w:szCs w:val="30"/>
      </w:rPr>
      <w:t>54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A97AA93" w14:textId="77777777" w:rsidR="00267458" w:rsidRPr="00AC7B7C" w:rsidRDefault="00267458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7200B" w14:textId="77777777" w:rsidR="00267458" w:rsidRPr="001E26BA" w:rsidRDefault="00267458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7C5DBF">
      <w:rPr>
        <w:rStyle w:val="PageNumber"/>
        <w:rFonts w:ascii="Angsana New" w:hAnsi="Angsana New"/>
        <w:noProof/>
        <w:sz w:val="30"/>
        <w:szCs w:val="30"/>
        <w:cs/>
      </w:rPr>
      <w:t>73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267458" w:rsidRPr="00E4104E" w:rsidRDefault="00267458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2AD22" w14:textId="0F0FD2E7" w:rsidR="00267458" w:rsidRPr="004B7A13" w:rsidRDefault="00267458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667066">
      <w:rPr>
        <w:rFonts w:ascii="Angsana New" w:hAnsi="Angsana New"/>
        <w:noProof/>
        <w:sz w:val="30"/>
        <w:szCs w:val="30"/>
      </w:rPr>
      <w:t>1571520_2024Dec_FSA_AMARIN CORPORATIONS PUBLIC COMPANY LIMITED_TH_YE.docx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2697E" w14:textId="77777777" w:rsidR="004A3285" w:rsidRDefault="004A3285">
      <w:r>
        <w:separator/>
      </w:r>
    </w:p>
  </w:footnote>
  <w:footnote w:type="continuationSeparator" w:id="0">
    <w:p w14:paraId="0C7E449C" w14:textId="77777777" w:rsidR="004A3285" w:rsidRDefault="004A3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5CBA5" w14:textId="7AA9FDC3" w:rsidR="00267458" w:rsidRPr="00F36CE9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F36CE9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F36CE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D7242E6" w14:textId="77777777" w:rsidR="00267458" w:rsidRPr="00F36CE9" w:rsidRDefault="00267458" w:rsidP="00904B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bidi="th-TH"/>
      </w:rPr>
    </w:pPr>
    <w:r w:rsidRPr="00F36CE9">
      <w:rPr>
        <w:rFonts w:ascii="Angsana New" w:hAnsi="Angsana New" w:cs="Angsana New" w:hint="cs"/>
        <w:bCs/>
        <w:sz w:val="32"/>
        <w:szCs w:val="32"/>
        <w:cs/>
        <w:lang w:bidi="th-TH"/>
      </w:rPr>
      <w:t>หมายเหตุประกอบงบการเงิน</w:t>
    </w:r>
  </w:p>
  <w:p w14:paraId="137D2FC0" w14:textId="590AC7EC" w:rsidR="00267458" w:rsidRPr="00F36CE9" w:rsidRDefault="00267458" w:rsidP="00904B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F36CE9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F36CE9">
      <w:rPr>
        <w:rFonts w:ascii="Angsana New" w:hAnsi="Angsana New" w:cs="Angsana New"/>
        <w:bCs/>
        <w:sz w:val="32"/>
        <w:szCs w:val="32"/>
        <w:lang w:bidi="th-TH"/>
      </w:rPr>
      <w:t>31</w:t>
    </w:r>
    <w:r w:rsidRPr="00F36CE9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ธันวาคม </w:t>
    </w:r>
    <w:r w:rsidRPr="00F36CE9">
      <w:rPr>
        <w:rFonts w:ascii="Angsana New" w:hAnsi="Angsana New" w:cs="Angsana New"/>
        <w:bCs/>
        <w:sz w:val="32"/>
        <w:szCs w:val="32"/>
        <w:lang w:bidi="th-TH"/>
      </w:rPr>
      <w:t>256</w:t>
    </w:r>
    <w:r w:rsidR="00E1798D" w:rsidRPr="00F36CE9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10912E80" w14:textId="77777777" w:rsidR="004A5662" w:rsidRPr="00C87423" w:rsidRDefault="004A566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81BA9" w14:textId="53E51CE8" w:rsidR="00267458" w:rsidRPr="008D22B2" w:rsidRDefault="000A2EF6" w:rsidP="00ED2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450" w:hanging="450"/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979F291" w14:textId="77777777" w:rsidR="00267458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65B8C26" w14:textId="2F57DAA8" w:rsidR="00267458" w:rsidRPr="008D22B2" w:rsidRDefault="00267458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BC68FB">
      <w:rPr>
        <w:rFonts w:ascii="Angsana New" w:hAnsi="Angsana New" w:cs="Angsana New"/>
        <w:sz w:val="32"/>
        <w:szCs w:val="32"/>
        <w:lang w:val="en-US" w:bidi="th-TH"/>
      </w:rPr>
      <w:t>7</w:t>
    </w:r>
  </w:p>
  <w:p w14:paraId="611C8816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3424E" w14:textId="0AA293F3" w:rsidR="00267458" w:rsidRPr="008D22B2" w:rsidRDefault="000A2EF6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5377D1" w14:textId="77777777" w:rsidR="00267458" w:rsidRDefault="00267458" w:rsidP="004A5662">
    <w:pPr>
      <w:pStyle w:val="acctmainheading"/>
      <w:tabs>
        <w:tab w:val="left" w:pos="90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4A28395C" w14:textId="75EA97CE" w:rsidR="00267458" w:rsidRPr="008D22B2" w:rsidRDefault="00267458" w:rsidP="004A5662">
    <w:pPr>
      <w:pStyle w:val="acctmainheading"/>
      <w:tabs>
        <w:tab w:val="left" w:pos="900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7B38CF">
      <w:rPr>
        <w:rFonts w:ascii="Angsana New" w:hAnsi="Angsana New" w:cs="Angsana New"/>
        <w:sz w:val="32"/>
        <w:szCs w:val="32"/>
        <w:lang w:val="en-US" w:bidi="th-TH"/>
      </w:rPr>
      <w:t>7</w:t>
    </w:r>
  </w:p>
  <w:p w14:paraId="042D4D4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DAD916" w14:textId="506543F4" w:rsidR="00267458" w:rsidRPr="008D22B2" w:rsidRDefault="000A2EF6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9C6D19F" w14:textId="77777777" w:rsidR="00267458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64962E" w14:textId="571EF94E" w:rsidR="00267458" w:rsidRPr="008D22B2" w:rsidRDefault="00267458" w:rsidP="004A5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7B38CF">
      <w:rPr>
        <w:rFonts w:ascii="Angsana New" w:hAnsi="Angsana New"/>
        <w:b/>
        <w:bCs/>
        <w:sz w:val="32"/>
        <w:szCs w:val="32"/>
      </w:rPr>
      <w:t>7</w:t>
    </w:r>
  </w:p>
  <w:p w14:paraId="6CE23F3F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59893" w14:textId="57ED9858" w:rsidR="00267458" w:rsidRPr="008D22B2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C8B3650" w14:textId="77777777" w:rsidR="00267458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AF7F18" w14:textId="2789C1D8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/>
        <w:sz w:val="32"/>
        <w:szCs w:val="32"/>
        <w:lang w:bidi="th-TH"/>
      </w:rPr>
      <w:t xml:space="preserve"> 256</w:t>
    </w:r>
    <w:r w:rsidR="002921B7">
      <w:rPr>
        <w:rFonts w:ascii="Angsana New" w:hAnsi="Angsana New" w:cs="Angsana New"/>
        <w:sz w:val="32"/>
        <w:szCs w:val="32"/>
        <w:lang w:bidi="th-TH"/>
      </w:rPr>
      <w:t>7</w:t>
    </w:r>
  </w:p>
  <w:p w14:paraId="4EAB8200" w14:textId="77777777" w:rsidR="00267458" w:rsidRPr="008D22B2" w:rsidRDefault="00267458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E97B0" w14:textId="705113B1" w:rsidR="00267458" w:rsidRDefault="000A2EF6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86E1A7A" w14:textId="71D40BFC" w:rsidR="00267458" w:rsidRDefault="00267458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2FA5E24" w14:textId="566B08D9" w:rsidR="00267458" w:rsidRDefault="00267458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</w:t>
    </w:r>
    <w:r w:rsidR="00C07F61">
      <w:rPr>
        <w:rFonts w:ascii="Angsana New" w:hAnsi="Angsana New" w:cs="Angsana New"/>
        <w:sz w:val="32"/>
        <w:szCs w:val="32"/>
        <w:lang w:bidi="th-TH"/>
      </w:rPr>
      <w:t>7</w:t>
    </w:r>
  </w:p>
  <w:p w14:paraId="59FA37CF" w14:textId="77777777" w:rsidR="00267458" w:rsidRPr="00333087" w:rsidRDefault="00267458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9A2EA" w14:textId="26BC6D5C" w:rsidR="00267458" w:rsidRPr="00E66B73" w:rsidRDefault="000A2EF6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A2EF6">
      <w:rPr>
        <w:rFonts w:ascii="Angsana New" w:hAnsi="Angsana New"/>
        <w:b/>
        <w:bCs/>
        <w:sz w:val="32"/>
        <w:szCs w:val="32"/>
        <w:cs/>
      </w:rPr>
      <w:t>บริษัท อมรินทร์ คอร์เปอเรชั่นส์ จำกัด (มหาชน)</w:t>
    </w:r>
    <w:r w:rsidR="00267458" w:rsidRPr="00E66B73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40BDCE7" w14:textId="77777777" w:rsidR="00267458" w:rsidRPr="001D530E" w:rsidRDefault="00267458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62640FD" w14:textId="74E693C9" w:rsidR="00267458" w:rsidRPr="008D22B2" w:rsidRDefault="00267458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</w:t>
    </w:r>
    <w:r w:rsidR="00C07F61">
      <w:rPr>
        <w:rFonts w:ascii="Angsana New" w:hAnsi="Angsana New" w:cs="Angsana New"/>
        <w:sz w:val="32"/>
        <w:szCs w:val="32"/>
        <w:lang w:val="en-US" w:bidi="th-TH"/>
      </w:rPr>
      <w:t>7</w:t>
    </w:r>
  </w:p>
  <w:p w14:paraId="34981728" w14:textId="77777777" w:rsidR="00267458" w:rsidRDefault="0026745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8022A1E"/>
    <w:multiLevelType w:val="hybridMultilevel"/>
    <w:tmpl w:val="5894BDE8"/>
    <w:lvl w:ilvl="0" w:tplc="1D24361A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1A0E5406"/>
    <w:multiLevelType w:val="multilevel"/>
    <w:tmpl w:val="65BC71AC"/>
    <w:lvl w:ilvl="0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1A2700A2"/>
    <w:multiLevelType w:val="hybridMultilevel"/>
    <w:tmpl w:val="524C8FDA"/>
    <w:lvl w:ilvl="0" w:tplc="7346BAF2">
      <w:numFmt w:val="bullet"/>
      <w:lvlText w:val="•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350158"/>
    <w:multiLevelType w:val="multilevel"/>
    <w:tmpl w:val="87DEEE6C"/>
    <w:lvl w:ilvl="0">
      <w:start w:val="1"/>
      <w:numFmt w:val="thaiLetters"/>
      <w:lvlText w:val="(%1)"/>
      <w:lvlJc w:val="left"/>
      <w:pPr>
        <w:ind w:left="1710" w:hanging="360"/>
      </w:pPr>
      <w:rPr>
        <w:rFonts w:hint="default"/>
        <w:b w:val="0"/>
        <w:bCs w:val="0"/>
        <w:i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2430" w:hanging="360"/>
      </w:pPr>
    </w:lvl>
    <w:lvl w:ilvl="2" w:tentative="1">
      <w:start w:val="1"/>
      <w:numFmt w:val="lowerRoman"/>
      <w:lvlText w:val="%3."/>
      <w:lvlJc w:val="right"/>
      <w:pPr>
        <w:ind w:left="3150" w:hanging="180"/>
      </w:pPr>
    </w:lvl>
    <w:lvl w:ilvl="3" w:tentative="1">
      <w:start w:val="1"/>
      <w:numFmt w:val="decimal"/>
      <w:lvlText w:val="%4."/>
      <w:lvlJc w:val="left"/>
      <w:pPr>
        <w:ind w:left="3870" w:hanging="360"/>
      </w:pPr>
    </w:lvl>
    <w:lvl w:ilvl="4" w:tentative="1">
      <w:start w:val="1"/>
      <w:numFmt w:val="lowerLetter"/>
      <w:lvlText w:val="%5."/>
      <w:lvlJc w:val="left"/>
      <w:pPr>
        <w:ind w:left="4590" w:hanging="360"/>
      </w:pPr>
    </w:lvl>
    <w:lvl w:ilvl="5" w:tentative="1">
      <w:start w:val="1"/>
      <w:numFmt w:val="lowerRoman"/>
      <w:lvlText w:val="%6."/>
      <w:lvlJc w:val="right"/>
      <w:pPr>
        <w:ind w:left="5310" w:hanging="180"/>
      </w:pPr>
    </w:lvl>
    <w:lvl w:ilvl="6" w:tentative="1">
      <w:start w:val="1"/>
      <w:numFmt w:val="decimal"/>
      <w:lvlText w:val="%7."/>
      <w:lvlJc w:val="left"/>
      <w:pPr>
        <w:ind w:left="6030" w:hanging="360"/>
      </w:pPr>
    </w:lvl>
    <w:lvl w:ilvl="7" w:tentative="1">
      <w:start w:val="1"/>
      <w:numFmt w:val="lowerLetter"/>
      <w:lvlText w:val="%8."/>
      <w:lvlJc w:val="left"/>
      <w:pPr>
        <w:ind w:left="6750" w:hanging="360"/>
      </w:pPr>
    </w:lvl>
    <w:lvl w:ilvl="8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>
    <w:nsid w:val="1D546711"/>
    <w:multiLevelType w:val="hybridMultilevel"/>
    <w:tmpl w:val="1F903FCA"/>
    <w:lvl w:ilvl="0" w:tplc="811EF1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1F884CAE"/>
    <w:multiLevelType w:val="hybridMultilevel"/>
    <w:tmpl w:val="2898AADA"/>
    <w:lvl w:ilvl="0" w:tplc="121C13E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C0C6E820">
      <w:start w:val="1"/>
      <w:numFmt w:val="decimal"/>
      <w:lvlText w:val="(%2)"/>
      <w:lvlJc w:val="left"/>
      <w:pPr>
        <w:ind w:left="1530" w:hanging="45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291011FC"/>
    <w:multiLevelType w:val="hybridMultilevel"/>
    <w:tmpl w:val="65BC71AC"/>
    <w:lvl w:ilvl="0" w:tplc="9754096C">
      <w:start w:val="1"/>
      <w:numFmt w:val="decimal"/>
      <w:lvlText w:val="(%1)"/>
      <w:lvlJc w:val="left"/>
      <w:pPr>
        <w:ind w:left="17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3463D8"/>
    <w:multiLevelType w:val="hybridMultilevel"/>
    <w:tmpl w:val="12F81EC4"/>
    <w:lvl w:ilvl="0" w:tplc="5F1064BC">
      <w:start w:val="1"/>
      <w:numFmt w:val="decimal"/>
      <w:lvlText w:val="(%1)"/>
      <w:lvlJc w:val="left"/>
      <w:pPr>
        <w:ind w:left="990" w:hanging="4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4A6431A5"/>
    <w:multiLevelType w:val="hybridMultilevel"/>
    <w:tmpl w:val="11065596"/>
    <w:lvl w:ilvl="0" w:tplc="D76A7DCA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5E105384"/>
    <w:multiLevelType w:val="hybridMultilevel"/>
    <w:tmpl w:val="8876B7A6"/>
    <w:lvl w:ilvl="0" w:tplc="FFFFFFFF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9754096C">
      <w:start w:val="1"/>
      <w:numFmt w:val="decimal"/>
      <w:lvlText w:val="(%2)"/>
      <w:lvlJc w:val="left"/>
      <w:pPr>
        <w:ind w:left="1980" w:hanging="360"/>
      </w:pPr>
      <w:rPr>
        <w:rFonts w:cs="Angsana New" w:hint="default"/>
        <w:b w:val="0"/>
        <w:i/>
      </w:r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3AB54D0"/>
    <w:multiLevelType w:val="hybridMultilevel"/>
    <w:tmpl w:val="A4F270DE"/>
    <w:lvl w:ilvl="0" w:tplc="AA38A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80C64A4"/>
    <w:multiLevelType w:val="hybridMultilevel"/>
    <w:tmpl w:val="724085D0"/>
    <w:lvl w:ilvl="0" w:tplc="9754096C">
      <w:start w:val="1"/>
      <w:numFmt w:val="decimal"/>
      <w:lvlText w:val="(%1)"/>
      <w:lvlJc w:val="left"/>
      <w:pPr>
        <w:ind w:left="126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>
    <w:nsid w:val="7CB15C33"/>
    <w:multiLevelType w:val="hybridMultilevel"/>
    <w:tmpl w:val="05222802"/>
    <w:lvl w:ilvl="0" w:tplc="21503B1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31"/>
  </w:num>
  <w:num w:numId="14">
    <w:abstractNumId w:val="23"/>
  </w:num>
  <w:num w:numId="15">
    <w:abstractNumId w:val="26"/>
  </w:num>
  <w:num w:numId="16">
    <w:abstractNumId w:val="12"/>
  </w:num>
  <w:num w:numId="17">
    <w:abstractNumId w:val="11"/>
  </w:num>
  <w:num w:numId="18">
    <w:abstractNumId w:val="14"/>
  </w:num>
  <w:num w:numId="19">
    <w:abstractNumId w:val="28"/>
  </w:num>
  <w:num w:numId="20">
    <w:abstractNumId w:val="34"/>
  </w:num>
  <w:num w:numId="21">
    <w:abstractNumId w:val="18"/>
  </w:num>
  <w:num w:numId="22">
    <w:abstractNumId w:val="33"/>
  </w:num>
  <w:num w:numId="23">
    <w:abstractNumId w:val="35"/>
  </w:num>
  <w:num w:numId="24">
    <w:abstractNumId w:val="1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10"/>
  </w:num>
  <w:num w:numId="28">
    <w:abstractNumId w:val="19"/>
  </w:num>
  <w:num w:numId="29">
    <w:abstractNumId w:val="27"/>
  </w:num>
  <w:num w:numId="30">
    <w:abstractNumId w:val="32"/>
  </w:num>
  <w:num w:numId="31">
    <w:abstractNumId w:val="29"/>
  </w:num>
  <w:num w:numId="32">
    <w:abstractNumId w:val="22"/>
  </w:num>
  <w:num w:numId="33">
    <w:abstractNumId w:val="15"/>
  </w:num>
  <w:num w:numId="34">
    <w:abstractNumId w:val="17"/>
  </w:num>
  <w:num w:numId="35">
    <w:abstractNumId w:val="20"/>
  </w:num>
  <w:num w:numId="36">
    <w:abstractNumId w:val="13"/>
  </w:num>
  <w:num w:numId="37">
    <w:abstractNumId w:val="30"/>
  </w:num>
  <w:num w:numId="38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939"/>
    <w:rsid w:val="000000CD"/>
    <w:rsid w:val="00000262"/>
    <w:rsid w:val="0000050B"/>
    <w:rsid w:val="00000911"/>
    <w:rsid w:val="00000D80"/>
    <w:rsid w:val="00000DF2"/>
    <w:rsid w:val="000012A2"/>
    <w:rsid w:val="00001385"/>
    <w:rsid w:val="0000142E"/>
    <w:rsid w:val="000014B5"/>
    <w:rsid w:val="000014C8"/>
    <w:rsid w:val="00001A62"/>
    <w:rsid w:val="00001AB3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D6D"/>
    <w:rsid w:val="00004F47"/>
    <w:rsid w:val="000052EB"/>
    <w:rsid w:val="00005628"/>
    <w:rsid w:val="00005682"/>
    <w:rsid w:val="000056DD"/>
    <w:rsid w:val="000058F6"/>
    <w:rsid w:val="00005B3B"/>
    <w:rsid w:val="00005CF5"/>
    <w:rsid w:val="000062F0"/>
    <w:rsid w:val="00006499"/>
    <w:rsid w:val="0000665B"/>
    <w:rsid w:val="0000698D"/>
    <w:rsid w:val="00006AC9"/>
    <w:rsid w:val="00006C56"/>
    <w:rsid w:val="00006DA6"/>
    <w:rsid w:val="00006E68"/>
    <w:rsid w:val="00007083"/>
    <w:rsid w:val="00007400"/>
    <w:rsid w:val="00007603"/>
    <w:rsid w:val="000076F5"/>
    <w:rsid w:val="00007876"/>
    <w:rsid w:val="00007C5B"/>
    <w:rsid w:val="00007CBA"/>
    <w:rsid w:val="00007F68"/>
    <w:rsid w:val="00010187"/>
    <w:rsid w:val="0001025E"/>
    <w:rsid w:val="000103CA"/>
    <w:rsid w:val="00010827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04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A96"/>
    <w:rsid w:val="00012F3A"/>
    <w:rsid w:val="00013352"/>
    <w:rsid w:val="00013385"/>
    <w:rsid w:val="0001352D"/>
    <w:rsid w:val="000138A5"/>
    <w:rsid w:val="00013945"/>
    <w:rsid w:val="000139CC"/>
    <w:rsid w:val="00013B03"/>
    <w:rsid w:val="00013C25"/>
    <w:rsid w:val="00013DB4"/>
    <w:rsid w:val="00013EB3"/>
    <w:rsid w:val="00013F7D"/>
    <w:rsid w:val="000140A6"/>
    <w:rsid w:val="00014121"/>
    <w:rsid w:val="00014241"/>
    <w:rsid w:val="00014D93"/>
    <w:rsid w:val="00014EBD"/>
    <w:rsid w:val="00014FF4"/>
    <w:rsid w:val="00015241"/>
    <w:rsid w:val="00015BCB"/>
    <w:rsid w:val="00015DB7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CB6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BA"/>
    <w:rsid w:val="000209F7"/>
    <w:rsid w:val="00020BF2"/>
    <w:rsid w:val="00020CB5"/>
    <w:rsid w:val="00020E0D"/>
    <w:rsid w:val="00020F3E"/>
    <w:rsid w:val="000211F7"/>
    <w:rsid w:val="00021D0E"/>
    <w:rsid w:val="000221BA"/>
    <w:rsid w:val="000221CD"/>
    <w:rsid w:val="0002244C"/>
    <w:rsid w:val="00022517"/>
    <w:rsid w:val="0002290B"/>
    <w:rsid w:val="000229D4"/>
    <w:rsid w:val="00022B08"/>
    <w:rsid w:val="00022E4A"/>
    <w:rsid w:val="0002311B"/>
    <w:rsid w:val="0002315B"/>
    <w:rsid w:val="00023338"/>
    <w:rsid w:val="00023527"/>
    <w:rsid w:val="00023970"/>
    <w:rsid w:val="000239D0"/>
    <w:rsid w:val="000246AF"/>
    <w:rsid w:val="00024741"/>
    <w:rsid w:val="00024797"/>
    <w:rsid w:val="0002484D"/>
    <w:rsid w:val="00024976"/>
    <w:rsid w:val="00024CEE"/>
    <w:rsid w:val="00024F50"/>
    <w:rsid w:val="00025307"/>
    <w:rsid w:val="00025352"/>
    <w:rsid w:val="000254DB"/>
    <w:rsid w:val="000256A5"/>
    <w:rsid w:val="00025876"/>
    <w:rsid w:val="00025941"/>
    <w:rsid w:val="00025CF5"/>
    <w:rsid w:val="00025D28"/>
    <w:rsid w:val="0002627D"/>
    <w:rsid w:val="0002656A"/>
    <w:rsid w:val="0002674C"/>
    <w:rsid w:val="00026BE1"/>
    <w:rsid w:val="00026F21"/>
    <w:rsid w:val="0002700E"/>
    <w:rsid w:val="0002724A"/>
    <w:rsid w:val="00027574"/>
    <w:rsid w:val="0002773C"/>
    <w:rsid w:val="000277DA"/>
    <w:rsid w:val="00027E5C"/>
    <w:rsid w:val="00027F23"/>
    <w:rsid w:val="0003014A"/>
    <w:rsid w:val="0003014B"/>
    <w:rsid w:val="0003047C"/>
    <w:rsid w:val="000305C0"/>
    <w:rsid w:val="000309E7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816"/>
    <w:rsid w:val="00032918"/>
    <w:rsid w:val="00032BEF"/>
    <w:rsid w:val="00032C1C"/>
    <w:rsid w:val="00032DD3"/>
    <w:rsid w:val="00032F61"/>
    <w:rsid w:val="000335A7"/>
    <w:rsid w:val="0003374D"/>
    <w:rsid w:val="00033956"/>
    <w:rsid w:val="00033C3C"/>
    <w:rsid w:val="0003409F"/>
    <w:rsid w:val="000342DC"/>
    <w:rsid w:val="00034301"/>
    <w:rsid w:val="00034623"/>
    <w:rsid w:val="000347C1"/>
    <w:rsid w:val="00034954"/>
    <w:rsid w:val="00034A07"/>
    <w:rsid w:val="00034BB8"/>
    <w:rsid w:val="00034C10"/>
    <w:rsid w:val="00034CEA"/>
    <w:rsid w:val="00034DFD"/>
    <w:rsid w:val="00034E82"/>
    <w:rsid w:val="00035027"/>
    <w:rsid w:val="00035228"/>
    <w:rsid w:val="00035259"/>
    <w:rsid w:val="000352FB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79E"/>
    <w:rsid w:val="00037BBB"/>
    <w:rsid w:val="00037C28"/>
    <w:rsid w:val="00037C8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DD3"/>
    <w:rsid w:val="00041E6E"/>
    <w:rsid w:val="0004206D"/>
    <w:rsid w:val="00042286"/>
    <w:rsid w:val="00042337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3F70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ABB"/>
    <w:rsid w:val="00046F76"/>
    <w:rsid w:val="00047125"/>
    <w:rsid w:val="000472D7"/>
    <w:rsid w:val="00047389"/>
    <w:rsid w:val="0004774F"/>
    <w:rsid w:val="0004785C"/>
    <w:rsid w:val="00047C73"/>
    <w:rsid w:val="00047D8B"/>
    <w:rsid w:val="00050257"/>
    <w:rsid w:val="000502D0"/>
    <w:rsid w:val="00050348"/>
    <w:rsid w:val="00050828"/>
    <w:rsid w:val="00050AA8"/>
    <w:rsid w:val="00050C53"/>
    <w:rsid w:val="00051285"/>
    <w:rsid w:val="0005146F"/>
    <w:rsid w:val="0005184E"/>
    <w:rsid w:val="00051CFE"/>
    <w:rsid w:val="00051D57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27"/>
    <w:rsid w:val="00054130"/>
    <w:rsid w:val="0005425D"/>
    <w:rsid w:val="00054312"/>
    <w:rsid w:val="00054588"/>
    <w:rsid w:val="0005460B"/>
    <w:rsid w:val="000546D1"/>
    <w:rsid w:val="00054C2D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12C"/>
    <w:rsid w:val="000602DB"/>
    <w:rsid w:val="000605F1"/>
    <w:rsid w:val="00060918"/>
    <w:rsid w:val="00060DFF"/>
    <w:rsid w:val="00060FAC"/>
    <w:rsid w:val="0006118D"/>
    <w:rsid w:val="000612BE"/>
    <w:rsid w:val="0006145F"/>
    <w:rsid w:val="00061577"/>
    <w:rsid w:val="00061647"/>
    <w:rsid w:val="00061B99"/>
    <w:rsid w:val="00062182"/>
    <w:rsid w:val="000623DC"/>
    <w:rsid w:val="000625CF"/>
    <w:rsid w:val="000625DB"/>
    <w:rsid w:val="00062668"/>
    <w:rsid w:val="0006274E"/>
    <w:rsid w:val="0006284F"/>
    <w:rsid w:val="0006288E"/>
    <w:rsid w:val="00062AEF"/>
    <w:rsid w:val="00062E18"/>
    <w:rsid w:val="000632AF"/>
    <w:rsid w:val="000634B9"/>
    <w:rsid w:val="00063511"/>
    <w:rsid w:val="00063AC6"/>
    <w:rsid w:val="00063E9C"/>
    <w:rsid w:val="000643D1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0B9"/>
    <w:rsid w:val="00066212"/>
    <w:rsid w:val="000662C9"/>
    <w:rsid w:val="00066458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6B2"/>
    <w:rsid w:val="000678F9"/>
    <w:rsid w:val="0006791F"/>
    <w:rsid w:val="0006799D"/>
    <w:rsid w:val="00067C17"/>
    <w:rsid w:val="00067CB6"/>
    <w:rsid w:val="00067DBE"/>
    <w:rsid w:val="00070054"/>
    <w:rsid w:val="000702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847"/>
    <w:rsid w:val="00071976"/>
    <w:rsid w:val="00071ADA"/>
    <w:rsid w:val="00071E32"/>
    <w:rsid w:val="00071E45"/>
    <w:rsid w:val="00071E61"/>
    <w:rsid w:val="0007213A"/>
    <w:rsid w:val="000721C1"/>
    <w:rsid w:val="00072357"/>
    <w:rsid w:val="0007271E"/>
    <w:rsid w:val="00072C13"/>
    <w:rsid w:val="00072CDE"/>
    <w:rsid w:val="000730A5"/>
    <w:rsid w:val="00073148"/>
    <w:rsid w:val="00073162"/>
    <w:rsid w:val="00073246"/>
    <w:rsid w:val="000734F3"/>
    <w:rsid w:val="000737E9"/>
    <w:rsid w:val="00073898"/>
    <w:rsid w:val="00073A56"/>
    <w:rsid w:val="00073A73"/>
    <w:rsid w:val="0007407D"/>
    <w:rsid w:val="00074147"/>
    <w:rsid w:val="0007419B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19"/>
    <w:rsid w:val="00076DEC"/>
    <w:rsid w:val="00076E7D"/>
    <w:rsid w:val="00076EFB"/>
    <w:rsid w:val="00077164"/>
    <w:rsid w:val="000771EA"/>
    <w:rsid w:val="000776BD"/>
    <w:rsid w:val="000776FC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E2D"/>
    <w:rsid w:val="00080F97"/>
    <w:rsid w:val="000810FA"/>
    <w:rsid w:val="00081568"/>
    <w:rsid w:val="000817F1"/>
    <w:rsid w:val="00081954"/>
    <w:rsid w:val="00081BDF"/>
    <w:rsid w:val="00081BFB"/>
    <w:rsid w:val="00081C0F"/>
    <w:rsid w:val="00081D03"/>
    <w:rsid w:val="00081FC8"/>
    <w:rsid w:val="00082352"/>
    <w:rsid w:val="000823A8"/>
    <w:rsid w:val="00082455"/>
    <w:rsid w:val="000825B1"/>
    <w:rsid w:val="000827F0"/>
    <w:rsid w:val="00082873"/>
    <w:rsid w:val="00082A67"/>
    <w:rsid w:val="00082C3E"/>
    <w:rsid w:val="000832C3"/>
    <w:rsid w:val="0008384F"/>
    <w:rsid w:val="00083B9E"/>
    <w:rsid w:val="00083C04"/>
    <w:rsid w:val="00083CA4"/>
    <w:rsid w:val="00083E4C"/>
    <w:rsid w:val="00083EDC"/>
    <w:rsid w:val="00084149"/>
    <w:rsid w:val="000843B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917"/>
    <w:rsid w:val="00086B68"/>
    <w:rsid w:val="00086D70"/>
    <w:rsid w:val="00086DC1"/>
    <w:rsid w:val="00086E2A"/>
    <w:rsid w:val="000873E7"/>
    <w:rsid w:val="00087836"/>
    <w:rsid w:val="00087963"/>
    <w:rsid w:val="000879E9"/>
    <w:rsid w:val="00090095"/>
    <w:rsid w:val="00090E53"/>
    <w:rsid w:val="00091066"/>
    <w:rsid w:val="000917D6"/>
    <w:rsid w:val="000919BD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5D8"/>
    <w:rsid w:val="00093736"/>
    <w:rsid w:val="000939EC"/>
    <w:rsid w:val="00093F6A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47"/>
    <w:rsid w:val="0009518B"/>
    <w:rsid w:val="000951B7"/>
    <w:rsid w:val="000953BA"/>
    <w:rsid w:val="00095576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D8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7F5"/>
    <w:rsid w:val="000A1946"/>
    <w:rsid w:val="000A1CCA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2EF6"/>
    <w:rsid w:val="000A2FDC"/>
    <w:rsid w:val="000A30FC"/>
    <w:rsid w:val="000A325C"/>
    <w:rsid w:val="000A32AC"/>
    <w:rsid w:val="000A331A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B6C"/>
    <w:rsid w:val="000A6C32"/>
    <w:rsid w:val="000A6EA9"/>
    <w:rsid w:val="000A7413"/>
    <w:rsid w:val="000A7923"/>
    <w:rsid w:val="000A795E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1B3"/>
    <w:rsid w:val="000B21EC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2F74"/>
    <w:rsid w:val="000B335D"/>
    <w:rsid w:val="000B35A7"/>
    <w:rsid w:val="000B3711"/>
    <w:rsid w:val="000B38B4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04A"/>
    <w:rsid w:val="000B6429"/>
    <w:rsid w:val="000B687F"/>
    <w:rsid w:val="000B69EE"/>
    <w:rsid w:val="000B6D18"/>
    <w:rsid w:val="000B6D8D"/>
    <w:rsid w:val="000B6DE0"/>
    <w:rsid w:val="000B726B"/>
    <w:rsid w:val="000B7322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371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36C"/>
    <w:rsid w:val="000C4BD0"/>
    <w:rsid w:val="000C4DC3"/>
    <w:rsid w:val="000C5180"/>
    <w:rsid w:val="000C55CD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5B"/>
    <w:rsid w:val="000D1087"/>
    <w:rsid w:val="000D10C2"/>
    <w:rsid w:val="000D1150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2F88"/>
    <w:rsid w:val="000D3062"/>
    <w:rsid w:val="000D3086"/>
    <w:rsid w:val="000D3164"/>
    <w:rsid w:val="000D3336"/>
    <w:rsid w:val="000D38D0"/>
    <w:rsid w:val="000D39FE"/>
    <w:rsid w:val="000D3AE0"/>
    <w:rsid w:val="000D3F52"/>
    <w:rsid w:val="000D4054"/>
    <w:rsid w:val="000D415C"/>
    <w:rsid w:val="000D42A9"/>
    <w:rsid w:val="000D4705"/>
    <w:rsid w:val="000D4C01"/>
    <w:rsid w:val="000D54EB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108"/>
    <w:rsid w:val="000D711C"/>
    <w:rsid w:val="000D7461"/>
    <w:rsid w:val="000D748A"/>
    <w:rsid w:val="000D769D"/>
    <w:rsid w:val="000D7843"/>
    <w:rsid w:val="000D7CE8"/>
    <w:rsid w:val="000D7E3D"/>
    <w:rsid w:val="000D7FEA"/>
    <w:rsid w:val="000E005D"/>
    <w:rsid w:val="000E01AB"/>
    <w:rsid w:val="000E0477"/>
    <w:rsid w:val="000E072A"/>
    <w:rsid w:val="000E07A4"/>
    <w:rsid w:val="000E08CC"/>
    <w:rsid w:val="000E093B"/>
    <w:rsid w:val="000E0A01"/>
    <w:rsid w:val="000E0AD5"/>
    <w:rsid w:val="000E0E9F"/>
    <w:rsid w:val="000E0EEB"/>
    <w:rsid w:val="000E1844"/>
    <w:rsid w:val="000E1C68"/>
    <w:rsid w:val="000E1D90"/>
    <w:rsid w:val="000E2591"/>
    <w:rsid w:val="000E2971"/>
    <w:rsid w:val="000E2AA7"/>
    <w:rsid w:val="000E2D0A"/>
    <w:rsid w:val="000E2EE8"/>
    <w:rsid w:val="000E32A6"/>
    <w:rsid w:val="000E330A"/>
    <w:rsid w:val="000E363D"/>
    <w:rsid w:val="000E38AD"/>
    <w:rsid w:val="000E3937"/>
    <w:rsid w:val="000E39CD"/>
    <w:rsid w:val="000E409A"/>
    <w:rsid w:val="000E41C6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1DA"/>
    <w:rsid w:val="000E542C"/>
    <w:rsid w:val="000E5939"/>
    <w:rsid w:val="000E598F"/>
    <w:rsid w:val="000E5D90"/>
    <w:rsid w:val="000E64F9"/>
    <w:rsid w:val="000E671C"/>
    <w:rsid w:val="000E6EE0"/>
    <w:rsid w:val="000E71ED"/>
    <w:rsid w:val="000E7744"/>
    <w:rsid w:val="000E77E0"/>
    <w:rsid w:val="000E79B9"/>
    <w:rsid w:val="000E7A3D"/>
    <w:rsid w:val="000E7D7C"/>
    <w:rsid w:val="000F042A"/>
    <w:rsid w:val="000F042B"/>
    <w:rsid w:val="000F0502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36"/>
    <w:rsid w:val="000F29AF"/>
    <w:rsid w:val="000F2ED0"/>
    <w:rsid w:val="000F3156"/>
    <w:rsid w:val="000F32DB"/>
    <w:rsid w:val="000F3725"/>
    <w:rsid w:val="000F387E"/>
    <w:rsid w:val="000F3A0E"/>
    <w:rsid w:val="000F3A17"/>
    <w:rsid w:val="000F3AE7"/>
    <w:rsid w:val="000F3BB5"/>
    <w:rsid w:val="000F3DFA"/>
    <w:rsid w:val="000F3E45"/>
    <w:rsid w:val="000F3EB2"/>
    <w:rsid w:val="000F3F06"/>
    <w:rsid w:val="000F3F62"/>
    <w:rsid w:val="000F4352"/>
    <w:rsid w:val="000F4962"/>
    <w:rsid w:val="000F4BCC"/>
    <w:rsid w:val="000F4EAF"/>
    <w:rsid w:val="000F4F1B"/>
    <w:rsid w:val="000F5005"/>
    <w:rsid w:val="000F503C"/>
    <w:rsid w:val="000F51AC"/>
    <w:rsid w:val="000F533B"/>
    <w:rsid w:val="000F5801"/>
    <w:rsid w:val="000F58BC"/>
    <w:rsid w:val="000F5AF6"/>
    <w:rsid w:val="000F5BC7"/>
    <w:rsid w:val="000F5BE2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459"/>
    <w:rsid w:val="00103828"/>
    <w:rsid w:val="001038E5"/>
    <w:rsid w:val="0010391D"/>
    <w:rsid w:val="00103AB4"/>
    <w:rsid w:val="00103BFC"/>
    <w:rsid w:val="00103E90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1F0"/>
    <w:rsid w:val="001064FD"/>
    <w:rsid w:val="0010674E"/>
    <w:rsid w:val="001068B6"/>
    <w:rsid w:val="00106901"/>
    <w:rsid w:val="00106A6E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156"/>
    <w:rsid w:val="001116A2"/>
    <w:rsid w:val="0011184D"/>
    <w:rsid w:val="00111924"/>
    <w:rsid w:val="00111CFE"/>
    <w:rsid w:val="00111E30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D88"/>
    <w:rsid w:val="00112F82"/>
    <w:rsid w:val="00113476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4F3E"/>
    <w:rsid w:val="00115041"/>
    <w:rsid w:val="00115258"/>
    <w:rsid w:val="00115470"/>
    <w:rsid w:val="001154BD"/>
    <w:rsid w:val="001155B1"/>
    <w:rsid w:val="0011566A"/>
    <w:rsid w:val="001157C0"/>
    <w:rsid w:val="001159E8"/>
    <w:rsid w:val="00115A5C"/>
    <w:rsid w:val="00115E58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34"/>
    <w:rsid w:val="00117CD8"/>
    <w:rsid w:val="001201B7"/>
    <w:rsid w:val="001205DF"/>
    <w:rsid w:val="001206ED"/>
    <w:rsid w:val="00120A9F"/>
    <w:rsid w:val="00120AAC"/>
    <w:rsid w:val="00120BC3"/>
    <w:rsid w:val="00120E9F"/>
    <w:rsid w:val="00121331"/>
    <w:rsid w:val="00121427"/>
    <w:rsid w:val="00121582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9E8"/>
    <w:rsid w:val="00124A32"/>
    <w:rsid w:val="00124AEF"/>
    <w:rsid w:val="00124B2F"/>
    <w:rsid w:val="00124F88"/>
    <w:rsid w:val="00125088"/>
    <w:rsid w:val="0012523B"/>
    <w:rsid w:val="00125490"/>
    <w:rsid w:val="001254C6"/>
    <w:rsid w:val="0012553C"/>
    <w:rsid w:val="001256A9"/>
    <w:rsid w:val="00125DFB"/>
    <w:rsid w:val="0012602A"/>
    <w:rsid w:val="00126113"/>
    <w:rsid w:val="00126160"/>
    <w:rsid w:val="0012691E"/>
    <w:rsid w:val="001269E5"/>
    <w:rsid w:val="00126B46"/>
    <w:rsid w:val="00126E57"/>
    <w:rsid w:val="001272F9"/>
    <w:rsid w:val="0012751D"/>
    <w:rsid w:val="001275C6"/>
    <w:rsid w:val="001279CB"/>
    <w:rsid w:val="00127BD5"/>
    <w:rsid w:val="00127C86"/>
    <w:rsid w:val="00127DB8"/>
    <w:rsid w:val="001300B6"/>
    <w:rsid w:val="001300DE"/>
    <w:rsid w:val="001303A8"/>
    <w:rsid w:val="00130421"/>
    <w:rsid w:val="00130483"/>
    <w:rsid w:val="0013053D"/>
    <w:rsid w:val="0013076A"/>
    <w:rsid w:val="0013081D"/>
    <w:rsid w:val="001308BD"/>
    <w:rsid w:val="00130B4C"/>
    <w:rsid w:val="00130C1D"/>
    <w:rsid w:val="00130C49"/>
    <w:rsid w:val="00130D2B"/>
    <w:rsid w:val="00130D37"/>
    <w:rsid w:val="00130FA2"/>
    <w:rsid w:val="0013130F"/>
    <w:rsid w:val="001316DD"/>
    <w:rsid w:val="001316F3"/>
    <w:rsid w:val="00131876"/>
    <w:rsid w:val="00131A2F"/>
    <w:rsid w:val="00131B66"/>
    <w:rsid w:val="00131D47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8CF"/>
    <w:rsid w:val="00133C4A"/>
    <w:rsid w:val="0013464F"/>
    <w:rsid w:val="00134B29"/>
    <w:rsid w:val="00134D7B"/>
    <w:rsid w:val="00134F45"/>
    <w:rsid w:val="00134F62"/>
    <w:rsid w:val="001353DF"/>
    <w:rsid w:val="00135570"/>
    <w:rsid w:val="001355AF"/>
    <w:rsid w:val="001356CD"/>
    <w:rsid w:val="00135C9D"/>
    <w:rsid w:val="00135CEF"/>
    <w:rsid w:val="00135F0C"/>
    <w:rsid w:val="00136098"/>
    <w:rsid w:val="00136217"/>
    <w:rsid w:val="0013642B"/>
    <w:rsid w:val="001366B4"/>
    <w:rsid w:val="0013693B"/>
    <w:rsid w:val="00136941"/>
    <w:rsid w:val="00136AA1"/>
    <w:rsid w:val="00136B32"/>
    <w:rsid w:val="00137218"/>
    <w:rsid w:val="001378C0"/>
    <w:rsid w:val="001379FE"/>
    <w:rsid w:val="00137C46"/>
    <w:rsid w:val="00140107"/>
    <w:rsid w:val="00140567"/>
    <w:rsid w:val="001406B2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22"/>
    <w:rsid w:val="001437BD"/>
    <w:rsid w:val="00143987"/>
    <w:rsid w:val="00143B8E"/>
    <w:rsid w:val="00143CDA"/>
    <w:rsid w:val="00144768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527"/>
    <w:rsid w:val="001466B9"/>
    <w:rsid w:val="00146D9D"/>
    <w:rsid w:val="00146FC4"/>
    <w:rsid w:val="0014714A"/>
    <w:rsid w:val="001473F2"/>
    <w:rsid w:val="001474A4"/>
    <w:rsid w:val="0014765E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5CC"/>
    <w:rsid w:val="0015263F"/>
    <w:rsid w:val="0015267A"/>
    <w:rsid w:val="001526BB"/>
    <w:rsid w:val="00152B4E"/>
    <w:rsid w:val="00152D62"/>
    <w:rsid w:val="00152FB9"/>
    <w:rsid w:val="0015302E"/>
    <w:rsid w:val="00153BA2"/>
    <w:rsid w:val="00153C44"/>
    <w:rsid w:val="00153D0C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43A"/>
    <w:rsid w:val="001605FF"/>
    <w:rsid w:val="00160AF2"/>
    <w:rsid w:val="00160E6C"/>
    <w:rsid w:val="00161101"/>
    <w:rsid w:val="00161215"/>
    <w:rsid w:val="00161467"/>
    <w:rsid w:val="00161642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3F"/>
    <w:rsid w:val="0016298D"/>
    <w:rsid w:val="001629D4"/>
    <w:rsid w:val="00162B8C"/>
    <w:rsid w:val="00162C42"/>
    <w:rsid w:val="00162DCE"/>
    <w:rsid w:val="00162DD0"/>
    <w:rsid w:val="00162DF3"/>
    <w:rsid w:val="00163377"/>
    <w:rsid w:val="001634EF"/>
    <w:rsid w:val="001635E5"/>
    <w:rsid w:val="001639FE"/>
    <w:rsid w:val="00163C92"/>
    <w:rsid w:val="00163D8D"/>
    <w:rsid w:val="001643E6"/>
    <w:rsid w:val="00164413"/>
    <w:rsid w:val="0016463B"/>
    <w:rsid w:val="001646A9"/>
    <w:rsid w:val="0016473B"/>
    <w:rsid w:val="001647CF"/>
    <w:rsid w:val="001649C5"/>
    <w:rsid w:val="00164D08"/>
    <w:rsid w:val="00164D54"/>
    <w:rsid w:val="00164F08"/>
    <w:rsid w:val="00164F8E"/>
    <w:rsid w:val="0016507E"/>
    <w:rsid w:val="0016517C"/>
    <w:rsid w:val="0016527A"/>
    <w:rsid w:val="001652DE"/>
    <w:rsid w:val="001656D2"/>
    <w:rsid w:val="00165703"/>
    <w:rsid w:val="00165AA9"/>
    <w:rsid w:val="00165B2E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67F97"/>
    <w:rsid w:val="001704AF"/>
    <w:rsid w:val="00170CBC"/>
    <w:rsid w:val="00170F23"/>
    <w:rsid w:val="0017118E"/>
    <w:rsid w:val="001711AC"/>
    <w:rsid w:val="001712FB"/>
    <w:rsid w:val="0017134D"/>
    <w:rsid w:val="00171351"/>
    <w:rsid w:val="00171382"/>
    <w:rsid w:val="001715C3"/>
    <w:rsid w:val="001715E5"/>
    <w:rsid w:val="001719CD"/>
    <w:rsid w:val="00171B8E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596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7A9"/>
    <w:rsid w:val="001777D0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BDB"/>
    <w:rsid w:val="00180D38"/>
    <w:rsid w:val="001812E9"/>
    <w:rsid w:val="00181544"/>
    <w:rsid w:val="001815D8"/>
    <w:rsid w:val="0018197D"/>
    <w:rsid w:val="001821DC"/>
    <w:rsid w:val="00182341"/>
    <w:rsid w:val="00182343"/>
    <w:rsid w:val="001825DF"/>
    <w:rsid w:val="001826BF"/>
    <w:rsid w:val="001831A2"/>
    <w:rsid w:val="00183221"/>
    <w:rsid w:val="00183590"/>
    <w:rsid w:val="00183744"/>
    <w:rsid w:val="00183B14"/>
    <w:rsid w:val="00183C26"/>
    <w:rsid w:val="00183F6E"/>
    <w:rsid w:val="001841C9"/>
    <w:rsid w:val="001849FF"/>
    <w:rsid w:val="00184C3F"/>
    <w:rsid w:val="00184EE9"/>
    <w:rsid w:val="001857D0"/>
    <w:rsid w:val="00185C1B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879F5"/>
    <w:rsid w:val="0019020B"/>
    <w:rsid w:val="0019023C"/>
    <w:rsid w:val="001905AF"/>
    <w:rsid w:val="0019095D"/>
    <w:rsid w:val="00190AEE"/>
    <w:rsid w:val="00190BDD"/>
    <w:rsid w:val="00190E5A"/>
    <w:rsid w:val="00190EB8"/>
    <w:rsid w:val="00190F28"/>
    <w:rsid w:val="00191017"/>
    <w:rsid w:val="001916A2"/>
    <w:rsid w:val="00191905"/>
    <w:rsid w:val="00191A77"/>
    <w:rsid w:val="00191E06"/>
    <w:rsid w:val="00192087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B4C"/>
    <w:rsid w:val="00194D51"/>
    <w:rsid w:val="00194DA0"/>
    <w:rsid w:val="001950A9"/>
    <w:rsid w:val="00195101"/>
    <w:rsid w:val="00195313"/>
    <w:rsid w:val="001956BC"/>
    <w:rsid w:val="00195780"/>
    <w:rsid w:val="00195857"/>
    <w:rsid w:val="00195876"/>
    <w:rsid w:val="001958E5"/>
    <w:rsid w:val="00195BC3"/>
    <w:rsid w:val="00195C2B"/>
    <w:rsid w:val="00195D17"/>
    <w:rsid w:val="00195E4F"/>
    <w:rsid w:val="001961B0"/>
    <w:rsid w:val="001962EA"/>
    <w:rsid w:val="001965A7"/>
    <w:rsid w:val="001966D0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97ECA"/>
    <w:rsid w:val="001A0A9F"/>
    <w:rsid w:val="001A0BB2"/>
    <w:rsid w:val="001A0D4C"/>
    <w:rsid w:val="001A0ED1"/>
    <w:rsid w:val="001A1071"/>
    <w:rsid w:val="001A110F"/>
    <w:rsid w:val="001A14FB"/>
    <w:rsid w:val="001A154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B33"/>
    <w:rsid w:val="001A2C4A"/>
    <w:rsid w:val="001A2D7D"/>
    <w:rsid w:val="001A3237"/>
    <w:rsid w:val="001A33A6"/>
    <w:rsid w:val="001A37F8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68D"/>
    <w:rsid w:val="001A5B40"/>
    <w:rsid w:val="001A5CEF"/>
    <w:rsid w:val="001A6020"/>
    <w:rsid w:val="001A60AC"/>
    <w:rsid w:val="001A62E6"/>
    <w:rsid w:val="001A66CB"/>
    <w:rsid w:val="001A6818"/>
    <w:rsid w:val="001A6948"/>
    <w:rsid w:val="001A6B16"/>
    <w:rsid w:val="001A6BB2"/>
    <w:rsid w:val="001A6D18"/>
    <w:rsid w:val="001A6E9E"/>
    <w:rsid w:val="001A6F28"/>
    <w:rsid w:val="001A6F5F"/>
    <w:rsid w:val="001A70EA"/>
    <w:rsid w:val="001A7374"/>
    <w:rsid w:val="001A7A60"/>
    <w:rsid w:val="001A7A8A"/>
    <w:rsid w:val="001A7CB3"/>
    <w:rsid w:val="001B0081"/>
    <w:rsid w:val="001B0101"/>
    <w:rsid w:val="001B016A"/>
    <w:rsid w:val="001B0261"/>
    <w:rsid w:val="001B034C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3A"/>
    <w:rsid w:val="001B1DF7"/>
    <w:rsid w:val="001B204D"/>
    <w:rsid w:val="001B20BC"/>
    <w:rsid w:val="001B22B4"/>
    <w:rsid w:val="001B23CA"/>
    <w:rsid w:val="001B26B9"/>
    <w:rsid w:val="001B2B33"/>
    <w:rsid w:val="001B2BFC"/>
    <w:rsid w:val="001B2C46"/>
    <w:rsid w:val="001B2EE2"/>
    <w:rsid w:val="001B32F3"/>
    <w:rsid w:val="001B3437"/>
    <w:rsid w:val="001B3493"/>
    <w:rsid w:val="001B3594"/>
    <w:rsid w:val="001B3612"/>
    <w:rsid w:val="001B39C4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74"/>
    <w:rsid w:val="001B60C8"/>
    <w:rsid w:val="001B62FD"/>
    <w:rsid w:val="001B6611"/>
    <w:rsid w:val="001B66E6"/>
    <w:rsid w:val="001B66F0"/>
    <w:rsid w:val="001B6B19"/>
    <w:rsid w:val="001B6DB8"/>
    <w:rsid w:val="001B71F7"/>
    <w:rsid w:val="001B7360"/>
    <w:rsid w:val="001B7556"/>
    <w:rsid w:val="001B76E0"/>
    <w:rsid w:val="001B7BC0"/>
    <w:rsid w:val="001B7C6A"/>
    <w:rsid w:val="001B7CAB"/>
    <w:rsid w:val="001C0086"/>
    <w:rsid w:val="001C009C"/>
    <w:rsid w:val="001C044E"/>
    <w:rsid w:val="001C0AC6"/>
    <w:rsid w:val="001C0B96"/>
    <w:rsid w:val="001C1020"/>
    <w:rsid w:val="001C10B2"/>
    <w:rsid w:val="001C1288"/>
    <w:rsid w:val="001C13E7"/>
    <w:rsid w:val="001C143E"/>
    <w:rsid w:val="001C16AC"/>
    <w:rsid w:val="001C1844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6B6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492"/>
    <w:rsid w:val="001C7585"/>
    <w:rsid w:val="001C784A"/>
    <w:rsid w:val="001C796A"/>
    <w:rsid w:val="001C7B5F"/>
    <w:rsid w:val="001C7D13"/>
    <w:rsid w:val="001D1150"/>
    <w:rsid w:val="001D13BD"/>
    <w:rsid w:val="001D1441"/>
    <w:rsid w:val="001D1809"/>
    <w:rsid w:val="001D1C34"/>
    <w:rsid w:val="001D1C41"/>
    <w:rsid w:val="001D1E51"/>
    <w:rsid w:val="001D2209"/>
    <w:rsid w:val="001D233C"/>
    <w:rsid w:val="001D24C9"/>
    <w:rsid w:val="001D2763"/>
    <w:rsid w:val="001D2774"/>
    <w:rsid w:val="001D2CBF"/>
    <w:rsid w:val="001D2E9C"/>
    <w:rsid w:val="001D2F3B"/>
    <w:rsid w:val="001D2F81"/>
    <w:rsid w:val="001D3012"/>
    <w:rsid w:val="001D32DC"/>
    <w:rsid w:val="001D362E"/>
    <w:rsid w:val="001D3CD5"/>
    <w:rsid w:val="001D3E39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3FF"/>
    <w:rsid w:val="001D65AD"/>
    <w:rsid w:val="001D65E2"/>
    <w:rsid w:val="001D693E"/>
    <w:rsid w:val="001D76FE"/>
    <w:rsid w:val="001D790D"/>
    <w:rsid w:val="001D7943"/>
    <w:rsid w:val="001D7E37"/>
    <w:rsid w:val="001D7F12"/>
    <w:rsid w:val="001E0140"/>
    <w:rsid w:val="001E0326"/>
    <w:rsid w:val="001E0369"/>
    <w:rsid w:val="001E0473"/>
    <w:rsid w:val="001E066E"/>
    <w:rsid w:val="001E0B57"/>
    <w:rsid w:val="001E0DEC"/>
    <w:rsid w:val="001E0E92"/>
    <w:rsid w:val="001E0F03"/>
    <w:rsid w:val="001E14A6"/>
    <w:rsid w:val="001E18DB"/>
    <w:rsid w:val="001E1B42"/>
    <w:rsid w:val="001E1C5C"/>
    <w:rsid w:val="001E1D5A"/>
    <w:rsid w:val="001E2483"/>
    <w:rsid w:val="001E24AC"/>
    <w:rsid w:val="001E26BA"/>
    <w:rsid w:val="001E26D0"/>
    <w:rsid w:val="001E2965"/>
    <w:rsid w:val="001E2E00"/>
    <w:rsid w:val="001E2F3C"/>
    <w:rsid w:val="001E2F41"/>
    <w:rsid w:val="001E3562"/>
    <w:rsid w:val="001E3809"/>
    <w:rsid w:val="001E38B9"/>
    <w:rsid w:val="001E3B29"/>
    <w:rsid w:val="001E3BB7"/>
    <w:rsid w:val="001E3C05"/>
    <w:rsid w:val="001E443B"/>
    <w:rsid w:val="001E4960"/>
    <w:rsid w:val="001E4B97"/>
    <w:rsid w:val="001E4C6A"/>
    <w:rsid w:val="001E4DA8"/>
    <w:rsid w:val="001E4F61"/>
    <w:rsid w:val="001E50CF"/>
    <w:rsid w:val="001E53F9"/>
    <w:rsid w:val="001E5B36"/>
    <w:rsid w:val="001E5E87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2BF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70"/>
    <w:rsid w:val="001F3CB3"/>
    <w:rsid w:val="001F3DD4"/>
    <w:rsid w:val="001F3F81"/>
    <w:rsid w:val="001F40D7"/>
    <w:rsid w:val="001F4130"/>
    <w:rsid w:val="001F41DF"/>
    <w:rsid w:val="001F4461"/>
    <w:rsid w:val="001F44AA"/>
    <w:rsid w:val="001F45DA"/>
    <w:rsid w:val="001F46A2"/>
    <w:rsid w:val="001F4851"/>
    <w:rsid w:val="001F4B8E"/>
    <w:rsid w:val="001F4D16"/>
    <w:rsid w:val="001F5057"/>
    <w:rsid w:val="001F5146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E8E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3FB7"/>
    <w:rsid w:val="00214110"/>
    <w:rsid w:val="002144D4"/>
    <w:rsid w:val="002147FE"/>
    <w:rsid w:val="00214D1A"/>
    <w:rsid w:val="00214D33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5E26"/>
    <w:rsid w:val="002160D3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8E9"/>
    <w:rsid w:val="00217B43"/>
    <w:rsid w:val="00217C02"/>
    <w:rsid w:val="00217EF2"/>
    <w:rsid w:val="00217F27"/>
    <w:rsid w:val="0022016E"/>
    <w:rsid w:val="00220801"/>
    <w:rsid w:val="00220861"/>
    <w:rsid w:val="0022090D"/>
    <w:rsid w:val="0022097C"/>
    <w:rsid w:val="002209DA"/>
    <w:rsid w:val="00220A80"/>
    <w:rsid w:val="00220C80"/>
    <w:rsid w:val="002212C7"/>
    <w:rsid w:val="00221431"/>
    <w:rsid w:val="00221876"/>
    <w:rsid w:val="00221A5D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450"/>
    <w:rsid w:val="00223913"/>
    <w:rsid w:val="00223A96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19"/>
    <w:rsid w:val="00227A59"/>
    <w:rsid w:val="00227CDC"/>
    <w:rsid w:val="002300C8"/>
    <w:rsid w:val="00230137"/>
    <w:rsid w:val="00230490"/>
    <w:rsid w:val="00230765"/>
    <w:rsid w:val="00230976"/>
    <w:rsid w:val="00230A04"/>
    <w:rsid w:val="00230C93"/>
    <w:rsid w:val="00230CDB"/>
    <w:rsid w:val="00231211"/>
    <w:rsid w:val="00231296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925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64"/>
    <w:rsid w:val="00235D78"/>
    <w:rsid w:val="00236038"/>
    <w:rsid w:val="0023611F"/>
    <w:rsid w:val="002362A1"/>
    <w:rsid w:val="0023632C"/>
    <w:rsid w:val="00236350"/>
    <w:rsid w:val="00236874"/>
    <w:rsid w:val="00236ACB"/>
    <w:rsid w:val="00236B22"/>
    <w:rsid w:val="00236B36"/>
    <w:rsid w:val="00236B6E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7D"/>
    <w:rsid w:val="00240ECE"/>
    <w:rsid w:val="00240EF5"/>
    <w:rsid w:val="0024109E"/>
    <w:rsid w:val="00241763"/>
    <w:rsid w:val="00241993"/>
    <w:rsid w:val="00241BC8"/>
    <w:rsid w:val="00241F34"/>
    <w:rsid w:val="00241F75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701"/>
    <w:rsid w:val="00244992"/>
    <w:rsid w:val="002449DE"/>
    <w:rsid w:val="00244AFB"/>
    <w:rsid w:val="00244EF2"/>
    <w:rsid w:val="00244F60"/>
    <w:rsid w:val="00245499"/>
    <w:rsid w:val="002454B6"/>
    <w:rsid w:val="0024564B"/>
    <w:rsid w:val="0024576A"/>
    <w:rsid w:val="0024592A"/>
    <w:rsid w:val="00245A8E"/>
    <w:rsid w:val="00245D2E"/>
    <w:rsid w:val="00245FDF"/>
    <w:rsid w:val="00246099"/>
    <w:rsid w:val="00247232"/>
    <w:rsid w:val="00247677"/>
    <w:rsid w:val="002476AB"/>
    <w:rsid w:val="00247822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0D5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449"/>
    <w:rsid w:val="00254CDF"/>
    <w:rsid w:val="00254D35"/>
    <w:rsid w:val="00255119"/>
    <w:rsid w:val="00255223"/>
    <w:rsid w:val="00255285"/>
    <w:rsid w:val="002553F6"/>
    <w:rsid w:val="0025549E"/>
    <w:rsid w:val="00255577"/>
    <w:rsid w:val="0025561E"/>
    <w:rsid w:val="00255AA5"/>
    <w:rsid w:val="00255E38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3F9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1B8"/>
    <w:rsid w:val="002647D0"/>
    <w:rsid w:val="00264A6E"/>
    <w:rsid w:val="00264BEA"/>
    <w:rsid w:val="00264C5F"/>
    <w:rsid w:val="00264F50"/>
    <w:rsid w:val="00264FF9"/>
    <w:rsid w:val="002652FB"/>
    <w:rsid w:val="00265354"/>
    <w:rsid w:val="002654E3"/>
    <w:rsid w:val="002655EB"/>
    <w:rsid w:val="00265650"/>
    <w:rsid w:val="00265663"/>
    <w:rsid w:val="00265B62"/>
    <w:rsid w:val="00265BF4"/>
    <w:rsid w:val="00266198"/>
    <w:rsid w:val="00266620"/>
    <w:rsid w:val="0026673B"/>
    <w:rsid w:val="002668AC"/>
    <w:rsid w:val="002669AC"/>
    <w:rsid w:val="00266A62"/>
    <w:rsid w:val="00266AEE"/>
    <w:rsid w:val="00266D22"/>
    <w:rsid w:val="0026703F"/>
    <w:rsid w:val="002670DB"/>
    <w:rsid w:val="002673D0"/>
    <w:rsid w:val="00267458"/>
    <w:rsid w:val="002675D0"/>
    <w:rsid w:val="00267652"/>
    <w:rsid w:val="002676F5"/>
    <w:rsid w:val="00270529"/>
    <w:rsid w:val="00270843"/>
    <w:rsid w:val="00270A29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4DF"/>
    <w:rsid w:val="002735A5"/>
    <w:rsid w:val="002737A8"/>
    <w:rsid w:val="002737EC"/>
    <w:rsid w:val="0027381C"/>
    <w:rsid w:val="00273914"/>
    <w:rsid w:val="00273D99"/>
    <w:rsid w:val="00273E1A"/>
    <w:rsid w:val="00273EB4"/>
    <w:rsid w:val="00273FD0"/>
    <w:rsid w:val="00274252"/>
    <w:rsid w:val="00274581"/>
    <w:rsid w:val="002745CD"/>
    <w:rsid w:val="002746C8"/>
    <w:rsid w:val="00274C16"/>
    <w:rsid w:val="00275277"/>
    <w:rsid w:val="0027597B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37A"/>
    <w:rsid w:val="002778C9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783"/>
    <w:rsid w:val="00282811"/>
    <w:rsid w:val="00282B75"/>
    <w:rsid w:val="00282E99"/>
    <w:rsid w:val="00283197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786"/>
    <w:rsid w:val="00285855"/>
    <w:rsid w:val="00285B4D"/>
    <w:rsid w:val="00286258"/>
    <w:rsid w:val="00286471"/>
    <w:rsid w:val="00286580"/>
    <w:rsid w:val="002866FF"/>
    <w:rsid w:val="00286A6D"/>
    <w:rsid w:val="00286C26"/>
    <w:rsid w:val="00286C7E"/>
    <w:rsid w:val="00286CA7"/>
    <w:rsid w:val="00287183"/>
    <w:rsid w:val="002871F6"/>
    <w:rsid w:val="0028725A"/>
    <w:rsid w:val="002872C0"/>
    <w:rsid w:val="00287A70"/>
    <w:rsid w:val="00287B37"/>
    <w:rsid w:val="00287EA4"/>
    <w:rsid w:val="002901BB"/>
    <w:rsid w:val="0029028B"/>
    <w:rsid w:val="002903EF"/>
    <w:rsid w:val="00290561"/>
    <w:rsid w:val="002905EC"/>
    <w:rsid w:val="00290821"/>
    <w:rsid w:val="002908F9"/>
    <w:rsid w:val="00290CD2"/>
    <w:rsid w:val="00291022"/>
    <w:rsid w:val="0029148F"/>
    <w:rsid w:val="002916DE"/>
    <w:rsid w:val="0029191C"/>
    <w:rsid w:val="00291A09"/>
    <w:rsid w:val="00291AD3"/>
    <w:rsid w:val="0029200C"/>
    <w:rsid w:val="002920F7"/>
    <w:rsid w:val="002921B7"/>
    <w:rsid w:val="00292318"/>
    <w:rsid w:val="002924EE"/>
    <w:rsid w:val="00292C35"/>
    <w:rsid w:val="00292D10"/>
    <w:rsid w:val="002931F4"/>
    <w:rsid w:val="00293336"/>
    <w:rsid w:val="0029333F"/>
    <w:rsid w:val="00293695"/>
    <w:rsid w:val="002939D8"/>
    <w:rsid w:val="00293AD8"/>
    <w:rsid w:val="00293CD4"/>
    <w:rsid w:val="00293F54"/>
    <w:rsid w:val="00293FCD"/>
    <w:rsid w:val="002940C2"/>
    <w:rsid w:val="00294384"/>
    <w:rsid w:val="002948E2"/>
    <w:rsid w:val="00294C4E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6DE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8EC"/>
    <w:rsid w:val="002A1906"/>
    <w:rsid w:val="002A19D4"/>
    <w:rsid w:val="002A1CAC"/>
    <w:rsid w:val="002A1DF4"/>
    <w:rsid w:val="002A1EE5"/>
    <w:rsid w:val="002A249A"/>
    <w:rsid w:val="002A257D"/>
    <w:rsid w:val="002A266B"/>
    <w:rsid w:val="002A2E46"/>
    <w:rsid w:val="002A2F32"/>
    <w:rsid w:val="002A2FCA"/>
    <w:rsid w:val="002A33F5"/>
    <w:rsid w:val="002A3909"/>
    <w:rsid w:val="002A39FC"/>
    <w:rsid w:val="002A3AF5"/>
    <w:rsid w:val="002A3F88"/>
    <w:rsid w:val="002A40F7"/>
    <w:rsid w:val="002A41F1"/>
    <w:rsid w:val="002A4A3B"/>
    <w:rsid w:val="002A4B62"/>
    <w:rsid w:val="002A4DA9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56E"/>
    <w:rsid w:val="002A774A"/>
    <w:rsid w:val="002A788B"/>
    <w:rsid w:val="002A7EE7"/>
    <w:rsid w:val="002B00C1"/>
    <w:rsid w:val="002B0320"/>
    <w:rsid w:val="002B037A"/>
    <w:rsid w:val="002B0CCA"/>
    <w:rsid w:val="002B1325"/>
    <w:rsid w:val="002B1466"/>
    <w:rsid w:val="002B16E1"/>
    <w:rsid w:val="002B1A8F"/>
    <w:rsid w:val="002B1AF3"/>
    <w:rsid w:val="002B1CCC"/>
    <w:rsid w:val="002B1CF1"/>
    <w:rsid w:val="002B224A"/>
    <w:rsid w:val="002B2413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9E9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C59"/>
    <w:rsid w:val="002B6FC4"/>
    <w:rsid w:val="002B71F3"/>
    <w:rsid w:val="002B71F9"/>
    <w:rsid w:val="002B7293"/>
    <w:rsid w:val="002B73C3"/>
    <w:rsid w:val="002B7403"/>
    <w:rsid w:val="002B7679"/>
    <w:rsid w:val="002B7BB7"/>
    <w:rsid w:val="002B7C59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461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63"/>
    <w:rsid w:val="002C3C92"/>
    <w:rsid w:val="002C3DA3"/>
    <w:rsid w:val="002C424D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BCE"/>
    <w:rsid w:val="002C6DE0"/>
    <w:rsid w:val="002C6FF9"/>
    <w:rsid w:val="002C709F"/>
    <w:rsid w:val="002C7B24"/>
    <w:rsid w:val="002C7FD5"/>
    <w:rsid w:val="002D003D"/>
    <w:rsid w:val="002D09BB"/>
    <w:rsid w:val="002D0B19"/>
    <w:rsid w:val="002D0EB4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55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07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5B4E"/>
    <w:rsid w:val="002D5F1E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D"/>
    <w:rsid w:val="002D7A3F"/>
    <w:rsid w:val="002E01E5"/>
    <w:rsid w:val="002E023F"/>
    <w:rsid w:val="002E04E8"/>
    <w:rsid w:val="002E0723"/>
    <w:rsid w:val="002E0DA6"/>
    <w:rsid w:val="002E0E56"/>
    <w:rsid w:val="002E13FE"/>
    <w:rsid w:val="002E17FC"/>
    <w:rsid w:val="002E1879"/>
    <w:rsid w:val="002E1BF0"/>
    <w:rsid w:val="002E22F2"/>
    <w:rsid w:val="002E2484"/>
    <w:rsid w:val="002E26A1"/>
    <w:rsid w:val="002E26C7"/>
    <w:rsid w:val="002E2B73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3DCD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3CE"/>
    <w:rsid w:val="002E650C"/>
    <w:rsid w:val="002E6538"/>
    <w:rsid w:val="002E68AF"/>
    <w:rsid w:val="002E69A9"/>
    <w:rsid w:val="002E69CC"/>
    <w:rsid w:val="002E6A8A"/>
    <w:rsid w:val="002E6D1D"/>
    <w:rsid w:val="002E6DD5"/>
    <w:rsid w:val="002E7314"/>
    <w:rsid w:val="002E73B8"/>
    <w:rsid w:val="002E7637"/>
    <w:rsid w:val="002E784C"/>
    <w:rsid w:val="002E7A34"/>
    <w:rsid w:val="002E7AD7"/>
    <w:rsid w:val="002E7B59"/>
    <w:rsid w:val="002E7D4E"/>
    <w:rsid w:val="002E7EBC"/>
    <w:rsid w:val="002F00F9"/>
    <w:rsid w:val="002F01B7"/>
    <w:rsid w:val="002F01E6"/>
    <w:rsid w:val="002F041E"/>
    <w:rsid w:val="002F050C"/>
    <w:rsid w:val="002F08A0"/>
    <w:rsid w:val="002F09D6"/>
    <w:rsid w:val="002F0D3B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C1F"/>
    <w:rsid w:val="002F2F1A"/>
    <w:rsid w:val="002F3102"/>
    <w:rsid w:val="002F3337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FD"/>
    <w:rsid w:val="002F6210"/>
    <w:rsid w:val="002F64A6"/>
    <w:rsid w:val="002F6A29"/>
    <w:rsid w:val="002F6AB5"/>
    <w:rsid w:val="002F6D83"/>
    <w:rsid w:val="002F6FB7"/>
    <w:rsid w:val="002F7024"/>
    <w:rsid w:val="002F7062"/>
    <w:rsid w:val="002F7287"/>
    <w:rsid w:val="002F7562"/>
    <w:rsid w:val="002F7C49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63A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1E0"/>
    <w:rsid w:val="003034F1"/>
    <w:rsid w:val="003036F3"/>
    <w:rsid w:val="00303B45"/>
    <w:rsid w:val="00303C2B"/>
    <w:rsid w:val="00303D4B"/>
    <w:rsid w:val="00303E7C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4C5"/>
    <w:rsid w:val="0030660B"/>
    <w:rsid w:val="00306616"/>
    <w:rsid w:val="00306936"/>
    <w:rsid w:val="00306E30"/>
    <w:rsid w:val="003073DD"/>
    <w:rsid w:val="00307926"/>
    <w:rsid w:val="003079B8"/>
    <w:rsid w:val="00307A76"/>
    <w:rsid w:val="00307F3A"/>
    <w:rsid w:val="00310720"/>
    <w:rsid w:val="0031087A"/>
    <w:rsid w:val="00310963"/>
    <w:rsid w:val="00310987"/>
    <w:rsid w:val="003113F1"/>
    <w:rsid w:val="00311402"/>
    <w:rsid w:val="00311501"/>
    <w:rsid w:val="003117A1"/>
    <w:rsid w:val="00311907"/>
    <w:rsid w:val="00311ACD"/>
    <w:rsid w:val="00311CE3"/>
    <w:rsid w:val="00311D92"/>
    <w:rsid w:val="00312007"/>
    <w:rsid w:val="0031203A"/>
    <w:rsid w:val="003121A1"/>
    <w:rsid w:val="0031244A"/>
    <w:rsid w:val="0031280F"/>
    <w:rsid w:val="003129A7"/>
    <w:rsid w:val="00312A46"/>
    <w:rsid w:val="00312FA3"/>
    <w:rsid w:val="00312FB1"/>
    <w:rsid w:val="0031322A"/>
    <w:rsid w:val="00313826"/>
    <w:rsid w:val="00313854"/>
    <w:rsid w:val="00313BDC"/>
    <w:rsid w:val="00313BED"/>
    <w:rsid w:val="00313D06"/>
    <w:rsid w:val="00313D65"/>
    <w:rsid w:val="00313DBD"/>
    <w:rsid w:val="00313E0B"/>
    <w:rsid w:val="003141C6"/>
    <w:rsid w:val="00314327"/>
    <w:rsid w:val="003144C0"/>
    <w:rsid w:val="003148E6"/>
    <w:rsid w:val="00314B8C"/>
    <w:rsid w:val="00314D93"/>
    <w:rsid w:val="00314E8F"/>
    <w:rsid w:val="003157FF"/>
    <w:rsid w:val="00315A4B"/>
    <w:rsid w:val="00315EB6"/>
    <w:rsid w:val="00315F74"/>
    <w:rsid w:val="00315F81"/>
    <w:rsid w:val="00315FAD"/>
    <w:rsid w:val="00316083"/>
    <w:rsid w:val="00316224"/>
    <w:rsid w:val="00316456"/>
    <w:rsid w:val="003167E7"/>
    <w:rsid w:val="0031681C"/>
    <w:rsid w:val="0031696E"/>
    <w:rsid w:val="00316CD1"/>
    <w:rsid w:val="00316DAD"/>
    <w:rsid w:val="00316FB6"/>
    <w:rsid w:val="00316FE1"/>
    <w:rsid w:val="00317004"/>
    <w:rsid w:val="003170FD"/>
    <w:rsid w:val="003171F0"/>
    <w:rsid w:val="003173BE"/>
    <w:rsid w:val="00317511"/>
    <w:rsid w:val="0031771F"/>
    <w:rsid w:val="003178DB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99F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692"/>
    <w:rsid w:val="00326DDD"/>
    <w:rsid w:val="00326E15"/>
    <w:rsid w:val="00326F9B"/>
    <w:rsid w:val="0032710D"/>
    <w:rsid w:val="00327379"/>
    <w:rsid w:val="00327479"/>
    <w:rsid w:val="0032748C"/>
    <w:rsid w:val="00327789"/>
    <w:rsid w:val="00327C3C"/>
    <w:rsid w:val="00327F7C"/>
    <w:rsid w:val="003302A2"/>
    <w:rsid w:val="003302BC"/>
    <w:rsid w:val="003306C3"/>
    <w:rsid w:val="00330B38"/>
    <w:rsid w:val="00330C69"/>
    <w:rsid w:val="00330F60"/>
    <w:rsid w:val="0033107C"/>
    <w:rsid w:val="003315D5"/>
    <w:rsid w:val="00331ABA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8B3"/>
    <w:rsid w:val="00333E3D"/>
    <w:rsid w:val="00334021"/>
    <w:rsid w:val="003340FF"/>
    <w:rsid w:val="00334619"/>
    <w:rsid w:val="003346AD"/>
    <w:rsid w:val="00334798"/>
    <w:rsid w:val="00334A68"/>
    <w:rsid w:val="00334A7B"/>
    <w:rsid w:val="00334AE8"/>
    <w:rsid w:val="00334E54"/>
    <w:rsid w:val="00334F50"/>
    <w:rsid w:val="0033502E"/>
    <w:rsid w:val="0033515B"/>
    <w:rsid w:val="00335461"/>
    <w:rsid w:val="0033566D"/>
    <w:rsid w:val="003356D6"/>
    <w:rsid w:val="00335B79"/>
    <w:rsid w:val="00335DC5"/>
    <w:rsid w:val="00335F1F"/>
    <w:rsid w:val="0033623F"/>
    <w:rsid w:val="00336315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9"/>
    <w:rsid w:val="003378AA"/>
    <w:rsid w:val="0033793F"/>
    <w:rsid w:val="00337B71"/>
    <w:rsid w:val="00340053"/>
    <w:rsid w:val="00340493"/>
    <w:rsid w:val="003405B3"/>
    <w:rsid w:val="003405C2"/>
    <w:rsid w:val="0034065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743"/>
    <w:rsid w:val="003419B7"/>
    <w:rsid w:val="00341BDD"/>
    <w:rsid w:val="00341BE6"/>
    <w:rsid w:val="00341CF1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B1"/>
    <w:rsid w:val="003435F5"/>
    <w:rsid w:val="00343D33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5A1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47DCB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166"/>
    <w:rsid w:val="00351C3B"/>
    <w:rsid w:val="00351E48"/>
    <w:rsid w:val="00351F25"/>
    <w:rsid w:val="003522CA"/>
    <w:rsid w:val="003522EE"/>
    <w:rsid w:val="003524AA"/>
    <w:rsid w:val="00352647"/>
    <w:rsid w:val="00352851"/>
    <w:rsid w:val="003529A3"/>
    <w:rsid w:val="00352EE5"/>
    <w:rsid w:val="00352F17"/>
    <w:rsid w:val="0035309E"/>
    <w:rsid w:val="00353290"/>
    <w:rsid w:val="0035335A"/>
    <w:rsid w:val="00353442"/>
    <w:rsid w:val="00353500"/>
    <w:rsid w:val="00353B6D"/>
    <w:rsid w:val="0035438F"/>
    <w:rsid w:val="0035440C"/>
    <w:rsid w:val="00354F6F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5BD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A6B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B71"/>
    <w:rsid w:val="00365E02"/>
    <w:rsid w:val="00366063"/>
    <w:rsid w:val="003660F6"/>
    <w:rsid w:val="003663A1"/>
    <w:rsid w:val="00366442"/>
    <w:rsid w:val="0036646E"/>
    <w:rsid w:val="00366488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BD3"/>
    <w:rsid w:val="00367C36"/>
    <w:rsid w:val="00370018"/>
    <w:rsid w:val="0037001D"/>
    <w:rsid w:val="0037018B"/>
    <w:rsid w:val="00370631"/>
    <w:rsid w:val="00370641"/>
    <w:rsid w:val="00370657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C94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4BDF"/>
    <w:rsid w:val="00374CE5"/>
    <w:rsid w:val="00375316"/>
    <w:rsid w:val="003753A6"/>
    <w:rsid w:val="0037573F"/>
    <w:rsid w:val="003759EA"/>
    <w:rsid w:val="00375A7A"/>
    <w:rsid w:val="00375B32"/>
    <w:rsid w:val="00375E52"/>
    <w:rsid w:val="00375E99"/>
    <w:rsid w:val="00375F0C"/>
    <w:rsid w:val="00376071"/>
    <w:rsid w:val="0037609E"/>
    <w:rsid w:val="003762F7"/>
    <w:rsid w:val="00376513"/>
    <w:rsid w:val="0037665C"/>
    <w:rsid w:val="00376974"/>
    <w:rsid w:val="00376BB6"/>
    <w:rsid w:val="00376CE2"/>
    <w:rsid w:val="00376E23"/>
    <w:rsid w:val="00376E87"/>
    <w:rsid w:val="00377188"/>
    <w:rsid w:val="0037741E"/>
    <w:rsid w:val="0037773E"/>
    <w:rsid w:val="00377AA1"/>
    <w:rsid w:val="00377BCD"/>
    <w:rsid w:val="00377C2F"/>
    <w:rsid w:val="00377D6C"/>
    <w:rsid w:val="0038008F"/>
    <w:rsid w:val="00380501"/>
    <w:rsid w:val="0038068C"/>
    <w:rsid w:val="0038078D"/>
    <w:rsid w:val="003808A6"/>
    <w:rsid w:val="00380B70"/>
    <w:rsid w:val="00380D5E"/>
    <w:rsid w:val="0038117A"/>
    <w:rsid w:val="00381187"/>
    <w:rsid w:val="00381259"/>
    <w:rsid w:val="00381371"/>
    <w:rsid w:val="003813A5"/>
    <w:rsid w:val="00381587"/>
    <w:rsid w:val="00381623"/>
    <w:rsid w:val="0038171D"/>
    <w:rsid w:val="003819C6"/>
    <w:rsid w:val="00382305"/>
    <w:rsid w:val="00382934"/>
    <w:rsid w:val="003829E2"/>
    <w:rsid w:val="00382A44"/>
    <w:rsid w:val="00382FE0"/>
    <w:rsid w:val="00382FF0"/>
    <w:rsid w:val="00383158"/>
    <w:rsid w:val="003831EE"/>
    <w:rsid w:val="0038380C"/>
    <w:rsid w:val="00383886"/>
    <w:rsid w:val="003838B3"/>
    <w:rsid w:val="0038398F"/>
    <w:rsid w:val="00383BCF"/>
    <w:rsid w:val="00383D74"/>
    <w:rsid w:val="00383F11"/>
    <w:rsid w:val="00383F7B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5D5"/>
    <w:rsid w:val="003867E2"/>
    <w:rsid w:val="003868A8"/>
    <w:rsid w:val="003868A9"/>
    <w:rsid w:val="00386A18"/>
    <w:rsid w:val="00386D5A"/>
    <w:rsid w:val="00386EA7"/>
    <w:rsid w:val="00386F68"/>
    <w:rsid w:val="00387445"/>
    <w:rsid w:val="00387459"/>
    <w:rsid w:val="00387547"/>
    <w:rsid w:val="00387B59"/>
    <w:rsid w:val="00387C94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384"/>
    <w:rsid w:val="0039343C"/>
    <w:rsid w:val="00393611"/>
    <w:rsid w:val="00393749"/>
    <w:rsid w:val="00393810"/>
    <w:rsid w:val="00393866"/>
    <w:rsid w:val="00393CDE"/>
    <w:rsid w:val="00393D44"/>
    <w:rsid w:val="00393E83"/>
    <w:rsid w:val="0039472F"/>
    <w:rsid w:val="00394D95"/>
    <w:rsid w:val="00394D9C"/>
    <w:rsid w:val="00394F10"/>
    <w:rsid w:val="00394FBC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53C"/>
    <w:rsid w:val="003A065A"/>
    <w:rsid w:val="003A082B"/>
    <w:rsid w:val="003A09E0"/>
    <w:rsid w:val="003A09E3"/>
    <w:rsid w:val="003A0D99"/>
    <w:rsid w:val="003A102A"/>
    <w:rsid w:val="003A10E8"/>
    <w:rsid w:val="003A12DD"/>
    <w:rsid w:val="003A146A"/>
    <w:rsid w:val="003A157F"/>
    <w:rsid w:val="003A1891"/>
    <w:rsid w:val="003A18F9"/>
    <w:rsid w:val="003A194A"/>
    <w:rsid w:val="003A1D02"/>
    <w:rsid w:val="003A1F77"/>
    <w:rsid w:val="003A252A"/>
    <w:rsid w:val="003A25C1"/>
    <w:rsid w:val="003A2670"/>
    <w:rsid w:val="003A27A8"/>
    <w:rsid w:val="003A2B7B"/>
    <w:rsid w:val="003A2D75"/>
    <w:rsid w:val="003A2E78"/>
    <w:rsid w:val="003A2F25"/>
    <w:rsid w:val="003A321B"/>
    <w:rsid w:val="003A3281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B95"/>
    <w:rsid w:val="003A4BE0"/>
    <w:rsid w:val="003A4C30"/>
    <w:rsid w:val="003A5158"/>
    <w:rsid w:val="003A520A"/>
    <w:rsid w:val="003A5A1E"/>
    <w:rsid w:val="003A6005"/>
    <w:rsid w:val="003A618C"/>
    <w:rsid w:val="003A687D"/>
    <w:rsid w:val="003A6929"/>
    <w:rsid w:val="003A692D"/>
    <w:rsid w:val="003A6C09"/>
    <w:rsid w:val="003A6EC1"/>
    <w:rsid w:val="003A74B6"/>
    <w:rsid w:val="003A7846"/>
    <w:rsid w:val="003A7AEA"/>
    <w:rsid w:val="003A7E29"/>
    <w:rsid w:val="003A7E5B"/>
    <w:rsid w:val="003A7F37"/>
    <w:rsid w:val="003B011E"/>
    <w:rsid w:val="003B0163"/>
    <w:rsid w:val="003B038E"/>
    <w:rsid w:val="003B03C0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8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480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81"/>
    <w:rsid w:val="003B7DE0"/>
    <w:rsid w:val="003B7FDA"/>
    <w:rsid w:val="003C010A"/>
    <w:rsid w:val="003C0794"/>
    <w:rsid w:val="003C07AF"/>
    <w:rsid w:val="003C07F9"/>
    <w:rsid w:val="003C0916"/>
    <w:rsid w:val="003C0AAC"/>
    <w:rsid w:val="003C0B49"/>
    <w:rsid w:val="003C0EF6"/>
    <w:rsid w:val="003C10F7"/>
    <w:rsid w:val="003C1782"/>
    <w:rsid w:val="003C1798"/>
    <w:rsid w:val="003C1B38"/>
    <w:rsid w:val="003C1B89"/>
    <w:rsid w:val="003C1E4B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DE7"/>
    <w:rsid w:val="003C3E2A"/>
    <w:rsid w:val="003C40B7"/>
    <w:rsid w:val="003C41E8"/>
    <w:rsid w:val="003C440E"/>
    <w:rsid w:val="003C45C9"/>
    <w:rsid w:val="003C487D"/>
    <w:rsid w:val="003C50AA"/>
    <w:rsid w:val="003C5487"/>
    <w:rsid w:val="003C56E5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1F"/>
    <w:rsid w:val="003D21A0"/>
    <w:rsid w:val="003D221F"/>
    <w:rsid w:val="003D245D"/>
    <w:rsid w:val="003D2772"/>
    <w:rsid w:val="003D2839"/>
    <w:rsid w:val="003D2951"/>
    <w:rsid w:val="003D299E"/>
    <w:rsid w:val="003D2BA9"/>
    <w:rsid w:val="003D313E"/>
    <w:rsid w:val="003D3173"/>
    <w:rsid w:val="003D33B1"/>
    <w:rsid w:val="003D3423"/>
    <w:rsid w:val="003D3556"/>
    <w:rsid w:val="003D369B"/>
    <w:rsid w:val="003D36EB"/>
    <w:rsid w:val="003D37D7"/>
    <w:rsid w:val="003D3B8C"/>
    <w:rsid w:val="003D406F"/>
    <w:rsid w:val="003D4098"/>
    <w:rsid w:val="003D41A7"/>
    <w:rsid w:val="003D429C"/>
    <w:rsid w:val="003D43C1"/>
    <w:rsid w:val="003D43F1"/>
    <w:rsid w:val="003D45FF"/>
    <w:rsid w:val="003D4E92"/>
    <w:rsid w:val="003D4EAA"/>
    <w:rsid w:val="003D4F7F"/>
    <w:rsid w:val="003D4FFF"/>
    <w:rsid w:val="003D53FD"/>
    <w:rsid w:val="003D5414"/>
    <w:rsid w:val="003D562D"/>
    <w:rsid w:val="003D581C"/>
    <w:rsid w:val="003D5B5B"/>
    <w:rsid w:val="003D5B99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6DB"/>
    <w:rsid w:val="003D7709"/>
    <w:rsid w:val="003D7EDC"/>
    <w:rsid w:val="003E004A"/>
    <w:rsid w:val="003E014B"/>
    <w:rsid w:val="003E020E"/>
    <w:rsid w:val="003E0220"/>
    <w:rsid w:val="003E0234"/>
    <w:rsid w:val="003E0361"/>
    <w:rsid w:val="003E0744"/>
    <w:rsid w:val="003E0AC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41"/>
    <w:rsid w:val="003E487F"/>
    <w:rsid w:val="003E4C40"/>
    <w:rsid w:val="003E4FB2"/>
    <w:rsid w:val="003E4FB4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28"/>
    <w:rsid w:val="003E71E7"/>
    <w:rsid w:val="003E72F3"/>
    <w:rsid w:val="003E7915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77"/>
    <w:rsid w:val="003F16D7"/>
    <w:rsid w:val="003F1B35"/>
    <w:rsid w:val="003F1B7C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3D05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245"/>
    <w:rsid w:val="003F7386"/>
    <w:rsid w:val="003F7481"/>
    <w:rsid w:val="003F78FE"/>
    <w:rsid w:val="003F7901"/>
    <w:rsid w:val="003F7DD3"/>
    <w:rsid w:val="003F7E92"/>
    <w:rsid w:val="0040020C"/>
    <w:rsid w:val="0040026D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945"/>
    <w:rsid w:val="00401A1B"/>
    <w:rsid w:val="00401C57"/>
    <w:rsid w:val="004024E4"/>
    <w:rsid w:val="00402606"/>
    <w:rsid w:val="004029FB"/>
    <w:rsid w:val="00402BE6"/>
    <w:rsid w:val="00402CD9"/>
    <w:rsid w:val="00402D29"/>
    <w:rsid w:val="00402DCF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5D7D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8EB"/>
    <w:rsid w:val="00412911"/>
    <w:rsid w:val="00412F69"/>
    <w:rsid w:val="004132B9"/>
    <w:rsid w:val="0041330E"/>
    <w:rsid w:val="0041338D"/>
    <w:rsid w:val="004136BB"/>
    <w:rsid w:val="004136CD"/>
    <w:rsid w:val="004137D5"/>
    <w:rsid w:val="0041386E"/>
    <w:rsid w:val="004139C3"/>
    <w:rsid w:val="00413C52"/>
    <w:rsid w:val="00413CB1"/>
    <w:rsid w:val="00413CBD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21A"/>
    <w:rsid w:val="004153AB"/>
    <w:rsid w:val="00415931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90E"/>
    <w:rsid w:val="00417BCA"/>
    <w:rsid w:val="00417C0A"/>
    <w:rsid w:val="00417CE2"/>
    <w:rsid w:val="0042000B"/>
    <w:rsid w:val="00420057"/>
    <w:rsid w:val="0042019D"/>
    <w:rsid w:val="00420462"/>
    <w:rsid w:val="00420468"/>
    <w:rsid w:val="0042080B"/>
    <w:rsid w:val="00420A85"/>
    <w:rsid w:val="00421120"/>
    <w:rsid w:val="00421295"/>
    <w:rsid w:val="004213C8"/>
    <w:rsid w:val="0042140B"/>
    <w:rsid w:val="0042182C"/>
    <w:rsid w:val="0042194E"/>
    <w:rsid w:val="004219C5"/>
    <w:rsid w:val="00421D32"/>
    <w:rsid w:val="00422124"/>
    <w:rsid w:val="00422981"/>
    <w:rsid w:val="00422C92"/>
    <w:rsid w:val="00422CE5"/>
    <w:rsid w:val="00422DA0"/>
    <w:rsid w:val="00423027"/>
    <w:rsid w:val="0042309C"/>
    <w:rsid w:val="00423133"/>
    <w:rsid w:val="00423288"/>
    <w:rsid w:val="004233A5"/>
    <w:rsid w:val="004238CE"/>
    <w:rsid w:val="004239BC"/>
    <w:rsid w:val="00423B1D"/>
    <w:rsid w:val="00424452"/>
    <w:rsid w:val="00424537"/>
    <w:rsid w:val="004245A7"/>
    <w:rsid w:val="00424685"/>
    <w:rsid w:val="0042496B"/>
    <w:rsid w:val="00424A69"/>
    <w:rsid w:val="00424D90"/>
    <w:rsid w:val="00424FDC"/>
    <w:rsid w:val="004259D2"/>
    <w:rsid w:val="00425E50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35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0EF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72"/>
    <w:rsid w:val="0043349D"/>
    <w:rsid w:val="004335ED"/>
    <w:rsid w:val="004338E1"/>
    <w:rsid w:val="00433AE4"/>
    <w:rsid w:val="00433CC6"/>
    <w:rsid w:val="00433CDD"/>
    <w:rsid w:val="00434E0D"/>
    <w:rsid w:val="00434E30"/>
    <w:rsid w:val="0043515D"/>
    <w:rsid w:val="00435419"/>
    <w:rsid w:val="00435830"/>
    <w:rsid w:val="004358BE"/>
    <w:rsid w:val="00435999"/>
    <w:rsid w:val="00435B9A"/>
    <w:rsid w:val="00435E76"/>
    <w:rsid w:val="00435EB1"/>
    <w:rsid w:val="0043619E"/>
    <w:rsid w:val="00436287"/>
    <w:rsid w:val="004365EC"/>
    <w:rsid w:val="004366D3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0EF0"/>
    <w:rsid w:val="00441022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3F2C"/>
    <w:rsid w:val="004443D1"/>
    <w:rsid w:val="0044441E"/>
    <w:rsid w:val="0044444A"/>
    <w:rsid w:val="004445C2"/>
    <w:rsid w:val="004445D6"/>
    <w:rsid w:val="00444A73"/>
    <w:rsid w:val="00444B6B"/>
    <w:rsid w:val="00444C7D"/>
    <w:rsid w:val="004451DE"/>
    <w:rsid w:val="00445261"/>
    <w:rsid w:val="00445334"/>
    <w:rsid w:val="00445411"/>
    <w:rsid w:val="0044546D"/>
    <w:rsid w:val="00445590"/>
    <w:rsid w:val="004456DC"/>
    <w:rsid w:val="00445C69"/>
    <w:rsid w:val="0044622F"/>
    <w:rsid w:val="00446245"/>
    <w:rsid w:val="004462D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29"/>
    <w:rsid w:val="00447A7B"/>
    <w:rsid w:val="00447CF5"/>
    <w:rsid w:val="00447DBC"/>
    <w:rsid w:val="00450223"/>
    <w:rsid w:val="004503C5"/>
    <w:rsid w:val="004503E2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CD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1"/>
    <w:rsid w:val="00453FF9"/>
    <w:rsid w:val="0045404D"/>
    <w:rsid w:val="004546E6"/>
    <w:rsid w:val="00454881"/>
    <w:rsid w:val="00454A65"/>
    <w:rsid w:val="00454AB2"/>
    <w:rsid w:val="00455552"/>
    <w:rsid w:val="0045570E"/>
    <w:rsid w:val="00455A6A"/>
    <w:rsid w:val="00455B67"/>
    <w:rsid w:val="00455B7D"/>
    <w:rsid w:val="00455E77"/>
    <w:rsid w:val="00455E94"/>
    <w:rsid w:val="00456211"/>
    <w:rsid w:val="004563C0"/>
    <w:rsid w:val="0045649C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3DF"/>
    <w:rsid w:val="00462A3C"/>
    <w:rsid w:val="00462A69"/>
    <w:rsid w:val="00462AB2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09"/>
    <w:rsid w:val="004646D9"/>
    <w:rsid w:val="00464B1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69E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9E6"/>
    <w:rsid w:val="00472F34"/>
    <w:rsid w:val="004730B2"/>
    <w:rsid w:val="00473265"/>
    <w:rsid w:val="00473318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4F49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760"/>
    <w:rsid w:val="00477A43"/>
    <w:rsid w:val="00477B5D"/>
    <w:rsid w:val="00477F1A"/>
    <w:rsid w:val="004804CA"/>
    <w:rsid w:val="00480654"/>
    <w:rsid w:val="00480A78"/>
    <w:rsid w:val="00480BF5"/>
    <w:rsid w:val="00480C77"/>
    <w:rsid w:val="00480FE5"/>
    <w:rsid w:val="004812A1"/>
    <w:rsid w:val="004816C0"/>
    <w:rsid w:val="0048179C"/>
    <w:rsid w:val="00482474"/>
    <w:rsid w:val="00482624"/>
    <w:rsid w:val="00482654"/>
    <w:rsid w:val="0048273C"/>
    <w:rsid w:val="0048278A"/>
    <w:rsid w:val="00482824"/>
    <w:rsid w:val="00482E4E"/>
    <w:rsid w:val="00482E86"/>
    <w:rsid w:val="00482F28"/>
    <w:rsid w:val="00483128"/>
    <w:rsid w:val="00483384"/>
    <w:rsid w:val="00483447"/>
    <w:rsid w:val="00483AD0"/>
    <w:rsid w:val="00483BB9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B42"/>
    <w:rsid w:val="00486C42"/>
    <w:rsid w:val="00486C94"/>
    <w:rsid w:val="00486E2F"/>
    <w:rsid w:val="00486F3E"/>
    <w:rsid w:val="0048726F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01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7F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5B"/>
    <w:rsid w:val="00494575"/>
    <w:rsid w:val="004946BF"/>
    <w:rsid w:val="004947B5"/>
    <w:rsid w:val="00494ABE"/>
    <w:rsid w:val="00494C11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AA5"/>
    <w:rsid w:val="00495F56"/>
    <w:rsid w:val="0049618D"/>
    <w:rsid w:val="0049640B"/>
    <w:rsid w:val="00496466"/>
    <w:rsid w:val="0049674D"/>
    <w:rsid w:val="0049698A"/>
    <w:rsid w:val="00496AD3"/>
    <w:rsid w:val="00496B83"/>
    <w:rsid w:val="00496BC9"/>
    <w:rsid w:val="00496BFE"/>
    <w:rsid w:val="00496DC5"/>
    <w:rsid w:val="0049791A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15"/>
    <w:rsid w:val="004A1CDC"/>
    <w:rsid w:val="004A1D23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2D09"/>
    <w:rsid w:val="004A3030"/>
    <w:rsid w:val="004A3267"/>
    <w:rsid w:val="004A3285"/>
    <w:rsid w:val="004A3320"/>
    <w:rsid w:val="004A336D"/>
    <w:rsid w:val="004A33E1"/>
    <w:rsid w:val="004A346E"/>
    <w:rsid w:val="004A34A2"/>
    <w:rsid w:val="004A36A6"/>
    <w:rsid w:val="004A3B65"/>
    <w:rsid w:val="004A3EA9"/>
    <w:rsid w:val="004A3F1A"/>
    <w:rsid w:val="004A3F56"/>
    <w:rsid w:val="004A4307"/>
    <w:rsid w:val="004A45EC"/>
    <w:rsid w:val="004A4C78"/>
    <w:rsid w:val="004A5087"/>
    <w:rsid w:val="004A5317"/>
    <w:rsid w:val="004A5662"/>
    <w:rsid w:val="004A5BFC"/>
    <w:rsid w:val="004A5FE9"/>
    <w:rsid w:val="004A625C"/>
    <w:rsid w:val="004A648C"/>
    <w:rsid w:val="004A64EE"/>
    <w:rsid w:val="004A65C6"/>
    <w:rsid w:val="004A6634"/>
    <w:rsid w:val="004A6CF6"/>
    <w:rsid w:val="004A7039"/>
    <w:rsid w:val="004A7375"/>
    <w:rsid w:val="004A73A9"/>
    <w:rsid w:val="004A7796"/>
    <w:rsid w:val="004A77B6"/>
    <w:rsid w:val="004A7B68"/>
    <w:rsid w:val="004B0039"/>
    <w:rsid w:val="004B01C2"/>
    <w:rsid w:val="004B04D0"/>
    <w:rsid w:val="004B0A6F"/>
    <w:rsid w:val="004B0AA2"/>
    <w:rsid w:val="004B0D43"/>
    <w:rsid w:val="004B0DF2"/>
    <w:rsid w:val="004B0E57"/>
    <w:rsid w:val="004B15D7"/>
    <w:rsid w:val="004B166C"/>
    <w:rsid w:val="004B1CC3"/>
    <w:rsid w:val="004B1DD5"/>
    <w:rsid w:val="004B26DF"/>
    <w:rsid w:val="004B2B95"/>
    <w:rsid w:val="004B30D4"/>
    <w:rsid w:val="004B3284"/>
    <w:rsid w:val="004B3410"/>
    <w:rsid w:val="004B345B"/>
    <w:rsid w:val="004B364C"/>
    <w:rsid w:val="004B3D8A"/>
    <w:rsid w:val="004B4057"/>
    <w:rsid w:val="004B4532"/>
    <w:rsid w:val="004B45D5"/>
    <w:rsid w:val="004B47F8"/>
    <w:rsid w:val="004B4C47"/>
    <w:rsid w:val="004B4FB7"/>
    <w:rsid w:val="004B5145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3AF"/>
    <w:rsid w:val="004B6455"/>
    <w:rsid w:val="004B689B"/>
    <w:rsid w:val="004B6B6A"/>
    <w:rsid w:val="004B6D7E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6E8"/>
    <w:rsid w:val="004C179C"/>
    <w:rsid w:val="004C17E7"/>
    <w:rsid w:val="004C1AB9"/>
    <w:rsid w:val="004C1B73"/>
    <w:rsid w:val="004C1E11"/>
    <w:rsid w:val="004C1F69"/>
    <w:rsid w:val="004C200E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1AE"/>
    <w:rsid w:val="004C5301"/>
    <w:rsid w:val="004C53AF"/>
    <w:rsid w:val="004C5C01"/>
    <w:rsid w:val="004C5CE9"/>
    <w:rsid w:val="004C5CF1"/>
    <w:rsid w:val="004C5DC4"/>
    <w:rsid w:val="004C60A4"/>
    <w:rsid w:val="004C61EB"/>
    <w:rsid w:val="004C65E3"/>
    <w:rsid w:val="004C6697"/>
    <w:rsid w:val="004C6698"/>
    <w:rsid w:val="004C66C2"/>
    <w:rsid w:val="004C68B1"/>
    <w:rsid w:val="004C6BCF"/>
    <w:rsid w:val="004C6DF8"/>
    <w:rsid w:val="004C6FCD"/>
    <w:rsid w:val="004C7665"/>
    <w:rsid w:val="004C7874"/>
    <w:rsid w:val="004C7A83"/>
    <w:rsid w:val="004C7D8C"/>
    <w:rsid w:val="004C7E4C"/>
    <w:rsid w:val="004C7F1B"/>
    <w:rsid w:val="004D048F"/>
    <w:rsid w:val="004D0526"/>
    <w:rsid w:val="004D0692"/>
    <w:rsid w:val="004D09CA"/>
    <w:rsid w:val="004D0FCA"/>
    <w:rsid w:val="004D1102"/>
    <w:rsid w:val="004D1294"/>
    <w:rsid w:val="004D13CB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4B7"/>
    <w:rsid w:val="004D5660"/>
    <w:rsid w:val="004D5788"/>
    <w:rsid w:val="004D5892"/>
    <w:rsid w:val="004D5B99"/>
    <w:rsid w:val="004D6033"/>
    <w:rsid w:val="004D66AA"/>
    <w:rsid w:val="004D66CD"/>
    <w:rsid w:val="004D67F4"/>
    <w:rsid w:val="004D69B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467"/>
    <w:rsid w:val="004E066F"/>
    <w:rsid w:val="004E067A"/>
    <w:rsid w:val="004E0997"/>
    <w:rsid w:val="004E0A5B"/>
    <w:rsid w:val="004E0AC5"/>
    <w:rsid w:val="004E0CA5"/>
    <w:rsid w:val="004E0EF7"/>
    <w:rsid w:val="004E0F97"/>
    <w:rsid w:val="004E113A"/>
    <w:rsid w:val="004E11F5"/>
    <w:rsid w:val="004E147B"/>
    <w:rsid w:val="004E16C8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0"/>
    <w:rsid w:val="004E5AD6"/>
    <w:rsid w:val="004E61DC"/>
    <w:rsid w:val="004E637B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E24"/>
    <w:rsid w:val="004E7FC8"/>
    <w:rsid w:val="004F004F"/>
    <w:rsid w:val="004F0698"/>
    <w:rsid w:val="004F0A29"/>
    <w:rsid w:val="004F1042"/>
    <w:rsid w:val="004F13DC"/>
    <w:rsid w:val="004F1A98"/>
    <w:rsid w:val="004F1C94"/>
    <w:rsid w:val="004F20FC"/>
    <w:rsid w:val="004F226B"/>
    <w:rsid w:val="004F231B"/>
    <w:rsid w:val="004F2528"/>
    <w:rsid w:val="004F259C"/>
    <w:rsid w:val="004F2A48"/>
    <w:rsid w:val="004F2AA4"/>
    <w:rsid w:val="004F2CBF"/>
    <w:rsid w:val="004F33ED"/>
    <w:rsid w:val="004F367B"/>
    <w:rsid w:val="004F3DB2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3F9"/>
    <w:rsid w:val="004F748D"/>
    <w:rsid w:val="004F774D"/>
    <w:rsid w:val="004F79F6"/>
    <w:rsid w:val="004F7B10"/>
    <w:rsid w:val="004F7C16"/>
    <w:rsid w:val="0050009F"/>
    <w:rsid w:val="005004C9"/>
    <w:rsid w:val="00500878"/>
    <w:rsid w:val="00500975"/>
    <w:rsid w:val="00501403"/>
    <w:rsid w:val="005016E7"/>
    <w:rsid w:val="005017CF"/>
    <w:rsid w:val="0050189B"/>
    <w:rsid w:val="005018ED"/>
    <w:rsid w:val="00501AED"/>
    <w:rsid w:val="00501EEA"/>
    <w:rsid w:val="00502329"/>
    <w:rsid w:val="00502344"/>
    <w:rsid w:val="0050273A"/>
    <w:rsid w:val="005029E5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014"/>
    <w:rsid w:val="00504B2A"/>
    <w:rsid w:val="00504F10"/>
    <w:rsid w:val="00504F20"/>
    <w:rsid w:val="005050A4"/>
    <w:rsid w:val="005052E7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843"/>
    <w:rsid w:val="00510B97"/>
    <w:rsid w:val="00510E72"/>
    <w:rsid w:val="00510ECC"/>
    <w:rsid w:val="005110BF"/>
    <w:rsid w:val="005118D8"/>
    <w:rsid w:val="00511975"/>
    <w:rsid w:val="005119FA"/>
    <w:rsid w:val="00511A1C"/>
    <w:rsid w:val="00511E8A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B59"/>
    <w:rsid w:val="00515C34"/>
    <w:rsid w:val="00515D01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6F0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CCA"/>
    <w:rsid w:val="00522DE1"/>
    <w:rsid w:val="005238D2"/>
    <w:rsid w:val="00523AF4"/>
    <w:rsid w:val="00523C6F"/>
    <w:rsid w:val="005241FF"/>
    <w:rsid w:val="0052427A"/>
    <w:rsid w:val="0052434A"/>
    <w:rsid w:val="00524400"/>
    <w:rsid w:val="005245DB"/>
    <w:rsid w:val="005249B6"/>
    <w:rsid w:val="00524A05"/>
    <w:rsid w:val="00524B7F"/>
    <w:rsid w:val="00524C49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78"/>
    <w:rsid w:val="00525D95"/>
    <w:rsid w:val="00525E77"/>
    <w:rsid w:val="00526287"/>
    <w:rsid w:val="0052652C"/>
    <w:rsid w:val="00526596"/>
    <w:rsid w:val="00526642"/>
    <w:rsid w:val="00526F95"/>
    <w:rsid w:val="005270B1"/>
    <w:rsid w:val="00527104"/>
    <w:rsid w:val="00527132"/>
    <w:rsid w:val="005271FE"/>
    <w:rsid w:val="005273CF"/>
    <w:rsid w:val="00527448"/>
    <w:rsid w:val="00527490"/>
    <w:rsid w:val="005276D9"/>
    <w:rsid w:val="00527844"/>
    <w:rsid w:val="00527A6F"/>
    <w:rsid w:val="00527C7D"/>
    <w:rsid w:val="00530291"/>
    <w:rsid w:val="0053042E"/>
    <w:rsid w:val="0053067E"/>
    <w:rsid w:val="005308DE"/>
    <w:rsid w:val="00530BFB"/>
    <w:rsid w:val="00530C7D"/>
    <w:rsid w:val="00530CE4"/>
    <w:rsid w:val="00530E3B"/>
    <w:rsid w:val="00530EFC"/>
    <w:rsid w:val="005310C0"/>
    <w:rsid w:val="0053114B"/>
    <w:rsid w:val="0053173A"/>
    <w:rsid w:val="0053175D"/>
    <w:rsid w:val="005317A6"/>
    <w:rsid w:val="00531878"/>
    <w:rsid w:val="00532165"/>
    <w:rsid w:val="005321A0"/>
    <w:rsid w:val="005321AA"/>
    <w:rsid w:val="0053237E"/>
    <w:rsid w:val="005327AD"/>
    <w:rsid w:val="0053280B"/>
    <w:rsid w:val="00532896"/>
    <w:rsid w:val="00532A94"/>
    <w:rsid w:val="00532AA9"/>
    <w:rsid w:val="00532C4F"/>
    <w:rsid w:val="00532CF0"/>
    <w:rsid w:val="00532D0A"/>
    <w:rsid w:val="00532E67"/>
    <w:rsid w:val="0053305E"/>
    <w:rsid w:val="005330D6"/>
    <w:rsid w:val="0053326B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5C"/>
    <w:rsid w:val="00535877"/>
    <w:rsid w:val="00535880"/>
    <w:rsid w:val="00535922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AEF"/>
    <w:rsid w:val="00537C76"/>
    <w:rsid w:val="00537CB4"/>
    <w:rsid w:val="00537CF7"/>
    <w:rsid w:val="00537F44"/>
    <w:rsid w:val="00537FC3"/>
    <w:rsid w:val="00540502"/>
    <w:rsid w:val="005407B1"/>
    <w:rsid w:val="005408C5"/>
    <w:rsid w:val="00540E8E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367"/>
    <w:rsid w:val="00544695"/>
    <w:rsid w:val="00544762"/>
    <w:rsid w:val="0054476B"/>
    <w:rsid w:val="005449B0"/>
    <w:rsid w:val="00544A22"/>
    <w:rsid w:val="00544C3F"/>
    <w:rsid w:val="00544E33"/>
    <w:rsid w:val="0054545C"/>
    <w:rsid w:val="005456EF"/>
    <w:rsid w:val="0054579A"/>
    <w:rsid w:val="00545BD9"/>
    <w:rsid w:val="00545CB1"/>
    <w:rsid w:val="00545F17"/>
    <w:rsid w:val="005461E5"/>
    <w:rsid w:val="005462F2"/>
    <w:rsid w:val="0054636F"/>
    <w:rsid w:val="005463A7"/>
    <w:rsid w:val="00546576"/>
    <w:rsid w:val="0054701C"/>
    <w:rsid w:val="00547295"/>
    <w:rsid w:val="0054749E"/>
    <w:rsid w:val="00547556"/>
    <w:rsid w:val="00547616"/>
    <w:rsid w:val="00547667"/>
    <w:rsid w:val="00547CC9"/>
    <w:rsid w:val="00547CE7"/>
    <w:rsid w:val="00550217"/>
    <w:rsid w:val="0055034E"/>
    <w:rsid w:val="005505E3"/>
    <w:rsid w:val="00550C05"/>
    <w:rsid w:val="00550FC2"/>
    <w:rsid w:val="00551120"/>
    <w:rsid w:val="005511D9"/>
    <w:rsid w:val="005513DE"/>
    <w:rsid w:val="00551467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340"/>
    <w:rsid w:val="005534EA"/>
    <w:rsid w:val="005539FA"/>
    <w:rsid w:val="00553D2D"/>
    <w:rsid w:val="00553F23"/>
    <w:rsid w:val="005540A0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6B1"/>
    <w:rsid w:val="0055575A"/>
    <w:rsid w:val="0055577B"/>
    <w:rsid w:val="00555877"/>
    <w:rsid w:val="00555ABB"/>
    <w:rsid w:val="00555BBB"/>
    <w:rsid w:val="00555CBC"/>
    <w:rsid w:val="0055630F"/>
    <w:rsid w:val="0055631E"/>
    <w:rsid w:val="00556A89"/>
    <w:rsid w:val="00556C15"/>
    <w:rsid w:val="00556F4D"/>
    <w:rsid w:val="0055707C"/>
    <w:rsid w:val="005570DC"/>
    <w:rsid w:val="00557253"/>
    <w:rsid w:val="0055731D"/>
    <w:rsid w:val="0055734B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9B8"/>
    <w:rsid w:val="00561F94"/>
    <w:rsid w:val="00562402"/>
    <w:rsid w:val="0056248B"/>
    <w:rsid w:val="00562601"/>
    <w:rsid w:val="00562912"/>
    <w:rsid w:val="00562A76"/>
    <w:rsid w:val="00562BB7"/>
    <w:rsid w:val="00562BFF"/>
    <w:rsid w:val="00562D56"/>
    <w:rsid w:val="00562DC0"/>
    <w:rsid w:val="00563733"/>
    <w:rsid w:val="00563762"/>
    <w:rsid w:val="00563A18"/>
    <w:rsid w:val="00563AAE"/>
    <w:rsid w:val="00563CB9"/>
    <w:rsid w:val="00563D3C"/>
    <w:rsid w:val="00563E58"/>
    <w:rsid w:val="00563FA6"/>
    <w:rsid w:val="00564267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9D0"/>
    <w:rsid w:val="00565A32"/>
    <w:rsid w:val="00565B1C"/>
    <w:rsid w:val="00565FCF"/>
    <w:rsid w:val="00566142"/>
    <w:rsid w:val="005665F5"/>
    <w:rsid w:val="0056699C"/>
    <w:rsid w:val="00566AE3"/>
    <w:rsid w:val="00566E85"/>
    <w:rsid w:val="00566ECB"/>
    <w:rsid w:val="00566F29"/>
    <w:rsid w:val="00566F99"/>
    <w:rsid w:val="0056700F"/>
    <w:rsid w:val="005670B4"/>
    <w:rsid w:val="005671FB"/>
    <w:rsid w:val="00567213"/>
    <w:rsid w:val="00567226"/>
    <w:rsid w:val="0056751F"/>
    <w:rsid w:val="0056775B"/>
    <w:rsid w:val="005679FE"/>
    <w:rsid w:val="00567ADE"/>
    <w:rsid w:val="00567BF2"/>
    <w:rsid w:val="00567C00"/>
    <w:rsid w:val="00567CB9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6A7"/>
    <w:rsid w:val="00571740"/>
    <w:rsid w:val="00571AD2"/>
    <w:rsid w:val="00571BAB"/>
    <w:rsid w:val="00571BF0"/>
    <w:rsid w:val="0057203E"/>
    <w:rsid w:val="00572056"/>
    <w:rsid w:val="00572090"/>
    <w:rsid w:val="0057227E"/>
    <w:rsid w:val="00572294"/>
    <w:rsid w:val="00572326"/>
    <w:rsid w:val="0057243F"/>
    <w:rsid w:val="00572447"/>
    <w:rsid w:val="0057249B"/>
    <w:rsid w:val="0057249C"/>
    <w:rsid w:val="0057266E"/>
    <w:rsid w:val="00572B7A"/>
    <w:rsid w:val="00572C09"/>
    <w:rsid w:val="00572D11"/>
    <w:rsid w:val="0057306F"/>
    <w:rsid w:val="0057314F"/>
    <w:rsid w:val="00573227"/>
    <w:rsid w:val="0057325D"/>
    <w:rsid w:val="005734AC"/>
    <w:rsid w:val="005734E9"/>
    <w:rsid w:val="005735F1"/>
    <w:rsid w:val="00573A13"/>
    <w:rsid w:val="00573B6E"/>
    <w:rsid w:val="00574113"/>
    <w:rsid w:val="0057456C"/>
    <w:rsid w:val="00574575"/>
    <w:rsid w:val="005745AA"/>
    <w:rsid w:val="00574613"/>
    <w:rsid w:val="00574797"/>
    <w:rsid w:val="00574814"/>
    <w:rsid w:val="00574997"/>
    <w:rsid w:val="00574A67"/>
    <w:rsid w:val="00574F73"/>
    <w:rsid w:val="00575448"/>
    <w:rsid w:val="005755A7"/>
    <w:rsid w:val="0057565E"/>
    <w:rsid w:val="0057573D"/>
    <w:rsid w:val="00575797"/>
    <w:rsid w:val="00575A34"/>
    <w:rsid w:val="00575DA2"/>
    <w:rsid w:val="005762AF"/>
    <w:rsid w:val="00576413"/>
    <w:rsid w:val="00576702"/>
    <w:rsid w:val="00576759"/>
    <w:rsid w:val="00576ADA"/>
    <w:rsid w:val="00576AF5"/>
    <w:rsid w:val="00576B20"/>
    <w:rsid w:val="00576C62"/>
    <w:rsid w:val="00576D7B"/>
    <w:rsid w:val="00577229"/>
    <w:rsid w:val="00577401"/>
    <w:rsid w:val="00577787"/>
    <w:rsid w:val="005779D2"/>
    <w:rsid w:val="00577B47"/>
    <w:rsid w:val="005800D2"/>
    <w:rsid w:val="0058084A"/>
    <w:rsid w:val="005808A6"/>
    <w:rsid w:val="00580B0D"/>
    <w:rsid w:val="00580B2E"/>
    <w:rsid w:val="00580C87"/>
    <w:rsid w:val="00580D0B"/>
    <w:rsid w:val="00580F86"/>
    <w:rsid w:val="00581075"/>
    <w:rsid w:val="00581670"/>
    <w:rsid w:val="005817A3"/>
    <w:rsid w:val="0058180B"/>
    <w:rsid w:val="00581A5E"/>
    <w:rsid w:val="00581B8A"/>
    <w:rsid w:val="005821FD"/>
    <w:rsid w:val="00582268"/>
    <w:rsid w:val="005822FA"/>
    <w:rsid w:val="00582444"/>
    <w:rsid w:val="005824EA"/>
    <w:rsid w:val="00582703"/>
    <w:rsid w:val="005827A7"/>
    <w:rsid w:val="005828E0"/>
    <w:rsid w:val="0058290A"/>
    <w:rsid w:val="0058290E"/>
    <w:rsid w:val="00582A4D"/>
    <w:rsid w:val="005837AA"/>
    <w:rsid w:val="00583B9C"/>
    <w:rsid w:val="00583DEB"/>
    <w:rsid w:val="00583E3A"/>
    <w:rsid w:val="00583ECA"/>
    <w:rsid w:val="00583FB4"/>
    <w:rsid w:val="005843C1"/>
    <w:rsid w:val="0058478C"/>
    <w:rsid w:val="00584880"/>
    <w:rsid w:val="00584F45"/>
    <w:rsid w:val="005850E7"/>
    <w:rsid w:val="00585254"/>
    <w:rsid w:val="00585516"/>
    <w:rsid w:val="0058558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6F56"/>
    <w:rsid w:val="00587221"/>
    <w:rsid w:val="00587661"/>
    <w:rsid w:val="00587D43"/>
    <w:rsid w:val="00587E66"/>
    <w:rsid w:val="0059043A"/>
    <w:rsid w:val="005904A2"/>
    <w:rsid w:val="00590549"/>
    <w:rsid w:val="00590602"/>
    <w:rsid w:val="0059071E"/>
    <w:rsid w:val="00590C9E"/>
    <w:rsid w:val="00590E22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B1B"/>
    <w:rsid w:val="00596E19"/>
    <w:rsid w:val="00597024"/>
    <w:rsid w:val="0059713C"/>
    <w:rsid w:val="005972A4"/>
    <w:rsid w:val="005976E9"/>
    <w:rsid w:val="00597776"/>
    <w:rsid w:val="00597AD5"/>
    <w:rsid w:val="00597D7B"/>
    <w:rsid w:val="00597DED"/>
    <w:rsid w:val="005A0142"/>
    <w:rsid w:val="005A04C6"/>
    <w:rsid w:val="005A05A7"/>
    <w:rsid w:val="005A064E"/>
    <w:rsid w:val="005A08B1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154"/>
    <w:rsid w:val="005A23B3"/>
    <w:rsid w:val="005A23B6"/>
    <w:rsid w:val="005A23F0"/>
    <w:rsid w:val="005A272F"/>
    <w:rsid w:val="005A27DB"/>
    <w:rsid w:val="005A28D2"/>
    <w:rsid w:val="005A299A"/>
    <w:rsid w:val="005A2C90"/>
    <w:rsid w:val="005A2D4F"/>
    <w:rsid w:val="005A31A2"/>
    <w:rsid w:val="005A3452"/>
    <w:rsid w:val="005A383F"/>
    <w:rsid w:val="005A3D46"/>
    <w:rsid w:val="005A40C1"/>
    <w:rsid w:val="005A4130"/>
    <w:rsid w:val="005A44F1"/>
    <w:rsid w:val="005A48BF"/>
    <w:rsid w:val="005A49F2"/>
    <w:rsid w:val="005A4B5E"/>
    <w:rsid w:val="005A4B92"/>
    <w:rsid w:val="005A4DA4"/>
    <w:rsid w:val="005A4EF4"/>
    <w:rsid w:val="005A56A2"/>
    <w:rsid w:val="005A5750"/>
    <w:rsid w:val="005A57A1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4D6"/>
    <w:rsid w:val="005B0695"/>
    <w:rsid w:val="005B072A"/>
    <w:rsid w:val="005B0BCC"/>
    <w:rsid w:val="005B11E7"/>
    <w:rsid w:val="005B1267"/>
    <w:rsid w:val="005B1412"/>
    <w:rsid w:val="005B155D"/>
    <w:rsid w:val="005B15BF"/>
    <w:rsid w:val="005B1616"/>
    <w:rsid w:val="005B169B"/>
    <w:rsid w:val="005B1908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4D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4E23"/>
    <w:rsid w:val="005B50A0"/>
    <w:rsid w:val="005B5464"/>
    <w:rsid w:val="005B55EA"/>
    <w:rsid w:val="005B56D6"/>
    <w:rsid w:val="005B5706"/>
    <w:rsid w:val="005B5A7C"/>
    <w:rsid w:val="005B5C92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08A"/>
    <w:rsid w:val="005C26C9"/>
    <w:rsid w:val="005C276F"/>
    <w:rsid w:val="005C2DFE"/>
    <w:rsid w:val="005C2F41"/>
    <w:rsid w:val="005C2F56"/>
    <w:rsid w:val="005C3082"/>
    <w:rsid w:val="005C3284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53"/>
    <w:rsid w:val="005C62C5"/>
    <w:rsid w:val="005C631B"/>
    <w:rsid w:val="005C633C"/>
    <w:rsid w:val="005C639F"/>
    <w:rsid w:val="005C65D0"/>
    <w:rsid w:val="005C6684"/>
    <w:rsid w:val="005C6904"/>
    <w:rsid w:val="005C6BBB"/>
    <w:rsid w:val="005C6D52"/>
    <w:rsid w:val="005C6DE6"/>
    <w:rsid w:val="005C70AB"/>
    <w:rsid w:val="005C711F"/>
    <w:rsid w:val="005C716E"/>
    <w:rsid w:val="005C7219"/>
    <w:rsid w:val="005C725C"/>
    <w:rsid w:val="005C7716"/>
    <w:rsid w:val="005C789B"/>
    <w:rsid w:val="005C78D4"/>
    <w:rsid w:val="005C7ADF"/>
    <w:rsid w:val="005D01B9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371D"/>
    <w:rsid w:val="005D3ED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D2C"/>
    <w:rsid w:val="005D6EE1"/>
    <w:rsid w:val="005D7031"/>
    <w:rsid w:val="005D7151"/>
    <w:rsid w:val="005D71D0"/>
    <w:rsid w:val="005D72D3"/>
    <w:rsid w:val="005D7493"/>
    <w:rsid w:val="005D7541"/>
    <w:rsid w:val="005D76B8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3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C6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EE4"/>
    <w:rsid w:val="005E4F08"/>
    <w:rsid w:val="005E56CF"/>
    <w:rsid w:val="005E56F8"/>
    <w:rsid w:val="005E58FF"/>
    <w:rsid w:val="005E5904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8D4"/>
    <w:rsid w:val="005E6906"/>
    <w:rsid w:val="005E7184"/>
    <w:rsid w:val="005E758B"/>
    <w:rsid w:val="005E774F"/>
    <w:rsid w:val="005E78E3"/>
    <w:rsid w:val="005E7A34"/>
    <w:rsid w:val="005E7B49"/>
    <w:rsid w:val="005F03E8"/>
    <w:rsid w:val="005F0459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4"/>
    <w:rsid w:val="005F1D67"/>
    <w:rsid w:val="005F1F41"/>
    <w:rsid w:val="005F21C1"/>
    <w:rsid w:val="005F2334"/>
    <w:rsid w:val="005F271F"/>
    <w:rsid w:val="005F274F"/>
    <w:rsid w:val="005F2A54"/>
    <w:rsid w:val="005F2E5B"/>
    <w:rsid w:val="005F2EF2"/>
    <w:rsid w:val="005F2FC3"/>
    <w:rsid w:val="005F317A"/>
    <w:rsid w:val="005F3274"/>
    <w:rsid w:val="005F377B"/>
    <w:rsid w:val="005F3A11"/>
    <w:rsid w:val="005F3D18"/>
    <w:rsid w:val="005F3FA8"/>
    <w:rsid w:val="005F4064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948"/>
    <w:rsid w:val="005F6E79"/>
    <w:rsid w:val="005F6E8C"/>
    <w:rsid w:val="005F73F8"/>
    <w:rsid w:val="005F7505"/>
    <w:rsid w:val="005F76B5"/>
    <w:rsid w:val="005F775F"/>
    <w:rsid w:val="005F79E4"/>
    <w:rsid w:val="005F7CEF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BC"/>
    <w:rsid w:val="006028E2"/>
    <w:rsid w:val="00602B94"/>
    <w:rsid w:val="00602CB5"/>
    <w:rsid w:val="00602E62"/>
    <w:rsid w:val="0060327A"/>
    <w:rsid w:val="00603718"/>
    <w:rsid w:val="00603773"/>
    <w:rsid w:val="006037D3"/>
    <w:rsid w:val="00603921"/>
    <w:rsid w:val="00603BB7"/>
    <w:rsid w:val="00603BC1"/>
    <w:rsid w:val="00603C09"/>
    <w:rsid w:val="00603C4D"/>
    <w:rsid w:val="00604103"/>
    <w:rsid w:val="00604A44"/>
    <w:rsid w:val="00604A9A"/>
    <w:rsid w:val="00604E0D"/>
    <w:rsid w:val="00604E44"/>
    <w:rsid w:val="00605210"/>
    <w:rsid w:val="006056D7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DF5"/>
    <w:rsid w:val="00607F54"/>
    <w:rsid w:val="006104FD"/>
    <w:rsid w:val="00610662"/>
    <w:rsid w:val="00610686"/>
    <w:rsid w:val="00610850"/>
    <w:rsid w:val="006109C5"/>
    <w:rsid w:val="00610A82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9F4"/>
    <w:rsid w:val="00614CCB"/>
    <w:rsid w:val="00614EFA"/>
    <w:rsid w:val="00615184"/>
    <w:rsid w:val="00615401"/>
    <w:rsid w:val="006157F8"/>
    <w:rsid w:val="0061595A"/>
    <w:rsid w:val="0061597E"/>
    <w:rsid w:val="00615B86"/>
    <w:rsid w:val="00615C80"/>
    <w:rsid w:val="00615D01"/>
    <w:rsid w:val="00615E06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230"/>
    <w:rsid w:val="00620459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219"/>
    <w:rsid w:val="00621649"/>
    <w:rsid w:val="00621A62"/>
    <w:rsid w:val="00621C93"/>
    <w:rsid w:val="00622192"/>
    <w:rsid w:val="0062227A"/>
    <w:rsid w:val="006223A4"/>
    <w:rsid w:val="006223A5"/>
    <w:rsid w:val="0062243A"/>
    <w:rsid w:val="00622465"/>
    <w:rsid w:val="00622538"/>
    <w:rsid w:val="00622614"/>
    <w:rsid w:val="006226BF"/>
    <w:rsid w:val="00622748"/>
    <w:rsid w:val="006228C7"/>
    <w:rsid w:val="00622B5A"/>
    <w:rsid w:val="00622C23"/>
    <w:rsid w:val="00622D72"/>
    <w:rsid w:val="00622FF8"/>
    <w:rsid w:val="0062345E"/>
    <w:rsid w:val="006234F7"/>
    <w:rsid w:val="00623690"/>
    <w:rsid w:val="006239B6"/>
    <w:rsid w:val="00623BC4"/>
    <w:rsid w:val="00624328"/>
    <w:rsid w:val="00624696"/>
    <w:rsid w:val="006247DE"/>
    <w:rsid w:val="00624970"/>
    <w:rsid w:val="006249B3"/>
    <w:rsid w:val="00624F36"/>
    <w:rsid w:val="00625015"/>
    <w:rsid w:val="0062536D"/>
    <w:rsid w:val="006253EC"/>
    <w:rsid w:val="006254E3"/>
    <w:rsid w:val="006255ED"/>
    <w:rsid w:val="00625626"/>
    <w:rsid w:val="00625ED3"/>
    <w:rsid w:val="006261EC"/>
    <w:rsid w:val="00626397"/>
    <w:rsid w:val="006265DB"/>
    <w:rsid w:val="00626641"/>
    <w:rsid w:val="00626746"/>
    <w:rsid w:val="0062682A"/>
    <w:rsid w:val="0062682D"/>
    <w:rsid w:val="00626AAF"/>
    <w:rsid w:val="00626AEA"/>
    <w:rsid w:val="00626E44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B1B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11E"/>
    <w:rsid w:val="0063227B"/>
    <w:rsid w:val="006322AD"/>
    <w:rsid w:val="0063231A"/>
    <w:rsid w:val="0063234A"/>
    <w:rsid w:val="00632710"/>
    <w:rsid w:val="00632A44"/>
    <w:rsid w:val="00632AC1"/>
    <w:rsid w:val="00632B04"/>
    <w:rsid w:val="00632E24"/>
    <w:rsid w:val="00632E43"/>
    <w:rsid w:val="00632ED9"/>
    <w:rsid w:val="006330A0"/>
    <w:rsid w:val="0063339C"/>
    <w:rsid w:val="00633592"/>
    <w:rsid w:val="006335B4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38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77D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10"/>
    <w:rsid w:val="00643087"/>
    <w:rsid w:val="006432A3"/>
    <w:rsid w:val="00643325"/>
    <w:rsid w:val="0064334E"/>
    <w:rsid w:val="00643941"/>
    <w:rsid w:val="00643EAC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177"/>
    <w:rsid w:val="00645187"/>
    <w:rsid w:val="00645348"/>
    <w:rsid w:val="0064534C"/>
    <w:rsid w:val="006453D7"/>
    <w:rsid w:val="0064574A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2E"/>
    <w:rsid w:val="00650744"/>
    <w:rsid w:val="006509CA"/>
    <w:rsid w:val="00650A9C"/>
    <w:rsid w:val="00650D2B"/>
    <w:rsid w:val="00650FF3"/>
    <w:rsid w:val="00651228"/>
    <w:rsid w:val="00651235"/>
    <w:rsid w:val="00651484"/>
    <w:rsid w:val="00651590"/>
    <w:rsid w:val="006517FA"/>
    <w:rsid w:val="006518AE"/>
    <w:rsid w:val="00651E5E"/>
    <w:rsid w:val="00652378"/>
    <w:rsid w:val="00652592"/>
    <w:rsid w:val="006526EC"/>
    <w:rsid w:val="00652C25"/>
    <w:rsid w:val="00652F13"/>
    <w:rsid w:val="006532A8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0C5"/>
    <w:rsid w:val="006540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452"/>
    <w:rsid w:val="00660676"/>
    <w:rsid w:val="006606D2"/>
    <w:rsid w:val="00660786"/>
    <w:rsid w:val="00660B4B"/>
    <w:rsid w:val="00661A5A"/>
    <w:rsid w:val="00661E55"/>
    <w:rsid w:val="00661FF4"/>
    <w:rsid w:val="0066211A"/>
    <w:rsid w:val="006624E1"/>
    <w:rsid w:val="00662AB3"/>
    <w:rsid w:val="00662BD3"/>
    <w:rsid w:val="0066315F"/>
    <w:rsid w:val="006631FC"/>
    <w:rsid w:val="00663425"/>
    <w:rsid w:val="0066347D"/>
    <w:rsid w:val="006637F0"/>
    <w:rsid w:val="00663800"/>
    <w:rsid w:val="00663B8A"/>
    <w:rsid w:val="00663C5A"/>
    <w:rsid w:val="00663D20"/>
    <w:rsid w:val="00664034"/>
    <w:rsid w:val="00664091"/>
    <w:rsid w:val="006644E1"/>
    <w:rsid w:val="006644FA"/>
    <w:rsid w:val="00664522"/>
    <w:rsid w:val="00664A3D"/>
    <w:rsid w:val="00664AF0"/>
    <w:rsid w:val="00664C1E"/>
    <w:rsid w:val="00664DBF"/>
    <w:rsid w:val="00665059"/>
    <w:rsid w:val="00665263"/>
    <w:rsid w:val="006658AD"/>
    <w:rsid w:val="006658CD"/>
    <w:rsid w:val="0066593B"/>
    <w:rsid w:val="00665A7D"/>
    <w:rsid w:val="00665B01"/>
    <w:rsid w:val="00666079"/>
    <w:rsid w:val="00666096"/>
    <w:rsid w:val="00666363"/>
    <w:rsid w:val="00666626"/>
    <w:rsid w:val="006666CE"/>
    <w:rsid w:val="006668D2"/>
    <w:rsid w:val="006668FA"/>
    <w:rsid w:val="00666DE4"/>
    <w:rsid w:val="00666E41"/>
    <w:rsid w:val="00666E61"/>
    <w:rsid w:val="00666E62"/>
    <w:rsid w:val="00666E63"/>
    <w:rsid w:val="00666EFF"/>
    <w:rsid w:val="0066700A"/>
    <w:rsid w:val="00667066"/>
    <w:rsid w:val="00667137"/>
    <w:rsid w:val="0066746F"/>
    <w:rsid w:val="00667517"/>
    <w:rsid w:val="0066770D"/>
    <w:rsid w:val="00667E75"/>
    <w:rsid w:val="006701F3"/>
    <w:rsid w:val="00670524"/>
    <w:rsid w:val="00670797"/>
    <w:rsid w:val="00670954"/>
    <w:rsid w:val="00670B30"/>
    <w:rsid w:val="00670C03"/>
    <w:rsid w:val="00670C7F"/>
    <w:rsid w:val="00670DBA"/>
    <w:rsid w:val="0067141C"/>
    <w:rsid w:val="006716B7"/>
    <w:rsid w:val="00671AC7"/>
    <w:rsid w:val="00671C9E"/>
    <w:rsid w:val="00672040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33"/>
    <w:rsid w:val="00674543"/>
    <w:rsid w:val="0067500C"/>
    <w:rsid w:val="0067511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CCC"/>
    <w:rsid w:val="00680ED5"/>
    <w:rsid w:val="00680FF0"/>
    <w:rsid w:val="0068128D"/>
    <w:rsid w:val="006812E8"/>
    <w:rsid w:val="006816D3"/>
    <w:rsid w:val="006817C3"/>
    <w:rsid w:val="00681AA1"/>
    <w:rsid w:val="00681B3E"/>
    <w:rsid w:val="00681EA3"/>
    <w:rsid w:val="00681FB8"/>
    <w:rsid w:val="00682213"/>
    <w:rsid w:val="00682321"/>
    <w:rsid w:val="006827D1"/>
    <w:rsid w:val="006828E1"/>
    <w:rsid w:val="006831BE"/>
    <w:rsid w:val="006835BD"/>
    <w:rsid w:val="00683602"/>
    <w:rsid w:val="00683634"/>
    <w:rsid w:val="00683A3A"/>
    <w:rsid w:val="00683B4C"/>
    <w:rsid w:val="00683E7B"/>
    <w:rsid w:val="00683F40"/>
    <w:rsid w:val="0068407A"/>
    <w:rsid w:val="006840AD"/>
    <w:rsid w:val="00684142"/>
    <w:rsid w:val="006841ED"/>
    <w:rsid w:val="00684322"/>
    <w:rsid w:val="006849E1"/>
    <w:rsid w:val="00684B82"/>
    <w:rsid w:val="00684DAB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109"/>
    <w:rsid w:val="006874FB"/>
    <w:rsid w:val="0068780F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11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8FF"/>
    <w:rsid w:val="006949B2"/>
    <w:rsid w:val="00694DD6"/>
    <w:rsid w:val="006950F8"/>
    <w:rsid w:val="00695264"/>
    <w:rsid w:val="00695456"/>
    <w:rsid w:val="00695D73"/>
    <w:rsid w:val="00695E46"/>
    <w:rsid w:val="006961B4"/>
    <w:rsid w:val="006962A2"/>
    <w:rsid w:val="00696564"/>
    <w:rsid w:val="00696695"/>
    <w:rsid w:val="006967C7"/>
    <w:rsid w:val="00696B6E"/>
    <w:rsid w:val="00696B98"/>
    <w:rsid w:val="00696C38"/>
    <w:rsid w:val="00696CB5"/>
    <w:rsid w:val="00696E39"/>
    <w:rsid w:val="00696F58"/>
    <w:rsid w:val="006970A1"/>
    <w:rsid w:val="006971F0"/>
    <w:rsid w:val="00697214"/>
    <w:rsid w:val="00697295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1B70"/>
    <w:rsid w:val="006A2189"/>
    <w:rsid w:val="006A2987"/>
    <w:rsid w:val="006A2CD4"/>
    <w:rsid w:val="006A2FE5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6D99"/>
    <w:rsid w:val="006A7135"/>
    <w:rsid w:val="006A7146"/>
    <w:rsid w:val="006A7201"/>
    <w:rsid w:val="006A74BE"/>
    <w:rsid w:val="006A74DC"/>
    <w:rsid w:val="006A76A3"/>
    <w:rsid w:val="006A78C2"/>
    <w:rsid w:val="006A7CEB"/>
    <w:rsid w:val="006B0158"/>
    <w:rsid w:val="006B05AC"/>
    <w:rsid w:val="006B0672"/>
    <w:rsid w:val="006B10C5"/>
    <w:rsid w:val="006B11AD"/>
    <w:rsid w:val="006B11B9"/>
    <w:rsid w:val="006B15E2"/>
    <w:rsid w:val="006B162E"/>
    <w:rsid w:val="006B19F3"/>
    <w:rsid w:val="006B1B5F"/>
    <w:rsid w:val="006B1DA4"/>
    <w:rsid w:val="006B1EDF"/>
    <w:rsid w:val="006B21BD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0D"/>
    <w:rsid w:val="006B43BE"/>
    <w:rsid w:val="006B45E5"/>
    <w:rsid w:val="006B4671"/>
    <w:rsid w:val="006B47B0"/>
    <w:rsid w:val="006B497B"/>
    <w:rsid w:val="006B4B89"/>
    <w:rsid w:val="006B4BC7"/>
    <w:rsid w:val="006B5166"/>
    <w:rsid w:val="006B5338"/>
    <w:rsid w:val="006B5403"/>
    <w:rsid w:val="006B551B"/>
    <w:rsid w:val="006B5590"/>
    <w:rsid w:val="006B570F"/>
    <w:rsid w:val="006B5842"/>
    <w:rsid w:val="006B586D"/>
    <w:rsid w:val="006B5B95"/>
    <w:rsid w:val="006B5C05"/>
    <w:rsid w:val="006B5DA2"/>
    <w:rsid w:val="006B6018"/>
    <w:rsid w:val="006B607C"/>
    <w:rsid w:val="006B60C1"/>
    <w:rsid w:val="006B61F8"/>
    <w:rsid w:val="006B66F5"/>
    <w:rsid w:val="006B6952"/>
    <w:rsid w:val="006B6975"/>
    <w:rsid w:val="006B6B1F"/>
    <w:rsid w:val="006B6B4E"/>
    <w:rsid w:val="006B6B61"/>
    <w:rsid w:val="006B702C"/>
    <w:rsid w:val="006B715D"/>
    <w:rsid w:val="006B7166"/>
    <w:rsid w:val="006B7181"/>
    <w:rsid w:val="006B74F0"/>
    <w:rsid w:val="006B77D8"/>
    <w:rsid w:val="006B7827"/>
    <w:rsid w:val="006B783C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0EF8"/>
    <w:rsid w:val="006C1098"/>
    <w:rsid w:val="006C1391"/>
    <w:rsid w:val="006C1BA4"/>
    <w:rsid w:val="006C1CDF"/>
    <w:rsid w:val="006C1D57"/>
    <w:rsid w:val="006C1EE2"/>
    <w:rsid w:val="006C1F45"/>
    <w:rsid w:val="006C22CE"/>
    <w:rsid w:val="006C247C"/>
    <w:rsid w:val="006C253B"/>
    <w:rsid w:val="006C2A66"/>
    <w:rsid w:val="006C2BC8"/>
    <w:rsid w:val="006C2C97"/>
    <w:rsid w:val="006C3342"/>
    <w:rsid w:val="006C3376"/>
    <w:rsid w:val="006C33DA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AE5"/>
    <w:rsid w:val="006C5BFE"/>
    <w:rsid w:val="006C5E11"/>
    <w:rsid w:val="006C6242"/>
    <w:rsid w:val="006C69AB"/>
    <w:rsid w:val="006C69F0"/>
    <w:rsid w:val="006C6A12"/>
    <w:rsid w:val="006C6B7B"/>
    <w:rsid w:val="006C6C3F"/>
    <w:rsid w:val="006C703E"/>
    <w:rsid w:val="006C7360"/>
    <w:rsid w:val="006C7731"/>
    <w:rsid w:val="006C7859"/>
    <w:rsid w:val="006C7AAA"/>
    <w:rsid w:val="006C7FC0"/>
    <w:rsid w:val="006D01D0"/>
    <w:rsid w:val="006D0242"/>
    <w:rsid w:val="006D02D0"/>
    <w:rsid w:val="006D05EE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0A1"/>
    <w:rsid w:val="006D21AB"/>
    <w:rsid w:val="006D2206"/>
    <w:rsid w:val="006D24AB"/>
    <w:rsid w:val="006D2519"/>
    <w:rsid w:val="006D2AE7"/>
    <w:rsid w:val="006D2BBE"/>
    <w:rsid w:val="006D2BC4"/>
    <w:rsid w:val="006D2C29"/>
    <w:rsid w:val="006D2D7B"/>
    <w:rsid w:val="006D3347"/>
    <w:rsid w:val="006D35CB"/>
    <w:rsid w:val="006D3792"/>
    <w:rsid w:val="006D391F"/>
    <w:rsid w:val="006D3ACC"/>
    <w:rsid w:val="006D3B71"/>
    <w:rsid w:val="006D529F"/>
    <w:rsid w:val="006D52EE"/>
    <w:rsid w:val="006D5594"/>
    <w:rsid w:val="006D585A"/>
    <w:rsid w:val="006D5B95"/>
    <w:rsid w:val="006D5FFB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4D2"/>
    <w:rsid w:val="006E052E"/>
    <w:rsid w:val="006E0706"/>
    <w:rsid w:val="006E0877"/>
    <w:rsid w:val="006E0AF7"/>
    <w:rsid w:val="006E0B49"/>
    <w:rsid w:val="006E0D05"/>
    <w:rsid w:val="006E0E6F"/>
    <w:rsid w:val="006E0F4A"/>
    <w:rsid w:val="006E133E"/>
    <w:rsid w:val="006E1633"/>
    <w:rsid w:val="006E16A0"/>
    <w:rsid w:val="006E170A"/>
    <w:rsid w:val="006E184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88"/>
    <w:rsid w:val="006E33C1"/>
    <w:rsid w:val="006E392A"/>
    <w:rsid w:val="006E39B6"/>
    <w:rsid w:val="006E39FA"/>
    <w:rsid w:val="006E3AA6"/>
    <w:rsid w:val="006E3D36"/>
    <w:rsid w:val="006E3E4B"/>
    <w:rsid w:val="006E3F2C"/>
    <w:rsid w:val="006E4408"/>
    <w:rsid w:val="006E4666"/>
    <w:rsid w:val="006E467A"/>
    <w:rsid w:val="006E47EC"/>
    <w:rsid w:val="006E4B5B"/>
    <w:rsid w:val="006E4E01"/>
    <w:rsid w:val="006E504D"/>
    <w:rsid w:val="006E5060"/>
    <w:rsid w:val="006E5259"/>
    <w:rsid w:val="006E526F"/>
    <w:rsid w:val="006E5375"/>
    <w:rsid w:val="006E53C7"/>
    <w:rsid w:val="006E594F"/>
    <w:rsid w:val="006E5B40"/>
    <w:rsid w:val="006E5C56"/>
    <w:rsid w:val="006E5C85"/>
    <w:rsid w:val="006E640D"/>
    <w:rsid w:val="006E6643"/>
    <w:rsid w:val="006E674A"/>
    <w:rsid w:val="006E6A41"/>
    <w:rsid w:val="006E6B2A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893"/>
    <w:rsid w:val="006F09EF"/>
    <w:rsid w:val="006F0DD7"/>
    <w:rsid w:val="006F0F8B"/>
    <w:rsid w:val="006F1006"/>
    <w:rsid w:val="006F1237"/>
    <w:rsid w:val="006F1352"/>
    <w:rsid w:val="006F135D"/>
    <w:rsid w:val="006F1737"/>
    <w:rsid w:val="006F20D1"/>
    <w:rsid w:val="006F211D"/>
    <w:rsid w:val="006F2192"/>
    <w:rsid w:val="006F21D6"/>
    <w:rsid w:val="006F2642"/>
    <w:rsid w:val="006F274E"/>
    <w:rsid w:val="006F2F28"/>
    <w:rsid w:val="006F2F96"/>
    <w:rsid w:val="006F2FE3"/>
    <w:rsid w:val="006F3074"/>
    <w:rsid w:val="006F378C"/>
    <w:rsid w:val="006F3AED"/>
    <w:rsid w:val="006F3B9E"/>
    <w:rsid w:val="006F3DD2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20B"/>
    <w:rsid w:val="006F5557"/>
    <w:rsid w:val="006F5592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639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962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5B3"/>
    <w:rsid w:val="00705901"/>
    <w:rsid w:val="00705D39"/>
    <w:rsid w:val="007060B7"/>
    <w:rsid w:val="007060C6"/>
    <w:rsid w:val="0070642B"/>
    <w:rsid w:val="007068B2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758"/>
    <w:rsid w:val="00710962"/>
    <w:rsid w:val="007109C3"/>
    <w:rsid w:val="00710C73"/>
    <w:rsid w:val="00710F4B"/>
    <w:rsid w:val="00711043"/>
    <w:rsid w:val="007111B9"/>
    <w:rsid w:val="00711279"/>
    <w:rsid w:val="00711327"/>
    <w:rsid w:val="0071143D"/>
    <w:rsid w:val="00711448"/>
    <w:rsid w:val="0071176C"/>
    <w:rsid w:val="007118BB"/>
    <w:rsid w:val="00711A23"/>
    <w:rsid w:val="00711C2C"/>
    <w:rsid w:val="00711CD8"/>
    <w:rsid w:val="0071222C"/>
    <w:rsid w:val="007122D5"/>
    <w:rsid w:val="007122FE"/>
    <w:rsid w:val="007123D9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D93"/>
    <w:rsid w:val="00713EAA"/>
    <w:rsid w:val="007141E8"/>
    <w:rsid w:val="00714212"/>
    <w:rsid w:val="00714254"/>
    <w:rsid w:val="0071433A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86"/>
    <w:rsid w:val="007155BA"/>
    <w:rsid w:val="00715630"/>
    <w:rsid w:val="00715636"/>
    <w:rsid w:val="0071578D"/>
    <w:rsid w:val="00715AE7"/>
    <w:rsid w:val="00715C91"/>
    <w:rsid w:val="00715F6E"/>
    <w:rsid w:val="00716186"/>
    <w:rsid w:val="0071651C"/>
    <w:rsid w:val="00716826"/>
    <w:rsid w:val="00716A9F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A5A"/>
    <w:rsid w:val="00722E93"/>
    <w:rsid w:val="00722FAE"/>
    <w:rsid w:val="00723214"/>
    <w:rsid w:val="00723316"/>
    <w:rsid w:val="00723448"/>
    <w:rsid w:val="007235AD"/>
    <w:rsid w:val="00723704"/>
    <w:rsid w:val="00723B80"/>
    <w:rsid w:val="00723C4B"/>
    <w:rsid w:val="00723D49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5ECB"/>
    <w:rsid w:val="00726282"/>
    <w:rsid w:val="00726319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6D0"/>
    <w:rsid w:val="007308C8"/>
    <w:rsid w:val="00730917"/>
    <w:rsid w:val="00730C84"/>
    <w:rsid w:val="00730D10"/>
    <w:rsid w:val="00730E1B"/>
    <w:rsid w:val="00730EF4"/>
    <w:rsid w:val="0073188E"/>
    <w:rsid w:val="007318D9"/>
    <w:rsid w:val="00731CC5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8C2"/>
    <w:rsid w:val="0073694D"/>
    <w:rsid w:val="00736A64"/>
    <w:rsid w:val="00736B87"/>
    <w:rsid w:val="00737017"/>
    <w:rsid w:val="007372B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6DA"/>
    <w:rsid w:val="00741761"/>
    <w:rsid w:val="00741859"/>
    <w:rsid w:val="00741A44"/>
    <w:rsid w:val="00741C03"/>
    <w:rsid w:val="00741FED"/>
    <w:rsid w:val="007422E2"/>
    <w:rsid w:val="007424CB"/>
    <w:rsid w:val="0074273A"/>
    <w:rsid w:val="007429E8"/>
    <w:rsid w:val="00742D0C"/>
    <w:rsid w:val="00742D11"/>
    <w:rsid w:val="00742E20"/>
    <w:rsid w:val="00742E2E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992"/>
    <w:rsid w:val="00744ABE"/>
    <w:rsid w:val="00744BD7"/>
    <w:rsid w:val="00744C40"/>
    <w:rsid w:val="0074501B"/>
    <w:rsid w:val="007452A3"/>
    <w:rsid w:val="00745308"/>
    <w:rsid w:val="0074593F"/>
    <w:rsid w:val="00745A0C"/>
    <w:rsid w:val="00745D47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40"/>
    <w:rsid w:val="00746BBA"/>
    <w:rsid w:val="00746E45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3EA"/>
    <w:rsid w:val="007505E6"/>
    <w:rsid w:val="00750A39"/>
    <w:rsid w:val="00750A40"/>
    <w:rsid w:val="00750B3A"/>
    <w:rsid w:val="00750CE5"/>
    <w:rsid w:val="00750DAD"/>
    <w:rsid w:val="00750F70"/>
    <w:rsid w:val="00750FBE"/>
    <w:rsid w:val="0075130D"/>
    <w:rsid w:val="00751551"/>
    <w:rsid w:val="007519E0"/>
    <w:rsid w:val="00751B50"/>
    <w:rsid w:val="00751C9D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B2E"/>
    <w:rsid w:val="00754C2B"/>
    <w:rsid w:val="00754C8B"/>
    <w:rsid w:val="00754D5C"/>
    <w:rsid w:val="0075502E"/>
    <w:rsid w:val="00755243"/>
    <w:rsid w:val="007552EF"/>
    <w:rsid w:val="007552F2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863"/>
    <w:rsid w:val="0076090A"/>
    <w:rsid w:val="00760CA1"/>
    <w:rsid w:val="0076124B"/>
    <w:rsid w:val="0076144D"/>
    <w:rsid w:val="0076181A"/>
    <w:rsid w:val="00761A30"/>
    <w:rsid w:val="00761D37"/>
    <w:rsid w:val="00761F0C"/>
    <w:rsid w:val="0076200D"/>
    <w:rsid w:val="007621F7"/>
    <w:rsid w:val="0076237A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27"/>
    <w:rsid w:val="00764FB6"/>
    <w:rsid w:val="0076507C"/>
    <w:rsid w:val="00765163"/>
    <w:rsid w:val="007651A7"/>
    <w:rsid w:val="00765654"/>
    <w:rsid w:val="00765802"/>
    <w:rsid w:val="00765A0C"/>
    <w:rsid w:val="00765D94"/>
    <w:rsid w:val="00765DE3"/>
    <w:rsid w:val="00765EA5"/>
    <w:rsid w:val="00765F09"/>
    <w:rsid w:val="00766073"/>
    <w:rsid w:val="00766277"/>
    <w:rsid w:val="0076665B"/>
    <w:rsid w:val="00766892"/>
    <w:rsid w:val="00766DBA"/>
    <w:rsid w:val="00766F1F"/>
    <w:rsid w:val="00766F45"/>
    <w:rsid w:val="007672E1"/>
    <w:rsid w:val="0076735E"/>
    <w:rsid w:val="00767490"/>
    <w:rsid w:val="007675DB"/>
    <w:rsid w:val="00767696"/>
    <w:rsid w:val="007677B4"/>
    <w:rsid w:val="00767B1A"/>
    <w:rsid w:val="00767D89"/>
    <w:rsid w:val="00767D93"/>
    <w:rsid w:val="00767DA1"/>
    <w:rsid w:val="0077049D"/>
    <w:rsid w:val="00770912"/>
    <w:rsid w:val="00770B6A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3EC"/>
    <w:rsid w:val="0077244C"/>
    <w:rsid w:val="007726C5"/>
    <w:rsid w:val="00772F70"/>
    <w:rsid w:val="00772FAD"/>
    <w:rsid w:val="00772FE5"/>
    <w:rsid w:val="00773040"/>
    <w:rsid w:val="0077353F"/>
    <w:rsid w:val="0077384E"/>
    <w:rsid w:val="007738D2"/>
    <w:rsid w:val="00774055"/>
    <w:rsid w:val="0077459A"/>
    <w:rsid w:val="00774C19"/>
    <w:rsid w:val="00774D6B"/>
    <w:rsid w:val="007750FE"/>
    <w:rsid w:val="007751D3"/>
    <w:rsid w:val="0077531F"/>
    <w:rsid w:val="00775492"/>
    <w:rsid w:val="0077584C"/>
    <w:rsid w:val="007759FE"/>
    <w:rsid w:val="00776145"/>
    <w:rsid w:val="00776265"/>
    <w:rsid w:val="007768AE"/>
    <w:rsid w:val="0077699A"/>
    <w:rsid w:val="00776D4C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0E9F"/>
    <w:rsid w:val="007810E0"/>
    <w:rsid w:val="00781397"/>
    <w:rsid w:val="0078140E"/>
    <w:rsid w:val="007815D0"/>
    <w:rsid w:val="00781731"/>
    <w:rsid w:val="00781978"/>
    <w:rsid w:val="00781A73"/>
    <w:rsid w:val="00781BB0"/>
    <w:rsid w:val="007823A4"/>
    <w:rsid w:val="007828D5"/>
    <w:rsid w:val="007829A7"/>
    <w:rsid w:val="007829D2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2C"/>
    <w:rsid w:val="007857CA"/>
    <w:rsid w:val="007858AF"/>
    <w:rsid w:val="00785966"/>
    <w:rsid w:val="00785D89"/>
    <w:rsid w:val="0078604F"/>
    <w:rsid w:val="007865B0"/>
    <w:rsid w:val="007866D6"/>
    <w:rsid w:val="00786905"/>
    <w:rsid w:val="00786A1E"/>
    <w:rsid w:val="00787214"/>
    <w:rsid w:val="007877D4"/>
    <w:rsid w:val="007878DC"/>
    <w:rsid w:val="00787C7C"/>
    <w:rsid w:val="00787EC6"/>
    <w:rsid w:val="00787F01"/>
    <w:rsid w:val="00790050"/>
    <w:rsid w:val="007901E1"/>
    <w:rsid w:val="007904EB"/>
    <w:rsid w:val="007904F2"/>
    <w:rsid w:val="007904F9"/>
    <w:rsid w:val="0079080B"/>
    <w:rsid w:val="00790D9F"/>
    <w:rsid w:val="00791006"/>
    <w:rsid w:val="00791084"/>
    <w:rsid w:val="0079112F"/>
    <w:rsid w:val="007911E2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24E"/>
    <w:rsid w:val="00793402"/>
    <w:rsid w:val="007938B0"/>
    <w:rsid w:val="0079392A"/>
    <w:rsid w:val="00793966"/>
    <w:rsid w:val="00793E79"/>
    <w:rsid w:val="00793F09"/>
    <w:rsid w:val="00793F1D"/>
    <w:rsid w:val="007941C8"/>
    <w:rsid w:val="007942ED"/>
    <w:rsid w:val="00794400"/>
    <w:rsid w:val="007945F3"/>
    <w:rsid w:val="007948DA"/>
    <w:rsid w:val="00794B56"/>
    <w:rsid w:val="007950B6"/>
    <w:rsid w:val="007953EB"/>
    <w:rsid w:val="00795704"/>
    <w:rsid w:val="00795742"/>
    <w:rsid w:val="0079595C"/>
    <w:rsid w:val="00795FDC"/>
    <w:rsid w:val="007963E3"/>
    <w:rsid w:val="00796537"/>
    <w:rsid w:val="007967DD"/>
    <w:rsid w:val="007967E4"/>
    <w:rsid w:val="00796812"/>
    <w:rsid w:val="00796A0B"/>
    <w:rsid w:val="00796D82"/>
    <w:rsid w:val="00797183"/>
    <w:rsid w:val="007973ED"/>
    <w:rsid w:val="0079740E"/>
    <w:rsid w:val="00797619"/>
    <w:rsid w:val="007976CE"/>
    <w:rsid w:val="007A00D8"/>
    <w:rsid w:val="007A0565"/>
    <w:rsid w:val="007A06EC"/>
    <w:rsid w:val="007A0784"/>
    <w:rsid w:val="007A079F"/>
    <w:rsid w:val="007A0805"/>
    <w:rsid w:val="007A0950"/>
    <w:rsid w:val="007A0AB5"/>
    <w:rsid w:val="007A0EF4"/>
    <w:rsid w:val="007A106D"/>
    <w:rsid w:val="007A1682"/>
    <w:rsid w:val="007A17D3"/>
    <w:rsid w:val="007A1899"/>
    <w:rsid w:val="007A1AC3"/>
    <w:rsid w:val="007A1C22"/>
    <w:rsid w:val="007A1CB1"/>
    <w:rsid w:val="007A1E9E"/>
    <w:rsid w:val="007A23D6"/>
    <w:rsid w:val="007A2427"/>
    <w:rsid w:val="007A2930"/>
    <w:rsid w:val="007A2AD4"/>
    <w:rsid w:val="007A2C8C"/>
    <w:rsid w:val="007A2E3A"/>
    <w:rsid w:val="007A3790"/>
    <w:rsid w:val="007A385E"/>
    <w:rsid w:val="007A389B"/>
    <w:rsid w:val="007A3904"/>
    <w:rsid w:val="007A3B8B"/>
    <w:rsid w:val="007A3D08"/>
    <w:rsid w:val="007A3D6F"/>
    <w:rsid w:val="007A3D9E"/>
    <w:rsid w:val="007A3F8C"/>
    <w:rsid w:val="007A4151"/>
    <w:rsid w:val="007A43E4"/>
    <w:rsid w:val="007A43E9"/>
    <w:rsid w:val="007A44A7"/>
    <w:rsid w:val="007A4640"/>
    <w:rsid w:val="007A4D72"/>
    <w:rsid w:val="007A4D83"/>
    <w:rsid w:val="007A4D88"/>
    <w:rsid w:val="007A4D91"/>
    <w:rsid w:val="007A551C"/>
    <w:rsid w:val="007A5A6C"/>
    <w:rsid w:val="007A5ABA"/>
    <w:rsid w:val="007A5D17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A7642"/>
    <w:rsid w:val="007B08CD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4B"/>
    <w:rsid w:val="007B3251"/>
    <w:rsid w:val="007B32D5"/>
    <w:rsid w:val="007B37EB"/>
    <w:rsid w:val="007B38CF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047"/>
    <w:rsid w:val="007C069A"/>
    <w:rsid w:val="007C07E6"/>
    <w:rsid w:val="007C08D2"/>
    <w:rsid w:val="007C0956"/>
    <w:rsid w:val="007C0A88"/>
    <w:rsid w:val="007C0AD6"/>
    <w:rsid w:val="007C1084"/>
    <w:rsid w:val="007C165B"/>
    <w:rsid w:val="007C1676"/>
    <w:rsid w:val="007C18D2"/>
    <w:rsid w:val="007C1C26"/>
    <w:rsid w:val="007C1C2C"/>
    <w:rsid w:val="007C1EDF"/>
    <w:rsid w:val="007C1F62"/>
    <w:rsid w:val="007C2409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3DBA"/>
    <w:rsid w:val="007C3FC4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5DBF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794"/>
    <w:rsid w:val="007D08A8"/>
    <w:rsid w:val="007D0EE3"/>
    <w:rsid w:val="007D108A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249"/>
    <w:rsid w:val="007D336F"/>
    <w:rsid w:val="007D34BA"/>
    <w:rsid w:val="007D3578"/>
    <w:rsid w:val="007D388C"/>
    <w:rsid w:val="007D3C0F"/>
    <w:rsid w:val="007D3EAE"/>
    <w:rsid w:val="007D4217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5FD1"/>
    <w:rsid w:val="007D6472"/>
    <w:rsid w:val="007D6566"/>
    <w:rsid w:val="007D6633"/>
    <w:rsid w:val="007D6915"/>
    <w:rsid w:val="007D6EDB"/>
    <w:rsid w:val="007D7A43"/>
    <w:rsid w:val="007D7AC7"/>
    <w:rsid w:val="007D7AF0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0D9B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850"/>
    <w:rsid w:val="007E4F5C"/>
    <w:rsid w:val="007E4FA6"/>
    <w:rsid w:val="007E521C"/>
    <w:rsid w:val="007E531A"/>
    <w:rsid w:val="007E53F6"/>
    <w:rsid w:val="007E5690"/>
    <w:rsid w:val="007E5844"/>
    <w:rsid w:val="007E5ED4"/>
    <w:rsid w:val="007E5EE5"/>
    <w:rsid w:val="007E69BB"/>
    <w:rsid w:val="007E70C3"/>
    <w:rsid w:val="007E7A20"/>
    <w:rsid w:val="007E7A6A"/>
    <w:rsid w:val="007E7D04"/>
    <w:rsid w:val="007E7EF0"/>
    <w:rsid w:val="007E7F2E"/>
    <w:rsid w:val="007F0159"/>
    <w:rsid w:val="007F015A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7B9"/>
    <w:rsid w:val="007F1B0A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23B"/>
    <w:rsid w:val="007F3425"/>
    <w:rsid w:val="007F3528"/>
    <w:rsid w:val="007F35D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78F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122"/>
    <w:rsid w:val="007F6540"/>
    <w:rsid w:val="007F65F7"/>
    <w:rsid w:val="007F6CCA"/>
    <w:rsid w:val="007F6E61"/>
    <w:rsid w:val="007F6FD1"/>
    <w:rsid w:val="007F7034"/>
    <w:rsid w:val="007F7254"/>
    <w:rsid w:val="007F781D"/>
    <w:rsid w:val="007F7969"/>
    <w:rsid w:val="007F7D0C"/>
    <w:rsid w:val="007F7E07"/>
    <w:rsid w:val="00800019"/>
    <w:rsid w:val="008003FF"/>
    <w:rsid w:val="00800410"/>
    <w:rsid w:val="00800491"/>
    <w:rsid w:val="008008A8"/>
    <w:rsid w:val="00800D45"/>
    <w:rsid w:val="008011DD"/>
    <w:rsid w:val="0080128B"/>
    <w:rsid w:val="00801304"/>
    <w:rsid w:val="0080152A"/>
    <w:rsid w:val="008017D6"/>
    <w:rsid w:val="00801B3A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A60"/>
    <w:rsid w:val="00803FAC"/>
    <w:rsid w:val="00804420"/>
    <w:rsid w:val="00804519"/>
    <w:rsid w:val="008045F7"/>
    <w:rsid w:val="00804774"/>
    <w:rsid w:val="00804B8F"/>
    <w:rsid w:val="00804B99"/>
    <w:rsid w:val="00804BFA"/>
    <w:rsid w:val="0080534E"/>
    <w:rsid w:val="0080556C"/>
    <w:rsid w:val="008057FB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7FE"/>
    <w:rsid w:val="008079B5"/>
    <w:rsid w:val="00807BE4"/>
    <w:rsid w:val="0081066C"/>
    <w:rsid w:val="00810979"/>
    <w:rsid w:val="00810AEE"/>
    <w:rsid w:val="00810B20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7C"/>
    <w:rsid w:val="00811EC9"/>
    <w:rsid w:val="00811ED5"/>
    <w:rsid w:val="00811EEE"/>
    <w:rsid w:val="00812371"/>
    <w:rsid w:val="0081255A"/>
    <w:rsid w:val="00812987"/>
    <w:rsid w:val="00812B08"/>
    <w:rsid w:val="00812B91"/>
    <w:rsid w:val="00812E82"/>
    <w:rsid w:val="0081308A"/>
    <w:rsid w:val="00813A22"/>
    <w:rsid w:val="00813ACB"/>
    <w:rsid w:val="00813C47"/>
    <w:rsid w:val="00813C61"/>
    <w:rsid w:val="00813D59"/>
    <w:rsid w:val="00813D9D"/>
    <w:rsid w:val="00813E8A"/>
    <w:rsid w:val="00814013"/>
    <w:rsid w:val="00814056"/>
    <w:rsid w:val="00814077"/>
    <w:rsid w:val="0081425C"/>
    <w:rsid w:val="00814622"/>
    <w:rsid w:val="008146DA"/>
    <w:rsid w:val="008146EA"/>
    <w:rsid w:val="00814BF7"/>
    <w:rsid w:val="008154CB"/>
    <w:rsid w:val="00815BBC"/>
    <w:rsid w:val="00815C92"/>
    <w:rsid w:val="008162AE"/>
    <w:rsid w:val="00816340"/>
    <w:rsid w:val="008165BF"/>
    <w:rsid w:val="008166A2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3"/>
    <w:rsid w:val="008179D9"/>
    <w:rsid w:val="008179DD"/>
    <w:rsid w:val="00817A36"/>
    <w:rsid w:val="00817A5F"/>
    <w:rsid w:val="00820438"/>
    <w:rsid w:val="0082058F"/>
    <w:rsid w:val="00820868"/>
    <w:rsid w:val="00820896"/>
    <w:rsid w:val="00820AFD"/>
    <w:rsid w:val="00820B98"/>
    <w:rsid w:val="00820BA5"/>
    <w:rsid w:val="00820BE5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AC2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ADB"/>
    <w:rsid w:val="00824B3B"/>
    <w:rsid w:val="00824CA0"/>
    <w:rsid w:val="00824DDA"/>
    <w:rsid w:val="00824DEA"/>
    <w:rsid w:val="00824E0B"/>
    <w:rsid w:val="00824E53"/>
    <w:rsid w:val="00824F82"/>
    <w:rsid w:val="008252EA"/>
    <w:rsid w:val="0082530D"/>
    <w:rsid w:val="00825816"/>
    <w:rsid w:val="008258CD"/>
    <w:rsid w:val="00825A47"/>
    <w:rsid w:val="00825ADF"/>
    <w:rsid w:val="00825F30"/>
    <w:rsid w:val="00826034"/>
    <w:rsid w:val="00826077"/>
    <w:rsid w:val="008261E3"/>
    <w:rsid w:val="0082649C"/>
    <w:rsid w:val="00826721"/>
    <w:rsid w:val="00826A3F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7EC"/>
    <w:rsid w:val="00834A0D"/>
    <w:rsid w:val="00834BB5"/>
    <w:rsid w:val="00834C44"/>
    <w:rsid w:val="008351F3"/>
    <w:rsid w:val="008353A2"/>
    <w:rsid w:val="008354E0"/>
    <w:rsid w:val="00835550"/>
    <w:rsid w:val="0083599E"/>
    <w:rsid w:val="00835CEF"/>
    <w:rsid w:val="00835D45"/>
    <w:rsid w:val="00835D51"/>
    <w:rsid w:val="00835F79"/>
    <w:rsid w:val="00835F8E"/>
    <w:rsid w:val="00836279"/>
    <w:rsid w:val="00836751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14"/>
    <w:rsid w:val="00840486"/>
    <w:rsid w:val="0084065B"/>
    <w:rsid w:val="0084091D"/>
    <w:rsid w:val="00840AFD"/>
    <w:rsid w:val="00840CC6"/>
    <w:rsid w:val="00840E0D"/>
    <w:rsid w:val="008410F8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AD6"/>
    <w:rsid w:val="00842B0B"/>
    <w:rsid w:val="00842B0E"/>
    <w:rsid w:val="00842B76"/>
    <w:rsid w:val="008430E1"/>
    <w:rsid w:val="0084328B"/>
    <w:rsid w:val="00843385"/>
    <w:rsid w:val="008438F5"/>
    <w:rsid w:val="00843B64"/>
    <w:rsid w:val="00843DC8"/>
    <w:rsid w:val="00843E77"/>
    <w:rsid w:val="00843F52"/>
    <w:rsid w:val="00844151"/>
    <w:rsid w:val="00844242"/>
    <w:rsid w:val="00844301"/>
    <w:rsid w:val="0084465B"/>
    <w:rsid w:val="00844BA2"/>
    <w:rsid w:val="00844E9E"/>
    <w:rsid w:val="0084573C"/>
    <w:rsid w:val="008457FF"/>
    <w:rsid w:val="00845A43"/>
    <w:rsid w:val="00845D31"/>
    <w:rsid w:val="0084607C"/>
    <w:rsid w:val="0084623E"/>
    <w:rsid w:val="008462C1"/>
    <w:rsid w:val="008463ED"/>
    <w:rsid w:val="00846465"/>
    <w:rsid w:val="00846512"/>
    <w:rsid w:val="0084660E"/>
    <w:rsid w:val="00846684"/>
    <w:rsid w:val="008466EF"/>
    <w:rsid w:val="0084673D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5E3"/>
    <w:rsid w:val="00851868"/>
    <w:rsid w:val="00851A3F"/>
    <w:rsid w:val="00851D82"/>
    <w:rsid w:val="00851DB2"/>
    <w:rsid w:val="00852014"/>
    <w:rsid w:val="008523CB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3D3F"/>
    <w:rsid w:val="0085418C"/>
    <w:rsid w:val="008542B4"/>
    <w:rsid w:val="00854491"/>
    <w:rsid w:val="00854559"/>
    <w:rsid w:val="008545DD"/>
    <w:rsid w:val="00854760"/>
    <w:rsid w:val="00854FED"/>
    <w:rsid w:val="0085514B"/>
    <w:rsid w:val="00855320"/>
    <w:rsid w:val="00855422"/>
    <w:rsid w:val="0085544B"/>
    <w:rsid w:val="00855A64"/>
    <w:rsid w:val="00855AB7"/>
    <w:rsid w:val="00855FEF"/>
    <w:rsid w:val="008560B2"/>
    <w:rsid w:val="008563BC"/>
    <w:rsid w:val="008563C8"/>
    <w:rsid w:val="00856569"/>
    <w:rsid w:val="00856643"/>
    <w:rsid w:val="00856836"/>
    <w:rsid w:val="008568F2"/>
    <w:rsid w:val="00856AD6"/>
    <w:rsid w:val="00856C33"/>
    <w:rsid w:val="00856E93"/>
    <w:rsid w:val="00857033"/>
    <w:rsid w:val="0085723C"/>
    <w:rsid w:val="00857430"/>
    <w:rsid w:val="008577DD"/>
    <w:rsid w:val="00857809"/>
    <w:rsid w:val="00857834"/>
    <w:rsid w:val="008578CF"/>
    <w:rsid w:val="008578D7"/>
    <w:rsid w:val="00857978"/>
    <w:rsid w:val="00857B4B"/>
    <w:rsid w:val="00857C8B"/>
    <w:rsid w:val="00857E2B"/>
    <w:rsid w:val="00860430"/>
    <w:rsid w:val="008604EF"/>
    <w:rsid w:val="00860683"/>
    <w:rsid w:val="00860799"/>
    <w:rsid w:val="00860850"/>
    <w:rsid w:val="00860987"/>
    <w:rsid w:val="00860B03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7DF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258"/>
    <w:rsid w:val="0086559C"/>
    <w:rsid w:val="008656DE"/>
    <w:rsid w:val="0086589B"/>
    <w:rsid w:val="008658E7"/>
    <w:rsid w:val="00865D6F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571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94C"/>
    <w:rsid w:val="00873CA4"/>
    <w:rsid w:val="00873F7F"/>
    <w:rsid w:val="0087400F"/>
    <w:rsid w:val="00874095"/>
    <w:rsid w:val="008740BE"/>
    <w:rsid w:val="0087427F"/>
    <w:rsid w:val="008742E3"/>
    <w:rsid w:val="0087492F"/>
    <w:rsid w:val="00874D95"/>
    <w:rsid w:val="00874E83"/>
    <w:rsid w:val="008751EA"/>
    <w:rsid w:val="008753CD"/>
    <w:rsid w:val="008753FC"/>
    <w:rsid w:val="00875506"/>
    <w:rsid w:val="008757E3"/>
    <w:rsid w:val="00875BFD"/>
    <w:rsid w:val="00875E68"/>
    <w:rsid w:val="00876004"/>
    <w:rsid w:val="00876286"/>
    <w:rsid w:val="00876347"/>
    <w:rsid w:val="00876535"/>
    <w:rsid w:val="00876609"/>
    <w:rsid w:val="00876988"/>
    <w:rsid w:val="008769CF"/>
    <w:rsid w:val="00876C9E"/>
    <w:rsid w:val="00876CCD"/>
    <w:rsid w:val="00876D42"/>
    <w:rsid w:val="00876F2B"/>
    <w:rsid w:val="00877106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77F44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1F"/>
    <w:rsid w:val="0088336E"/>
    <w:rsid w:val="00883650"/>
    <w:rsid w:val="0088397A"/>
    <w:rsid w:val="00883A0E"/>
    <w:rsid w:val="00883ADC"/>
    <w:rsid w:val="00883B30"/>
    <w:rsid w:val="00883DB4"/>
    <w:rsid w:val="00884050"/>
    <w:rsid w:val="00884373"/>
    <w:rsid w:val="0088445E"/>
    <w:rsid w:val="00884489"/>
    <w:rsid w:val="008845C4"/>
    <w:rsid w:val="0088468D"/>
    <w:rsid w:val="0088481A"/>
    <w:rsid w:val="00884B74"/>
    <w:rsid w:val="00884B8F"/>
    <w:rsid w:val="0088523F"/>
    <w:rsid w:val="00885504"/>
    <w:rsid w:val="00885BC1"/>
    <w:rsid w:val="008867C3"/>
    <w:rsid w:val="00886908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D03"/>
    <w:rsid w:val="00890E62"/>
    <w:rsid w:val="00890FAE"/>
    <w:rsid w:val="00891150"/>
    <w:rsid w:val="0089118B"/>
    <w:rsid w:val="008911FF"/>
    <w:rsid w:val="00891225"/>
    <w:rsid w:val="008913F0"/>
    <w:rsid w:val="00891AA8"/>
    <w:rsid w:val="00891B02"/>
    <w:rsid w:val="00891B74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95E"/>
    <w:rsid w:val="00893F85"/>
    <w:rsid w:val="008946CB"/>
    <w:rsid w:val="008948DE"/>
    <w:rsid w:val="00894D64"/>
    <w:rsid w:val="00894FFF"/>
    <w:rsid w:val="0089513B"/>
    <w:rsid w:val="008952DA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9E"/>
    <w:rsid w:val="008971CC"/>
    <w:rsid w:val="00897213"/>
    <w:rsid w:val="00897372"/>
    <w:rsid w:val="0089748E"/>
    <w:rsid w:val="008976B7"/>
    <w:rsid w:val="00897875"/>
    <w:rsid w:val="00897963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752"/>
    <w:rsid w:val="008A29C9"/>
    <w:rsid w:val="008A2F13"/>
    <w:rsid w:val="008A2F8F"/>
    <w:rsid w:val="008A375D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20"/>
    <w:rsid w:val="008A4B8A"/>
    <w:rsid w:val="008A4CBF"/>
    <w:rsid w:val="008A4F5E"/>
    <w:rsid w:val="008A5189"/>
    <w:rsid w:val="008A54AD"/>
    <w:rsid w:val="008A5519"/>
    <w:rsid w:val="008A55A2"/>
    <w:rsid w:val="008A5CF1"/>
    <w:rsid w:val="008A5FE5"/>
    <w:rsid w:val="008A61DD"/>
    <w:rsid w:val="008A62C0"/>
    <w:rsid w:val="008A632B"/>
    <w:rsid w:val="008A67BD"/>
    <w:rsid w:val="008A6A2B"/>
    <w:rsid w:val="008A70BB"/>
    <w:rsid w:val="008A717B"/>
    <w:rsid w:val="008A71DC"/>
    <w:rsid w:val="008A7309"/>
    <w:rsid w:val="008A7415"/>
    <w:rsid w:val="008A7900"/>
    <w:rsid w:val="008A7F6D"/>
    <w:rsid w:val="008B0320"/>
    <w:rsid w:val="008B0375"/>
    <w:rsid w:val="008B0413"/>
    <w:rsid w:val="008B05C3"/>
    <w:rsid w:val="008B077E"/>
    <w:rsid w:val="008B07CA"/>
    <w:rsid w:val="008B08A4"/>
    <w:rsid w:val="008B09E6"/>
    <w:rsid w:val="008B0BA3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58E"/>
    <w:rsid w:val="008B6716"/>
    <w:rsid w:val="008B675D"/>
    <w:rsid w:val="008B6785"/>
    <w:rsid w:val="008B679F"/>
    <w:rsid w:val="008B67A2"/>
    <w:rsid w:val="008B6909"/>
    <w:rsid w:val="008B6A02"/>
    <w:rsid w:val="008B6AD1"/>
    <w:rsid w:val="008B72C7"/>
    <w:rsid w:val="008B777E"/>
    <w:rsid w:val="008B7C7F"/>
    <w:rsid w:val="008C0127"/>
    <w:rsid w:val="008C02E4"/>
    <w:rsid w:val="008C0705"/>
    <w:rsid w:val="008C0AE9"/>
    <w:rsid w:val="008C0B17"/>
    <w:rsid w:val="008C0B46"/>
    <w:rsid w:val="008C0BFA"/>
    <w:rsid w:val="008C0EE3"/>
    <w:rsid w:val="008C0F4D"/>
    <w:rsid w:val="008C1516"/>
    <w:rsid w:val="008C1761"/>
    <w:rsid w:val="008C17C6"/>
    <w:rsid w:val="008C1C0E"/>
    <w:rsid w:val="008C1DBC"/>
    <w:rsid w:val="008C1E6D"/>
    <w:rsid w:val="008C1F32"/>
    <w:rsid w:val="008C21BE"/>
    <w:rsid w:val="008C221D"/>
    <w:rsid w:val="008C225C"/>
    <w:rsid w:val="008C2286"/>
    <w:rsid w:val="008C238F"/>
    <w:rsid w:val="008C2666"/>
    <w:rsid w:val="008C286B"/>
    <w:rsid w:val="008C28E5"/>
    <w:rsid w:val="008C2FF7"/>
    <w:rsid w:val="008C31BE"/>
    <w:rsid w:val="008C377C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42"/>
    <w:rsid w:val="008C5356"/>
    <w:rsid w:val="008C5432"/>
    <w:rsid w:val="008C55E7"/>
    <w:rsid w:val="008C56A2"/>
    <w:rsid w:val="008C5980"/>
    <w:rsid w:val="008C5AE1"/>
    <w:rsid w:val="008C5C7E"/>
    <w:rsid w:val="008C61DD"/>
    <w:rsid w:val="008C63AA"/>
    <w:rsid w:val="008C65A7"/>
    <w:rsid w:val="008C6893"/>
    <w:rsid w:val="008C6B8B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A27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BFA"/>
    <w:rsid w:val="008D2C31"/>
    <w:rsid w:val="008D2CEF"/>
    <w:rsid w:val="008D2CF1"/>
    <w:rsid w:val="008D2E65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4F7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A84"/>
    <w:rsid w:val="008E1C57"/>
    <w:rsid w:val="008E1E73"/>
    <w:rsid w:val="008E21A9"/>
    <w:rsid w:val="008E23B6"/>
    <w:rsid w:val="008E23E6"/>
    <w:rsid w:val="008E2619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CAC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2A"/>
    <w:rsid w:val="008E58E2"/>
    <w:rsid w:val="008E5C72"/>
    <w:rsid w:val="008E5CC2"/>
    <w:rsid w:val="008E5ECF"/>
    <w:rsid w:val="008E5F05"/>
    <w:rsid w:val="008E6395"/>
    <w:rsid w:val="008E6552"/>
    <w:rsid w:val="008E6619"/>
    <w:rsid w:val="008E67EF"/>
    <w:rsid w:val="008E689A"/>
    <w:rsid w:val="008E6B22"/>
    <w:rsid w:val="008E6FD1"/>
    <w:rsid w:val="008E6FEF"/>
    <w:rsid w:val="008E729B"/>
    <w:rsid w:val="008E7388"/>
    <w:rsid w:val="008E7755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B60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13E"/>
    <w:rsid w:val="008F5233"/>
    <w:rsid w:val="008F52CE"/>
    <w:rsid w:val="008F54AC"/>
    <w:rsid w:val="008F5C02"/>
    <w:rsid w:val="008F5C89"/>
    <w:rsid w:val="008F601C"/>
    <w:rsid w:val="008F624E"/>
    <w:rsid w:val="008F64D6"/>
    <w:rsid w:val="008F6C90"/>
    <w:rsid w:val="008F6EB9"/>
    <w:rsid w:val="008F6FFB"/>
    <w:rsid w:val="008F70B4"/>
    <w:rsid w:val="008F7685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6DC"/>
    <w:rsid w:val="0090170D"/>
    <w:rsid w:val="00901792"/>
    <w:rsid w:val="00901889"/>
    <w:rsid w:val="00901EC3"/>
    <w:rsid w:val="009021A0"/>
    <w:rsid w:val="00902848"/>
    <w:rsid w:val="00902999"/>
    <w:rsid w:val="009029F1"/>
    <w:rsid w:val="00902D35"/>
    <w:rsid w:val="00902D9B"/>
    <w:rsid w:val="00902F76"/>
    <w:rsid w:val="00903146"/>
    <w:rsid w:val="009031BD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CE0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68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D87"/>
    <w:rsid w:val="00912F11"/>
    <w:rsid w:val="00913894"/>
    <w:rsid w:val="009138D6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73"/>
    <w:rsid w:val="0091559C"/>
    <w:rsid w:val="00915832"/>
    <w:rsid w:val="00915863"/>
    <w:rsid w:val="009158B7"/>
    <w:rsid w:val="009158CF"/>
    <w:rsid w:val="00915A3B"/>
    <w:rsid w:val="00915CF7"/>
    <w:rsid w:val="00915D07"/>
    <w:rsid w:val="00915D15"/>
    <w:rsid w:val="00915D49"/>
    <w:rsid w:val="00915D79"/>
    <w:rsid w:val="00915EAF"/>
    <w:rsid w:val="0091659A"/>
    <w:rsid w:val="00916A82"/>
    <w:rsid w:val="00916B47"/>
    <w:rsid w:val="00916DEC"/>
    <w:rsid w:val="0091701E"/>
    <w:rsid w:val="0091724A"/>
    <w:rsid w:val="009172C1"/>
    <w:rsid w:val="009176E3"/>
    <w:rsid w:val="00917C59"/>
    <w:rsid w:val="00917DAC"/>
    <w:rsid w:val="009201B7"/>
    <w:rsid w:val="009201F6"/>
    <w:rsid w:val="00920378"/>
    <w:rsid w:val="009204C9"/>
    <w:rsid w:val="0092067F"/>
    <w:rsid w:val="00920840"/>
    <w:rsid w:val="009208CA"/>
    <w:rsid w:val="00920E4C"/>
    <w:rsid w:val="00920E8B"/>
    <w:rsid w:val="009211C9"/>
    <w:rsid w:val="009214BE"/>
    <w:rsid w:val="009217AC"/>
    <w:rsid w:val="009217B1"/>
    <w:rsid w:val="009219B6"/>
    <w:rsid w:val="00921C5D"/>
    <w:rsid w:val="00921D73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2F22"/>
    <w:rsid w:val="00923176"/>
    <w:rsid w:val="00923183"/>
    <w:rsid w:val="009231B4"/>
    <w:rsid w:val="009232B1"/>
    <w:rsid w:val="00923E74"/>
    <w:rsid w:val="00923F22"/>
    <w:rsid w:val="00923FBA"/>
    <w:rsid w:val="00924332"/>
    <w:rsid w:val="0092453A"/>
    <w:rsid w:val="00924A46"/>
    <w:rsid w:val="00924B24"/>
    <w:rsid w:val="00924D7F"/>
    <w:rsid w:val="00925847"/>
    <w:rsid w:val="00925A64"/>
    <w:rsid w:val="00925C7C"/>
    <w:rsid w:val="00925D3A"/>
    <w:rsid w:val="00925F09"/>
    <w:rsid w:val="009261F3"/>
    <w:rsid w:val="009264FF"/>
    <w:rsid w:val="009265B8"/>
    <w:rsid w:val="00926768"/>
    <w:rsid w:val="00926A68"/>
    <w:rsid w:val="00926C76"/>
    <w:rsid w:val="009277CB"/>
    <w:rsid w:val="0092781C"/>
    <w:rsid w:val="00927D42"/>
    <w:rsid w:val="0093001A"/>
    <w:rsid w:val="00930055"/>
    <w:rsid w:val="0093035F"/>
    <w:rsid w:val="00930372"/>
    <w:rsid w:val="009306DC"/>
    <w:rsid w:val="00930A3B"/>
    <w:rsid w:val="00930BE7"/>
    <w:rsid w:val="0093122D"/>
    <w:rsid w:val="00931407"/>
    <w:rsid w:val="0093179A"/>
    <w:rsid w:val="00931AA4"/>
    <w:rsid w:val="00931BD5"/>
    <w:rsid w:val="00931CB1"/>
    <w:rsid w:val="009321CE"/>
    <w:rsid w:val="00932733"/>
    <w:rsid w:val="0093282C"/>
    <w:rsid w:val="0093283A"/>
    <w:rsid w:val="009328F4"/>
    <w:rsid w:val="00932B2B"/>
    <w:rsid w:val="00932BFC"/>
    <w:rsid w:val="00933178"/>
    <w:rsid w:val="009332C2"/>
    <w:rsid w:val="00933864"/>
    <w:rsid w:val="00933943"/>
    <w:rsid w:val="00933B8E"/>
    <w:rsid w:val="00933DB1"/>
    <w:rsid w:val="00933E8E"/>
    <w:rsid w:val="0093432D"/>
    <w:rsid w:val="0093435D"/>
    <w:rsid w:val="0093445B"/>
    <w:rsid w:val="0093472C"/>
    <w:rsid w:val="0093477F"/>
    <w:rsid w:val="00934905"/>
    <w:rsid w:val="00934B08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05D"/>
    <w:rsid w:val="00937508"/>
    <w:rsid w:val="0093757B"/>
    <w:rsid w:val="00937734"/>
    <w:rsid w:val="00937942"/>
    <w:rsid w:val="00937EBF"/>
    <w:rsid w:val="00937FDA"/>
    <w:rsid w:val="0094006D"/>
    <w:rsid w:val="00940076"/>
    <w:rsid w:val="009401C4"/>
    <w:rsid w:val="00940491"/>
    <w:rsid w:val="0094068C"/>
    <w:rsid w:val="00940795"/>
    <w:rsid w:val="00940A34"/>
    <w:rsid w:val="00940CF8"/>
    <w:rsid w:val="00940F1E"/>
    <w:rsid w:val="00941240"/>
    <w:rsid w:val="009412D8"/>
    <w:rsid w:val="00941375"/>
    <w:rsid w:val="0094139A"/>
    <w:rsid w:val="009413F0"/>
    <w:rsid w:val="009414B7"/>
    <w:rsid w:val="00941666"/>
    <w:rsid w:val="00941978"/>
    <w:rsid w:val="00941A82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403"/>
    <w:rsid w:val="00943794"/>
    <w:rsid w:val="00943871"/>
    <w:rsid w:val="00943ABF"/>
    <w:rsid w:val="00943D35"/>
    <w:rsid w:val="00943E29"/>
    <w:rsid w:val="00943EBE"/>
    <w:rsid w:val="00944230"/>
    <w:rsid w:val="009442F1"/>
    <w:rsid w:val="009443C8"/>
    <w:rsid w:val="00944537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2A1"/>
    <w:rsid w:val="00946435"/>
    <w:rsid w:val="009466F8"/>
    <w:rsid w:val="009469EF"/>
    <w:rsid w:val="00946B5D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47FF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1C2"/>
    <w:rsid w:val="00951310"/>
    <w:rsid w:val="0095167E"/>
    <w:rsid w:val="009516E9"/>
    <w:rsid w:val="009516F1"/>
    <w:rsid w:val="00951ED8"/>
    <w:rsid w:val="00951F55"/>
    <w:rsid w:val="00952634"/>
    <w:rsid w:val="00952A27"/>
    <w:rsid w:val="00952B76"/>
    <w:rsid w:val="0095303D"/>
    <w:rsid w:val="0095317E"/>
    <w:rsid w:val="00953635"/>
    <w:rsid w:val="00953D2E"/>
    <w:rsid w:val="00953F41"/>
    <w:rsid w:val="00954441"/>
    <w:rsid w:val="00954594"/>
    <w:rsid w:val="0095462C"/>
    <w:rsid w:val="00954820"/>
    <w:rsid w:val="00954981"/>
    <w:rsid w:val="00954AA4"/>
    <w:rsid w:val="00954ADA"/>
    <w:rsid w:val="00954D28"/>
    <w:rsid w:val="00954DFC"/>
    <w:rsid w:val="00954F73"/>
    <w:rsid w:val="0095513C"/>
    <w:rsid w:val="0095541C"/>
    <w:rsid w:val="00955555"/>
    <w:rsid w:val="009556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6FC"/>
    <w:rsid w:val="00960892"/>
    <w:rsid w:val="0096093A"/>
    <w:rsid w:val="009609EC"/>
    <w:rsid w:val="00960B22"/>
    <w:rsid w:val="00960C78"/>
    <w:rsid w:val="00960D60"/>
    <w:rsid w:val="00960E46"/>
    <w:rsid w:val="0096103B"/>
    <w:rsid w:val="00961164"/>
    <w:rsid w:val="00961449"/>
    <w:rsid w:val="00961582"/>
    <w:rsid w:val="00961ADE"/>
    <w:rsid w:val="00962008"/>
    <w:rsid w:val="0096280C"/>
    <w:rsid w:val="009629BA"/>
    <w:rsid w:val="00962E17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608"/>
    <w:rsid w:val="00964A7D"/>
    <w:rsid w:val="00964D10"/>
    <w:rsid w:val="00964E35"/>
    <w:rsid w:val="00964FB1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D43"/>
    <w:rsid w:val="00967EC6"/>
    <w:rsid w:val="00967F42"/>
    <w:rsid w:val="00967FDA"/>
    <w:rsid w:val="0097017E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CDF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27D4"/>
    <w:rsid w:val="00973662"/>
    <w:rsid w:val="00973B07"/>
    <w:rsid w:val="00973B4D"/>
    <w:rsid w:val="00973BFB"/>
    <w:rsid w:val="00973C0A"/>
    <w:rsid w:val="00974713"/>
    <w:rsid w:val="00974736"/>
    <w:rsid w:val="009747FD"/>
    <w:rsid w:val="009748CF"/>
    <w:rsid w:val="009748D4"/>
    <w:rsid w:val="0097499F"/>
    <w:rsid w:val="009749A9"/>
    <w:rsid w:val="009749E6"/>
    <w:rsid w:val="00974CEE"/>
    <w:rsid w:val="00974F88"/>
    <w:rsid w:val="0097503B"/>
    <w:rsid w:val="00975246"/>
    <w:rsid w:val="00975252"/>
    <w:rsid w:val="009755E0"/>
    <w:rsid w:val="0097564E"/>
    <w:rsid w:val="009756EB"/>
    <w:rsid w:val="0097582E"/>
    <w:rsid w:val="009758CF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9C6"/>
    <w:rsid w:val="00976A8C"/>
    <w:rsid w:val="00976CF8"/>
    <w:rsid w:val="00976D13"/>
    <w:rsid w:val="00976D94"/>
    <w:rsid w:val="00976F33"/>
    <w:rsid w:val="00976F5B"/>
    <w:rsid w:val="00977510"/>
    <w:rsid w:val="009775BF"/>
    <w:rsid w:val="00977677"/>
    <w:rsid w:val="009777FC"/>
    <w:rsid w:val="0098010D"/>
    <w:rsid w:val="0098018B"/>
    <w:rsid w:val="00980309"/>
    <w:rsid w:val="00980C0F"/>
    <w:rsid w:val="00980C49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3CF4"/>
    <w:rsid w:val="0098418A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94"/>
    <w:rsid w:val="009858BF"/>
    <w:rsid w:val="0098598E"/>
    <w:rsid w:val="00985AC3"/>
    <w:rsid w:val="00986340"/>
    <w:rsid w:val="0098660F"/>
    <w:rsid w:val="0098691F"/>
    <w:rsid w:val="00986B52"/>
    <w:rsid w:val="00986C8A"/>
    <w:rsid w:val="00986DAB"/>
    <w:rsid w:val="00986DDC"/>
    <w:rsid w:val="00986E11"/>
    <w:rsid w:val="00986EA9"/>
    <w:rsid w:val="00987107"/>
    <w:rsid w:val="009873AF"/>
    <w:rsid w:val="00987632"/>
    <w:rsid w:val="0098781A"/>
    <w:rsid w:val="00987BD0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5F7"/>
    <w:rsid w:val="009926AB"/>
    <w:rsid w:val="009928CD"/>
    <w:rsid w:val="00992D42"/>
    <w:rsid w:val="00992F6B"/>
    <w:rsid w:val="00992F74"/>
    <w:rsid w:val="00993478"/>
    <w:rsid w:val="009936AE"/>
    <w:rsid w:val="0099387C"/>
    <w:rsid w:val="00993B4A"/>
    <w:rsid w:val="00993C50"/>
    <w:rsid w:val="00993E15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75D"/>
    <w:rsid w:val="0099580F"/>
    <w:rsid w:val="0099582E"/>
    <w:rsid w:val="00995A1B"/>
    <w:rsid w:val="00995E4E"/>
    <w:rsid w:val="00995F81"/>
    <w:rsid w:val="00995FAA"/>
    <w:rsid w:val="00995FDF"/>
    <w:rsid w:val="009962E1"/>
    <w:rsid w:val="009963BD"/>
    <w:rsid w:val="0099647C"/>
    <w:rsid w:val="009964D7"/>
    <w:rsid w:val="00996A01"/>
    <w:rsid w:val="00996CF6"/>
    <w:rsid w:val="00996E55"/>
    <w:rsid w:val="00996F8D"/>
    <w:rsid w:val="00996FDF"/>
    <w:rsid w:val="00997F8A"/>
    <w:rsid w:val="009A0289"/>
    <w:rsid w:val="009A04C0"/>
    <w:rsid w:val="009A0687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990"/>
    <w:rsid w:val="009A1D4F"/>
    <w:rsid w:val="009A1F49"/>
    <w:rsid w:val="009A1FB8"/>
    <w:rsid w:val="009A21CA"/>
    <w:rsid w:val="009A2751"/>
    <w:rsid w:val="009A2F56"/>
    <w:rsid w:val="009A307A"/>
    <w:rsid w:val="009A369D"/>
    <w:rsid w:val="009A3959"/>
    <w:rsid w:val="009A3C5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276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6FD2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C74"/>
    <w:rsid w:val="009B1D5D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A5E"/>
    <w:rsid w:val="009B4C04"/>
    <w:rsid w:val="009B4CB6"/>
    <w:rsid w:val="009B4E97"/>
    <w:rsid w:val="009B51E7"/>
    <w:rsid w:val="009B5204"/>
    <w:rsid w:val="009B5295"/>
    <w:rsid w:val="009B5925"/>
    <w:rsid w:val="009B5A8E"/>
    <w:rsid w:val="009B5C0E"/>
    <w:rsid w:val="009B5DB9"/>
    <w:rsid w:val="009B5EB9"/>
    <w:rsid w:val="009B61FC"/>
    <w:rsid w:val="009B627B"/>
    <w:rsid w:val="009B670E"/>
    <w:rsid w:val="009B69A9"/>
    <w:rsid w:val="009B70CA"/>
    <w:rsid w:val="009B75C3"/>
    <w:rsid w:val="009B7A98"/>
    <w:rsid w:val="009B7E3E"/>
    <w:rsid w:val="009B7E40"/>
    <w:rsid w:val="009C0077"/>
    <w:rsid w:val="009C0696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7A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136"/>
    <w:rsid w:val="009C731F"/>
    <w:rsid w:val="009C7351"/>
    <w:rsid w:val="009C73E7"/>
    <w:rsid w:val="009C743B"/>
    <w:rsid w:val="009C745E"/>
    <w:rsid w:val="009C76EB"/>
    <w:rsid w:val="009C77A7"/>
    <w:rsid w:val="009C7DB6"/>
    <w:rsid w:val="009C7E5A"/>
    <w:rsid w:val="009C7F48"/>
    <w:rsid w:val="009D02D8"/>
    <w:rsid w:val="009D03EE"/>
    <w:rsid w:val="009D079B"/>
    <w:rsid w:val="009D0B26"/>
    <w:rsid w:val="009D0D8D"/>
    <w:rsid w:val="009D0DBB"/>
    <w:rsid w:val="009D1505"/>
    <w:rsid w:val="009D18BA"/>
    <w:rsid w:val="009D1A5B"/>
    <w:rsid w:val="009D1C41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0F7"/>
    <w:rsid w:val="009D32CD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5BA2"/>
    <w:rsid w:val="009D5F3E"/>
    <w:rsid w:val="009D604B"/>
    <w:rsid w:val="009D6189"/>
    <w:rsid w:val="009D62DD"/>
    <w:rsid w:val="009D639D"/>
    <w:rsid w:val="009D63E7"/>
    <w:rsid w:val="009D6600"/>
    <w:rsid w:val="009D66C4"/>
    <w:rsid w:val="009D6725"/>
    <w:rsid w:val="009D67CB"/>
    <w:rsid w:val="009D6876"/>
    <w:rsid w:val="009D687B"/>
    <w:rsid w:val="009D6943"/>
    <w:rsid w:val="009D6CF6"/>
    <w:rsid w:val="009D6EE0"/>
    <w:rsid w:val="009D6EFE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33F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2EBA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B26"/>
    <w:rsid w:val="009E4C34"/>
    <w:rsid w:val="009E4E71"/>
    <w:rsid w:val="009E4ED5"/>
    <w:rsid w:val="009E509C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462"/>
    <w:rsid w:val="009E6568"/>
    <w:rsid w:val="009E6699"/>
    <w:rsid w:val="009E67E3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791"/>
    <w:rsid w:val="009F0A82"/>
    <w:rsid w:val="009F0B63"/>
    <w:rsid w:val="009F1144"/>
    <w:rsid w:val="009F11E0"/>
    <w:rsid w:val="009F12DF"/>
    <w:rsid w:val="009F13B6"/>
    <w:rsid w:val="009F16BF"/>
    <w:rsid w:val="009F16EE"/>
    <w:rsid w:val="009F174E"/>
    <w:rsid w:val="009F19D4"/>
    <w:rsid w:val="009F1AF0"/>
    <w:rsid w:val="009F1D39"/>
    <w:rsid w:val="009F1D7D"/>
    <w:rsid w:val="009F24C3"/>
    <w:rsid w:val="009F26F8"/>
    <w:rsid w:val="009F282C"/>
    <w:rsid w:val="009F28F3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402"/>
    <w:rsid w:val="009F594F"/>
    <w:rsid w:val="009F5BC4"/>
    <w:rsid w:val="009F5FC5"/>
    <w:rsid w:val="009F616D"/>
    <w:rsid w:val="009F63EC"/>
    <w:rsid w:val="009F64C8"/>
    <w:rsid w:val="009F66BD"/>
    <w:rsid w:val="009F6933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3FF"/>
    <w:rsid w:val="00A02914"/>
    <w:rsid w:val="00A02AFC"/>
    <w:rsid w:val="00A02BC2"/>
    <w:rsid w:val="00A0304F"/>
    <w:rsid w:val="00A0389F"/>
    <w:rsid w:val="00A038CB"/>
    <w:rsid w:val="00A03B3B"/>
    <w:rsid w:val="00A03CA4"/>
    <w:rsid w:val="00A03D4E"/>
    <w:rsid w:val="00A03DAD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5EC4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035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64"/>
    <w:rsid w:val="00A115A6"/>
    <w:rsid w:val="00A11684"/>
    <w:rsid w:val="00A1192D"/>
    <w:rsid w:val="00A1197A"/>
    <w:rsid w:val="00A11A46"/>
    <w:rsid w:val="00A11C8D"/>
    <w:rsid w:val="00A12098"/>
    <w:rsid w:val="00A12142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48E"/>
    <w:rsid w:val="00A16700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83A"/>
    <w:rsid w:val="00A17B1E"/>
    <w:rsid w:val="00A17C03"/>
    <w:rsid w:val="00A17D6A"/>
    <w:rsid w:val="00A17F36"/>
    <w:rsid w:val="00A17F4C"/>
    <w:rsid w:val="00A201C2"/>
    <w:rsid w:val="00A2034B"/>
    <w:rsid w:val="00A20548"/>
    <w:rsid w:val="00A207A6"/>
    <w:rsid w:val="00A207B8"/>
    <w:rsid w:val="00A20C75"/>
    <w:rsid w:val="00A20C9E"/>
    <w:rsid w:val="00A20ECD"/>
    <w:rsid w:val="00A20EDC"/>
    <w:rsid w:val="00A2156A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3E7F"/>
    <w:rsid w:val="00A24127"/>
    <w:rsid w:val="00A243E6"/>
    <w:rsid w:val="00A243F1"/>
    <w:rsid w:val="00A24B41"/>
    <w:rsid w:val="00A24BF0"/>
    <w:rsid w:val="00A24FE8"/>
    <w:rsid w:val="00A252B7"/>
    <w:rsid w:val="00A254C3"/>
    <w:rsid w:val="00A2572A"/>
    <w:rsid w:val="00A257AC"/>
    <w:rsid w:val="00A25D74"/>
    <w:rsid w:val="00A25FBD"/>
    <w:rsid w:val="00A263CF"/>
    <w:rsid w:val="00A26507"/>
    <w:rsid w:val="00A26647"/>
    <w:rsid w:val="00A2667B"/>
    <w:rsid w:val="00A267B5"/>
    <w:rsid w:val="00A26861"/>
    <w:rsid w:val="00A26CF3"/>
    <w:rsid w:val="00A26E18"/>
    <w:rsid w:val="00A2710A"/>
    <w:rsid w:val="00A27257"/>
    <w:rsid w:val="00A275A3"/>
    <w:rsid w:val="00A2778E"/>
    <w:rsid w:val="00A27852"/>
    <w:rsid w:val="00A279B0"/>
    <w:rsid w:val="00A279F7"/>
    <w:rsid w:val="00A27B8B"/>
    <w:rsid w:val="00A27C25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534"/>
    <w:rsid w:val="00A3377B"/>
    <w:rsid w:val="00A33BBF"/>
    <w:rsid w:val="00A33C4F"/>
    <w:rsid w:val="00A33DCF"/>
    <w:rsid w:val="00A33F89"/>
    <w:rsid w:val="00A3400C"/>
    <w:rsid w:val="00A342B4"/>
    <w:rsid w:val="00A34A05"/>
    <w:rsid w:val="00A34BF2"/>
    <w:rsid w:val="00A34FC4"/>
    <w:rsid w:val="00A351D5"/>
    <w:rsid w:val="00A35241"/>
    <w:rsid w:val="00A35582"/>
    <w:rsid w:val="00A35679"/>
    <w:rsid w:val="00A35718"/>
    <w:rsid w:val="00A35B3B"/>
    <w:rsid w:val="00A35B47"/>
    <w:rsid w:val="00A35B73"/>
    <w:rsid w:val="00A35BAF"/>
    <w:rsid w:val="00A35D0E"/>
    <w:rsid w:val="00A35E19"/>
    <w:rsid w:val="00A366F0"/>
    <w:rsid w:val="00A367CB"/>
    <w:rsid w:val="00A369C5"/>
    <w:rsid w:val="00A36AE9"/>
    <w:rsid w:val="00A37021"/>
    <w:rsid w:val="00A371A3"/>
    <w:rsid w:val="00A373D4"/>
    <w:rsid w:val="00A375DB"/>
    <w:rsid w:val="00A37630"/>
    <w:rsid w:val="00A376EC"/>
    <w:rsid w:val="00A37B45"/>
    <w:rsid w:val="00A37D5D"/>
    <w:rsid w:val="00A37ED2"/>
    <w:rsid w:val="00A40099"/>
    <w:rsid w:val="00A40188"/>
    <w:rsid w:val="00A40263"/>
    <w:rsid w:val="00A40695"/>
    <w:rsid w:val="00A407E2"/>
    <w:rsid w:val="00A40A01"/>
    <w:rsid w:val="00A40C00"/>
    <w:rsid w:val="00A40D51"/>
    <w:rsid w:val="00A40D8B"/>
    <w:rsid w:val="00A40F61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1D1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458"/>
    <w:rsid w:val="00A4559B"/>
    <w:rsid w:val="00A45F96"/>
    <w:rsid w:val="00A45FC7"/>
    <w:rsid w:val="00A4642B"/>
    <w:rsid w:val="00A464B2"/>
    <w:rsid w:val="00A46563"/>
    <w:rsid w:val="00A46674"/>
    <w:rsid w:val="00A46690"/>
    <w:rsid w:val="00A4681F"/>
    <w:rsid w:val="00A46B5A"/>
    <w:rsid w:val="00A46D46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0E6E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628"/>
    <w:rsid w:val="00A5490D"/>
    <w:rsid w:val="00A549D6"/>
    <w:rsid w:val="00A54ABA"/>
    <w:rsid w:val="00A54BB9"/>
    <w:rsid w:val="00A55435"/>
    <w:rsid w:val="00A554E7"/>
    <w:rsid w:val="00A55692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170"/>
    <w:rsid w:val="00A5729E"/>
    <w:rsid w:val="00A57741"/>
    <w:rsid w:val="00A57913"/>
    <w:rsid w:val="00A57A6E"/>
    <w:rsid w:val="00A60A86"/>
    <w:rsid w:val="00A610C7"/>
    <w:rsid w:val="00A613BE"/>
    <w:rsid w:val="00A614DD"/>
    <w:rsid w:val="00A615BE"/>
    <w:rsid w:val="00A617E9"/>
    <w:rsid w:val="00A61A6C"/>
    <w:rsid w:val="00A61B1E"/>
    <w:rsid w:val="00A61C52"/>
    <w:rsid w:val="00A61E0A"/>
    <w:rsid w:val="00A62140"/>
    <w:rsid w:val="00A624A6"/>
    <w:rsid w:val="00A62A54"/>
    <w:rsid w:val="00A62C02"/>
    <w:rsid w:val="00A6327D"/>
    <w:rsid w:val="00A6349F"/>
    <w:rsid w:val="00A634B2"/>
    <w:rsid w:val="00A6360D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54"/>
    <w:rsid w:val="00A6699E"/>
    <w:rsid w:val="00A66A1B"/>
    <w:rsid w:val="00A66AA2"/>
    <w:rsid w:val="00A66BE7"/>
    <w:rsid w:val="00A67012"/>
    <w:rsid w:val="00A67151"/>
    <w:rsid w:val="00A6737B"/>
    <w:rsid w:val="00A675B1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7DD"/>
    <w:rsid w:val="00A72899"/>
    <w:rsid w:val="00A72973"/>
    <w:rsid w:val="00A72AA7"/>
    <w:rsid w:val="00A72AD4"/>
    <w:rsid w:val="00A72AF1"/>
    <w:rsid w:val="00A72F7E"/>
    <w:rsid w:val="00A730FA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3F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444"/>
    <w:rsid w:val="00A76583"/>
    <w:rsid w:val="00A7663B"/>
    <w:rsid w:val="00A76767"/>
    <w:rsid w:val="00A76804"/>
    <w:rsid w:val="00A769D9"/>
    <w:rsid w:val="00A76C70"/>
    <w:rsid w:val="00A76E7E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5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134"/>
    <w:rsid w:val="00A90392"/>
    <w:rsid w:val="00A906CC"/>
    <w:rsid w:val="00A90822"/>
    <w:rsid w:val="00A908EB"/>
    <w:rsid w:val="00A9099A"/>
    <w:rsid w:val="00A90C61"/>
    <w:rsid w:val="00A90D1D"/>
    <w:rsid w:val="00A90EDB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2B8"/>
    <w:rsid w:val="00A944B6"/>
    <w:rsid w:val="00A94852"/>
    <w:rsid w:val="00A94A0B"/>
    <w:rsid w:val="00A94ABD"/>
    <w:rsid w:val="00A94CFA"/>
    <w:rsid w:val="00A9511B"/>
    <w:rsid w:val="00A95121"/>
    <w:rsid w:val="00A951D4"/>
    <w:rsid w:val="00A951F5"/>
    <w:rsid w:val="00A95A2D"/>
    <w:rsid w:val="00A95AB8"/>
    <w:rsid w:val="00A962A7"/>
    <w:rsid w:val="00A966F0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5AE"/>
    <w:rsid w:val="00AA0787"/>
    <w:rsid w:val="00AA0944"/>
    <w:rsid w:val="00AA0C8D"/>
    <w:rsid w:val="00AA0CC8"/>
    <w:rsid w:val="00AA139B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DBB"/>
    <w:rsid w:val="00AA2F5C"/>
    <w:rsid w:val="00AA3DAB"/>
    <w:rsid w:val="00AA3E06"/>
    <w:rsid w:val="00AA3EB4"/>
    <w:rsid w:val="00AA3F0A"/>
    <w:rsid w:val="00AA417A"/>
    <w:rsid w:val="00AA4219"/>
    <w:rsid w:val="00AA45E4"/>
    <w:rsid w:val="00AA4621"/>
    <w:rsid w:val="00AA4626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BE3"/>
    <w:rsid w:val="00AA6F54"/>
    <w:rsid w:val="00AA72A2"/>
    <w:rsid w:val="00AA75E1"/>
    <w:rsid w:val="00AA799B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8D4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CAE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846"/>
    <w:rsid w:val="00AB59C3"/>
    <w:rsid w:val="00AB5C36"/>
    <w:rsid w:val="00AB5EA5"/>
    <w:rsid w:val="00AB618C"/>
    <w:rsid w:val="00AB626E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082"/>
    <w:rsid w:val="00AC01F2"/>
    <w:rsid w:val="00AC0398"/>
    <w:rsid w:val="00AC03C0"/>
    <w:rsid w:val="00AC0AFF"/>
    <w:rsid w:val="00AC0B85"/>
    <w:rsid w:val="00AC0F2B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02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348"/>
    <w:rsid w:val="00AC73C7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2FA3"/>
    <w:rsid w:val="00AD39AA"/>
    <w:rsid w:val="00AD40CF"/>
    <w:rsid w:val="00AD4184"/>
    <w:rsid w:val="00AD44EC"/>
    <w:rsid w:val="00AD45F8"/>
    <w:rsid w:val="00AD4CE5"/>
    <w:rsid w:val="00AD4D18"/>
    <w:rsid w:val="00AD563E"/>
    <w:rsid w:val="00AD57E2"/>
    <w:rsid w:val="00AD58EE"/>
    <w:rsid w:val="00AD5B32"/>
    <w:rsid w:val="00AD5B52"/>
    <w:rsid w:val="00AD5D37"/>
    <w:rsid w:val="00AD5F28"/>
    <w:rsid w:val="00AD6225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AF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5F"/>
    <w:rsid w:val="00AE3B96"/>
    <w:rsid w:val="00AE3DFC"/>
    <w:rsid w:val="00AE3E0E"/>
    <w:rsid w:val="00AE3F91"/>
    <w:rsid w:val="00AE4216"/>
    <w:rsid w:val="00AE4368"/>
    <w:rsid w:val="00AE4676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25"/>
    <w:rsid w:val="00AE64A7"/>
    <w:rsid w:val="00AE6507"/>
    <w:rsid w:val="00AE6BA9"/>
    <w:rsid w:val="00AE6F6D"/>
    <w:rsid w:val="00AE7181"/>
    <w:rsid w:val="00AE763A"/>
    <w:rsid w:val="00AE79EF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0E9E"/>
    <w:rsid w:val="00AF11F6"/>
    <w:rsid w:val="00AF16AC"/>
    <w:rsid w:val="00AF1812"/>
    <w:rsid w:val="00AF18B2"/>
    <w:rsid w:val="00AF1AFA"/>
    <w:rsid w:val="00AF1B68"/>
    <w:rsid w:val="00AF1BA1"/>
    <w:rsid w:val="00AF1BE5"/>
    <w:rsid w:val="00AF1C39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7BD"/>
    <w:rsid w:val="00AF3EA9"/>
    <w:rsid w:val="00AF3EB1"/>
    <w:rsid w:val="00AF41AB"/>
    <w:rsid w:val="00AF41E9"/>
    <w:rsid w:val="00AF4209"/>
    <w:rsid w:val="00AF4432"/>
    <w:rsid w:val="00AF4556"/>
    <w:rsid w:val="00AF4720"/>
    <w:rsid w:val="00AF48EB"/>
    <w:rsid w:val="00AF4984"/>
    <w:rsid w:val="00AF4A5E"/>
    <w:rsid w:val="00AF4C55"/>
    <w:rsid w:val="00AF501D"/>
    <w:rsid w:val="00AF5341"/>
    <w:rsid w:val="00AF55F0"/>
    <w:rsid w:val="00AF5741"/>
    <w:rsid w:val="00AF5782"/>
    <w:rsid w:val="00AF579D"/>
    <w:rsid w:val="00AF579E"/>
    <w:rsid w:val="00AF6034"/>
    <w:rsid w:val="00AF60C0"/>
    <w:rsid w:val="00AF6235"/>
    <w:rsid w:val="00AF6812"/>
    <w:rsid w:val="00AF68F0"/>
    <w:rsid w:val="00AF6B13"/>
    <w:rsid w:val="00AF6E23"/>
    <w:rsid w:val="00AF6E41"/>
    <w:rsid w:val="00AF70E2"/>
    <w:rsid w:val="00AF74AE"/>
    <w:rsid w:val="00AF75BD"/>
    <w:rsid w:val="00AF769E"/>
    <w:rsid w:val="00AF770D"/>
    <w:rsid w:val="00AF78FF"/>
    <w:rsid w:val="00AF799A"/>
    <w:rsid w:val="00AF7CBA"/>
    <w:rsid w:val="00B00101"/>
    <w:rsid w:val="00B001BC"/>
    <w:rsid w:val="00B006C9"/>
    <w:rsid w:val="00B008D9"/>
    <w:rsid w:val="00B00ADA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2B"/>
    <w:rsid w:val="00B024EF"/>
    <w:rsid w:val="00B02A94"/>
    <w:rsid w:val="00B03068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00C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5FB2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5"/>
    <w:rsid w:val="00B118C8"/>
    <w:rsid w:val="00B11948"/>
    <w:rsid w:val="00B12144"/>
    <w:rsid w:val="00B1216B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E49"/>
    <w:rsid w:val="00B14F89"/>
    <w:rsid w:val="00B14FFA"/>
    <w:rsid w:val="00B15216"/>
    <w:rsid w:val="00B156C7"/>
    <w:rsid w:val="00B1571E"/>
    <w:rsid w:val="00B15CD4"/>
    <w:rsid w:val="00B15E77"/>
    <w:rsid w:val="00B16121"/>
    <w:rsid w:val="00B165CB"/>
    <w:rsid w:val="00B165CE"/>
    <w:rsid w:val="00B16B8D"/>
    <w:rsid w:val="00B17122"/>
    <w:rsid w:val="00B1727F"/>
    <w:rsid w:val="00B173F7"/>
    <w:rsid w:val="00B178FB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0D"/>
    <w:rsid w:val="00B22286"/>
    <w:rsid w:val="00B223F9"/>
    <w:rsid w:val="00B22465"/>
    <w:rsid w:val="00B226B4"/>
    <w:rsid w:val="00B228DA"/>
    <w:rsid w:val="00B229D4"/>
    <w:rsid w:val="00B22CD0"/>
    <w:rsid w:val="00B22D53"/>
    <w:rsid w:val="00B22DBD"/>
    <w:rsid w:val="00B23089"/>
    <w:rsid w:val="00B231C2"/>
    <w:rsid w:val="00B2348B"/>
    <w:rsid w:val="00B234A6"/>
    <w:rsid w:val="00B238E7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28"/>
    <w:rsid w:val="00B24F7C"/>
    <w:rsid w:val="00B25456"/>
    <w:rsid w:val="00B25758"/>
    <w:rsid w:val="00B25977"/>
    <w:rsid w:val="00B25B0E"/>
    <w:rsid w:val="00B25B60"/>
    <w:rsid w:val="00B25B83"/>
    <w:rsid w:val="00B25E9C"/>
    <w:rsid w:val="00B2607B"/>
    <w:rsid w:val="00B2626C"/>
    <w:rsid w:val="00B2660E"/>
    <w:rsid w:val="00B26EE8"/>
    <w:rsid w:val="00B274DB"/>
    <w:rsid w:val="00B27623"/>
    <w:rsid w:val="00B27653"/>
    <w:rsid w:val="00B2791A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A6F"/>
    <w:rsid w:val="00B30B70"/>
    <w:rsid w:val="00B30BC0"/>
    <w:rsid w:val="00B30C74"/>
    <w:rsid w:val="00B311A9"/>
    <w:rsid w:val="00B31461"/>
    <w:rsid w:val="00B314E2"/>
    <w:rsid w:val="00B315B8"/>
    <w:rsid w:val="00B3190E"/>
    <w:rsid w:val="00B319AD"/>
    <w:rsid w:val="00B31C2E"/>
    <w:rsid w:val="00B31EA3"/>
    <w:rsid w:val="00B32548"/>
    <w:rsid w:val="00B32696"/>
    <w:rsid w:val="00B329B1"/>
    <w:rsid w:val="00B32AB2"/>
    <w:rsid w:val="00B330F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106"/>
    <w:rsid w:val="00B352B3"/>
    <w:rsid w:val="00B35404"/>
    <w:rsid w:val="00B369A4"/>
    <w:rsid w:val="00B36AD6"/>
    <w:rsid w:val="00B36BDA"/>
    <w:rsid w:val="00B36C34"/>
    <w:rsid w:val="00B36CF9"/>
    <w:rsid w:val="00B36FC4"/>
    <w:rsid w:val="00B37306"/>
    <w:rsid w:val="00B3753A"/>
    <w:rsid w:val="00B376D2"/>
    <w:rsid w:val="00B377E6"/>
    <w:rsid w:val="00B377F2"/>
    <w:rsid w:val="00B379D6"/>
    <w:rsid w:val="00B37B5F"/>
    <w:rsid w:val="00B37C97"/>
    <w:rsid w:val="00B37F08"/>
    <w:rsid w:val="00B4022C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65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183"/>
    <w:rsid w:val="00B4536F"/>
    <w:rsid w:val="00B4549D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099"/>
    <w:rsid w:val="00B50101"/>
    <w:rsid w:val="00B50621"/>
    <w:rsid w:val="00B5101C"/>
    <w:rsid w:val="00B511D4"/>
    <w:rsid w:val="00B51349"/>
    <w:rsid w:val="00B513F2"/>
    <w:rsid w:val="00B51408"/>
    <w:rsid w:val="00B5164C"/>
    <w:rsid w:val="00B51822"/>
    <w:rsid w:val="00B518DD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880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6EF4"/>
    <w:rsid w:val="00B5736F"/>
    <w:rsid w:val="00B57609"/>
    <w:rsid w:val="00B576FE"/>
    <w:rsid w:val="00B57E05"/>
    <w:rsid w:val="00B60003"/>
    <w:rsid w:val="00B600AF"/>
    <w:rsid w:val="00B6018B"/>
    <w:rsid w:val="00B60541"/>
    <w:rsid w:val="00B6081B"/>
    <w:rsid w:val="00B60E02"/>
    <w:rsid w:val="00B61489"/>
    <w:rsid w:val="00B61544"/>
    <w:rsid w:val="00B617FB"/>
    <w:rsid w:val="00B61AF6"/>
    <w:rsid w:val="00B61B50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21D"/>
    <w:rsid w:val="00B64336"/>
    <w:rsid w:val="00B644F2"/>
    <w:rsid w:val="00B64506"/>
    <w:rsid w:val="00B64F4C"/>
    <w:rsid w:val="00B64FE2"/>
    <w:rsid w:val="00B65218"/>
    <w:rsid w:val="00B6525E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A7A"/>
    <w:rsid w:val="00B67DA1"/>
    <w:rsid w:val="00B704ED"/>
    <w:rsid w:val="00B7061D"/>
    <w:rsid w:val="00B706C5"/>
    <w:rsid w:val="00B70989"/>
    <w:rsid w:val="00B70F50"/>
    <w:rsid w:val="00B710DC"/>
    <w:rsid w:val="00B711AC"/>
    <w:rsid w:val="00B71257"/>
    <w:rsid w:val="00B71399"/>
    <w:rsid w:val="00B71635"/>
    <w:rsid w:val="00B717DA"/>
    <w:rsid w:val="00B718D5"/>
    <w:rsid w:val="00B71D6C"/>
    <w:rsid w:val="00B71FE6"/>
    <w:rsid w:val="00B7209C"/>
    <w:rsid w:val="00B723A8"/>
    <w:rsid w:val="00B723F2"/>
    <w:rsid w:val="00B72539"/>
    <w:rsid w:val="00B725CD"/>
    <w:rsid w:val="00B725E9"/>
    <w:rsid w:val="00B72680"/>
    <w:rsid w:val="00B72909"/>
    <w:rsid w:val="00B72A3B"/>
    <w:rsid w:val="00B72C46"/>
    <w:rsid w:val="00B72EA5"/>
    <w:rsid w:val="00B72F49"/>
    <w:rsid w:val="00B73088"/>
    <w:rsid w:val="00B73342"/>
    <w:rsid w:val="00B73407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84"/>
    <w:rsid w:val="00B74CD9"/>
    <w:rsid w:val="00B752B3"/>
    <w:rsid w:val="00B75337"/>
    <w:rsid w:val="00B7534E"/>
    <w:rsid w:val="00B753B5"/>
    <w:rsid w:val="00B7541B"/>
    <w:rsid w:val="00B75624"/>
    <w:rsid w:val="00B75644"/>
    <w:rsid w:val="00B75A63"/>
    <w:rsid w:val="00B75C41"/>
    <w:rsid w:val="00B75D87"/>
    <w:rsid w:val="00B75E5B"/>
    <w:rsid w:val="00B75EF7"/>
    <w:rsid w:val="00B75F9E"/>
    <w:rsid w:val="00B760C1"/>
    <w:rsid w:val="00B7617D"/>
    <w:rsid w:val="00B763B6"/>
    <w:rsid w:val="00B76502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9CD"/>
    <w:rsid w:val="00B82A34"/>
    <w:rsid w:val="00B82C76"/>
    <w:rsid w:val="00B831C3"/>
    <w:rsid w:val="00B83284"/>
    <w:rsid w:val="00B83A34"/>
    <w:rsid w:val="00B83ACC"/>
    <w:rsid w:val="00B83BB2"/>
    <w:rsid w:val="00B83BDC"/>
    <w:rsid w:val="00B83D35"/>
    <w:rsid w:val="00B83D66"/>
    <w:rsid w:val="00B84093"/>
    <w:rsid w:val="00B841EB"/>
    <w:rsid w:val="00B8498C"/>
    <w:rsid w:val="00B849F6"/>
    <w:rsid w:val="00B84BE8"/>
    <w:rsid w:val="00B84DD2"/>
    <w:rsid w:val="00B85036"/>
    <w:rsid w:val="00B851E6"/>
    <w:rsid w:val="00B859A7"/>
    <w:rsid w:val="00B85BCC"/>
    <w:rsid w:val="00B85CC1"/>
    <w:rsid w:val="00B85D29"/>
    <w:rsid w:val="00B86434"/>
    <w:rsid w:val="00B86567"/>
    <w:rsid w:val="00B865CA"/>
    <w:rsid w:val="00B865EB"/>
    <w:rsid w:val="00B86D32"/>
    <w:rsid w:val="00B872A6"/>
    <w:rsid w:val="00B8730B"/>
    <w:rsid w:val="00B87AC9"/>
    <w:rsid w:val="00B87BD7"/>
    <w:rsid w:val="00B87CAA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B9"/>
    <w:rsid w:val="00B917C4"/>
    <w:rsid w:val="00B919EB"/>
    <w:rsid w:val="00B91B5B"/>
    <w:rsid w:val="00B921DC"/>
    <w:rsid w:val="00B9222E"/>
    <w:rsid w:val="00B92267"/>
    <w:rsid w:val="00B922F2"/>
    <w:rsid w:val="00B92484"/>
    <w:rsid w:val="00B927B1"/>
    <w:rsid w:val="00B92860"/>
    <w:rsid w:val="00B928F6"/>
    <w:rsid w:val="00B92980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0E5"/>
    <w:rsid w:val="00B94114"/>
    <w:rsid w:val="00B9455D"/>
    <w:rsid w:val="00B949D3"/>
    <w:rsid w:val="00B94CD2"/>
    <w:rsid w:val="00B94F6B"/>
    <w:rsid w:val="00B95168"/>
    <w:rsid w:val="00B9548B"/>
    <w:rsid w:val="00B955ED"/>
    <w:rsid w:val="00B95686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97FCF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558"/>
    <w:rsid w:val="00BA278D"/>
    <w:rsid w:val="00BA2983"/>
    <w:rsid w:val="00BA2BC8"/>
    <w:rsid w:val="00BA2E8C"/>
    <w:rsid w:val="00BA3354"/>
    <w:rsid w:val="00BA3437"/>
    <w:rsid w:val="00BA3541"/>
    <w:rsid w:val="00BA3640"/>
    <w:rsid w:val="00BA380C"/>
    <w:rsid w:val="00BA381C"/>
    <w:rsid w:val="00BA39F8"/>
    <w:rsid w:val="00BA3A10"/>
    <w:rsid w:val="00BA3A6A"/>
    <w:rsid w:val="00BA3B50"/>
    <w:rsid w:val="00BA41C4"/>
    <w:rsid w:val="00BA433D"/>
    <w:rsid w:val="00BA43B4"/>
    <w:rsid w:val="00BA4661"/>
    <w:rsid w:val="00BA4894"/>
    <w:rsid w:val="00BA4A3C"/>
    <w:rsid w:val="00BA4E5C"/>
    <w:rsid w:val="00BA5365"/>
    <w:rsid w:val="00BA5376"/>
    <w:rsid w:val="00BA53A8"/>
    <w:rsid w:val="00BA5539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5BF"/>
    <w:rsid w:val="00BA69B7"/>
    <w:rsid w:val="00BA6D81"/>
    <w:rsid w:val="00BA6E6D"/>
    <w:rsid w:val="00BA6E6E"/>
    <w:rsid w:val="00BA6F77"/>
    <w:rsid w:val="00BA6FFA"/>
    <w:rsid w:val="00BA755F"/>
    <w:rsid w:val="00BA77AE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A85"/>
    <w:rsid w:val="00BB1CB7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BD9"/>
    <w:rsid w:val="00BB4D8B"/>
    <w:rsid w:val="00BB50AE"/>
    <w:rsid w:val="00BB510E"/>
    <w:rsid w:val="00BB5386"/>
    <w:rsid w:val="00BB548D"/>
    <w:rsid w:val="00BB5537"/>
    <w:rsid w:val="00BB5567"/>
    <w:rsid w:val="00BB55BE"/>
    <w:rsid w:val="00BB5780"/>
    <w:rsid w:val="00BB5B4A"/>
    <w:rsid w:val="00BB5C99"/>
    <w:rsid w:val="00BB5E06"/>
    <w:rsid w:val="00BB6079"/>
    <w:rsid w:val="00BB60EC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D4B"/>
    <w:rsid w:val="00BB7E32"/>
    <w:rsid w:val="00BB7ED5"/>
    <w:rsid w:val="00BC0444"/>
    <w:rsid w:val="00BC062C"/>
    <w:rsid w:val="00BC067E"/>
    <w:rsid w:val="00BC070A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43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17"/>
    <w:rsid w:val="00BC3B52"/>
    <w:rsid w:val="00BC3D04"/>
    <w:rsid w:val="00BC3D0E"/>
    <w:rsid w:val="00BC3F79"/>
    <w:rsid w:val="00BC3FB1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8FB"/>
    <w:rsid w:val="00BC6904"/>
    <w:rsid w:val="00BC6E1D"/>
    <w:rsid w:val="00BC6ED0"/>
    <w:rsid w:val="00BC71FC"/>
    <w:rsid w:val="00BC745B"/>
    <w:rsid w:val="00BC796D"/>
    <w:rsid w:val="00BC79DF"/>
    <w:rsid w:val="00BC7AB4"/>
    <w:rsid w:val="00BC7F41"/>
    <w:rsid w:val="00BC7FE3"/>
    <w:rsid w:val="00BD0248"/>
    <w:rsid w:val="00BD0E1B"/>
    <w:rsid w:val="00BD0E7A"/>
    <w:rsid w:val="00BD0FF7"/>
    <w:rsid w:val="00BD101D"/>
    <w:rsid w:val="00BD1186"/>
    <w:rsid w:val="00BD1ADD"/>
    <w:rsid w:val="00BD1CA4"/>
    <w:rsid w:val="00BD2170"/>
    <w:rsid w:val="00BD2587"/>
    <w:rsid w:val="00BD275D"/>
    <w:rsid w:val="00BD2823"/>
    <w:rsid w:val="00BD2986"/>
    <w:rsid w:val="00BD2A82"/>
    <w:rsid w:val="00BD2B4E"/>
    <w:rsid w:val="00BD2D41"/>
    <w:rsid w:val="00BD36BA"/>
    <w:rsid w:val="00BD39BF"/>
    <w:rsid w:val="00BD39CD"/>
    <w:rsid w:val="00BD3B80"/>
    <w:rsid w:val="00BD449E"/>
    <w:rsid w:val="00BD459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0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28C"/>
    <w:rsid w:val="00BE03AE"/>
    <w:rsid w:val="00BE07C3"/>
    <w:rsid w:val="00BE092A"/>
    <w:rsid w:val="00BE0BF8"/>
    <w:rsid w:val="00BE0DBD"/>
    <w:rsid w:val="00BE10B1"/>
    <w:rsid w:val="00BE138F"/>
    <w:rsid w:val="00BE161E"/>
    <w:rsid w:val="00BE16E0"/>
    <w:rsid w:val="00BE1ADC"/>
    <w:rsid w:val="00BE1EF3"/>
    <w:rsid w:val="00BE1F63"/>
    <w:rsid w:val="00BE21BB"/>
    <w:rsid w:val="00BE24AC"/>
    <w:rsid w:val="00BE24ED"/>
    <w:rsid w:val="00BE2566"/>
    <w:rsid w:val="00BE257E"/>
    <w:rsid w:val="00BE259A"/>
    <w:rsid w:val="00BE26C3"/>
    <w:rsid w:val="00BE277E"/>
    <w:rsid w:val="00BE2985"/>
    <w:rsid w:val="00BE29A3"/>
    <w:rsid w:val="00BE2E6B"/>
    <w:rsid w:val="00BE2EB0"/>
    <w:rsid w:val="00BE2FA5"/>
    <w:rsid w:val="00BE300A"/>
    <w:rsid w:val="00BE316A"/>
    <w:rsid w:val="00BE3218"/>
    <w:rsid w:val="00BE376A"/>
    <w:rsid w:val="00BE3772"/>
    <w:rsid w:val="00BE394D"/>
    <w:rsid w:val="00BE3959"/>
    <w:rsid w:val="00BE3AFC"/>
    <w:rsid w:val="00BE3E4A"/>
    <w:rsid w:val="00BE3EAB"/>
    <w:rsid w:val="00BE40D9"/>
    <w:rsid w:val="00BE4135"/>
    <w:rsid w:val="00BE46B7"/>
    <w:rsid w:val="00BE48F9"/>
    <w:rsid w:val="00BE4B55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274"/>
    <w:rsid w:val="00BE66DF"/>
    <w:rsid w:val="00BE66E9"/>
    <w:rsid w:val="00BE697A"/>
    <w:rsid w:val="00BE69FF"/>
    <w:rsid w:val="00BE6A96"/>
    <w:rsid w:val="00BE6CB1"/>
    <w:rsid w:val="00BE75E2"/>
    <w:rsid w:val="00BE76B3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0F80"/>
    <w:rsid w:val="00BF1024"/>
    <w:rsid w:val="00BF14B1"/>
    <w:rsid w:val="00BF1C4D"/>
    <w:rsid w:val="00BF1CC7"/>
    <w:rsid w:val="00BF1E2F"/>
    <w:rsid w:val="00BF1EB3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BA6"/>
    <w:rsid w:val="00BF6ECF"/>
    <w:rsid w:val="00BF7277"/>
    <w:rsid w:val="00BF746B"/>
    <w:rsid w:val="00BF78B7"/>
    <w:rsid w:val="00BF7A35"/>
    <w:rsid w:val="00BF7C9D"/>
    <w:rsid w:val="00BF7E71"/>
    <w:rsid w:val="00C0018F"/>
    <w:rsid w:val="00C001BA"/>
    <w:rsid w:val="00C003B2"/>
    <w:rsid w:val="00C00654"/>
    <w:rsid w:val="00C0070C"/>
    <w:rsid w:val="00C00934"/>
    <w:rsid w:val="00C011B2"/>
    <w:rsid w:val="00C01236"/>
    <w:rsid w:val="00C013AC"/>
    <w:rsid w:val="00C015CA"/>
    <w:rsid w:val="00C01874"/>
    <w:rsid w:val="00C01989"/>
    <w:rsid w:val="00C01991"/>
    <w:rsid w:val="00C01A39"/>
    <w:rsid w:val="00C01E2C"/>
    <w:rsid w:val="00C02185"/>
    <w:rsid w:val="00C025D9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7C7"/>
    <w:rsid w:val="00C04C31"/>
    <w:rsid w:val="00C05202"/>
    <w:rsid w:val="00C05405"/>
    <w:rsid w:val="00C05488"/>
    <w:rsid w:val="00C056C1"/>
    <w:rsid w:val="00C056EF"/>
    <w:rsid w:val="00C059F3"/>
    <w:rsid w:val="00C05BB4"/>
    <w:rsid w:val="00C05C14"/>
    <w:rsid w:val="00C05CC5"/>
    <w:rsid w:val="00C05CDB"/>
    <w:rsid w:val="00C05D4B"/>
    <w:rsid w:val="00C05FEC"/>
    <w:rsid w:val="00C061FE"/>
    <w:rsid w:val="00C06367"/>
    <w:rsid w:val="00C063EF"/>
    <w:rsid w:val="00C06494"/>
    <w:rsid w:val="00C06557"/>
    <w:rsid w:val="00C06C7D"/>
    <w:rsid w:val="00C06D6F"/>
    <w:rsid w:val="00C06E67"/>
    <w:rsid w:val="00C06F55"/>
    <w:rsid w:val="00C07223"/>
    <w:rsid w:val="00C0751B"/>
    <w:rsid w:val="00C075E6"/>
    <w:rsid w:val="00C07676"/>
    <w:rsid w:val="00C076BD"/>
    <w:rsid w:val="00C07F61"/>
    <w:rsid w:val="00C1009F"/>
    <w:rsid w:val="00C10328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993"/>
    <w:rsid w:val="00C12CFF"/>
    <w:rsid w:val="00C131D3"/>
    <w:rsid w:val="00C13320"/>
    <w:rsid w:val="00C1337E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5DEC"/>
    <w:rsid w:val="00C161A9"/>
    <w:rsid w:val="00C16227"/>
    <w:rsid w:val="00C16640"/>
    <w:rsid w:val="00C167C8"/>
    <w:rsid w:val="00C167DD"/>
    <w:rsid w:val="00C16D0C"/>
    <w:rsid w:val="00C17180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159"/>
    <w:rsid w:val="00C22222"/>
    <w:rsid w:val="00C22401"/>
    <w:rsid w:val="00C22461"/>
    <w:rsid w:val="00C225D7"/>
    <w:rsid w:val="00C22643"/>
    <w:rsid w:val="00C2271F"/>
    <w:rsid w:val="00C2299C"/>
    <w:rsid w:val="00C22B78"/>
    <w:rsid w:val="00C22CFE"/>
    <w:rsid w:val="00C22D28"/>
    <w:rsid w:val="00C22F29"/>
    <w:rsid w:val="00C22F48"/>
    <w:rsid w:val="00C22FC2"/>
    <w:rsid w:val="00C23173"/>
    <w:rsid w:val="00C23440"/>
    <w:rsid w:val="00C235AB"/>
    <w:rsid w:val="00C237AC"/>
    <w:rsid w:val="00C23B70"/>
    <w:rsid w:val="00C23BF7"/>
    <w:rsid w:val="00C2426B"/>
    <w:rsid w:val="00C243DF"/>
    <w:rsid w:val="00C2481E"/>
    <w:rsid w:val="00C2486D"/>
    <w:rsid w:val="00C2489E"/>
    <w:rsid w:val="00C24A5B"/>
    <w:rsid w:val="00C24B80"/>
    <w:rsid w:val="00C24C62"/>
    <w:rsid w:val="00C24F06"/>
    <w:rsid w:val="00C25169"/>
    <w:rsid w:val="00C251BC"/>
    <w:rsid w:val="00C25215"/>
    <w:rsid w:val="00C2537D"/>
    <w:rsid w:val="00C25438"/>
    <w:rsid w:val="00C255C3"/>
    <w:rsid w:val="00C25CFB"/>
    <w:rsid w:val="00C25E40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2FA"/>
    <w:rsid w:val="00C27432"/>
    <w:rsid w:val="00C274A8"/>
    <w:rsid w:val="00C27998"/>
    <w:rsid w:val="00C27B6F"/>
    <w:rsid w:val="00C27DD7"/>
    <w:rsid w:val="00C27E42"/>
    <w:rsid w:val="00C30005"/>
    <w:rsid w:val="00C3015E"/>
    <w:rsid w:val="00C303D5"/>
    <w:rsid w:val="00C3048D"/>
    <w:rsid w:val="00C305E9"/>
    <w:rsid w:val="00C30B3E"/>
    <w:rsid w:val="00C30B47"/>
    <w:rsid w:val="00C30C87"/>
    <w:rsid w:val="00C3124B"/>
    <w:rsid w:val="00C312CF"/>
    <w:rsid w:val="00C3145F"/>
    <w:rsid w:val="00C3155A"/>
    <w:rsid w:val="00C315CD"/>
    <w:rsid w:val="00C316A4"/>
    <w:rsid w:val="00C31720"/>
    <w:rsid w:val="00C3186F"/>
    <w:rsid w:val="00C3196C"/>
    <w:rsid w:val="00C31A31"/>
    <w:rsid w:val="00C31B19"/>
    <w:rsid w:val="00C31DFF"/>
    <w:rsid w:val="00C31F4C"/>
    <w:rsid w:val="00C32225"/>
    <w:rsid w:val="00C323DD"/>
    <w:rsid w:val="00C32984"/>
    <w:rsid w:val="00C3298E"/>
    <w:rsid w:val="00C32D9A"/>
    <w:rsid w:val="00C32DF5"/>
    <w:rsid w:val="00C33014"/>
    <w:rsid w:val="00C3308C"/>
    <w:rsid w:val="00C3332F"/>
    <w:rsid w:val="00C333F3"/>
    <w:rsid w:val="00C337F2"/>
    <w:rsid w:val="00C33866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BB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865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98"/>
    <w:rsid w:val="00C42FE5"/>
    <w:rsid w:val="00C432CE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6F7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4B9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53A"/>
    <w:rsid w:val="00C537AF"/>
    <w:rsid w:val="00C539ED"/>
    <w:rsid w:val="00C53A1D"/>
    <w:rsid w:val="00C53B64"/>
    <w:rsid w:val="00C53F19"/>
    <w:rsid w:val="00C53FFB"/>
    <w:rsid w:val="00C546A8"/>
    <w:rsid w:val="00C546D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ACD"/>
    <w:rsid w:val="00C56DC3"/>
    <w:rsid w:val="00C56F2D"/>
    <w:rsid w:val="00C57329"/>
    <w:rsid w:val="00C577DF"/>
    <w:rsid w:val="00C5795F"/>
    <w:rsid w:val="00C57EDD"/>
    <w:rsid w:val="00C57FEB"/>
    <w:rsid w:val="00C60392"/>
    <w:rsid w:val="00C607CB"/>
    <w:rsid w:val="00C60A4D"/>
    <w:rsid w:val="00C60AFC"/>
    <w:rsid w:val="00C60E46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905"/>
    <w:rsid w:val="00C63A11"/>
    <w:rsid w:val="00C63AAC"/>
    <w:rsid w:val="00C63ABC"/>
    <w:rsid w:val="00C63D85"/>
    <w:rsid w:val="00C63DD4"/>
    <w:rsid w:val="00C63E06"/>
    <w:rsid w:val="00C63E26"/>
    <w:rsid w:val="00C64B8A"/>
    <w:rsid w:val="00C64DF1"/>
    <w:rsid w:val="00C650A3"/>
    <w:rsid w:val="00C653A0"/>
    <w:rsid w:val="00C65605"/>
    <w:rsid w:val="00C65711"/>
    <w:rsid w:val="00C65851"/>
    <w:rsid w:val="00C65911"/>
    <w:rsid w:val="00C65C2D"/>
    <w:rsid w:val="00C65E5E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ABB"/>
    <w:rsid w:val="00C72DA6"/>
    <w:rsid w:val="00C72EEA"/>
    <w:rsid w:val="00C7322B"/>
    <w:rsid w:val="00C7387C"/>
    <w:rsid w:val="00C73C6D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4C6"/>
    <w:rsid w:val="00C75800"/>
    <w:rsid w:val="00C7599C"/>
    <w:rsid w:val="00C75FED"/>
    <w:rsid w:val="00C7625A"/>
    <w:rsid w:val="00C7625E"/>
    <w:rsid w:val="00C76920"/>
    <w:rsid w:val="00C76DEA"/>
    <w:rsid w:val="00C775A7"/>
    <w:rsid w:val="00C7773A"/>
    <w:rsid w:val="00C77908"/>
    <w:rsid w:val="00C77A7C"/>
    <w:rsid w:val="00C77A9C"/>
    <w:rsid w:val="00C77CBA"/>
    <w:rsid w:val="00C77D23"/>
    <w:rsid w:val="00C801C6"/>
    <w:rsid w:val="00C803AF"/>
    <w:rsid w:val="00C80594"/>
    <w:rsid w:val="00C807B7"/>
    <w:rsid w:val="00C80AC3"/>
    <w:rsid w:val="00C811AF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2D70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7A8"/>
    <w:rsid w:val="00C8582E"/>
    <w:rsid w:val="00C859BB"/>
    <w:rsid w:val="00C859D0"/>
    <w:rsid w:val="00C85AD4"/>
    <w:rsid w:val="00C85C96"/>
    <w:rsid w:val="00C85F60"/>
    <w:rsid w:val="00C8605C"/>
    <w:rsid w:val="00C860D9"/>
    <w:rsid w:val="00C865A1"/>
    <w:rsid w:val="00C86987"/>
    <w:rsid w:val="00C869D4"/>
    <w:rsid w:val="00C86E40"/>
    <w:rsid w:val="00C8717E"/>
    <w:rsid w:val="00C87381"/>
    <w:rsid w:val="00C87423"/>
    <w:rsid w:val="00C87455"/>
    <w:rsid w:val="00C87717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8B2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27F"/>
    <w:rsid w:val="00C9641A"/>
    <w:rsid w:val="00C9647B"/>
    <w:rsid w:val="00C967EC"/>
    <w:rsid w:val="00C96A29"/>
    <w:rsid w:val="00C96BFC"/>
    <w:rsid w:val="00C97212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71"/>
    <w:rsid w:val="00CA0BCD"/>
    <w:rsid w:val="00CA0EC6"/>
    <w:rsid w:val="00CA0EF0"/>
    <w:rsid w:val="00CA159B"/>
    <w:rsid w:val="00CA16C0"/>
    <w:rsid w:val="00CA1826"/>
    <w:rsid w:val="00CA1B01"/>
    <w:rsid w:val="00CA1B18"/>
    <w:rsid w:val="00CA21C1"/>
    <w:rsid w:val="00CA2615"/>
    <w:rsid w:val="00CA271F"/>
    <w:rsid w:val="00CA2820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BE3"/>
    <w:rsid w:val="00CB0D64"/>
    <w:rsid w:val="00CB0D7C"/>
    <w:rsid w:val="00CB0FDC"/>
    <w:rsid w:val="00CB14EF"/>
    <w:rsid w:val="00CB1924"/>
    <w:rsid w:val="00CB1A6E"/>
    <w:rsid w:val="00CB1B5D"/>
    <w:rsid w:val="00CB1BCF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33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1CB"/>
    <w:rsid w:val="00CB530C"/>
    <w:rsid w:val="00CB5323"/>
    <w:rsid w:val="00CB5520"/>
    <w:rsid w:val="00CB5B5F"/>
    <w:rsid w:val="00CB5C80"/>
    <w:rsid w:val="00CB5CAA"/>
    <w:rsid w:val="00CB5D5B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23B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3F2F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AEF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B2C"/>
    <w:rsid w:val="00CD6E0A"/>
    <w:rsid w:val="00CD7147"/>
    <w:rsid w:val="00CD71AC"/>
    <w:rsid w:val="00CD7557"/>
    <w:rsid w:val="00CD7827"/>
    <w:rsid w:val="00CD7D00"/>
    <w:rsid w:val="00CD7E59"/>
    <w:rsid w:val="00CD7EBE"/>
    <w:rsid w:val="00CD7ED7"/>
    <w:rsid w:val="00CE0169"/>
    <w:rsid w:val="00CE017B"/>
    <w:rsid w:val="00CE0510"/>
    <w:rsid w:val="00CE05A0"/>
    <w:rsid w:val="00CE062F"/>
    <w:rsid w:val="00CE092F"/>
    <w:rsid w:val="00CE0B75"/>
    <w:rsid w:val="00CE0B88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750"/>
    <w:rsid w:val="00CE2A96"/>
    <w:rsid w:val="00CE2C8B"/>
    <w:rsid w:val="00CE3051"/>
    <w:rsid w:val="00CE3168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C51"/>
    <w:rsid w:val="00CE4D39"/>
    <w:rsid w:val="00CE4E0B"/>
    <w:rsid w:val="00CE4EE0"/>
    <w:rsid w:val="00CE4F6F"/>
    <w:rsid w:val="00CE51A3"/>
    <w:rsid w:val="00CE53A4"/>
    <w:rsid w:val="00CE5698"/>
    <w:rsid w:val="00CE5819"/>
    <w:rsid w:val="00CE5D46"/>
    <w:rsid w:val="00CE6062"/>
    <w:rsid w:val="00CE6730"/>
    <w:rsid w:val="00CE6A48"/>
    <w:rsid w:val="00CE6D48"/>
    <w:rsid w:val="00CE6DC5"/>
    <w:rsid w:val="00CE6E64"/>
    <w:rsid w:val="00CE6F52"/>
    <w:rsid w:val="00CE73CC"/>
    <w:rsid w:val="00CE76FD"/>
    <w:rsid w:val="00CE7BEE"/>
    <w:rsid w:val="00CE7E2C"/>
    <w:rsid w:val="00CF029B"/>
    <w:rsid w:val="00CF02C0"/>
    <w:rsid w:val="00CF05F1"/>
    <w:rsid w:val="00CF0790"/>
    <w:rsid w:val="00CF0AC6"/>
    <w:rsid w:val="00CF0B5A"/>
    <w:rsid w:val="00CF0D65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2EC3"/>
    <w:rsid w:val="00CF319E"/>
    <w:rsid w:val="00CF31AC"/>
    <w:rsid w:val="00CF3324"/>
    <w:rsid w:val="00CF344D"/>
    <w:rsid w:val="00CF360F"/>
    <w:rsid w:val="00CF363C"/>
    <w:rsid w:val="00CF3B46"/>
    <w:rsid w:val="00CF3BA5"/>
    <w:rsid w:val="00CF3D56"/>
    <w:rsid w:val="00CF3FEB"/>
    <w:rsid w:val="00CF4235"/>
    <w:rsid w:val="00CF46A7"/>
    <w:rsid w:val="00CF46D6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ABF"/>
    <w:rsid w:val="00CF5BA6"/>
    <w:rsid w:val="00CF5C4D"/>
    <w:rsid w:val="00CF5D20"/>
    <w:rsid w:val="00CF5ECC"/>
    <w:rsid w:val="00CF6160"/>
    <w:rsid w:val="00CF6266"/>
    <w:rsid w:val="00CF63A6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03E"/>
    <w:rsid w:val="00D0036B"/>
    <w:rsid w:val="00D006DE"/>
    <w:rsid w:val="00D0097B"/>
    <w:rsid w:val="00D00A8D"/>
    <w:rsid w:val="00D00CE2"/>
    <w:rsid w:val="00D00D4C"/>
    <w:rsid w:val="00D011A1"/>
    <w:rsid w:val="00D011AF"/>
    <w:rsid w:val="00D0158B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8D6"/>
    <w:rsid w:val="00D02C34"/>
    <w:rsid w:val="00D03528"/>
    <w:rsid w:val="00D03976"/>
    <w:rsid w:val="00D03D5B"/>
    <w:rsid w:val="00D0408E"/>
    <w:rsid w:val="00D04175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4C"/>
    <w:rsid w:val="00D0728D"/>
    <w:rsid w:val="00D074BF"/>
    <w:rsid w:val="00D0765D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BC3"/>
    <w:rsid w:val="00D11C01"/>
    <w:rsid w:val="00D11C6F"/>
    <w:rsid w:val="00D123C3"/>
    <w:rsid w:val="00D125C5"/>
    <w:rsid w:val="00D12B7F"/>
    <w:rsid w:val="00D12DC8"/>
    <w:rsid w:val="00D131FA"/>
    <w:rsid w:val="00D13208"/>
    <w:rsid w:val="00D1354D"/>
    <w:rsid w:val="00D13564"/>
    <w:rsid w:val="00D1359B"/>
    <w:rsid w:val="00D1377B"/>
    <w:rsid w:val="00D13E1E"/>
    <w:rsid w:val="00D13EDF"/>
    <w:rsid w:val="00D13F13"/>
    <w:rsid w:val="00D1403F"/>
    <w:rsid w:val="00D142B1"/>
    <w:rsid w:val="00D14A3F"/>
    <w:rsid w:val="00D14A52"/>
    <w:rsid w:val="00D14BB1"/>
    <w:rsid w:val="00D14BD8"/>
    <w:rsid w:val="00D14BF2"/>
    <w:rsid w:val="00D14E23"/>
    <w:rsid w:val="00D14E28"/>
    <w:rsid w:val="00D14ECD"/>
    <w:rsid w:val="00D14FC0"/>
    <w:rsid w:val="00D15860"/>
    <w:rsid w:val="00D159B7"/>
    <w:rsid w:val="00D15BD5"/>
    <w:rsid w:val="00D15F56"/>
    <w:rsid w:val="00D1620C"/>
    <w:rsid w:val="00D16276"/>
    <w:rsid w:val="00D162EC"/>
    <w:rsid w:val="00D16455"/>
    <w:rsid w:val="00D165E5"/>
    <w:rsid w:val="00D1681F"/>
    <w:rsid w:val="00D16894"/>
    <w:rsid w:val="00D16BD4"/>
    <w:rsid w:val="00D16BE5"/>
    <w:rsid w:val="00D16D88"/>
    <w:rsid w:val="00D17032"/>
    <w:rsid w:val="00D17040"/>
    <w:rsid w:val="00D17735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A96"/>
    <w:rsid w:val="00D25C0B"/>
    <w:rsid w:val="00D25D4C"/>
    <w:rsid w:val="00D25EA8"/>
    <w:rsid w:val="00D25F91"/>
    <w:rsid w:val="00D2603D"/>
    <w:rsid w:val="00D260D5"/>
    <w:rsid w:val="00D26130"/>
    <w:rsid w:val="00D267E7"/>
    <w:rsid w:val="00D26DA6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A32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331"/>
    <w:rsid w:val="00D35401"/>
    <w:rsid w:val="00D35552"/>
    <w:rsid w:val="00D35859"/>
    <w:rsid w:val="00D35954"/>
    <w:rsid w:val="00D35F83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5DD"/>
    <w:rsid w:val="00D406D7"/>
    <w:rsid w:val="00D409D8"/>
    <w:rsid w:val="00D40B98"/>
    <w:rsid w:val="00D40DBB"/>
    <w:rsid w:val="00D40DCE"/>
    <w:rsid w:val="00D4120B"/>
    <w:rsid w:val="00D413A5"/>
    <w:rsid w:val="00D413E7"/>
    <w:rsid w:val="00D41480"/>
    <w:rsid w:val="00D41714"/>
    <w:rsid w:val="00D41AD2"/>
    <w:rsid w:val="00D41B98"/>
    <w:rsid w:val="00D41E36"/>
    <w:rsid w:val="00D4211B"/>
    <w:rsid w:val="00D42312"/>
    <w:rsid w:val="00D42611"/>
    <w:rsid w:val="00D4280B"/>
    <w:rsid w:val="00D42829"/>
    <w:rsid w:val="00D4296F"/>
    <w:rsid w:val="00D42E44"/>
    <w:rsid w:val="00D4301E"/>
    <w:rsid w:val="00D434BC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0CD"/>
    <w:rsid w:val="00D45370"/>
    <w:rsid w:val="00D453C7"/>
    <w:rsid w:val="00D457A5"/>
    <w:rsid w:val="00D457BF"/>
    <w:rsid w:val="00D45854"/>
    <w:rsid w:val="00D46113"/>
    <w:rsid w:val="00D46148"/>
    <w:rsid w:val="00D464B2"/>
    <w:rsid w:val="00D4698F"/>
    <w:rsid w:val="00D46D6C"/>
    <w:rsid w:val="00D46E43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6F2"/>
    <w:rsid w:val="00D5176D"/>
    <w:rsid w:val="00D517E4"/>
    <w:rsid w:val="00D519CA"/>
    <w:rsid w:val="00D51A9D"/>
    <w:rsid w:val="00D51AEE"/>
    <w:rsid w:val="00D51EA4"/>
    <w:rsid w:val="00D51F1D"/>
    <w:rsid w:val="00D51FB6"/>
    <w:rsid w:val="00D51FBA"/>
    <w:rsid w:val="00D51FF6"/>
    <w:rsid w:val="00D5212E"/>
    <w:rsid w:val="00D523D8"/>
    <w:rsid w:val="00D52949"/>
    <w:rsid w:val="00D52CD6"/>
    <w:rsid w:val="00D52DAC"/>
    <w:rsid w:val="00D52E35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0D3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7B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19B"/>
    <w:rsid w:val="00D63369"/>
    <w:rsid w:val="00D633E9"/>
    <w:rsid w:val="00D6344D"/>
    <w:rsid w:val="00D6346B"/>
    <w:rsid w:val="00D634C6"/>
    <w:rsid w:val="00D6355F"/>
    <w:rsid w:val="00D6361D"/>
    <w:rsid w:val="00D636F4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1"/>
    <w:rsid w:val="00D659FF"/>
    <w:rsid w:val="00D65C7A"/>
    <w:rsid w:val="00D65DA8"/>
    <w:rsid w:val="00D6608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5C"/>
    <w:rsid w:val="00D67BA1"/>
    <w:rsid w:val="00D67CD1"/>
    <w:rsid w:val="00D67D89"/>
    <w:rsid w:val="00D67E5B"/>
    <w:rsid w:val="00D70209"/>
    <w:rsid w:val="00D7034B"/>
    <w:rsid w:val="00D706BA"/>
    <w:rsid w:val="00D7083C"/>
    <w:rsid w:val="00D70A4C"/>
    <w:rsid w:val="00D70AFA"/>
    <w:rsid w:val="00D70B1D"/>
    <w:rsid w:val="00D70C04"/>
    <w:rsid w:val="00D70E8C"/>
    <w:rsid w:val="00D7108F"/>
    <w:rsid w:val="00D712CE"/>
    <w:rsid w:val="00D712E3"/>
    <w:rsid w:val="00D71408"/>
    <w:rsid w:val="00D714B2"/>
    <w:rsid w:val="00D716E5"/>
    <w:rsid w:val="00D71701"/>
    <w:rsid w:val="00D7171D"/>
    <w:rsid w:val="00D71A03"/>
    <w:rsid w:val="00D71CF7"/>
    <w:rsid w:val="00D71D41"/>
    <w:rsid w:val="00D71F8A"/>
    <w:rsid w:val="00D72038"/>
    <w:rsid w:val="00D72099"/>
    <w:rsid w:val="00D725D6"/>
    <w:rsid w:val="00D72693"/>
    <w:rsid w:val="00D726BD"/>
    <w:rsid w:val="00D7287A"/>
    <w:rsid w:val="00D72905"/>
    <w:rsid w:val="00D72929"/>
    <w:rsid w:val="00D72C06"/>
    <w:rsid w:val="00D72E65"/>
    <w:rsid w:val="00D72F4E"/>
    <w:rsid w:val="00D7320A"/>
    <w:rsid w:val="00D7328A"/>
    <w:rsid w:val="00D735D2"/>
    <w:rsid w:val="00D7367A"/>
    <w:rsid w:val="00D73905"/>
    <w:rsid w:val="00D73A0D"/>
    <w:rsid w:val="00D73A4C"/>
    <w:rsid w:val="00D73B93"/>
    <w:rsid w:val="00D73BE6"/>
    <w:rsid w:val="00D73CBC"/>
    <w:rsid w:val="00D7444F"/>
    <w:rsid w:val="00D7457F"/>
    <w:rsid w:val="00D747AB"/>
    <w:rsid w:val="00D74817"/>
    <w:rsid w:val="00D74D58"/>
    <w:rsid w:val="00D74FA3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6E61"/>
    <w:rsid w:val="00D7774F"/>
    <w:rsid w:val="00D777B4"/>
    <w:rsid w:val="00D779DE"/>
    <w:rsid w:val="00D77A14"/>
    <w:rsid w:val="00D8039C"/>
    <w:rsid w:val="00D80DF4"/>
    <w:rsid w:val="00D80E93"/>
    <w:rsid w:val="00D81138"/>
    <w:rsid w:val="00D8172E"/>
    <w:rsid w:val="00D81AD6"/>
    <w:rsid w:val="00D8203D"/>
    <w:rsid w:val="00D8223B"/>
    <w:rsid w:val="00D82392"/>
    <w:rsid w:val="00D8269A"/>
    <w:rsid w:val="00D827C8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73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896"/>
    <w:rsid w:val="00D84A9A"/>
    <w:rsid w:val="00D84B04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24D"/>
    <w:rsid w:val="00D86643"/>
    <w:rsid w:val="00D86684"/>
    <w:rsid w:val="00D8671E"/>
    <w:rsid w:val="00D8682F"/>
    <w:rsid w:val="00D86941"/>
    <w:rsid w:val="00D86B05"/>
    <w:rsid w:val="00D86C77"/>
    <w:rsid w:val="00D86DBA"/>
    <w:rsid w:val="00D871F2"/>
    <w:rsid w:val="00D87799"/>
    <w:rsid w:val="00D87B7F"/>
    <w:rsid w:val="00D87C6E"/>
    <w:rsid w:val="00D87D96"/>
    <w:rsid w:val="00D87EEF"/>
    <w:rsid w:val="00D87FF8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78C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27"/>
    <w:rsid w:val="00D94782"/>
    <w:rsid w:val="00D94859"/>
    <w:rsid w:val="00D94C1D"/>
    <w:rsid w:val="00D94D94"/>
    <w:rsid w:val="00D94F3C"/>
    <w:rsid w:val="00D9501C"/>
    <w:rsid w:val="00D953B4"/>
    <w:rsid w:val="00D95553"/>
    <w:rsid w:val="00D95707"/>
    <w:rsid w:val="00D9581E"/>
    <w:rsid w:val="00D95A29"/>
    <w:rsid w:val="00D95DC0"/>
    <w:rsid w:val="00D95EBE"/>
    <w:rsid w:val="00D95EC0"/>
    <w:rsid w:val="00D965AD"/>
    <w:rsid w:val="00D96649"/>
    <w:rsid w:val="00D9672C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7E2"/>
    <w:rsid w:val="00DA0A34"/>
    <w:rsid w:val="00DA0CE4"/>
    <w:rsid w:val="00DA10E9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9D4"/>
    <w:rsid w:val="00DA2D9C"/>
    <w:rsid w:val="00DA2DA6"/>
    <w:rsid w:val="00DA2E4A"/>
    <w:rsid w:val="00DA3005"/>
    <w:rsid w:val="00DA30FE"/>
    <w:rsid w:val="00DA36BE"/>
    <w:rsid w:val="00DA36DC"/>
    <w:rsid w:val="00DA3C05"/>
    <w:rsid w:val="00DA409B"/>
    <w:rsid w:val="00DA4240"/>
    <w:rsid w:val="00DA4397"/>
    <w:rsid w:val="00DA43F2"/>
    <w:rsid w:val="00DA45DC"/>
    <w:rsid w:val="00DA4640"/>
    <w:rsid w:val="00DA46AF"/>
    <w:rsid w:val="00DA4856"/>
    <w:rsid w:val="00DA4A4C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5E0A"/>
    <w:rsid w:val="00DA5EE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908"/>
    <w:rsid w:val="00DA7AA2"/>
    <w:rsid w:val="00DA7AAC"/>
    <w:rsid w:val="00DA7BD5"/>
    <w:rsid w:val="00DA7EB2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14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3C5"/>
    <w:rsid w:val="00DB56F9"/>
    <w:rsid w:val="00DB572B"/>
    <w:rsid w:val="00DB5936"/>
    <w:rsid w:val="00DB5B65"/>
    <w:rsid w:val="00DB5C4F"/>
    <w:rsid w:val="00DB5D4C"/>
    <w:rsid w:val="00DB5DDC"/>
    <w:rsid w:val="00DB6301"/>
    <w:rsid w:val="00DB6394"/>
    <w:rsid w:val="00DB6462"/>
    <w:rsid w:val="00DB66CB"/>
    <w:rsid w:val="00DB66CC"/>
    <w:rsid w:val="00DB67FB"/>
    <w:rsid w:val="00DB68E4"/>
    <w:rsid w:val="00DB68F7"/>
    <w:rsid w:val="00DB6A3A"/>
    <w:rsid w:val="00DB7054"/>
    <w:rsid w:val="00DB7097"/>
    <w:rsid w:val="00DB70F5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46B"/>
    <w:rsid w:val="00DC0517"/>
    <w:rsid w:val="00DC0DF8"/>
    <w:rsid w:val="00DC0E1A"/>
    <w:rsid w:val="00DC117A"/>
    <w:rsid w:val="00DC1201"/>
    <w:rsid w:val="00DC12FE"/>
    <w:rsid w:val="00DC15C1"/>
    <w:rsid w:val="00DC1613"/>
    <w:rsid w:val="00DC1AB3"/>
    <w:rsid w:val="00DC1B49"/>
    <w:rsid w:val="00DC1B70"/>
    <w:rsid w:val="00DC1B95"/>
    <w:rsid w:val="00DC1C2F"/>
    <w:rsid w:val="00DC2068"/>
    <w:rsid w:val="00DC216B"/>
    <w:rsid w:val="00DC224E"/>
    <w:rsid w:val="00DC2370"/>
    <w:rsid w:val="00DC248E"/>
    <w:rsid w:val="00DC27CB"/>
    <w:rsid w:val="00DC2E7F"/>
    <w:rsid w:val="00DC2F73"/>
    <w:rsid w:val="00DC318F"/>
    <w:rsid w:val="00DC341E"/>
    <w:rsid w:val="00DC379F"/>
    <w:rsid w:val="00DC3A50"/>
    <w:rsid w:val="00DC3B1C"/>
    <w:rsid w:val="00DC3F3F"/>
    <w:rsid w:val="00DC3F66"/>
    <w:rsid w:val="00DC3FA0"/>
    <w:rsid w:val="00DC3FA1"/>
    <w:rsid w:val="00DC408A"/>
    <w:rsid w:val="00DC421C"/>
    <w:rsid w:val="00DC44CB"/>
    <w:rsid w:val="00DC49D4"/>
    <w:rsid w:val="00DC4CB7"/>
    <w:rsid w:val="00DC4D8C"/>
    <w:rsid w:val="00DC4DAE"/>
    <w:rsid w:val="00DC4FA8"/>
    <w:rsid w:val="00DC50ED"/>
    <w:rsid w:val="00DC5545"/>
    <w:rsid w:val="00DC55CA"/>
    <w:rsid w:val="00DC581B"/>
    <w:rsid w:val="00DC5826"/>
    <w:rsid w:val="00DC59AC"/>
    <w:rsid w:val="00DC631E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623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314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773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8B9"/>
    <w:rsid w:val="00DE0A0B"/>
    <w:rsid w:val="00DE0A85"/>
    <w:rsid w:val="00DE0E80"/>
    <w:rsid w:val="00DE1226"/>
    <w:rsid w:val="00DE136D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2"/>
    <w:rsid w:val="00DE34F4"/>
    <w:rsid w:val="00DE34FE"/>
    <w:rsid w:val="00DE35ED"/>
    <w:rsid w:val="00DE3768"/>
    <w:rsid w:val="00DE3869"/>
    <w:rsid w:val="00DE39FC"/>
    <w:rsid w:val="00DE3B1E"/>
    <w:rsid w:val="00DE3E6E"/>
    <w:rsid w:val="00DE3EC8"/>
    <w:rsid w:val="00DE3F47"/>
    <w:rsid w:val="00DE4023"/>
    <w:rsid w:val="00DE428C"/>
    <w:rsid w:val="00DE4332"/>
    <w:rsid w:val="00DE4A38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65"/>
    <w:rsid w:val="00DE60BA"/>
    <w:rsid w:val="00DE6984"/>
    <w:rsid w:val="00DE6CA9"/>
    <w:rsid w:val="00DE6E4C"/>
    <w:rsid w:val="00DE7038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90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BAF"/>
    <w:rsid w:val="00DF6C93"/>
    <w:rsid w:val="00DF6D4D"/>
    <w:rsid w:val="00DF7133"/>
    <w:rsid w:val="00DF7B07"/>
    <w:rsid w:val="00DF7C95"/>
    <w:rsid w:val="00DF7CA1"/>
    <w:rsid w:val="00DF7F48"/>
    <w:rsid w:val="00E0018F"/>
    <w:rsid w:val="00E00456"/>
    <w:rsid w:val="00E0049B"/>
    <w:rsid w:val="00E00569"/>
    <w:rsid w:val="00E0078A"/>
    <w:rsid w:val="00E0084E"/>
    <w:rsid w:val="00E008DA"/>
    <w:rsid w:val="00E00932"/>
    <w:rsid w:val="00E00B2D"/>
    <w:rsid w:val="00E00C7B"/>
    <w:rsid w:val="00E00CCC"/>
    <w:rsid w:val="00E00D9F"/>
    <w:rsid w:val="00E00E8E"/>
    <w:rsid w:val="00E00F05"/>
    <w:rsid w:val="00E00F43"/>
    <w:rsid w:val="00E0112D"/>
    <w:rsid w:val="00E011F4"/>
    <w:rsid w:val="00E0124E"/>
    <w:rsid w:val="00E01613"/>
    <w:rsid w:val="00E01AC8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B90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243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407"/>
    <w:rsid w:val="00E0683C"/>
    <w:rsid w:val="00E0699A"/>
    <w:rsid w:val="00E06AB7"/>
    <w:rsid w:val="00E06B48"/>
    <w:rsid w:val="00E06DDE"/>
    <w:rsid w:val="00E071B2"/>
    <w:rsid w:val="00E07383"/>
    <w:rsid w:val="00E0778D"/>
    <w:rsid w:val="00E07964"/>
    <w:rsid w:val="00E07D54"/>
    <w:rsid w:val="00E07E97"/>
    <w:rsid w:val="00E10004"/>
    <w:rsid w:val="00E10240"/>
    <w:rsid w:val="00E106FC"/>
    <w:rsid w:val="00E1090E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6DE"/>
    <w:rsid w:val="00E127B4"/>
    <w:rsid w:val="00E127DF"/>
    <w:rsid w:val="00E1283B"/>
    <w:rsid w:val="00E12A18"/>
    <w:rsid w:val="00E12C54"/>
    <w:rsid w:val="00E12DFF"/>
    <w:rsid w:val="00E1336C"/>
    <w:rsid w:val="00E133CB"/>
    <w:rsid w:val="00E1349D"/>
    <w:rsid w:val="00E13B47"/>
    <w:rsid w:val="00E13C94"/>
    <w:rsid w:val="00E13D29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174B5"/>
    <w:rsid w:val="00E174D6"/>
    <w:rsid w:val="00E175C0"/>
    <w:rsid w:val="00E1798D"/>
    <w:rsid w:val="00E2093C"/>
    <w:rsid w:val="00E2096A"/>
    <w:rsid w:val="00E2099B"/>
    <w:rsid w:val="00E20BA0"/>
    <w:rsid w:val="00E20CCB"/>
    <w:rsid w:val="00E21297"/>
    <w:rsid w:val="00E215BE"/>
    <w:rsid w:val="00E216C7"/>
    <w:rsid w:val="00E2174D"/>
    <w:rsid w:val="00E21881"/>
    <w:rsid w:val="00E21B45"/>
    <w:rsid w:val="00E21ECB"/>
    <w:rsid w:val="00E220FA"/>
    <w:rsid w:val="00E2225B"/>
    <w:rsid w:val="00E222F2"/>
    <w:rsid w:val="00E2249B"/>
    <w:rsid w:val="00E224EF"/>
    <w:rsid w:val="00E22664"/>
    <w:rsid w:val="00E22706"/>
    <w:rsid w:val="00E229DC"/>
    <w:rsid w:val="00E22D4B"/>
    <w:rsid w:val="00E22DE9"/>
    <w:rsid w:val="00E23097"/>
    <w:rsid w:val="00E231E5"/>
    <w:rsid w:val="00E23677"/>
    <w:rsid w:val="00E2367A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9F3"/>
    <w:rsid w:val="00E24A89"/>
    <w:rsid w:val="00E24C60"/>
    <w:rsid w:val="00E24D58"/>
    <w:rsid w:val="00E25428"/>
    <w:rsid w:val="00E254CC"/>
    <w:rsid w:val="00E2596B"/>
    <w:rsid w:val="00E259A7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27EA7"/>
    <w:rsid w:val="00E300D4"/>
    <w:rsid w:val="00E3026D"/>
    <w:rsid w:val="00E306FD"/>
    <w:rsid w:val="00E30A94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1F0"/>
    <w:rsid w:val="00E323C0"/>
    <w:rsid w:val="00E32909"/>
    <w:rsid w:val="00E32913"/>
    <w:rsid w:val="00E32ADB"/>
    <w:rsid w:val="00E32D2E"/>
    <w:rsid w:val="00E32EE7"/>
    <w:rsid w:val="00E330DC"/>
    <w:rsid w:val="00E3311B"/>
    <w:rsid w:val="00E331F4"/>
    <w:rsid w:val="00E334DF"/>
    <w:rsid w:val="00E334F7"/>
    <w:rsid w:val="00E33655"/>
    <w:rsid w:val="00E336C8"/>
    <w:rsid w:val="00E33750"/>
    <w:rsid w:val="00E33CDA"/>
    <w:rsid w:val="00E33D35"/>
    <w:rsid w:val="00E341D2"/>
    <w:rsid w:val="00E344DA"/>
    <w:rsid w:val="00E34A02"/>
    <w:rsid w:val="00E34B7E"/>
    <w:rsid w:val="00E34D3A"/>
    <w:rsid w:val="00E356D8"/>
    <w:rsid w:val="00E35BFF"/>
    <w:rsid w:val="00E35D03"/>
    <w:rsid w:val="00E35F62"/>
    <w:rsid w:val="00E360F1"/>
    <w:rsid w:val="00E36485"/>
    <w:rsid w:val="00E365C2"/>
    <w:rsid w:val="00E3679C"/>
    <w:rsid w:val="00E36A24"/>
    <w:rsid w:val="00E36D0B"/>
    <w:rsid w:val="00E36F0C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8C1"/>
    <w:rsid w:val="00E40C63"/>
    <w:rsid w:val="00E40D1D"/>
    <w:rsid w:val="00E4104E"/>
    <w:rsid w:val="00E410E4"/>
    <w:rsid w:val="00E41357"/>
    <w:rsid w:val="00E414A5"/>
    <w:rsid w:val="00E41D62"/>
    <w:rsid w:val="00E41F9F"/>
    <w:rsid w:val="00E422BF"/>
    <w:rsid w:val="00E42379"/>
    <w:rsid w:val="00E42525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D62"/>
    <w:rsid w:val="00E44E93"/>
    <w:rsid w:val="00E45400"/>
    <w:rsid w:val="00E454C1"/>
    <w:rsid w:val="00E455B6"/>
    <w:rsid w:val="00E456D9"/>
    <w:rsid w:val="00E4580D"/>
    <w:rsid w:val="00E45A44"/>
    <w:rsid w:val="00E45F8E"/>
    <w:rsid w:val="00E4602F"/>
    <w:rsid w:val="00E46998"/>
    <w:rsid w:val="00E46C0C"/>
    <w:rsid w:val="00E46D20"/>
    <w:rsid w:val="00E46E3F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0E41"/>
    <w:rsid w:val="00E51006"/>
    <w:rsid w:val="00E510A4"/>
    <w:rsid w:val="00E51292"/>
    <w:rsid w:val="00E513E9"/>
    <w:rsid w:val="00E514D9"/>
    <w:rsid w:val="00E516C6"/>
    <w:rsid w:val="00E518F8"/>
    <w:rsid w:val="00E51CBA"/>
    <w:rsid w:val="00E51D1C"/>
    <w:rsid w:val="00E51E63"/>
    <w:rsid w:val="00E51F06"/>
    <w:rsid w:val="00E520C5"/>
    <w:rsid w:val="00E5220A"/>
    <w:rsid w:val="00E52573"/>
    <w:rsid w:val="00E5275B"/>
    <w:rsid w:val="00E52AAD"/>
    <w:rsid w:val="00E52F74"/>
    <w:rsid w:val="00E53072"/>
    <w:rsid w:val="00E532EE"/>
    <w:rsid w:val="00E532F2"/>
    <w:rsid w:val="00E53350"/>
    <w:rsid w:val="00E53401"/>
    <w:rsid w:val="00E534A3"/>
    <w:rsid w:val="00E535AA"/>
    <w:rsid w:val="00E53AD5"/>
    <w:rsid w:val="00E53CB5"/>
    <w:rsid w:val="00E53EFD"/>
    <w:rsid w:val="00E53F49"/>
    <w:rsid w:val="00E54604"/>
    <w:rsid w:val="00E549C3"/>
    <w:rsid w:val="00E54AD7"/>
    <w:rsid w:val="00E54BA5"/>
    <w:rsid w:val="00E54D2D"/>
    <w:rsid w:val="00E54D47"/>
    <w:rsid w:val="00E54F22"/>
    <w:rsid w:val="00E54FDC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94B"/>
    <w:rsid w:val="00E57E76"/>
    <w:rsid w:val="00E57F72"/>
    <w:rsid w:val="00E57FC4"/>
    <w:rsid w:val="00E602A3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D54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5F8"/>
    <w:rsid w:val="00E63AC5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809"/>
    <w:rsid w:val="00E65B4A"/>
    <w:rsid w:val="00E65D5D"/>
    <w:rsid w:val="00E65F77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A65"/>
    <w:rsid w:val="00E67F5A"/>
    <w:rsid w:val="00E7010C"/>
    <w:rsid w:val="00E702D2"/>
    <w:rsid w:val="00E70498"/>
    <w:rsid w:val="00E70754"/>
    <w:rsid w:val="00E70923"/>
    <w:rsid w:val="00E70A45"/>
    <w:rsid w:val="00E70D44"/>
    <w:rsid w:val="00E70F70"/>
    <w:rsid w:val="00E710BE"/>
    <w:rsid w:val="00E71107"/>
    <w:rsid w:val="00E71511"/>
    <w:rsid w:val="00E71606"/>
    <w:rsid w:val="00E71A00"/>
    <w:rsid w:val="00E71B33"/>
    <w:rsid w:val="00E71D2D"/>
    <w:rsid w:val="00E71E71"/>
    <w:rsid w:val="00E72774"/>
    <w:rsid w:val="00E72793"/>
    <w:rsid w:val="00E72A67"/>
    <w:rsid w:val="00E72B5B"/>
    <w:rsid w:val="00E72CC9"/>
    <w:rsid w:val="00E72DD2"/>
    <w:rsid w:val="00E72EB8"/>
    <w:rsid w:val="00E731B9"/>
    <w:rsid w:val="00E7364A"/>
    <w:rsid w:val="00E740B4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41A"/>
    <w:rsid w:val="00E76AD2"/>
    <w:rsid w:val="00E773E9"/>
    <w:rsid w:val="00E77471"/>
    <w:rsid w:val="00E774FF"/>
    <w:rsid w:val="00E77D15"/>
    <w:rsid w:val="00E77D19"/>
    <w:rsid w:val="00E801D0"/>
    <w:rsid w:val="00E80274"/>
    <w:rsid w:val="00E802C0"/>
    <w:rsid w:val="00E8051D"/>
    <w:rsid w:val="00E80634"/>
    <w:rsid w:val="00E8069A"/>
    <w:rsid w:val="00E809AA"/>
    <w:rsid w:val="00E80D58"/>
    <w:rsid w:val="00E80EC2"/>
    <w:rsid w:val="00E8152E"/>
    <w:rsid w:val="00E815CA"/>
    <w:rsid w:val="00E81B44"/>
    <w:rsid w:val="00E81E26"/>
    <w:rsid w:val="00E82F9D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789"/>
    <w:rsid w:val="00E84820"/>
    <w:rsid w:val="00E84D81"/>
    <w:rsid w:val="00E84E77"/>
    <w:rsid w:val="00E84FF6"/>
    <w:rsid w:val="00E8563F"/>
    <w:rsid w:val="00E856FA"/>
    <w:rsid w:val="00E85E28"/>
    <w:rsid w:val="00E86023"/>
    <w:rsid w:val="00E8635A"/>
    <w:rsid w:val="00E863DA"/>
    <w:rsid w:val="00E8649C"/>
    <w:rsid w:val="00E8661C"/>
    <w:rsid w:val="00E86634"/>
    <w:rsid w:val="00E86649"/>
    <w:rsid w:val="00E866DF"/>
    <w:rsid w:val="00E8697F"/>
    <w:rsid w:val="00E86C15"/>
    <w:rsid w:val="00E86C56"/>
    <w:rsid w:val="00E86D0E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29B"/>
    <w:rsid w:val="00E9130E"/>
    <w:rsid w:val="00E918D4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0C2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78F"/>
    <w:rsid w:val="00E97CCB"/>
    <w:rsid w:val="00E97F87"/>
    <w:rsid w:val="00EA0010"/>
    <w:rsid w:val="00EA002E"/>
    <w:rsid w:val="00EA00A8"/>
    <w:rsid w:val="00EA022E"/>
    <w:rsid w:val="00EA0AE4"/>
    <w:rsid w:val="00EA0F92"/>
    <w:rsid w:val="00EA1094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2A57"/>
    <w:rsid w:val="00EA2AAC"/>
    <w:rsid w:val="00EA2E51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9A5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9D4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58A"/>
    <w:rsid w:val="00EB0BDD"/>
    <w:rsid w:val="00EB0C64"/>
    <w:rsid w:val="00EB0CA5"/>
    <w:rsid w:val="00EB0F09"/>
    <w:rsid w:val="00EB118F"/>
    <w:rsid w:val="00EB119D"/>
    <w:rsid w:val="00EB13B6"/>
    <w:rsid w:val="00EB16B3"/>
    <w:rsid w:val="00EB188D"/>
    <w:rsid w:val="00EB19BC"/>
    <w:rsid w:val="00EB1F23"/>
    <w:rsid w:val="00EB213D"/>
    <w:rsid w:val="00EB21D4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917"/>
    <w:rsid w:val="00EB4D54"/>
    <w:rsid w:val="00EB4DD3"/>
    <w:rsid w:val="00EB4DFB"/>
    <w:rsid w:val="00EB508E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71D"/>
    <w:rsid w:val="00EB6B1D"/>
    <w:rsid w:val="00EB7032"/>
    <w:rsid w:val="00EB70C7"/>
    <w:rsid w:val="00EB73D6"/>
    <w:rsid w:val="00EB7558"/>
    <w:rsid w:val="00EB7679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985"/>
    <w:rsid w:val="00EC1C8A"/>
    <w:rsid w:val="00EC20FE"/>
    <w:rsid w:val="00EC2101"/>
    <w:rsid w:val="00EC277E"/>
    <w:rsid w:val="00EC2796"/>
    <w:rsid w:val="00EC2A0F"/>
    <w:rsid w:val="00EC2C96"/>
    <w:rsid w:val="00EC2FCE"/>
    <w:rsid w:val="00EC2FEC"/>
    <w:rsid w:val="00EC3216"/>
    <w:rsid w:val="00EC329B"/>
    <w:rsid w:val="00EC3331"/>
    <w:rsid w:val="00EC33E7"/>
    <w:rsid w:val="00EC364E"/>
    <w:rsid w:val="00EC3651"/>
    <w:rsid w:val="00EC36F2"/>
    <w:rsid w:val="00EC3BB1"/>
    <w:rsid w:val="00EC3DE0"/>
    <w:rsid w:val="00EC42B7"/>
    <w:rsid w:val="00EC4317"/>
    <w:rsid w:val="00EC433B"/>
    <w:rsid w:val="00EC451C"/>
    <w:rsid w:val="00EC47D1"/>
    <w:rsid w:val="00EC47E0"/>
    <w:rsid w:val="00EC4D4D"/>
    <w:rsid w:val="00EC53FC"/>
    <w:rsid w:val="00EC5942"/>
    <w:rsid w:val="00EC5AE7"/>
    <w:rsid w:val="00EC5CA5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01B"/>
    <w:rsid w:val="00ED10BA"/>
    <w:rsid w:val="00ED1171"/>
    <w:rsid w:val="00ED1180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12"/>
    <w:rsid w:val="00ED383C"/>
    <w:rsid w:val="00ED3AB3"/>
    <w:rsid w:val="00ED3C6D"/>
    <w:rsid w:val="00ED3D26"/>
    <w:rsid w:val="00ED3D80"/>
    <w:rsid w:val="00ED3DCA"/>
    <w:rsid w:val="00ED3E6F"/>
    <w:rsid w:val="00ED3E8A"/>
    <w:rsid w:val="00ED42DE"/>
    <w:rsid w:val="00ED44FD"/>
    <w:rsid w:val="00ED4B9E"/>
    <w:rsid w:val="00ED5349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7CE"/>
    <w:rsid w:val="00ED6831"/>
    <w:rsid w:val="00ED6A6B"/>
    <w:rsid w:val="00ED6ED0"/>
    <w:rsid w:val="00ED6F38"/>
    <w:rsid w:val="00ED6FF7"/>
    <w:rsid w:val="00ED71DB"/>
    <w:rsid w:val="00ED72B8"/>
    <w:rsid w:val="00ED73FB"/>
    <w:rsid w:val="00ED7540"/>
    <w:rsid w:val="00ED7548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B5E"/>
    <w:rsid w:val="00EE0C31"/>
    <w:rsid w:val="00EE0E8D"/>
    <w:rsid w:val="00EE0F6B"/>
    <w:rsid w:val="00EE1249"/>
    <w:rsid w:val="00EE14B9"/>
    <w:rsid w:val="00EE1876"/>
    <w:rsid w:val="00EE19BA"/>
    <w:rsid w:val="00EE1A02"/>
    <w:rsid w:val="00EE1A50"/>
    <w:rsid w:val="00EE1CF8"/>
    <w:rsid w:val="00EE232F"/>
    <w:rsid w:val="00EE27A0"/>
    <w:rsid w:val="00EE2CD2"/>
    <w:rsid w:val="00EE2FAA"/>
    <w:rsid w:val="00EE310C"/>
    <w:rsid w:val="00EE33A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5E55"/>
    <w:rsid w:val="00EE6129"/>
    <w:rsid w:val="00EE625E"/>
    <w:rsid w:val="00EE6352"/>
    <w:rsid w:val="00EE6503"/>
    <w:rsid w:val="00EE65FC"/>
    <w:rsid w:val="00EE69AF"/>
    <w:rsid w:val="00EE6BE5"/>
    <w:rsid w:val="00EE7155"/>
    <w:rsid w:val="00EE72BD"/>
    <w:rsid w:val="00EE7867"/>
    <w:rsid w:val="00EE7A35"/>
    <w:rsid w:val="00EE7B13"/>
    <w:rsid w:val="00EE7C76"/>
    <w:rsid w:val="00EE7CDB"/>
    <w:rsid w:val="00EE7F43"/>
    <w:rsid w:val="00EF0124"/>
    <w:rsid w:val="00EF029D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3795"/>
    <w:rsid w:val="00EF42DD"/>
    <w:rsid w:val="00EF43F6"/>
    <w:rsid w:val="00EF4459"/>
    <w:rsid w:val="00EF472C"/>
    <w:rsid w:val="00EF477C"/>
    <w:rsid w:val="00EF48FC"/>
    <w:rsid w:val="00EF51C6"/>
    <w:rsid w:val="00EF51EC"/>
    <w:rsid w:val="00EF5245"/>
    <w:rsid w:val="00EF55D7"/>
    <w:rsid w:val="00EF57D9"/>
    <w:rsid w:val="00EF59BE"/>
    <w:rsid w:val="00EF5BFC"/>
    <w:rsid w:val="00EF5D0F"/>
    <w:rsid w:val="00EF5D5E"/>
    <w:rsid w:val="00EF60AB"/>
    <w:rsid w:val="00EF66BB"/>
    <w:rsid w:val="00EF6B7E"/>
    <w:rsid w:val="00EF6BC3"/>
    <w:rsid w:val="00EF6C81"/>
    <w:rsid w:val="00EF7291"/>
    <w:rsid w:val="00EF7398"/>
    <w:rsid w:val="00EF7471"/>
    <w:rsid w:val="00EF7688"/>
    <w:rsid w:val="00EF77B3"/>
    <w:rsid w:val="00EF7969"/>
    <w:rsid w:val="00EF7C1A"/>
    <w:rsid w:val="00EF7DBB"/>
    <w:rsid w:val="00EF7F8E"/>
    <w:rsid w:val="00F00034"/>
    <w:rsid w:val="00F0057E"/>
    <w:rsid w:val="00F00AA2"/>
    <w:rsid w:val="00F0104B"/>
    <w:rsid w:val="00F0110B"/>
    <w:rsid w:val="00F0120C"/>
    <w:rsid w:val="00F0180D"/>
    <w:rsid w:val="00F01854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026"/>
    <w:rsid w:val="00F03369"/>
    <w:rsid w:val="00F0338A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1F5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B9B"/>
    <w:rsid w:val="00F11C98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24"/>
    <w:rsid w:val="00F13E97"/>
    <w:rsid w:val="00F140C6"/>
    <w:rsid w:val="00F142F3"/>
    <w:rsid w:val="00F14A4B"/>
    <w:rsid w:val="00F14AEE"/>
    <w:rsid w:val="00F14D1B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BC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296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5AA"/>
    <w:rsid w:val="00F2585E"/>
    <w:rsid w:val="00F25EB0"/>
    <w:rsid w:val="00F25FFD"/>
    <w:rsid w:val="00F264E9"/>
    <w:rsid w:val="00F265CA"/>
    <w:rsid w:val="00F2688F"/>
    <w:rsid w:val="00F268F5"/>
    <w:rsid w:val="00F2699F"/>
    <w:rsid w:val="00F26C01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8F"/>
    <w:rsid w:val="00F31DB5"/>
    <w:rsid w:val="00F31DC7"/>
    <w:rsid w:val="00F31F33"/>
    <w:rsid w:val="00F31FD4"/>
    <w:rsid w:val="00F321DF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4CC"/>
    <w:rsid w:val="00F365C2"/>
    <w:rsid w:val="00F36AE9"/>
    <w:rsid w:val="00F36CE9"/>
    <w:rsid w:val="00F36D37"/>
    <w:rsid w:val="00F36F6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1FF"/>
    <w:rsid w:val="00F40499"/>
    <w:rsid w:val="00F40764"/>
    <w:rsid w:val="00F409E9"/>
    <w:rsid w:val="00F40A1F"/>
    <w:rsid w:val="00F40B49"/>
    <w:rsid w:val="00F40D54"/>
    <w:rsid w:val="00F40F51"/>
    <w:rsid w:val="00F4132B"/>
    <w:rsid w:val="00F416D8"/>
    <w:rsid w:val="00F4180B"/>
    <w:rsid w:val="00F41A03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2F50"/>
    <w:rsid w:val="00F4302B"/>
    <w:rsid w:val="00F432D4"/>
    <w:rsid w:val="00F43455"/>
    <w:rsid w:val="00F43750"/>
    <w:rsid w:val="00F439CD"/>
    <w:rsid w:val="00F43AFC"/>
    <w:rsid w:val="00F43C10"/>
    <w:rsid w:val="00F43CED"/>
    <w:rsid w:val="00F43F5A"/>
    <w:rsid w:val="00F4407B"/>
    <w:rsid w:val="00F441C3"/>
    <w:rsid w:val="00F442FB"/>
    <w:rsid w:val="00F44768"/>
    <w:rsid w:val="00F448A9"/>
    <w:rsid w:val="00F44992"/>
    <w:rsid w:val="00F44D1F"/>
    <w:rsid w:val="00F45122"/>
    <w:rsid w:val="00F45372"/>
    <w:rsid w:val="00F453F2"/>
    <w:rsid w:val="00F456B0"/>
    <w:rsid w:val="00F45A0A"/>
    <w:rsid w:val="00F45A10"/>
    <w:rsid w:val="00F45B0A"/>
    <w:rsid w:val="00F45F75"/>
    <w:rsid w:val="00F46353"/>
    <w:rsid w:val="00F4685B"/>
    <w:rsid w:val="00F469AA"/>
    <w:rsid w:val="00F46DB0"/>
    <w:rsid w:val="00F46F25"/>
    <w:rsid w:val="00F47121"/>
    <w:rsid w:val="00F47540"/>
    <w:rsid w:val="00F475E9"/>
    <w:rsid w:val="00F47621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EF8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5D69"/>
    <w:rsid w:val="00F5613B"/>
    <w:rsid w:val="00F56269"/>
    <w:rsid w:val="00F562D7"/>
    <w:rsid w:val="00F5634F"/>
    <w:rsid w:val="00F5636F"/>
    <w:rsid w:val="00F56574"/>
    <w:rsid w:val="00F56759"/>
    <w:rsid w:val="00F56ACB"/>
    <w:rsid w:val="00F56E55"/>
    <w:rsid w:val="00F56FF9"/>
    <w:rsid w:val="00F5713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ABE"/>
    <w:rsid w:val="00F60C34"/>
    <w:rsid w:val="00F60D15"/>
    <w:rsid w:val="00F61220"/>
    <w:rsid w:val="00F6155E"/>
    <w:rsid w:val="00F616EE"/>
    <w:rsid w:val="00F619A1"/>
    <w:rsid w:val="00F61B8F"/>
    <w:rsid w:val="00F61C22"/>
    <w:rsid w:val="00F623AD"/>
    <w:rsid w:val="00F6243A"/>
    <w:rsid w:val="00F625A2"/>
    <w:rsid w:val="00F6277B"/>
    <w:rsid w:val="00F627BC"/>
    <w:rsid w:val="00F62E8F"/>
    <w:rsid w:val="00F62E97"/>
    <w:rsid w:val="00F63032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771"/>
    <w:rsid w:val="00F64ADA"/>
    <w:rsid w:val="00F64AF1"/>
    <w:rsid w:val="00F64DA8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0D9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CCA"/>
    <w:rsid w:val="00F71E1A"/>
    <w:rsid w:val="00F71FE7"/>
    <w:rsid w:val="00F7200A"/>
    <w:rsid w:val="00F7225A"/>
    <w:rsid w:val="00F7272A"/>
    <w:rsid w:val="00F727CD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8C"/>
    <w:rsid w:val="00F74FF3"/>
    <w:rsid w:val="00F7545D"/>
    <w:rsid w:val="00F75E8B"/>
    <w:rsid w:val="00F75F72"/>
    <w:rsid w:val="00F75F94"/>
    <w:rsid w:val="00F76530"/>
    <w:rsid w:val="00F765FD"/>
    <w:rsid w:val="00F76699"/>
    <w:rsid w:val="00F76899"/>
    <w:rsid w:val="00F769B0"/>
    <w:rsid w:val="00F76AA0"/>
    <w:rsid w:val="00F76B42"/>
    <w:rsid w:val="00F76D8D"/>
    <w:rsid w:val="00F76F76"/>
    <w:rsid w:val="00F77136"/>
    <w:rsid w:val="00F776DC"/>
    <w:rsid w:val="00F776FA"/>
    <w:rsid w:val="00F7772D"/>
    <w:rsid w:val="00F779F9"/>
    <w:rsid w:val="00F77A13"/>
    <w:rsid w:val="00F77E51"/>
    <w:rsid w:val="00F8006A"/>
    <w:rsid w:val="00F803F7"/>
    <w:rsid w:val="00F80651"/>
    <w:rsid w:val="00F80695"/>
    <w:rsid w:val="00F80704"/>
    <w:rsid w:val="00F80707"/>
    <w:rsid w:val="00F8084A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DF"/>
    <w:rsid w:val="00F81AE8"/>
    <w:rsid w:val="00F81B5C"/>
    <w:rsid w:val="00F81F59"/>
    <w:rsid w:val="00F82045"/>
    <w:rsid w:val="00F82319"/>
    <w:rsid w:val="00F82340"/>
    <w:rsid w:val="00F825C8"/>
    <w:rsid w:val="00F826CF"/>
    <w:rsid w:val="00F82CCB"/>
    <w:rsid w:val="00F83503"/>
    <w:rsid w:val="00F8353A"/>
    <w:rsid w:val="00F838D5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CF0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A6C"/>
    <w:rsid w:val="00F85D92"/>
    <w:rsid w:val="00F85EEF"/>
    <w:rsid w:val="00F85F17"/>
    <w:rsid w:val="00F861D0"/>
    <w:rsid w:val="00F86730"/>
    <w:rsid w:val="00F86BCA"/>
    <w:rsid w:val="00F86F3E"/>
    <w:rsid w:val="00F87058"/>
    <w:rsid w:val="00F871A8"/>
    <w:rsid w:val="00F873FC"/>
    <w:rsid w:val="00F87701"/>
    <w:rsid w:val="00F87920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943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88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5E62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4EC"/>
    <w:rsid w:val="00F97B3E"/>
    <w:rsid w:val="00F97BAE"/>
    <w:rsid w:val="00F97D5F"/>
    <w:rsid w:val="00F97D62"/>
    <w:rsid w:val="00F97DB8"/>
    <w:rsid w:val="00FA00E0"/>
    <w:rsid w:val="00FA00F3"/>
    <w:rsid w:val="00FA0142"/>
    <w:rsid w:val="00FA026D"/>
    <w:rsid w:val="00FA02B7"/>
    <w:rsid w:val="00FA0449"/>
    <w:rsid w:val="00FA04A4"/>
    <w:rsid w:val="00FA0596"/>
    <w:rsid w:val="00FA086D"/>
    <w:rsid w:val="00FA0C4F"/>
    <w:rsid w:val="00FA0C55"/>
    <w:rsid w:val="00FA0CF7"/>
    <w:rsid w:val="00FA0D89"/>
    <w:rsid w:val="00FA0FDC"/>
    <w:rsid w:val="00FA1094"/>
    <w:rsid w:val="00FA1104"/>
    <w:rsid w:val="00FA110C"/>
    <w:rsid w:val="00FA1146"/>
    <w:rsid w:val="00FA1217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33CD"/>
    <w:rsid w:val="00FA34D7"/>
    <w:rsid w:val="00FA400B"/>
    <w:rsid w:val="00FA4136"/>
    <w:rsid w:val="00FA42EE"/>
    <w:rsid w:val="00FA45EB"/>
    <w:rsid w:val="00FA4B2C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8B9"/>
    <w:rsid w:val="00FA69EF"/>
    <w:rsid w:val="00FA702D"/>
    <w:rsid w:val="00FA7115"/>
    <w:rsid w:val="00FA741D"/>
    <w:rsid w:val="00FA7851"/>
    <w:rsid w:val="00FA7ABD"/>
    <w:rsid w:val="00FA7CD2"/>
    <w:rsid w:val="00FA7DD0"/>
    <w:rsid w:val="00FB01C7"/>
    <w:rsid w:val="00FB0441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3F62"/>
    <w:rsid w:val="00FB42D8"/>
    <w:rsid w:val="00FB4581"/>
    <w:rsid w:val="00FB4691"/>
    <w:rsid w:val="00FB46B2"/>
    <w:rsid w:val="00FB48B7"/>
    <w:rsid w:val="00FB4DCE"/>
    <w:rsid w:val="00FB51D9"/>
    <w:rsid w:val="00FB5247"/>
    <w:rsid w:val="00FB568C"/>
    <w:rsid w:val="00FB5883"/>
    <w:rsid w:val="00FB5941"/>
    <w:rsid w:val="00FB5C92"/>
    <w:rsid w:val="00FB5E60"/>
    <w:rsid w:val="00FB6107"/>
    <w:rsid w:val="00FB6119"/>
    <w:rsid w:val="00FB61CC"/>
    <w:rsid w:val="00FB622C"/>
    <w:rsid w:val="00FB6259"/>
    <w:rsid w:val="00FB62D0"/>
    <w:rsid w:val="00FB647A"/>
    <w:rsid w:val="00FB660B"/>
    <w:rsid w:val="00FB667F"/>
    <w:rsid w:val="00FB66E6"/>
    <w:rsid w:val="00FB69FE"/>
    <w:rsid w:val="00FB6A19"/>
    <w:rsid w:val="00FB6A83"/>
    <w:rsid w:val="00FB6B4F"/>
    <w:rsid w:val="00FB6B50"/>
    <w:rsid w:val="00FB707A"/>
    <w:rsid w:val="00FB7536"/>
    <w:rsid w:val="00FB7777"/>
    <w:rsid w:val="00FB78DD"/>
    <w:rsid w:val="00FB7A01"/>
    <w:rsid w:val="00FB7B16"/>
    <w:rsid w:val="00FB7B97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215"/>
    <w:rsid w:val="00FC5392"/>
    <w:rsid w:val="00FC56F9"/>
    <w:rsid w:val="00FC5842"/>
    <w:rsid w:val="00FC5AE0"/>
    <w:rsid w:val="00FC5F43"/>
    <w:rsid w:val="00FC60F5"/>
    <w:rsid w:val="00FC6176"/>
    <w:rsid w:val="00FC6468"/>
    <w:rsid w:val="00FC65D6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32A"/>
    <w:rsid w:val="00FD051D"/>
    <w:rsid w:val="00FD0629"/>
    <w:rsid w:val="00FD06D6"/>
    <w:rsid w:val="00FD0737"/>
    <w:rsid w:val="00FD0945"/>
    <w:rsid w:val="00FD0C74"/>
    <w:rsid w:val="00FD0C7F"/>
    <w:rsid w:val="00FD0DBF"/>
    <w:rsid w:val="00FD120A"/>
    <w:rsid w:val="00FD135A"/>
    <w:rsid w:val="00FD16EC"/>
    <w:rsid w:val="00FD17F3"/>
    <w:rsid w:val="00FD1892"/>
    <w:rsid w:val="00FD1FE0"/>
    <w:rsid w:val="00FD283F"/>
    <w:rsid w:val="00FD29AD"/>
    <w:rsid w:val="00FD29BD"/>
    <w:rsid w:val="00FD29DA"/>
    <w:rsid w:val="00FD2A08"/>
    <w:rsid w:val="00FD2A71"/>
    <w:rsid w:val="00FD2AC6"/>
    <w:rsid w:val="00FD302E"/>
    <w:rsid w:val="00FD3086"/>
    <w:rsid w:val="00FD31DB"/>
    <w:rsid w:val="00FD3584"/>
    <w:rsid w:val="00FD39E5"/>
    <w:rsid w:val="00FD3A66"/>
    <w:rsid w:val="00FD3EA3"/>
    <w:rsid w:val="00FD3F2E"/>
    <w:rsid w:val="00FD3FED"/>
    <w:rsid w:val="00FD4018"/>
    <w:rsid w:val="00FD4498"/>
    <w:rsid w:val="00FD4723"/>
    <w:rsid w:val="00FD49C5"/>
    <w:rsid w:val="00FD49CB"/>
    <w:rsid w:val="00FD4CF8"/>
    <w:rsid w:val="00FD5086"/>
    <w:rsid w:val="00FD52EC"/>
    <w:rsid w:val="00FD5795"/>
    <w:rsid w:val="00FD57B2"/>
    <w:rsid w:val="00FD57C7"/>
    <w:rsid w:val="00FD5D09"/>
    <w:rsid w:val="00FD5E24"/>
    <w:rsid w:val="00FD5FF7"/>
    <w:rsid w:val="00FD6134"/>
    <w:rsid w:val="00FD64C6"/>
    <w:rsid w:val="00FD66F4"/>
    <w:rsid w:val="00FD6C26"/>
    <w:rsid w:val="00FD6D6A"/>
    <w:rsid w:val="00FD70BB"/>
    <w:rsid w:val="00FD734B"/>
    <w:rsid w:val="00FD73D6"/>
    <w:rsid w:val="00FD7427"/>
    <w:rsid w:val="00FD7A8D"/>
    <w:rsid w:val="00FD7BA7"/>
    <w:rsid w:val="00FD7C54"/>
    <w:rsid w:val="00FD7C85"/>
    <w:rsid w:val="00FD7D52"/>
    <w:rsid w:val="00FD7F45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3E54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80F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BCB"/>
    <w:rsid w:val="00FF5E9E"/>
    <w:rsid w:val="00FF6054"/>
    <w:rsid w:val="00FF621A"/>
    <w:rsid w:val="00FF62D8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00CD9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B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B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99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F44A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E731E-4248-488A-92C9-0A0F9BE036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CF844-1A30-493F-945E-D7B65C7CA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5AD11C-97B8-44FD-9FA0-26076A05A0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2027</TotalTime>
  <Pages>55</Pages>
  <Words>13890</Words>
  <Characters>59221</Characters>
  <Application>Microsoft Office Word</Application>
  <DocSecurity>0</DocSecurity>
  <Lines>493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wareerat</cp:lastModifiedBy>
  <cp:revision>218</cp:revision>
  <cp:lastPrinted>2025-02-21T09:11:00Z</cp:lastPrinted>
  <dcterms:created xsi:type="dcterms:W3CDTF">2025-02-11T18:28:00Z</dcterms:created>
  <dcterms:modified xsi:type="dcterms:W3CDTF">2025-02-25T12:41:00Z</dcterms:modified>
</cp:coreProperties>
</file>