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49100B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017A0A45" w:rsidR="0009267B" w:rsidRPr="0049100B" w:rsidRDefault="0009267B" w:rsidP="003A25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3809862"/>
            <w:bookmarkStart w:id="1" w:name="_Hlk62459050"/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49100B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5FF41FE5" w:rsidR="0009267B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9267B" w:rsidRPr="0049100B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488CD4A4" w:rsidR="0073369C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งบการเงิน</w:t>
            </w:r>
          </w:p>
        </w:tc>
      </w:tr>
      <w:bookmarkEnd w:id="0"/>
      <w:tr w:rsidR="00BF4C0C" w:rsidRPr="0049100B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7AF6AB2A" w:rsidR="00BF4C0C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6B0B274" w14:textId="77777777" w:rsidR="00BF4C0C" w:rsidRPr="0049100B" w:rsidRDefault="00BF4C0C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3BAD605" w14:textId="4E235827" w:rsidR="00BF4C0C" w:rsidRPr="0049100B" w:rsidRDefault="00BF4C0C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93789" w:rsidRPr="0049100B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4B3E2F9D" w:rsidR="00993789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E3F7328" w14:textId="77777777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3319CBF" w14:textId="2D2B9F52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93789" w:rsidRPr="0049100B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A4EAD01" w:rsidR="00993789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685995C" w14:textId="77777777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E593258" w14:textId="505B073F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993789" w:rsidRPr="0049100B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47712CEC" w:rsidR="00993789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08BECE4" w14:textId="77777777" w:rsidR="00993789" w:rsidRPr="0049100B" w:rsidRDefault="00993789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30BBC40" w14:textId="61B2D67F" w:rsidR="00993789" w:rsidRPr="0049100B" w:rsidRDefault="00D83E93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C6631D" w:rsidRPr="0049100B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6AB32C8E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2481AFA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633FC488" w14:textId="5A4325BD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EC72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C6631D" w:rsidRPr="0049100B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47247CDA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63EE5F8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60941E4" w14:textId="1EB8E53A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EC72D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C6631D" w:rsidRPr="0049100B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4C36501D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87A0A1E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CE30CB8" w14:textId="2F9055F9" w:rsidR="00C6631D" w:rsidRPr="0049100B" w:rsidRDefault="00565925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C6631D" w:rsidRPr="0049100B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31BCB111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5480F37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87CA3B3" w14:textId="507A34D8" w:rsidR="00C6631D" w:rsidRPr="0049100B" w:rsidRDefault="000D2C46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6631D" w:rsidRPr="0049100B" w14:paraId="11AEB282" w14:textId="77777777" w:rsidTr="00034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0E519762" w:rsidR="00C6631D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271E0506" w14:textId="77777777" w:rsidR="00C6631D" w:rsidRPr="0049100B" w:rsidRDefault="00C6631D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5B37C27" w14:textId="4B59277E" w:rsidR="00C6631D" w:rsidRPr="0049100B" w:rsidRDefault="00703AC2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3117E" w:rsidRPr="0049100B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1EC0C127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6893484A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54935A4" w14:textId="546D91E9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3117E" w:rsidRPr="0049100B" w14:paraId="09E76A9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661728" w14:textId="0B75DF4F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6A934C9E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FEF499A" w14:textId="0A838079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43117E" w:rsidRPr="0049100B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6CFFB4F7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41772D7B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418A92B" w14:textId="71E459DA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ส่วนเกินมูลค่าหุ้นและสำรองตามกฎหมาย</w:t>
            </w:r>
          </w:p>
        </w:tc>
      </w:tr>
      <w:tr w:rsidR="0043117E" w:rsidRPr="0049100B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3A753248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32B307E7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942E6BD" w14:textId="6057ED5D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17E" w:rsidRPr="0049100B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1F81250C" w:rsidR="0043117E" w:rsidRPr="0049100B" w:rsidRDefault="003E0AC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3B0CAD8E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06AF913" w14:textId="256576AB" w:rsidR="0043117E" w:rsidRPr="0049100B" w:rsidRDefault="0043117E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C815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ธรรมชาติ</w:t>
            </w:r>
          </w:p>
        </w:tc>
      </w:tr>
      <w:tr w:rsidR="001A08BA" w:rsidRPr="0049100B" w14:paraId="43A17A5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3686D8C" w14:textId="2099B63C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083F7EB6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6ECC07F" w14:textId="60315AE5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A08BA" w:rsidRPr="0049100B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43F0CCE0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6462A414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73D780C" w14:textId="5377FA9A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A08BA" w:rsidRPr="0049100B" w14:paraId="6B05F36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07F0863E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7A6432BA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70FB129D" w14:textId="51F62C6C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DF0F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4910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1A08BA" w:rsidRPr="0049100B" w14:paraId="739AF9C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21101F" w14:textId="315ABC56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2E743567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B31767A" w14:textId="6FCC4C72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08BA" w:rsidRPr="0049100B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00F7F17C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745F5E3A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9AED2DB" w14:textId="0B9DB092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การบริหารจัดการทุน  </w:t>
            </w:r>
          </w:p>
        </w:tc>
      </w:tr>
      <w:tr w:rsidR="001A08BA" w:rsidRPr="0049100B" w14:paraId="22533D55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42F7C50A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12E1A402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755D9613" w14:textId="3B8B8DF5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117E" w:rsidRPr="0049100B" w14:paraId="025DC84E" w14:textId="77777777" w:rsidTr="00192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0C022B96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E0280F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6E6DB8F7" w14:textId="5B3499EE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E74C3F" w14:textId="77777777" w:rsidR="006E313F" w:rsidRPr="0049100B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3A57">
        <w:rPr>
          <w:rFonts w:asciiTheme="majorBidi" w:hAnsiTheme="majorBidi" w:cstheme="majorBidi"/>
          <w:b/>
          <w:bCs/>
        </w:rPr>
        <w:br w:type="page"/>
      </w:r>
      <w:r w:rsidR="006E313F" w:rsidRPr="0049100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230142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0D6B1" w14:textId="42EE4CC9" w:rsidR="0009267B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3322A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8F115C">
        <w:rPr>
          <w:rFonts w:asciiTheme="majorBidi" w:hAnsiTheme="majorBidi" w:cstheme="majorBidi"/>
          <w:sz w:val="30"/>
          <w:szCs w:val="30"/>
        </w:rPr>
        <w:t>21</w:t>
      </w:r>
      <w:r w:rsidR="000C6376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0C6376" w:rsidRPr="0049100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C6376" w:rsidRPr="0049100B">
        <w:rPr>
          <w:rFonts w:asciiTheme="majorBidi" w:hAnsiTheme="majorBidi" w:cstheme="majorBidi"/>
          <w:sz w:val="30"/>
          <w:szCs w:val="30"/>
        </w:rPr>
        <w:t>256</w:t>
      </w:r>
      <w:r w:rsidR="009E1811">
        <w:rPr>
          <w:rFonts w:asciiTheme="majorBidi" w:hAnsiTheme="majorBidi" w:cstheme="majorBidi"/>
          <w:sz w:val="30"/>
          <w:szCs w:val="30"/>
        </w:rPr>
        <w:t>8</w:t>
      </w:r>
    </w:p>
    <w:p w14:paraId="4E791393" w14:textId="77777777" w:rsidR="0009267B" w:rsidRPr="00230142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F0CEFD" w14:textId="7C77F35C" w:rsidR="0009267B" w:rsidRPr="0049100B" w:rsidRDefault="0009267B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9100B">
        <w:rPr>
          <w:rFonts w:asciiTheme="majorBidi" w:hAnsiTheme="majorBidi" w:cstheme="majorBidi"/>
          <w:sz w:val="30"/>
          <w:szCs w:val="30"/>
          <w:cs/>
          <w:lang w:val="th-TH"/>
        </w:rPr>
        <w:t>ทั่วไป</w:t>
      </w:r>
    </w:p>
    <w:p w14:paraId="5241788E" w14:textId="77777777" w:rsidR="0009267B" w:rsidRPr="00230142" w:rsidRDefault="0009267B" w:rsidP="004451C9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4072348" w14:textId="31EF7A4E" w:rsidR="00553203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553203" w:rsidRPr="0049100B">
        <w:rPr>
          <w:rFonts w:asciiTheme="majorBidi" w:hAnsiTheme="majorBidi" w:cstheme="majorBidi"/>
          <w:sz w:val="30"/>
          <w:szCs w:val="30"/>
          <w:cs/>
        </w:rPr>
        <w:t xml:space="preserve">ห้องเย็นโชติวัฒน์หาดใหญ่ จำกัด (มหาชน) </w:t>
      </w:r>
      <w:r w:rsidRPr="0049100B">
        <w:rPr>
          <w:rFonts w:asciiTheme="majorBidi" w:hAnsiTheme="majorBidi" w:cstheme="majorBidi"/>
          <w:sz w:val="30"/>
          <w:szCs w:val="30"/>
        </w:rPr>
        <w:t>“</w:t>
      </w:r>
      <w:r w:rsidRPr="0049100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100B">
        <w:rPr>
          <w:rFonts w:asciiTheme="majorBidi" w:hAnsiTheme="majorBidi" w:cstheme="majorBidi"/>
          <w:sz w:val="30"/>
          <w:szCs w:val="30"/>
        </w:rPr>
        <w:t>”</w:t>
      </w:r>
      <w:r w:rsidR="00750A41"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B878FD"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</w:t>
      </w:r>
      <w:r w:rsidR="00553203" w:rsidRPr="0049100B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="00553203" w:rsidRPr="0049100B">
        <w:rPr>
          <w:rFonts w:asciiTheme="majorBidi" w:hAnsiTheme="majorBidi" w:cstheme="majorBidi"/>
          <w:sz w:val="30"/>
          <w:szCs w:val="30"/>
        </w:rPr>
        <w:t xml:space="preserve"> </w:t>
      </w:r>
    </w:p>
    <w:p w14:paraId="363142FF" w14:textId="50CD5521" w:rsidR="00553203" w:rsidRPr="0049100B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(ก)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  <w:t>สำนักงานใหญ่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</w:r>
      <w:r w:rsidRPr="0049100B">
        <w:rPr>
          <w:rFonts w:asciiTheme="majorBidi" w:hAnsiTheme="majorBidi" w:cstheme="majorBidi"/>
          <w:sz w:val="30"/>
          <w:szCs w:val="30"/>
        </w:rPr>
        <w:t>: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E0ACB" w:rsidRPr="0049100B"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>/</w:t>
      </w:r>
      <w:r w:rsidR="003E0ACB" w:rsidRPr="0049100B">
        <w:rPr>
          <w:rFonts w:asciiTheme="majorBidi" w:hAnsiTheme="majorBidi" w:cstheme="majorBidi"/>
          <w:sz w:val="30"/>
          <w:szCs w:val="30"/>
        </w:rPr>
        <w:t>2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3E0ACB" w:rsidRPr="0049100B">
        <w:rPr>
          <w:rFonts w:asciiTheme="majorBidi" w:hAnsiTheme="majorBidi" w:cstheme="majorBidi"/>
          <w:sz w:val="30"/>
          <w:szCs w:val="30"/>
        </w:rPr>
        <w:t>3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ถนนสายเอเซีย </w:t>
      </w:r>
      <w:r w:rsidR="003E0ACB" w:rsidRPr="0049100B">
        <w:rPr>
          <w:rFonts w:asciiTheme="majorBidi" w:hAnsiTheme="majorBidi" w:cstheme="majorBidi"/>
          <w:sz w:val="30"/>
          <w:szCs w:val="30"/>
        </w:rPr>
        <w:t>43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ตำบลนาหม่อม อำเภอนาหม่อม จังหวัดสงขลา</w:t>
      </w:r>
    </w:p>
    <w:p w14:paraId="35586C94" w14:textId="77777777" w:rsidR="00012044" w:rsidRDefault="00553203" w:rsidP="0001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(ข)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  <w:t>สำนักงานสาขา</w:t>
      </w:r>
      <w:r w:rsidRPr="0049100B">
        <w:rPr>
          <w:rFonts w:asciiTheme="majorBidi" w:hAnsiTheme="majorBidi" w:cstheme="majorBidi"/>
          <w:sz w:val="30"/>
          <w:szCs w:val="30"/>
        </w:rPr>
        <w:tab/>
        <w:t>: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3E0ACB" w:rsidRPr="0049100B">
        <w:rPr>
          <w:rFonts w:asciiTheme="majorBidi" w:hAnsiTheme="majorBidi" w:cstheme="majorBidi"/>
          <w:sz w:val="30"/>
          <w:szCs w:val="30"/>
        </w:rPr>
        <w:t>55</w:t>
      </w:r>
      <w:r w:rsidRPr="0049100B">
        <w:rPr>
          <w:rFonts w:asciiTheme="majorBidi" w:hAnsiTheme="majorBidi" w:cstheme="majorBidi"/>
          <w:sz w:val="30"/>
          <w:szCs w:val="30"/>
        </w:rPr>
        <w:t>/</w:t>
      </w:r>
      <w:r w:rsidR="003E0ACB" w:rsidRPr="0049100B">
        <w:rPr>
          <w:rFonts w:asciiTheme="majorBidi" w:hAnsiTheme="majorBidi" w:cstheme="majorBidi"/>
          <w:sz w:val="30"/>
          <w:szCs w:val="30"/>
        </w:rPr>
        <w:t>83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ชั้นที่ </w:t>
      </w:r>
      <w:r w:rsidR="003E0ACB" w:rsidRPr="0049100B">
        <w:rPr>
          <w:rFonts w:asciiTheme="majorBidi" w:hAnsiTheme="majorBidi" w:cstheme="majorBidi"/>
          <w:sz w:val="30"/>
          <w:szCs w:val="30"/>
        </w:rPr>
        <w:t>2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3E0ACB" w:rsidRPr="0049100B">
        <w:rPr>
          <w:rFonts w:asciiTheme="majorBidi" w:hAnsiTheme="majorBidi" w:cstheme="majorBidi"/>
          <w:sz w:val="30"/>
          <w:szCs w:val="30"/>
        </w:rPr>
        <w:t>6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อำเภอเมืองสมุทรสาคร จังหวัดสมุทรสาคร</w:t>
      </w:r>
    </w:p>
    <w:p w14:paraId="7C3FC70F" w14:textId="1C4A2AE1" w:rsidR="00EB7C46" w:rsidRPr="00230142" w:rsidRDefault="00EB7C46" w:rsidP="00012044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20B0446" w14:textId="5F4605EE" w:rsidR="006D5F7A" w:rsidRPr="0049100B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5BF1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บริษัท โชติวัฒน์โฮลดิ้งส์ จำกัด (ถือหุ้นร้อยละ </w:t>
      </w:r>
      <w:r w:rsidR="003E0ACB" w:rsidRPr="00BD5BF1">
        <w:rPr>
          <w:rFonts w:asciiTheme="majorBidi" w:hAnsiTheme="majorBidi" w:cstheme="majorBidi"/>
          <w:sz w:val="30"/>
          <w:szCs w:val="30"/>
        </w:rPr>
        <w:t>26</w:t>
      </w:r>
      <w:r w:rsidRPr="00BD5BF1">
        <w:rPr>
          <w:rFonts w:asciiTheme="majorBidi" w:hAnsiTheme="majorBidi" w:cstheme="majorBidi"/>
          <w:sz w:val="30"/>
          <w:szCs w:val="30"/>
        </w:rPr>
        <w:t xml:space="preserve">) </w:t>
      </w:r>
      <w:r w:rsidRPr="00BD5BF1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</w:t>
      </w:r>
      <w:r w:rsidR="001D5B91" w:rsidRPr="00BD5BF1">
        <w:rPr>
          <w:rFonts w:asciiTheme="majorBidi" w:hAnsiTheme="majorBidi" w:cstheme="majorBidi"/>
          <w:sz w:val="30"/>
          <w:szCs w:val="30"/>
        </w:rPr>
        <w:br/>
      </w:r>
      <w:r w:rsidRPr="00BD5BF1">
        <w:rPr>
          <w:rFonts w:asciiTheme="majorBidi" w:hAnsiTheme="majorBidi" w:cstheme="majorBidi"/>
          <w:sz w:val="30"/>
          <w:szCs w:val="30"/>
          <w:cs/>
        </w:rPr>
        <w:t xml:space="preserve">จัดตั้งขึ้นในประเทศไทย และ </w:t>
      </w:r>
      <w:r w:rsidRPr="00BD5BF1">
        <w:rPr>
          <w:rFonts w:asciiTheme="majorBidi" w:hAnsiTheme="majorBidi" w:cstheme="majorBidi"/>
          <w:sz w:val="30"/>
          <w:szCs w:val="30"/>
        </w:rPr>
        <w:t>H’NG KIM CHANG &amp; SONS SDN. BHD (</w:t>
      </w:r>
      <w:r w:rsidRPr="00BD5BF1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3E0ACB" w:rsidRPr="00BD5BF1">
        <w:rPr>
          <w:rFonts w:asciiTheme="majorBidi" w:hAnsiTheme="majorBidi" w:cstheme="majorBidi"/>
          <w:sz w:val="30"/>
          <w:szCs w:val="30"/>
        </w:rPr>
        <w:t>13</w:t>
      </w:r>
      <w:r w:rsidRPr="00BD5BF1">
        <w:rPr>
          <w:rFonts w:asciiTheme="majorBidi" w:hAnsiTheme="majorBidi" w:cstheme="majorBidi"/>
          <w:sz w:val="30"/>
          <w:szCs w:val="30"/>
        </w:rPr>
        <w:t xml:space="preserve">) </w:t>
      </w:r>
      <w:r w:rsidRPr="00BD5BF1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ซึ่งเป็นนิติบุคคลที่จัดตั้งขึ้นในประเทศมาเลเซีย</w:t>
      </w:r>
    </w:p>
    <w:p w14:paraId="101934CB" w14:textId="77777777" w:rsidR="006D5F7A" w:rsidRPr="00230142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D6413" w14:textId="2D47B522" w:rsidR="006E313F" w:rsidRPr="0049100B" w:rsidRDefault="006E313F" w:rsidP="00C44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62116C4C" w:rsidRPr="0049100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EC4D633"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EC4D633" w:rsidRPr="0049100B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="0EC4D633" w:rsidRPr="0049100B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="0EC4D633" w:rsidRPr="0049100B">
        <w:rPr>
          <w:rFonts w:asciiTheme="majorBidi" w:hAnsiTheme="majorBidi" w:cstheme="majorBidi"/>
          <w:sz w:val="30"/>
          <w:szCs w:val="30"/>
        </w:rPr>
        <w:t>”</w:t>
      </w:r>
      <w:r w:rsidR="09B653E5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="00BE2031" w:rsidRPr="0049100B">
        <w:rPr>
          <w:rFonts w:asciiTheme="majorBidi" w:hAnsiTheme="majorBidi" w:cstheme="majorBidi" w:hint="cs"/>
          <w:sz w:val="30"/>
          <w:szCs w:val="30"/>
          <w:cs/>
        </w:rPr>
        <w:t>การผลิตอาหารทะเลแช่แข็ง</w:t>
      </w:r>
      <w:r w:rsidR="00997DEE" w:rsidRPr="004910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>ธุรกิจห้องเย็นและ</w:t>
      </w:r>
      <w:r w:rsidR="0049100B">
        <w:rPr>
          <w:rFonts w:asciiTheme="majorBidi" w:hAnsiTheme="majorBidi" w:cstheme="majorBidi"/>
          <w:sz w:val="30"/>
          <w:szCs w:val="30"/>
        </w:rPr>
        <w:br/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>ผลิต</w:t>
      </w:r>
      <w:r w:rsidR="00EE02A8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49100B">
        <w:rPr>
          <w:rFonts w:asciiTheme="majorBidi" w:hAnsiTheme="majorBidi" w:cstheme="majorBidi"/>
          <w:sz w:val="30"/>
          <w:szCs w:val="30"/>
        </w:rPr>
        <w:t xml:space="preserve"> 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โดยรายละเอียดของบริษัทร่วม และบริษัทย่อย ณ วันที่ </w:t>
      </w:r>
      <w:r w:rsidR="00B12092" w:rsidRPr="0049100B">
        <w:rPr>
          <w:rFonts w:asciiTheme="majorBidi" w:hAnsiTheme="majorBidi" w:cstheme="majorBidi"/>
          <w:sz w:val="30"/>
          <w:szCs w:val="30"/>
        </w:rPr>
        <w:t>31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12092" w:rsidRPr="0049100B">
        <w:rPr>
          <w:rFonts w:asciiTheme="majorBidi" w:hAnsiTheme="majorBidi" w:cstheme="majorBidi"/>
          <w:sz w:val="30"/>
          <w:szCs w:val="30"/>
        </w:rPr>
        <w:t>256</w:t>
      </w:r>
      <w:r w:rsidR="009E1811">
        <w:rPr>
          <w:rFonts w:asciiTheme="majorBidi" w:hAnsiTheme="majorBidi" w:cstheme="majorBidi"/>
          <w:sz w:val="30"/>
          <w:szCs w:val="30"/>
        </w:rPr>
        <w:t>7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12092" w:rsidRPr="0049100B">
        <w:rPr>
          <w:rFonts w:asciiTheme="majorBidi" w:hAnsiTheme="majorBidi" w:cstheme="majorBidi"/>
          <w:sz w:val="30"/>
          <w:szCs w:val="30"/>
        </w:rPr>
        <w:t>256</w:t>
      </w:r>
      <w:r w:rsidR="009E1811">
        <w:rPr>
          <w:rFonts w:asciiTheme="majorBidi" w:hAnsiTheme="majorBidi" w:cstheme="majorBidi"/>
          <w:sz w:val="30"/>
          <w:szCs w:val="30"/>
        </w:rPr>
        <w:t>6</w:t>
      </w:r>
      <w:r w:rsidR="006E744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ได้เปิดเผยไว้ใน</w:t>
      </w:r>
      <w:proofErr w:type="spellEnd"/>
      <w:r w:rsidR="00880016">
        <w:rPr>
          <w:rFonts w:asciiTheme="majorBidi" w:hAnsiTheme="majorBidi" w:cstheme="majorBidi"/>
          <w:sz w:val="30"/>
          <w:szCs w:val="30"/>
        </w:rPr>
        <w:br/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หมายเห</w:t>
      </w:r>
      <w:proofErr w:type="spellEnd"/>
      <w:r w:rsidR="0015377B">
        <w:rPr>
          <w:rFonts w:asciiTheme="majorBidi" w:hAnsiTheme="majorBidi" w:cstheme="majorBidi" w:hint="cs"/>
          <w:sz w:val="30"/>
          <w:szCs w:val="30"/>
          <w:cs/>
        </w:rPr>
        <w:t>ตุ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ข้อ</w:t>
      </w:r>
      <w:proofErr w:type="spellEnd"/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E63204" w:rsidRPr="0049100B">
        <w:rPr>
          <w:rFonts w:asciiTheme="majorBidi" w:hAnsiTheme="majorBidi" w:cstheme="majorBidi"/>
          <w:sz w:val="30"/>
          <w:szCs w:val="30"/>
        </w:rPr>
        <w:t>7</w:t>
      </w:r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และ</w:t>
      </w:r>
      <w:proofErr w:type="spellEnd"/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E63204" w:rsidRPr="0049100B">
        <w:rPr>
          <w:rFonts w:asciiTheme="majorBidi" w:hAnsiTheme="majorBidi" w:cstheme="majorBidi"/>
          <w:sz w:val="30"/>
          <w:szCs w:val="30"/>
        </w:rPr>
        <w:t>8</w:t>
      </w:r>
    </w:p>
    <w:p w14:paraId="05811F4D" w14:textId="459A7CED" w:rsidR="00553203" w:rsidRPr="00230142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F01D6D" w14:textId="77777777" w:rsidR="0009267B" w:rsidRPr="0049100B" w:rsidRDefault="005756D0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49100B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49100B">
        <w:rPr>
          <w:rFonts w:asciiTheme="majorBidi" w:hAnsiTheme="majorBidi" w:cstheme="majorBidi"/>
          <w:sz w:val="30"/>
          <w:szCs w:val="30"/>
          <w:cs/>
        </w:rPr>
        <w:t>งบการเงิน</w:t>
      </w:r>
    </w:p>
    <w:p w14:paraId="14A5A51C" w14:textId="77777777" w:rsidR="0098009E" w:rsidRPr="00230142" w:rsidRDefault="009800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C78138F" w14:textId="27EE4A32" w:rsidR="00FA3ECB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6FFF2F47" w14:textId="77777777" w:rsidR="00A27695" w:rsidRPr="00230142" w:rsidRDefault="00A2769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D7369D" w14:textId="535AA177" w:rsidR="00E84679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1809850"/>
      <w:r w:rsidRPr="005F7AA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</w:t>
      </w:r>
      <w:r w:rsidRPr="0051628E">
        <w:rPr>
          <w:rFonts w:asciiTheme="majorBidi" w:hAnsiTheme="majorBidi" w:cs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="00D41C8D" w:rsidRPr="0051628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51628E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="00BF4C0C" w:rsidRPr="0051628E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51628E">
        <w:rPr>
          <w:rFonts w:asciiTheme="majorBidi" w:hAnsiTheme="majorBidi" w:cstheme="majorBidi"/>
          <w:spacing w:val="-2"/>
          <w:sz w:val="30"/>
          <w:szCs w:val="30"/>
          <w:cs/>
        </w:rPr>
        <w:t>ทั้งนี้</w:t>
      </w:r>
      <w:r w:rsidR="00BF4C0C" w:rsidRPr="005162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1628E">
        <w:rPr>
          <w:rFonts w:asciiTheme="majorBidi" w:hAnsiTheme="majorBidi" w:cstheme="majorBidi"/>
          <w:spacing w:val="-2"/>
          <w:sz w:val="30"/>
          <w:szCs w:val="30"/>
          <w:cs/>
        </w:rPr>
        <w:t>ผลที่เกิดขึ้นจริง</w:t>
      </w:r>
      <w:r w:rsidRPr="005F7AA9">
        <w:rPr>
          <w:rFonts w:asciiTheme="majorBidi" w:hAnsiTheme="majorBidi" w:cs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CB6BD7">
        <w:rPr>
          <w:rFonts w:asciiTheme="majorBidi" w:hAnsiTheme="majorBidi" w:cstheme="majorBidi"/>
          <w:sz w:val="30"/>
          <w:szCs w:val="30"/>
        </w:rPr>
        <w:br/>
      </w:r>
      <w:r w:rsidRPr="005F7AA9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73BDBDA" w14:textId="77777777" w:rsidR="00A712E8" w:rsidRDefault="00A712E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BDCDF" w14:textId="77777777" w:rsidR="003F6926" w:rsidRDefault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2F60E08" w14:textId="1A239745" w:rsidR="003F6926" w:rsidRPr="00EE0A9D" w:rsidRDefault="0039180F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E0A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การเปลี่ยนแปลงนโยบายการบัญชีที่มีสาระสำคัญ</w:t>
      </w:r>
    </w:p>
    <w:p w14:paraId="2F5D4220" w14:textId="77777777" w:rsidR="003F6926" w:rsidRPr="003132EB" w:rsidRDefault="003F6926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4E58495A" w14:textId="37361094" w:rsidR="007E6357" w:rsidRPr="007E6357" w:rsidRDefault="007E6357" w:rsidP="007E6357">
      <w:pPr>
        <w:pStyle w:val="ListParagraph"/>
        <w:numPr>
          <w:ilvl w:val="0"/>
          <w:numId w:val="61"/>
        </w:num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hanging="922"/>
        <w:jc w:val="thaiDistribute"/>
        <w:rPr>
          <w:rFonts w:ascii="Angsana New" w:hAnsi="Angsana New"/>
          <w:b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7E6357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มาตรฐานการบัญชี ฉบับที่ </w:t>
      </w:r>
      <w:r w:rsidR="00832D6F" w:rsidRPr="00832D6F">
        <w:rPr>
          <w:rFonts w:asciiTheme="majorBidi" w:hAnsiTheme="majorBidi" w:cstheme="majorBidi"/>
          <w:bCs/>
          <w:i/>
          <w:iCs/>
          <w:sz w:val="30"/>
          <w:szCs w:val="30"/>
        </w:rPr>
        <w:t>12</w:t>
      </w:r>
      <w:r w:rsidRPr="007E6357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Pr="007E6357">
        <w:rPr>
          <w:rFonts w:asciiTheme="majorBidi" w:hAnsiTheme="majorBidi" w:cstheme="majorBidi"/>
          <w:b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66E6BA6" w14:textId="77777777" w:rsidR="007E6357" w:rsidRPr="003132EB" w:rsidRDefault="007E6357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D3FB49E" w14:textId="3D5CEDB9" w:rsidR="003F6926" w:rsidRPr="003F6926" w:rsidRDefault="003F6926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F6926">
        <w:rPr>
          <w:rFonts w:asciiTheme="majorBidi" w:hAnsi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="007E6357">
        <w:rPr>
          <w:rFonts w:asciiTheme="majorBidi" w:hAnsiTheme="majorBidi"/>
          <w:sz w:val="30"/>
          <w:szCs w:val="30"/>
        </w:rPr>
        <w:t>12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="007E6357">
        <w:rPr>
          <w:rFonts w:asciiTheme="majorBidi" w:hAnsiTheme="majorBidi"/>
          <w:sz w:val="30"/>
          <w:szCs w:val="30"/>
        </w:rPr>
        <w:t>1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มกราคม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="007E6357">
        <w:rPr>
          <w:rFonts w:asciiTheme="majorBidi" w:hAnsiTheme="majorBidi"/>
          <w:sz w:val="30"/>
          <w:szCs w:val="30"/>
        </w:rPr>
        <w:t>2567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เช่น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สัญญาเช่า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ณ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วันดังกล่าว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</w:t>
      </w:r>
      <w:r w:rsidR="00D54AF4">
        <w:rPr>
          <w:rFonts w:asciiTheme="majorBidi" w:hAnsiTheme="majorBidi"/>
          <w:sz w:val="30"/>
          <w:szCs w:val="30"/>
        </w:rPr>
        <w:br/>
      </w:r>
      <w:r w:rsidRPr="003F6926">
        <w:rPr>
          <w:rFonts w:asciiTheme="majorBidi" w:hAnsiTheme="majorBidi" w:hint="cs"/>
          <w:sz w:val="30"/>
          <w:szCs w:val="30"/>
          <w:cs/>
        </w:rPr>
        <w:t>ที่นำเสนอ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000CAB8" w14:textId="77777777" w:rsidR="003F6926" w:rsidRPr="003132EB" w:rsidRDefault="003F6926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57DFA49D" w14:textId="18EB656C" w:rsidR="003F6926" w:rsidRDefault="003F6926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F6926">
        <w:rPr>
          <w:rFonts w:asciiTheme="majorBidi" w:hAnsiTheme="majorBidi" w:hint="cs"/>
          <w:sz w:val="30"/>
          <w:szCs w:val="30"/>
          <w:cs/>
        </w:rPr>
        <w:t>จากการปรับปรุงดังกล่าว</w:t>
      </w:r>
      <w:r w:rsidR="00FC44C2">
        <w:rPr>
          <w:rFonts w:asciiTheme="majorBidi" w:hAnsiTheme="majorBidi" w:hint="cs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="00E55AB9">
        <w:rPr>
          <w:rFonts w:asciiTheme="majorBidi" w:hAnsiTheme="majorBidi"/>
          <w:sz w:val="30"/>
          <w:szCs w:val="30"/>
        </w:rPr>
        <w:br/>
      </w:r>
      <w:r w:rsidRPr="003F6926">
        <w:rPr>
          <w:rFonts w:asciiTheme="majorBidi" w:hAnsiTheme="majorBidi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เนื่องจากยอดคงเหลือเข้าเงื่อนไขการหักกลบกั</w:t>
      </w:r>
      <w:r w:rsidRPr="00EB4203">
        <w:rPr>
          <w:rFonts w:asciiTheme="majorBidi" w:hAnsiTheme="majorBidi" w:hint="cs"/>
          <w:sz w:val="30"/>
          <w:szCs w:val="30"/>
          <w:cs/>
        </w:rPr>
        <w:t>นรายการ</w:t>
      </w:r>
      <w:r w:rsidRPr="00EB4203">
        <w:rPr>
          <w:rFonts w:asciiTheme="majorBidi" w:hAnsiTheme="majorBidi" w:hint="cs"/>
          <w:spacing w:val="-6"/>
          <w:sz w:val="30"/>
          <w:szCs w:val="30"/>
          <w:cs/>
        </w:rPr>
        <w:t>ของมาตรฐานการบัญชี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4203">
        <w:rPr>
          <w:rFonts w:asciiTheme="majorBidi" w:hAnsiTheme="majorBidi" w:hint="cs"/>
          <w:spacing w:val="-6"/>
          <w:sz w:val="30"/>
          <w:szCs w:val="30"/>
          <w:cs/>
        </w:rPr>
        <w:t>ฉบับที่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A6EC7" w:rsidRPr="00EB4203">
        <w:rPr>
          <w:rFonts w:asciiTheme="majorBidi" w:hAnsiTheme="majorBidi"/>
          <w:spacing w:val="-6"/>
          <w:sz w:val="30"/>
          <w:szCs w:val="30"/>
        </w:rPr>
        <w:t>12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4203">
        <w:rPr>
          <w:rFonts w:asciiTheme="majorBidi" w:hAnsiTheme="majorBidi" w:hint="cs"/>
          <w:spacing w:val="-6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4203">
        <w:rPr>
          <w:rFonts w:asciiTheme="majorBidi" w:hAnsiTheme="majorBidi" w:hint="cs"/>
          <w:spacing w:val="-6"/>
          <w:sz w:val="30"/>
          <w:szCs w:val="30"/>
          <w:cs/>
        </w:rPr>
        <w:t>ณ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4203">
        <w:rPr>
          <w:rFonts w:asciiTheme="majorBidi" w:hAnsiTheme="majorBidi" w:hint="cs"/>
          <w:spacing w:val="-6"/>
          <w:sz w:val="30"/>
          <w:szCs w:val="30"/>
          <w:cs/>
        </w:rPr>
        <w:t>วันที่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A6EC7" w:rsidRPr="00EB4203">
        <w:rPr>
          <w:rFonts w:asciiTheme="majorBidi" w:hAnsiTheme="majorBidi"/>
          <w:spacing w:val="-6"/>
          <w:sz w:val="30"/>
          <w:szCs w:val="30"/>
        </w:rPr>
        <w:t>1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4203">
        <w:rPr>
          <w:rFonts w:asciiTheme="majorBidi" w:hAnsiTheme="majorBidi" w:hint="cs"/>
          <w:spacing w:val="-6"/>
          <w:sz w:val="30"/>
          <w:szCs w:val="30"/>
          <w:cs/>
        </w:rPr>
        <w:t>มกราคม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A6EC7" w:rsidRPr="00EB4203">
        <w:rPr>
          <w:rFonts w:asciiTheme="majorBidi" w:hAnsiTheme="majorBidi"/>
          <w:spacing w:val="-6"/>
          <w:sz w:val="30"/>
          <w:szCs w:val="30"/>
        </w:rPr>
        <w:t>2566</w:t>
      </w:r>
      <w:r w:rsidRPr="00EB42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ทั้งนี้</w:t>
      </w:r>
      <w:r w:rsidRPr="003F6926">
        <w:rPr>
          <w:rFonts w:asciiTheme="majorBidi" w:hAnsiTheme="majorBidi"/>
          <w:sz w:val="30"/>
          <w:szCs w:val="30"/>
          <w:cs/>
        </w:rPr>
        <w:t xml:space="preserve"> </w:t>
      </w:r>
      <w:r w:rsidRPr="003F6926">
        <w:rPr>
          <w:rFonts w:asciiTheme="majorBidi" w:hAnsiTheme="majorBidi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</w:t>
      </w:r>
      <w:r w:rsidRPr="003F6926">
        <w:rPr>
          <w:rFonts w:asciiTheme="majorBidi" w:hAnsiTheme="majorBidi"/>
          <w:sz w:val="30"/>
          <w:szCs w:val="30"/>
          <w:cs/>
        </w:rPr>
        <w:t xml:space="preserve">  </w:t>
      </w:r>
      <w:r w:rsidRPr="003F6926">
        <w:rPr>
          <w:rFonts w:asciiTheme="majorBidi" w:hAnsiTheme="majorBidi" w:hint="cs"/>
          <w:sz w:val="30"/>
          <w:szCs w:val="30"/>
          <w:cs/>
        </w:rPr>
        <w:t>ภาษีเงินได้รอการตัดบัญชีที่รับรู้</w:t>
      </w:r>
    </w:p>
    <w:p w14:paraId="413FFBD6" w14:textId="77777777" w:rsidR="00606CF7" w:rsidRPr="003132EB" w:rsidRDefault="00606CF7" w:rsidP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7229A20" w14:textId="6DB70A36" w:rsidR="00606CF7" w:rsidRPr="00BB7E5E" w:rsidRDefault="00606CF7" w:rsidP="00832D6F">
      <w:pPr>
        <w:pStyle w:val="ListParagraph"/>
        <w:numPr>
          <w:ilvl w:val="0"/>
          <w:numId w:val="61"/>
        </w:num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hanging="922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B7E5E">
        <w:rPr>
          <w:rFonts w:asciiTheme="majorBidi" w:hAnsiTheme="majorBidi" w:hint="cs"/>
          <w:i/>
          <w:iCs/>
          <w:sz w:val="30"/>
          <w:szCs w:val="30"/>
          <w:cs/>
        </w:rPr>
        <w:t>มาตรฐานการบัญชี</w:t>
      </w:r>
      <w:r w:rsidRPr="00BB7E5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B7E5E">
        <w:rPr>
          <w:rFonts w:asciiTheme="majorBidi" w:hAnsiTheme="majorBidi" w:hint="cs"/>
          <w:i/>
          <w:iCs/>
          <w:sz w:val="30"/>
          <w:szCs w:val="30"/>
          <w:cs/>
        </w:rPr>
        <w:t>ฉบับที่</w:t>
      </w:r>
      <w:r w:rsidRPr="00BB7E5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32D6F" w:rsidRPr="00BB7E5E">
        <w:rPr>
          <w:rFonts w:asciiTheme="majorBidi" w:hAnsiTheme="majorBidi"/>
          <w:i/>
          <w:iCs/>
          <w:sz w:val="30"/>
          <w:szCs w:val="30"/>
        </w:rPr>
        <w:t>1</w:t>
      </w:r>
      <w:r w:rsidRPr="00BB7E5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B7E5E">
        <w:rPr>
          <w:rFonts w:asciiTheme="majorBidi" w:hAnsiTheme="majorBidi" w:hint="cs"/>
          <w:i/>
          <w:iCs/>
          <w:sz w:val="30"/>
          <w:szCs w:val="30"/>
          <w:cs/>
        </w:rPr>
        <w:t>เรื่อง</w:t>
      </w:r>
      <w:r w:rsidRPr="00BB7E5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B7E5E">
        <w:rPr>
          <w:rFonts w:asciiTheme="majorBidi" w:hAnsiTheme="majorBidi" w:hint="cs"/>
          <w:i/>
          <w:iCs/>
          <w:sz w:val="30"/>
          <w:szCs w:val="30"/>
          <w:cs/>
        </w:rPr>
        <w:t>การเปิดเผยนโยบายการบัญชี</w:t>
      </w:r>
    </w:p>
    <w:p w14:paraId="7EEF43AD" w14:textId="77777777" w:rsidR="00832D6F" w:rsidRPr="003132EB" w:rsidRDefault="00832D6F" w:rsidP="00832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557F5F6B" w14:textId="7AED1A63" w:rsidR="00606CF7" w:rsidRPr="008B2A14" w:rsidRDefault="00606CF7" w:rsidP="006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B2A14">
        <w:rPr>
          <w:rFonts w:asciiTheme="majorBidi" w:hAnsi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="00832D6F" w:rsidRPr="008B2A14">
        <w:rPr>
          <w:rFonts w:asciiTheme="majorBidi" w:hAnsiTheme="majorBidi"/>
          <w:sz w:val="30"/>
          <w:szCs w:val="30"/>
        </w:rPr>
        <w:t>1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Pr="008B2A14">
        <w:rPr>
          <w:rFonts w:asciiTheme="majorBidi" w:hAnsiTheme="majorBidi" w:hint="cs"/>
          <w:sz w:val="30"/>
          <w:szCs w:val="30"/>
          <w:cs/>
        </w:rPr>
        <w:t>เรื่องการเปิดเผยนโยบายการบัญชีตั้งแต่</w:t>
      </w:r>
      <w:r w:rsidR="00832D6F" w:rsidRPr="008B2A14">
        <w:rPr>
          <w:rFonts w:asciiTheme="majorBidi" w:hAnsiTheme="majorBidi"/>
          <w:sz w:val="30"/>
          <w:szCs w:val="30"/>
        </w:rPr>
        <w:br/>
      </w:r>
      <w:r w:rsidRPr="008B2A14">
        <w:rPr>
          <w:rFonts w:asciiTheme="majorBidi" w:hAnsiTheme="majorBidi" w:hint="cs"/>
          <w:sz w:val="30"/>
          <w:szCs w:val="30"/>
          <w:cs/>
        </w:rPr>
        <w:t>วันที่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="00832D6F" w:rsidRPr="008B2A14">
        <w:rPr>
          <w:rFonts w:asciiTheme="majorBidi" w:hAnsiTheme="majorBidi"/>
          <w:sz w:val="30"/>
          <w:szCs w:val="30"/>
        </w:rPr>
        <w:t>1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Pr="008B2A14">
        <w:rPr>
          <w:rFonts w:asciiTheme="majorBidi" w:hAnsiTheme="majorBidi" w:hint="cs"/>
          <w:sz w:val="30"/>
          <w:szCs w:val="30"/>
          <w:cs/>
        </w:rPr>
        <w:t>มกราคม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="00832D6F" w:rsidRPr="008B2A14">
        <w:rPr>
          <w:rFonts w:asciiTheme="majorBidi" w:hAnsiTheme="majorBidi"/>
          <w:sz w:val="30"/>
          <w:szCs w:val="30"/>
        </w:rPr>
        <w:t>2567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Pr="008B2A14">
        <w:rPr>
          <w:rFonts w:asciiTheme="majorBidi" w:hAnsiTheme="majorBidi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</w:t>
      </w:r>
      <w:r w:rsidR="0044583E" w:rsidRPr="008B2A14">
        <w:rPr>
          <w:rFonts w:asciiTheme="majorBidi" w:hAnsiTheme="majorBidi"/>
          <w:sz w:val="30"/>
          <w:szCs w:val="30"/>
        </w:rPr>
        <w:br/>
      </w:r>
      <w:r w:rsidRPr="008B2A14">
        <w:rPr>
          <w:rFonts w:asciiTheme="majorBidi" w:hAnsiTheme="majorBidi" w:hint="cs"/>
          <w:sz w:val="30"/>
          <w:szCs w:val="30"/>
          <w:cs/>
        </w:rPr>
        <w:t>การบัญชีที่มีนัยสำคัญ</w:t>
      </w:r>
      <w:r w:rsidRPr="008B2A14">
        <w:rPr>
          <w:rFonts w:asciiTheme="majorBidi" w:hAnsiTheme="majorBidi"/>
          <w:sz w:val="30"/>
          <w:szCs w:val="30"/>
          <w:cs/>
        </w:rPr>
        <w:t xml:space="preserve"> </w:t>
      </w:r>
      <w:r w:rsidRPr="008B2A14">
        <w:rPr>
          <w:rFonts w:asciiTheme="majorBidi" w:hAnsiTheme="majorBidi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127C62A4" w14:textId="77777777" w:rsidR="00606CF7" w:rsidRPr="003132EB" w:rsidRDefault="00606CF7" w:rsidP="006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B0FAAE4" w14:textId="6497EFF7" w:rsidR="00606CF7" w:rsidRDefault="00606CF7" w:rsidP="006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06CF7">
        <w:rPr>
          <w:rFonts w:asciiTheme="majorBidi" w:hAnsiTheme="majorBidi" w:hint="cs"/>
          <w:sz w:val="30"/>
          <w:szCs w:val="30"/>
          <w:cs/>
        </w:rPr>
        <w:t>จากการปรับปรุงดังกล่าว</w:t>
      </w:r>
      <w:r w:rsidR="0044583E">
        <w:rPr>
          <w:rFonts w:asciiTheme="majorBidi" w:hAnsiTheme="majorBidi"/>
          <w:sz w:val="30"/>
          <w:szCs w:val="30"/>
        </w:rPr>
        <w:t xml:space="preserve"> </w:t>
      </w:r>
      <w:r w:rsidRPr="00606CF7">
        <w:rPr>
          <w:rFonts w:asciiTheme="majorBidi" w:hAnsiTheme="majorBidi" w:hint="cs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</w:t>
      </w:r>
      <w:r w:rsidR="0044583E" w:rsidRPr="005F7AA9">
        <w:rPr>
          <w:rFonts w:asciiTheme="majorBidi" w:hAnsiTheme="majorBidi" w:cstheme="majorBidi"/>
          <w:sz w:val="30"/>
          <w:szCs w:val="30"/>
          <w:cs/>
        </w:rPr>
        <w:t>เปิดเผยในหมายเหตุแต่ละข้อ</w:t>
      </w:r>
    </w:p>
    <w:bookmarkEnd w:id="2"/>
    <w:p w14:paraId="5AA1F2AF" w14:textId="3359B6A3" w:rsidR="005F7AA9" w:rsidRPr="003132EB" w:rsidRDefault="005F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p w14:paraId="4E2BB488" w14:textId="77777777" w:rsidR="00B531E6" w:rsidRDefault="00B53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0297DC3" w14:textId="35886F89" w:rsidR="00D84097" w:rsidRPr="00C272C1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272C1">
        <w:rPr>
          <w:rFonts w:asciiTheme="majorBidi" w:hAnsiTheme="majorBidi" w:cstheme="majorBidi"/>
          <w:sz w:val="30"/>
          <w:szCs w:val="30"/>
          <w:lang w:val="en-US"/>
        </w:rPr>
        <w:lastRenderedPageBreak/>
        <w:t>3</w:t>
      </w:r>
      <w:r w:rsidR="00E45A90" w:rsidRPr="00C272C1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84322A" w:rsidRPr="00C272C1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2CA4DF9" w14:textId="5C2D3F68" w:rsidR="00A8739B" w:rsidRPr="00516B65" w:rsidRDefault="00A8739B" w:rsidP="004451C9">
      <w:pPr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761342E3" w14:textId="0912847B" w:rsidR="00F07D26" w:rsidRPr="00C272C1" w:rsidRDefault="007D015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272C1">
        <w:rPr>
          <w:rFonts w:asciiTheme="majorBidi" w:hAnsiTheme="majorBidi" w:hint="cs"/>
          <w:b/>
          <w:sz w:val="30"/>
          <w:szCs w:val="30"/>
          <w:cs/>
        </w:rPr>
        <w:t>บุคคลหรือกิจการที่เกี่ยวข้องกัน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หมายถึง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E659E3" w14:textId="77777777" w:rsidR="00F07D26" w:rsidRPr="00516B65" w:rsidRDefault="00F07D26" w:rsidP="004451C9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361E22C6" w14:textId="79A7AB58" w:rsidR="00763731" w:rsidRPr="003132EB" w:rsidRDefault="0076373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ความสัมพันธ์ที่มีกับ</w:t>
      </w:r>
      <w:r w:rsidR="001A5477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บริษัทใหญ่</w:t>
      </w:r>
      <w:r w:rsidR="007E724A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ของกลุ่มบริษัท</w:t>
      </w:r>
      <w:r w:rsidR="001A5477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="0046218E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บริษัทย่อย และ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</w:t>
      </w:r>
      <w:r w:rsidR="00D941EF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ร่วม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ได้เปิดเผยในหมายเหตุข้อ</w:t>
      </w:r>
      <w:r w:rsidR="001A5477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="001A5477" w:rsidRPr="003132EB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Pr="003132EB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3E0ACB" w:rsidRPr="003132EB">
        <w:rPr>
          <w:rFonts w:asciiTheme="majorBidi" w:hAnsiTheme="majorBidi" w:cstheme="majorBidi"/>
          <w:bCs/>
          <w:spacing w:val="-4"/>
          <w:sz w:val="30"/>
          <w:szCs w:val="30"/>
        </w:rPr>
        <w:t>7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และ </w:t>
      </w:r>
      <w:r w:rsidR="003E0ACB" w:rsidRPr="003132EB">
        <w:rPr>
          <w:rFonts w:asciiTheme="majorBidi" w:hAnsiTheme="majorBidi" w:cstheme="majorBidi"/>
          <w:bCs/>
          <w:spacing w:val="-4"/>
          <w:sz w:val="30"/>
          <w:szCs w:val="30"/>
        </w:rPr>
        <w:t>8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9D45CB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สำหรับ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บุคคลหรือ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กิจการอื่นที่เกี่ยวข้องกันที่มีรายการระหว่างกันที่มีนัยสำคัญกับ</w:t>
      </w:r>
      <w:r w:rsidR="00F93A72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กลุ่ม</w:t>
      </w:r>
      <w:r w:rsidR="00352815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ในระหว่างปีมีดัง</w:t>
      </w:r>
      <w:r w:rsidR="00D51FAF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ต่อไป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นี้</w:t>
      </w:r>
    </w:p>
    <w:p w14:paraId="3D28DB93" w14:textId="77777777" w:rsidR="0034446A" w:rsidRPr="00516B65" w:rsidRDefault="0034446A" w:rsidP="002C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3600"/>
      </w:tblGrid>
      <w:tr w:rsidR="00763731" w:rsidRPr="00C272C1" w14:paraId="60AC24DD" w14:textId="77777777" w:rsidTr="004F4367">
        <w:trPr>
          <w:trHeight w:val="20"/>
          <w:tblHeader/>
        </w:trPr>
        <w:tc>
          <w:tcPr>
            <w:tcW w:w="4230" w:type="dxa"/>
            <w:hideMark/>
          </w:tcPr>
          <w:p w14:paraId="637C617B" w14:textId="77777777" w:rsidR="00763731" w:rsidRPr="00C272C1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35B485AC" w14:textId="77777777" w:rsidR="00763731" w:rsidRPr="00C272C1" w:rsidRDefault="00763731" w:rsidP="004451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00" w:type="dxa"/>
            <w:hideMark/>
          </w:tcPr>
          <w:p w14:paraId="6978F717" w14:textId="77777777" w:rsidR="00763731" w:rsidRPr="00C272C1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BF4" w:rsidRPr="00C272C1" w14:paraId="707FEF28" w14:textId="77777777" w:rsidTr="004F4367">
        <w:trPr>
          <w:trHeight w:val="20"/>
          <w:tblHeader/>
        </w:trPr>
        <w:tc>
          <w:tcPr>
            <w:tcW w:w="4230" w:type="dxa"/>
          </w:tcPr>
          <w:p w14:paraId="1E04A75F" w14:textId="47359F5B" w:rsidR="00100BF4" w:rsidRPr="00C272C1" w:rsidRDefault="00100BF4" w:rsidP="00100BF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3395B5F6" w14:textId="79BE5726" w:rsidR="00100BF4" w:rsidRPr="00C272C1" w:rsidRDefault="00100BF4" w:rsidP="00100B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</w:tcPr>
          <w:p w14:paraId="11727F07" w14:textId="2F52A308" w:rsidR="00100BF4" w:rsidRPr="00C272C1" w:rsidRDefault="00100BF4" w:rsidP="00100BF4">
            <w:pPr>
              <w:tabs>
                <w:tab w:val="clear" w:pos="227"/>
                <w:tab w:val="left" w:pos="345"/>
              </w:tabs>
              <w:spacing w:line="240" w:lineRule="auto"/>
              <w:ind w:left="255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C272C1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วางแผน สั่งการและควบคุ</w:t>
            </w:r>
            <w:r w:rsidR="00A0168D">
              <w:rPr>
                <w:rFonts w:asciiTheme="majorBidi" w:hAnsiTheme="majorBidi" w:cstheme="majorBidi" w:hint="cs"/>
                <w:color w:val="000000"/>
                <w:spacing w:val="-8"/>
                <w:sz w:val="30"/>
                <w:szCs w:val="30"/>
                <w:cs/>
              </w:rPr>
              <w:t>ม</w:t>
            </w:r>
            <w:r w:rsidRPr="00C272C1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กิจกรรมต่าง ๆ</w:t>
            </w:r>
            <w:r w:rsidRPr="00C272C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00BF4" w:rsidRPr="00C272C1" w14:paraId="21AF4304" w14:textId="77777777" w:rsidTr="004F4367">
        <w:trPr>
          <w:trHeight w:val="20"/>
        </w:trPr>
        <w:tc>
          <w:tcPr>
            <w:tcW w:w="4230" w:type="dxa"/>
            <w:hideMark/>
          </w:tcPr>
          <w:p w14:paraId="4612D552" w14:textId="5178389B" w:rsidR="00100BF4" w:rsidRPr="00C272C1" w:rsidRDefault="00100BF4" w:rsidP="00100BF4">
            <w:pPr>
              <w:spacing w:line="240" w:lineRule="auto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</w:t>
            </w: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โชติวัฒน์อุตสาหกรรมการผลิต จำกัด (มหาชน)</w:t>
            </w:r>
          </w:p>
        </w:tc>
        <w:tc>
          <w:tcPr>
            <w:tcW w:w="1530" w:type="dxa"/>
            <w:hideMark/>
          </w:tcPr>
          <w:p w14:paraId="5B8E792A" w14:textId="77777777" w:rsidR="00100BF4" w:rsidRPr="00C272C1" w:rsidRDefault="00100BF4" w:rsidP="00100BF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hideMark/>
          </w:tcPr>
          <w:p w14:paraId="03CB19F3" w14:textId="56CCF257" w:rsidR="00100BF4" w:rsidRPr="00C272C1" w:rsidRDefault="00100BF4" w:rsidP="00100B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FF146D" w:rsidRPr="00C272C1" w14:paraId="13F846BE" w14:textId="77777777" w:rsidTr="004F4367">
        <w:trPr>
          <w:trHeight w:val="20"/>
        </w:trPr>
        <w:tc>
          <w:tcPr>
            <w:tcW w:w="4230" w:type="dxa"/>
          </w:tcPr>
          <w:p w14:paraId="08B2864D" w14:textId="3145F873" w:rsidR="00FF146D" w:rsidRPr="00C272C1" w:rsidRDefault="00A4387A" w:rsidP="00100BF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272C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อาร์</w:t>
            </w:r>
            <w:r w:rsidRPr="00C272C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89 </w:t>
            </w: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3D6DE09" w14:textId="3F3A5E0A" w:rsidR="00FF146D" w:rsidRPr="00C272C1" w:rsidRDefault="00377D02" w:rsidP="00100BF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</w:tcPr>
          <w:p w14:paraId="2510E39A" w14:textId="4257AD9C" w:rsidR="00FF146D" w:rsidRPr="00C272C1" w:rsidRDefault="002245C4" w:rsidP="00100BF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</w:tbl>
    <w:p w14:paraId="35C32955" w14:textId="40D3B503" w:rsidR="00ED1BCC" w:rsidRPr="00516B65" w:rsidRDefault="00ED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D1C73" w:rsidRPr="007B3117" w14:paraId="7B6579CF" w14:textId="77777777" w:rsidTr="000D7B04">
        <w:trPr>
          <w:tblHeader/>
        </w:trPr>
        <w:tc>
          <w:tcPr>
            <w:tcW w:w="4140" w:type="dxa"/>
            <w:shd w:val="clear" w:color="auto" w:fill="auto"/>
          </w:tcPr>
          <w:p w14:paraId="417B20AD" w14:textId="77777777" w:rsidR="00AD1C73" w:rsidRPr="006A4CD7" w:rsidRDefault="00AD1C73" w:rsidP="000D7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BA16B69" w14:textId="77777777" w:rsidR="00AD1C73" w:rsidRPr="003B5E1F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A25776" w14:textId="77777777" w:rsidR="00AD1C73" w:rsidRPr="006A4CD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1022C2C" w14:textId="77777777" w:rsidR="00AD1C73" w:rsidRPr="006A4CD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C73" w:rsidRPr="007B3117" w14:paraId="010C5BA6" w14:textId="77777777" w:rsidTr="000D7B04">
        <w:trPr>
          <w:tblHeader/>
        </w:trPr>
        <w:tc>
          <w:tcPr>
            <w:tcW w:w="4140" w:type="dxa"/>
            <w:shd w:val="clear" w:color="auto" w:fill="auto"/>
          </w:tcPr>
          <w:p w14:paraId="7EFEF4B4" w14:textId="0CA522E8" w:rsidR="00AD1C73" w:rsidRPr="00FF32B1" w:rsidRDefault="00AD1C73" w:rsidP="00AD1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15FE9CFF" w14:textId="77777777" w:rsidR="00AD1C73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3D9A300" w14:textId="77777777" w:rsidR="00AD1C73" w:rsidRPr="007B3117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F11F7" w14:textId="77777777" w:rsidR="00AD1C73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770F7D7" w14:textId="77777777" w:rsidR="00AD1C73" w:rsidRPr="007B3117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E0B50C" w14:textId="77777777" w:rsidR="00AD1C73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8E3AD8" w14:textId="77777777" w:rsidR="00AD1C73" w:rsidRPr="007B3117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742DC3" w14:textId="77777777" w:rsidR="00AD1C73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D1C73" w:rsidRPr="007B3117" w14:paraId="362A4612" w14:textId="77777777" w:rsidTr="000D7B04">
        <w:trPr>
          <w:tblHeader/>
        </w:trPr>
        <w:tc>
          <w:tcPr>
            <w:tcW w:w="4140" w:type="dxa"/>
            <w:shd w:val="clear" w:color="auto" w:fill="auto"/>
          </w:tcPr>
          <w:p w14:paraId="52249F8F" w14:textId="77777777" w:rsidR="00AD1C73" w:rsidRPr="007B3117" w:rsidRDefault="00AD1C73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20A09E3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D1C73" w:rsidRPr="007B3117" w14:paraId="6F2AE83E" w14:textId="77777777" w:rsidTr="000D7B04">
        <w:tc>
          <w:tcPr>
            <w:tcW w:w="4140" w:type="dxa"/>
            <w:shd w:val="clear" w:color="auto" w:fill="auto"/>
          </w:tcPr>
          <w:p w14:paraId="0ECEFD01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CC862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303A36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5DE98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930CD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C22288" w14:textId="77777777" w:rsidR="00AD1C73" w:rsidRPr="007E74E6" w:rsidRDefault="00AD1C73" w:rsidP="000D7B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B39132" w14:textId="77777777" w:rsidR="00AD1C73" w:rsidRPr="007B3117" w:rsidRDefault="00AD1C73" w:rsidP="000D7B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D62A8A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1C73" w:rsidRPr="007B3117" w14:paraId="5FF377EF" w14:textId="77777777" w:rsidTr="000D7B04">
        <w:tc>
          <w:tcPr>
            <w:tcW w:w="4140" w:type="dxa"/>
            <w:shd w:val="clear" w:color="auto" w:fill="auto"/>
          </w:tcPr>
          <w:p w14:paraId="5C1C72F4" w14:textId="77777777" w:rsidR="00AD1C73" w:rsidRPr="007E74E6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จากการให้เช่า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  <w:shd w:val="clear" w:color="auto" w:fill="auto"/>
          </w:tcPr>
          <w:p w14:paraId="4A72F227" w14:textId="77777777" w:rsidR="00AD1C73" w:rsidRPr="00997B2B" w:rsidRDefault="00AD1C73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C09125" w14:textId="77777777" w:rsidR="00AD1C73" w:rsidRPr="002B3D4B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8CFD27" w14:textId="77777777" w:rsidR="00AD1C73" w:rsidRPr="00997B2B" w:rsidRDefault="00AD1C73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D88A4B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E6A3D" w14:textId="3C7A2851" w:rsidR="00AD1C73" w:rsidRPr="007E74E6" w:rsidRDefault="00AD1C73" w:rsidP="000D7B0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6E2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0" w:type="dxa"/>
            <w:shd w:val="clear" w:color="auto" w:fill="auto"/>
          </w:tcPr>
          <w:p w14:paraId="427E7DE7" w14:textId="77777777" w:rsidR="00AD1C73" w:rsidRPr="007B3117" w:rsidRDefault="00AD1C73" w:rsidP="000D7B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B0D54C" w14:textId="77777777" w:rsidR="00AD1C73" w:rsidRPr="00997B2B" w:rsidRDefault="00AD1C73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1C73" w:rsidRPr="007B3117" w14:paraId="6F076E77" w14:textId="77777777" w:rsidTr="000D7B04">
        <w:tc>
          <w:tcPr>
            <w:tcW w:w="4140" w:type="dxa"/>
            <w:shd w:val="clear" w:color="auto" w:fill="auto"/>
          </w:tcPr>
          <w:p w14:paraId="1A4CF5ED" w14:textId="77777777" w:rsidR="00AD1C73" w:rsidRPr="007E74E6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583405E" w14:textId="77777777" w:rsidR="00AD1C73" w:rsidRPr="00997B2B" w:rsidRDefault="00AD1C73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9239F" w14:textId="77777777" w:rsidR="00AD1C73" w:rsidRPr="002B3D4B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E883EB" w14:textId="77777777" w:rsidR="00AD1C73" w:rsidRPr="00997B2B" w:rsidRDefault="00AD1C73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19C390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702216" w14:textId="362A9EC0" w:rsidR="00AD1C73" w:rsidRPr="007E74E6" w:rsidRDefault="00AD1C73" w:rsidP="000D7B0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E2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,115</w:t>
            </w:r>
          </w:p>
        </w:tc>
        <w:tc>
          <w:tcPr>
            <w:tcW w:w="270" w:type="dxa"/>
            <w:shd w:val="clear" w:color="auto" w:fill="auto"/>
          </w:tcPr>
          <w:p w14:paraId="55D8775D" w14:textId="77777777" w:rsidR="00AD1C73" w:rsidRPr="007B3117" w:rsidRDefault="00AD1C73" w:rsidP="000D7B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680EAA" w14:textId="77777777" w:rsidR="00AD1C73" w:rsidRPr="00997B2B" w:rsidRDefault="00AD1C73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F4367" w:rsidRPr="007B3117" w14:paraId="6C1FAE34" w14:textId="77777777" w:rsidTr="000D7B04">
        <w:tc>
          <w:tcPr>
            <w:tcW w:w="4140" w:type="dxa"/>
            <w:shd w:val="clear" w:color="auto" w:fill="auto"/>
          </w:tcPr>
          <w:p w14:paraId="21002008" w14:textId="52B3804C" w:rsidR="004F4367" w:rsidRPr="007E74E6" w:rsidRDefault="004F4367" w:rsidP="004F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  <w:shd w:val="clear" w:color="auto" w:fill="auto"/>
          </w:tcPr>
          <w:p w14:paraId="1CD98DBA" w14:textId="024FF446" w:rsidR="004F4367" w:rsidRPr="00997B2B" w:rsidRDefault="004F4367" w:rsidP="004F43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EE299" w14:textId="77777777" w:rsidR="004F4367" w:rsidRPr="002B3D4B" w:rsidRDefault="004F4367" w:rsidP="004F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E7F31A" w14:textId="505ACD69" w:rsidR="004F4367" w:rsidRPr="00997B2B" w:rsidRDefault="004F4367" w:rsidP="004F43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661F62" w14:textId="77777777" w:rsidR="004F4367" w:rsidRPr="007B3117" w:rsidRDefault="004F4367" w:rsidP="004F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CEE504" w14:textId="2FDCAF1E" w:rsidR="004F4367" w:rsidRDefault="00516B65" w:rsidP="004F436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24,300</w:t>
            </w:r>
          </w:p>
        </w:tc>
        <w:tc>
          <w:tcPr>
            <w:tcW w:w="270" w:type="dxa"/>
            <w:shd w:val="clear" w:color="auto" w:fill="auto"/>
          </w:tcPr>
          <w:p w14:paraId="4134B261" w14:textId="77777777" w:rsidR="004F4367" w:rsidRPr="007B3117" w:rsidRDefault="004F4367" w:rsidP="004F436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AC0A9B" w14:textId="352FBC75" w:rsidR="004F4367" w:rsidRPr="00997B2B" w:rsidRDefault="004F4367" w:rsidP="004F43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20CC" w:rsidRPr="007B3117" w14:paraId="1398837E" w14:textId="77777777" w:rsidTr="003132EB">
        <w:trPr>
          <w:trHeight w:hRule="exact" w:val="288"/>
        </w:trPr>
        <w:tc>
          <w:tcPr>
            <w:tcW w:w="4140" w:type="dxa"/>
            <w:shd w:val="clear" w:color="auto" w:fill="auto"/>
          </w:tcPr>
          <w:p w14:paraId="4C23620A" w14:textId="77777777" w:rsidR="004C20CC" w:rsidRDefault="004C20CC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4FF04" w14:textId="77777777" w:rsidR="004C20CC" w:rsidRPr="00997B2B" w:rsidRDefault="004C20CC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67E6B7" w14:textId="77777777" w:rsidR="004C20CC" w:rsidRPr="002B3D4B" w:rsidRDefault="004C20CC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ABF0B" w14:textId="77777777" w:rsidR="004C20CC" w:rsidRPr="00997B2B" w:rsidRDefault="004C20CC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4FC431" w14:textId="77777777" w:rsidR="004C20CC" w:rsidRPr="007B3117" w:rsidRDefault="004C20CC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26524F" w14:textId="77777777" w:rsidR="004C20CC" w:rsidRDefault="004C20CC" w:rsidP="000D7B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30779E" w14:textId="77777777" w:rsidR="004C20CC" w:rsidRPr="007B3117" w:rsidRDefault="004C20CC" w:rsidP="000D7B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69B6DA" w14:textId="77777777" w:rsidR="004C20CC" w:rsidRPr="00997B2B" w:rsidRDefault="004C20CC" w:rsidP="000D7B0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1C73" w:rsidRPr="007B3117" w14:paraId="4CC05F51" w14:textId="77777777" w:rsidTr="000D7B04">
        <w:tc>
          <w:tcPr>
            <w:tcW w:w="4140" w:type="dxa"/>
            <w:shd w:val="clear" w:color="auto" w:fill="auto"/>
          </w:tcPr>
          <w:p w14:paraId="0E2854CA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4993A3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B1AE47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7C05E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1BC99E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12625A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3FA20" w14:textId="77777777" w:rsidR="00AD1C73" w:rsidRPr="007B3117" w:rsidRDefault="00AD1C73" w:rsidP="000D7B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F78F7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1C73" w:rsidRPr="007B3117" w14:paraId="10AC33C5" w14:textId="77777777" w:rsidTr="000D7B04">
        <w:tc>
          <w:tcPr>
            <w:tcW w:w="4140" w:type="dxa"/>
            <w:shd w:val="clear" w:color="auto" w:fill="auto"/>
          </w:tcPr>
          <w:p w14:paraId="0B157A20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FACCFB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68B3C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82C4D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7865F5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EC35A2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D24239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434B4A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1C73" w:rsidRPr="007B3117" w14:paraId="15DE0593" w14:textId="77777777" w:rsidTr="000D7B04">
        <w:tc>
          <w:tcPr>
            <w:tcW w:w="4140" w:type="dxa"/>
            <w:shd w:val="clear" w:color="auto" w:fill="auto"/>
          </w:tcPr>
          <w:p w14:paraId="394AD6E5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2F03A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69D29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A821A9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201C38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789A7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98A881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8538B9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4EAA" w:rsidRPr="007B3117" w14:paraId="5E61D94A" w14:textId="77777777" w:rsidTr="00C61955">
        <w:tc>
          <w:tcPr>
            <w:tcW w:w="4140" w:type="dxa"/>
            <w:shd w:val="clear" w:color="auto" w:fill="auto"/>
          </w:tcPr>
          <w:p w14:paraId="01888F41" w14:textId="77777777" w:rsidR="00C44EAA" w:rsidRPr="007B3117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C6297" w14:textId="779D9EBC" w:rsidR="00C44EAA" w:rsidRPr="00C44EAA" w:rsidRDefault="00C44EAA" w:rsidP="00C44E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21,833</w:t>
            </w:r>
          </w:p>
        </w:tc>
        <w:tc>
          <w:tcPr>
            <w:tcW w:w="270" w:type="dxa"/>
            <w:shd w:val="clear" w:color="auto" w:fill="auto"/>
          </w:tcPr>
          <w:p w14:paraId="7D8F1A9D" w14:textId="77777777" w:rsidR="00C44EAA" w:rsidRPr="00C44EAA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CE3A8" w14:textId="400DF784" w:rsidR="00C44EAA" w:rsidRPr="00C44EAA" w:rsidRDefault="00C44EAA" w:rsidP="00C44EAA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33,253</w:t>
            </w:r>
          </w:p>
        </w:tc>
        <w:tc>
          <w:tcPr>
            <w:tcW w:w="270" w:type="dxa"/>
            <w:shd w:val="clear" w:color="auto" w:fill="auto"/>
          </w:tcPr>
          <w:p w14:paraId="01B69028" w14:textId="77777777" w:rsidR="00C44EAA" w:rsidRPr="00C44EAA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50634" w14:textId="7CE98B4C" w:rsidR="00C44EAA" w:rsidRPr="00C44EAA" w:rsidRDefault="00C44EAA" w:rsidP="00C44EA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21,833</w:t>
            </w:r>
          </w:p>
        </w:tc>
        <w:tc>
          <w:tcPr>
            <w:tcW w:w="270" w:type="dxa"/>
            <w:shd w:val="clear" w:color="auto" w:fill="auto"/>
          </w:tcPr>
          <w:p w14:paraId="488BD129" w14:textId="77777777" w:rsidR="00C44EAA" w:rsidRPr="001B0CC8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E3DB53" w14:textId="30F5D6B2" w:rsidR="00C44EAA" w:rsidRPr="001B0CC8" w:rsidRDefault="00C44EAA" w:rsidP="00C44E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33,253</w:t>
            </w:r>
          </w:p>
        </w:tc>
      </w:tr>
      <w:tr w:rsidR="00C44EAA" w:rsidRPr="007B3117" w14:paraId="06ACEAA1" w14:textId="77777777" w:rsidTr="00D05E93">
        <w:tc>
          <w:tcPr>
            <w:tcW w:w="4140" w:type="dxa"/>
            <w:shd w:val="clear" w:color="auto" w:fill="auto"/>
          </w:tcPr>
          <w:p w14:paraId="6AD9D96D" w14:textId="77777777" w:rsidR="00C44EAA" w:rsidRPr="007B3117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719DE" w14:textId="41151E09" w:rsidR="00C44EAA" w:rsidRPr="00C44EAA" w:rsidRDefault="00C44EAA" w:rsidP="00C44E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6E282972" w14:textId="77777777" w:rsidR="00C44EAA" w:rsidRPr="00C44EAA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AE56A" w14:textId="30ED2D0A" w:rsidR="00C44EAA" w:rsidRPr="00C44EAA" w:rsidRDefault="00C44EAA" w:rsidP="00C44EAA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23CFD5AC" w14:textId="77777777" w:rsidR="00C44EAA" w:rsidRPr="00C44EAA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4E9DE" w14:textId="45F56AB0" w:rsidR="00C44EAA" w:rsidRPr="00C44EAA" w:rsidRDefault="00C44EAA" w:rsidP="00C44EA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29CCE74E" w14:textId="77777777" w:rsidR="00C44EAA" w:rsidRPr="001B0CC8" w:rsidRDefault="00C44EAA" w:rsidP="00C4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26657" w14:textId="6FD600DF" w:rsidR="00C44EAA" w:rsidRPr="001B0CC8" w:rsidRDefault="00C44EAA" w:rsidP="00C44E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</w:tr>
      <w:tr w:rsidR="00D05E93" w:rsidRPr="007B3117" w14:paraId="62772C1F" w14:textId="77777777" w:rsidTr="00D05E93">
        <w:tc>
          <w:tcPr>
            <w:tcW w:w="4140" w:type="dxa"/>
            <w:shd w:val="clear" w:color="auto" w:fill="auto"/>
          </w:tcPr>
          <w:p w14:paraId="70A333E9" w14:textId="3F2209AC" w:rsidR="00D05E93" w:rsidRPr="007B3117" w:rsidRDefault="00D05E93" w:rsidP="00D05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B5CCB" w14:textId="3AED380F" w:rsidR="00D05E93" w:rsidRPr="00AD1C73" w:rsidRDefault="00D05E93" w:rsidP="00D05E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22,438</w:t>
            </w:r>
          </w:p>
        </w:tc>
        <w:tc>
          <w:tcPr>
            <w:tcW w:w="270" w:type="dxa"/>
            <w:shd w:val="clear" w:color="auto" w:fill="auto"/>
          </w:tcPr>
          <w:p w14:paraId="0EF3A7FF" w14:textId="77777777" w:rsidR="00D05E93" w:rsidRPr="001B0CC8" w:rsidRDefault="00D05E93" w:rsidP="00D05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0A9B8" w14:textId="27FC9DA1" w:rsidR="00D05E93" w:rsidRPr="00CD0ED6" w:rsidRDefault="00D05E93" w:rsidP="0051592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34,216</w:t>
            </w:r>
          </w:p>
        </w:tc>
        <w:tc>
          <w:tcPr>
            <w:tcW w:w="270" w:type="dxa"/>
            <w:shd w:val="clear" w:color="auto" w:fill="auto"/>
          </w:tcPr>
          <w:p w14:paraId="46FBC7A4" w14:textId="77777777" w:rsidR="00D05E93" w:rsidRPr="001B0CC8" w:rsidRDefault="00D05E93" w:rsidP="00D05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6C993" w14:textId="77938774" w:rsidR="00D05E93" w:rsidRPr="00AD1C73" w:rsidRDefault="00D05E93" w:rsidP="00D05E9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22,438</w:t>
            </w:r>
          </w:p>
        </w:tc>
        <w:tc>
          <w:tcPr>
            <w:tcW w:w="270" w:type="dxa"/>
            <w:shd w:val="clear" w:color="auto" w:fill="auto"/>
          </w:tcPr>
          <w:p w14:paraId="1F0FF4EE" w14:textId="77777777" w:rsidR="00D05E93" w:rsidRPr="001B0CC8" w:rsidRDefault="00D05E93" w:rsidP="00D05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10D9" w14:textId="278D0030" w:rsidR="00D05E93" w:rsidRPr="00CD0ED6" w:rsidRDefault="00D05E93" w:rsidP="0005393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34,216</w:t>
            </w:r>
          </w:p>
        </w:tc>
      </w:tr>
    </w:tbl>
    <w:p w14:paraId="68666B72" w14:textId="07DCC7A9" w:rsidR="008D7523" w:rsidRDefault="008D7523" w:rsidP="00AD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3BE44BBA" w14:textId="77777777" w:rsidR="008D7523" w:rsidRDefault="008D7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  <w:r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8D7523" w:rsidRPr="007B3117" w14:paraId="775C2F92" w14:textId="77777777" w:rsidTr="00F115E3">
        <w:trPr>
          <w:tblHeader/>
        </w:trPr>
        <w:tc>
          <w:tcPr>
            <w:tcW w:w="4140" w:type="dxa"/>
            <w:shd w:val="clear" w:color="auto" w:fill="auto"/>
          </w:tcPr>
          <w:p w14:paraId="188387A7" w14:textId="77777777" w:rsidR="008D7523" w:rsidRPr="006A4CD7" w:rsidRDefault="008D7523" w:rsidP="00F115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8F7CBE4" w14:textId="77777777" w:rsidR="008D7523" w:rsidRPr="003B5E1F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55A27A" w14:textId="77777777" w:rsidR="008D7523" w:rsidRPr="006A4CD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146E215" w14:textId="77777777" w:rsidR="008D7523" w:rsidRPr="006A4CD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523" w:rsidRPr="007B3117" w14:paraId="2CB65171" w14:textId="77777777" w:rsidTr="00F115E3">
        <w:trPr>
          <w:tblHeader/>
        </w:trPr>
        <w:tc>
          <w:tcPr>
            <w:tcW w:w="4140" w:type="dxa"/>
            <w:shd w:val="clear" w:color="auto" w:fill="auto"/>
          </w:tcPr>
          <w:p w14:paraId="2699DC1E" w14:textId="77777777" w:rsidR="008D7523" w:rsidRPr="00FF32B1" w:rsidRDefault="008D7523" w:rsidP="00F115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779E29E9" w14:textId="77777777" w:rsidR="008D7523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9BAC6A2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2F969" w14:textId="77777777" w:rsidR="008D7523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90712B4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549E6" w14:textId="77777777" w:rsidR="008D7523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BD0D379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4D9769" w14:textId="77777777" w:rsidR="008D7523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D7523" w:rsidRPr="007B3117" w14:paraId="41366B28" w14:textId="77777777" w:rsidTr="00F115E3">
        <w:trPr>
          <w:tblHeader/>
        </w:trPr>
        <w:tc>
          <w:tcPr>
            <w:tcW w:w="4140" w:type="dxa"/>
            <w:shd w:val="clear" w:color="auto" w:fill="auto"/>
          </w:tcPr>
          <w:p w14:paraId="695F1BAA" w14:textId="77777777" w:rsidR="008D7523" w:rsidRPr="007B3117" w:rsidRDefault="008D7523" w:rsidP="00F11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0B52AC5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7523" w:rsidRPr="007B3117" w14:paraId="208567EB" w14:textId="77777777" w:rsidTr="00F115E3">
        <w:tc>
          <w:tcPr>
            <w:tcW w:w="4140" w:type="dxa"/>
            <w:shd w:val="clear" w:color="auto" w:fill="auto"/>
          </w:tcPr>
          <w:p w14:paraId="3073E7EE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95634F" w14:textId="77777777" w:rsidR="008D7523" w:rsidRPr="00AD1C7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0FC357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59AD3" w14:textId="77777777" w:rsidR="008D7523" w:rsidRDefault="008D7523" w:rsidP="00F115E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D16FA9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B58C86" w14:textId="77777777" w:rsidR="008D7523" w:rsidRPr="00AD1C7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DCBA55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53DED" w14:textId="77777777" w:rsidR="008D752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7523" w:rsidRPr="007B3117" w14:paraId="61B87F3A" w14:textId="77777777" w:rsidTr="00F115E3">
        <w:tc>
          <w:tcPr>
            <w:tcW w:w="4140" w:type="dxa"/>
            <w:shd w:val="clear" w:color="auto" w:fill="auto"/>
          </w:tcPr>
          <w:p w14:paraId="38F06C67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B7093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6C9AAA57" w14:textId="77777777" w:rsidR="008D7523" w:rsidRPr="00A06D5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5BE06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  <w:tc>
          <w:tcPr>
            <w:tcW w:w="270" w:type="dxa"/>
            <w:shd w:val="clear" w:color="auto" w:fill="auto"/>
          </w:tcPr>
          <w:p w14:paraId="19D7ADBF" w14:textId="77777777" w:rsidR="008D7523" w:rsidRPr="00A06D5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12965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330DB33A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A18001" w14:textId="77777777" w:rsidR="008D752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</w:tr>
      <w:tr w:rsidR="008D7523" w:rsidRPr="007B3117" w14:paraId="5C666C09" w14:textId="77777777" w:rsidTr="00F115E3">
        <w:tc>
          <w:tcPr>
            <w:tcW w:w="4140" w:type="dxa"/>
            <w:shd w:val="clear" w:color="auto" w:fill="auto"/>
          </w:tcPr>
          <w:p w14:paraId="7DF5BE3E" w14:textId="77777777" w:rsidR="008D7523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790391F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2EC49FB" w14:textId="77777777" w:rsidR="008D7523" w:rsidRPr="00A06D5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DEF55A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776F5C" w14:textId="77777777" w:rsidR="008D7523" w:rsidRPr="00A06D5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80B50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6BD6F5AB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9B99C2" w14:textId="77777777" w:rsidR="008D7523" w:rsidRPr="00E93B2F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8D7523" w14:paraId="7BF89193" w14:textId="77777777" w:rsidTr="00F115E3">
        <w:tc>
          <w:tcPr>
            <w:tcW w:w="4140" w:type="dxa"/>
            <w:shd w:val="clear" w:color="auto" w:fill="auto"/>
          </w:tcPr>
          <w:p w14:paraId="604B76D3" w14:textId="77777777" w:rsidR="008D7523" w:rsidRPr="0000389D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A6986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5,915</w:t>
            </w:r>
          </w:p>
        </w:tc>
        <w:tc>
          <w:tcPr>
            <w:tcW w:w="270" w:type="dxa"/>
            <w:shd w:val="clear" w:color="auto" w:fill="auto"/>
          </w:tcPr>
          <w:p w14:paraId="724F1098" w14:textId="77777777" w:rsidR="008D7523" w:rsidRPr="00A06D5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3C8C08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D4EFA3" w14:textId="77777777" w:rsidR="008D7523" w:rsidRPr="00A06D5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A2D2A" w14:textId="77777777" w:rsidR="008D7523" w:rsidRPr="00A06D58" w:rsidRDefault="008D7523" w:rsidP="00F115E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5,915</w:t>
            </w:r>
          </w:p>
        </w:tc>
        <w:tc>
          <w:tcPr>
            <w:tcW w:w="270" w:type="dxa"/>
            <w:shd w:val="clear" w:color="auto" w:fill="auto"/>
          </w:tcPr>
          <w:p w14:paraId="5AA35BC7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04D1FC" w14:textId="77777777" w:rsidR="008D7523" w:rsidRDefault="008D7523" w:rsidP="00F115E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C2953E0" w14:textId="77777777" w:rsidR="008D7523" w:rsidRPr="00F75303" w:rsidRDefault="008D7523" w:rsidP="00AD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60CB3" w:rsidRPr="00825E33" w14:paraId="38D0F6CA" w14:textId="77777777" w:rsidTr="000D7B04">
        <w:trPr>
          <w:tblHeader/>
        </w:trPr>
        <w:tc>
          <w:tcPr>
            <w:tcW w:w="4140" w:type="dxa"/>
            <w:shd w:val="clear" w:color="auto" w:fill="auto"/>
          </w:tcPr>
          <w:p w14:paraId="6A9B68DE" w14:textId="6304522A" w:rsidR="00160CB3" w:rsidRPr="006E7FBE" w:rsidRDefault="00F82FDA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2FD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</w:t>
            </w:r>
            <w:r w:rsidR="00160CB3"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7130AFA" w14:textId="77777777" w:rsidR="00160CB3" w:rsidRPr="00825E33" w:rsidRDefault="00160CB3" w:rsidP="000D7B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98FC19" w14:textId="77777777" w:rsidR="00160CB3" w:rsidRPr="00825E33" w:rsidRDefault="00160CB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80C3EC5" w14:textId="77777777" w:rsidR="00160CB3" w:rsidRPr="00825E33" w:rsidRDefault="00160CB3" w:rsidP="000D7B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2FDA" w:rsidRPr="00825E33" w14:paraId="08CCD825" w14:textId="77777777" w:rsidTr="000D7B04">
        <w:trPr>
          <w:tblHeader/>
        </w:trPr>
        <w:tc>
          <w:tcPr>
            <w:tcW w:w="4140" w:type="dxa"/>
            <w:shd w:val="clear" w:color="auto" w:fill="auto"/>
          </w:tcPr>
          <w:p w14:paraId="085BC3EC" w14:textId="46F3C8CB" w:rsidR="00F82FDA" w:rsidRPr="00825E33" w:rsidRDefault="00F82FDA" w:rsidP="00F82FD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2F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82F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377E4FD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99896D9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DFF3FA" w14:textId="77777777" w:rsidR="00F82FDA" w:rsidRPr="001824F6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39F7BF0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26FEC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36C5A05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C64EE1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</w:tr>
      <w:tr w:rsidR="00F82FDA" w:rsidRPr="00825E33" w14:paraId="3EACD7B9" w14:textId="77777777" w:rsidTr="000D7B04">
        <w:trPr>
          <w:tblHeader/>
        </w:trPr>
        <w:tc>
          <w:tcPr>
            <w:tcW w:w="4140" w:type="dxa"/>
            <w:shd w:val="clear" w:color="auto" w:fill="auto"/>
          </w:tcPr>
          <w:p w14:paraId="358CC514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74716E99" w14:textId="77777777" w:rsidR="00F82FDA" w:rsidRPr="00825E33" w:rsidRDefault="00F82FDA" w:rsidP="00F82F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2FDA" w:rsidRPr="00825E33" w14:paraId="77FC28D1" w14:textId="77777777" w:rsidTr="000D7B04">
        <w:tc>
          <w:tcPr>
            <w:tcW w:w="4140" w:type="dxa"/>
            <w:shd w:val="clear" w:color="auto" w:fill="auto"/>
          </w:tcPr>
          <w:p w14:paraId="07DC9CAB" w14:textId="77777777" w:rsidR="00F82FDA" w:rsidRPr="00D45F9F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72F209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C19AA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3152CA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420CE3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F543E4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3A8375" w14:textId="77777777" w:rsidR="00F82FDA" w:rsidRPr="00825E33" w:rsidRDefault="00F82FDA" w:rsidP="00F82F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D1DC45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2FDA" w:rsidRPr="00825E33" w14:paraId="4AA7AA24" w14:textId="77777777" w:rsidTr="000D7B04">
        <w:tc>
          <w:tcPr>
            <w:tcW w:w="4140" w:type="dxa"/>
            <w:shd w:val="clear" w:color="auto" w:fill="auto"/>
          </w:tcPr>
          <w:p w14:paraId="1FB6CD8B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2F80B76" w14:textId="77777777" w:rsidR="00F82FDA" w:rsidRPr="00274DEC" w:rsidRDefault="00F82FDA" w:rsidP="00F82F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C9006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8E0E12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EA4DA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8C710A5" w14:textId="0816DE34" w:rsidR="00F82FDA" w:rsidRPr="00274DEC" w:rsidRDefault="00F82FDA" w:rsidP="00F82FD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77D64E6C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8B862F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82FDA" w:rsidRPr="00825E33" w14:paraId="42B2FA7B" w14:textId="77777777" w:rsidTr="00FA5E78">
        <w:trPr>
          <w:trHeight w:hRule="exact" w:val="288"/>
        </w:trPr>
        <w:tc>
          <w:tcPr>
            <w:tcW w:w="4140" w:type="dxa"/>
            <w:shd w:val="clear" w:color="auto" w:fill="auto"/>
          </w:tcPr>
          <w:p w14:paraId="1D3704AA" w14:textId="77777777" w:rsidR="00F82FDA" w:rsidRPr="00276E1D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2BAC293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772EB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B908254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E4AC02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CA773E3" w14:textId="77777777" w:rsidR="00F82FDA" w:rsidRPr="00274DEC" w:rsidRDefault="00F82FDA" w:rsidP="00F82FD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1596EB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BA2D7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2FDA" w:rsidRPr="00825E33" w14:paraId="3B6713DE" w14:textId="77777777" w:rsidTr="00210B32">
        <w:tc>
          <w:tcPr>
            <w:tcW w:w="4140" w:type="dxa"/>
            <w:shd w:val="clear" w:color="auto" w:fill="auto"/>
          </w:tcPr>
          <w:p w14:paraId="67401B92" w14:textId="3D9F8AF4" w:rsidR="00F82FDA" w:rsidRPr="003570C6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16E968B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92188E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C4D30E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E1A743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A93C1" w14:textId="77777777" w:rsidR="00F82FDA" w:rsidRPr="00274DEC" w:rsidRDefault="00F82FDA" w:rsidP="00F82FD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63017F" w14:textId="77777777" w:rsidR="00F82FDA" w:rsidRPr="00825E33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D2952" w14:textId="77777777" w:rsidR="00F82FDA" w:rsidRPr="00825E33" w:rsidRDefault="00F82FDA" w:rsidP="00F82FD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2FDA" w:rsidRPr="00825E33" w14:paraId="2BAB289A" w14:textId="77777777" w:rsidTr="00210B32">
        <w:tc>
          <w:tcPr>
            <w:tcW w:w="4140" w:type="dxa"/>
            <w:shd w:val="clear" w:color="auto" w:fill="auto"/>
          </w:tcPr>
          <w:p w14:paraId="7C7206D5" w14:textId="566DCABB" w:rsidR="00F82FDA" w:rsidRPr="003570C6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7D1BC1" w14:textId="74360EC3" w:rsidR="00F82FDA" w:rsidRPr="003570C6" w:rsidRDefault="00F82FDA" w:rsidP="00F82FD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39E970E" w14:textId="77777777" w:rsidR="00F82FDA" w:rsidRPr="003570C6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615A2B0" w14:textId="77777777" w:rsidR="00F82FDA" w:rsidRPr="003570C6" w:rsidRDefault="00F82FDA" w:rsidP="00F82F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0F3964" w14:textId="77777777" w:rsidR="00F82FDA" w:rsidRPr="003570C6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E198A1E" w14:textId="15F25511" w:rsidR="00F82FDA" w:rsidRPr="00274DEC" w:rsidRDefault="00F82FDA" w:rsidP="00F82FD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4D4841B" w14:textId="77777777" w:rsidR="00F82FDA" w:rsidRPr="003570C6" w:rsidRDefault="00F82FDA" w:rsidP="00F82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DCC62B" w14:textId="77777777" w:rsidR="00F82FDA" w:rsidRPr="003570C6" w:rsidRDefault="00F82FDA" w:rsidP="00F82FD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3F881DD" w14:textId="77777777" w:rsidR="008D7523" w:rsidRPr="00FA5E78" w:rsidRDefault="008D7523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EC36646" w14:textId="4270FF22" w:rsidR="00AD071D" w:rsidRPr="00AD071D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3E6F84BB" w14:textId="77777777" w:rsidR="00AD071D" w:rsidRPr="003132EB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0F510FF" w14:textId="77777777" w:rsidR="00AD071D" w:rsidRDefault="007A2FDA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="00986A07"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</w:t>
      </w:r>
    </w:p>
    <w:p w14:paraId="5F14D9B2" w14:textId="77777777" w:rsidR="00AD071D" w:rsidRPr="003132EB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67DE014" w14:textId="6261DAD4" w:rsidR="00C27888" w:rsidRDefault="00C27888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D561E2"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</w:t>
      </w:r>
      <w:r w:rsidR="00DB1578" w:rsidRPr="00E93B2F">
        <w:rPr>
          <w:rFonts w:asciiTheme="majorBidi" w:hAnsiTheme="majorBidi" w:hint="cs"/>
          <w:sz w:val="30"/>
          <w:szCs w:val="30"/>
          <w:cs/>
        </w:rPr>
        <w:t>กับ</w:t>
      </w:r>
      <w:r w:rsidRPr="00E93B2F">
        <w:rPr>
          <w:rFonts w:asciiTheme="majorBidi" w:hAnsiTheme="majorBidi" w:hint="cs"/>
          <w:sz w:val="30"/>
          <w:szCs w:val="30"/>
          <w:cs/>
        </w:rPr>
        <w:t>บริษัท</w:t>
      </w:r>
      <w:r w:rsidR="00DB1578" w:rsidRPr="00E93B2F">
        <w:rPr>
          <w:rFonts w:asciiTheme="majorBidi" w:hAnsiTheme="majorBidi" w:hint="cs"/>
          <w:sz w:val="30"/>
          <w:szCs w:val="30"/>
          <w:cs/>
        </w:rPr>
        <w:t xml:space="preserve">ย่อยแห่งหนึ่ง </w:t>
      </w:r>
      <w:r w:rsidRPr="00E93B2F">
        <w:rPr>
          <w:rFonts w:asciiTheme="majorBidi" w:hAnsiTheme="majorBidi" w:hint="cs"/>
          <w:sz w:val="30"/>
          <w:szCs w:val="30"/>
          <w:cs/>
        </w:rPr>
        <w:t>เพื่อ</w:t>
      </w:r>
      <w:r w:rsidR="005C0961" w:rsidRPr="00E93B2F">
        <w:rPr>
          <w:rFonts w:asciiTheme="majorBidi" w:hAnsiTheme="majorBidi" w:hint="cs"/>
          <w:sz w:val="30"/>
          <w:szCs w:val="30"/>
          <w:cs/>
        </w:rPr>
        <w:t>ให้เช่าที่ดินสำหรับ</w:t>
      </w:r>
      <w:r w:rsidRPr="00E93B2F">
        <w:rPr>
          <w:rFonts w:asciiTheme="majorBidi" w:hAnsiTheme="majorBidi" w:hint="cs"/>
          <w:sz w:val="30"/>
          <w:szCs w:val="30"/>
          <w:cs/>
        </w:rPr>
        <w:t>ก่อสร้างอาคาร</w:t>
      </w:r>
      <w:r w:rsidR="00AF15C2" w:rsidRPr="00E93B2F">
        <w:rPr>
          <w:rFonts w:asciiTheme="majorBidi" w:hAnsiTheme="majorBidi" w:hint="cs"/>
          <w:sz w:val="30"/>
          <w:szCs w:val="30"/>
          <w:cs/>
        </w:rPr>
        <w:t>สำนักงาน</w:t>
      </w:r>
      <w:r w:rsidR="006F5DBE" w:rsidRPr="00E93B2F">
        <w:rPr>
          <w:rFonts w:asciiTheme="majorBidi" w:hAnsiTheme="majorBidi" w:hint="cs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และอาคารเก็บสินค้า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F15C2" w:rsidRPr="00E93B2F">
        <w:rPr>
          <w:rFonts w:asciiTheme="majorBidi" w:hAnsiTheme="majorBidi" w:hint="cs"/>
          <w:sz w:val="30"/>
          <w:szCs w:val="30"/>
          <w:cs/>
        </w:rPr>
        <w:t>โดยมีกำหนด</w:t>
      </w:r>
      <w:r w:rsidRPr="00E93B2F">
        <w:rPr>
          <w:rFonts w:asciiTheme="majorBidi" w:hAnsiTheme="majorBidi" w:hint="cs"/>
          <w:sz w:val="30"/>
          <w:szCs w:val="30"/>
          <w:cs/>
        </w:rPr>
        <w:t>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="00BD00B7" w:rsidRPr="00E93B2F">
        <w:rPr>
          <w:rFonts w:asciiTheme="majorBidi" w:hAnsiTheme="majorBidi"/>
          <w:sz w:val="30"/>
          <w:szCs w:val="30"/>
        </w:rPr>
        <w:t xml:space="preserve"> </w:t>
      </w:r>
      <w:r w:rsidR="000A164D"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C32ED9">
        <w:rPr>
          <w:rFonts w:asciiTheme="majorBidi" w:hAnsiTheme="majorBidi"/>
          <w:sz w:val="30"/>
          <w:szCs w:val="30"/>
        </w:rPr>
        <w:br/>
      </w:r>
      <w:r w:rsidR="000A164D" w:rsidRPr="00E93B2F">
        <w:rPr>
          <w:rFonts w:asciiTheme="majorBidi" w:hAnsiTheme="majorBidi"/>
          <w:sz w:val="30"/>
          <w:szCs w:val="30"/>
        </w:rPr>
        <w:t>30</w:t>
      </w:r>
      <w:r w:rsidR="000A164D"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="000A164D" w:rsidRPr="00E93B2F">
        <w:rPr>
          <w:rFonts w:asciiTheme="majorBidi" w:hAnsiTheme="majorBidi"/>
          <w:sz w:val="30"/>
          <w:szCs w:val="30"/>
        </w:rPr>
        <w:t>2596</w:t>
      </w:r>
      <w:r w:rsidR="00A4388C" w:rsidRPr="00E93B2F">
        <w:rPr>
          <w:rFonts w:asciiTheme="majorBidi" w:hAnsiTheme="majorBidi"/>
          <w:sz w:val="30"/>
          <w:szCs w:val="30"/>
        </w:rPr>
        <w:t xml:space="preserve"> </w:t>
      </w:r>
      <w:r w:rsidR="00A4388C"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47ADCB40" w14:textId="77777777" w:rsidR="005E3CDF" w:rsidRPr="003132EB" w:rsidRDefault="005E3CDF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/>
          <w:i/>
          <w:iCs/>
          <w:sz w:val="20"/>
          <w:szCs w:val="20"/>
        </w:rPr>
      </w:pPr>
    </w:p>
    <w:p w14:paraId="023BC67A" w14:textId="04979EA5" w:rsidR="00DF157E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t>สัญญาว่าจ้างผลิต</w:t>
      </w:r>
    </w:p>
    <w:p w14:paraId="4A39F9AE" w14:textId="77777777" w:rsidR="00DF157E" w:rsidRPr="003132EB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D2C6D5E" w14:textId="65D2D227" w:rsidR="00DF157E" w:rsidRPr="00AD071D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ในเดือน</w:t>
      </w:r>
      <w:r w:rsidRPr="004B511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4B511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4B5116">
        <w:rPr>
          <w:rFonts w:asciiTheme="majorBidi" w:hAnsiTheme="majorBidi"/>
          <w:sz w:val="30"/>
          <w:szCs w:val="30"/>
          <w:cs/>
        </w:rPr>
        <w:t xml:space="preserve"> </w:t>
      </w:r>
      <w:r w:rsidRPr="004B5116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</w:t>
      </w:r>
      <w:r w:rsidRPr="004B4131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 w:rsidRPr="004B5116">
        <w:rPr>
          <w:rFonts w:asciiTheme="majorBidi" w:hAnsiTheme="majorBidi"/>
          <w:sz w:val="30"/>
          <w:szCs w:val="30"/>
          <w:cs/>
        </w:rPr>
        <w:t xml:space="preserve"> </w:t>
      </w:r>
      <w:r w:rsidRPr="004B5116">
        <w:rPr>
          <w:rFonts w:asciiTheme="majorBidi" w:hAnsiTheme="majorBidi" w:hint="cs"/>
          <w:sz w:val="30"/>
          <w:szCs w:val="30"/>
          <w:cs/>
        </w:rPr>
        <w:t>โดยบริษัทตกลงให้</w:t>
      </w:r>
      <w:r w:rsidRPr="004B4131">
        <w:rPr>
          <w:rFonts w:asciiTheme="majorBidi" w:hAnsiTheme="majorBidi" w:hint="cs"/>
          <w:sz w:val="30"/>
          <w:szCs w:val="30"/>
          <w:cs/>
        </w:rPr>
        <w:t>กิจการ</w:t>
      </w:r>
      <w:r>
        <w:rPr>
          <w:rFonts w:asciiTheme="majorBidi" w:hAnsiTheme="majorBidi"/>
          <w:sz w:val="30"/>
          <w:szCs w:val="30"/>
        </w:rPr>
        <w:br/>
      </w:r>
      <w:r w:rsidRPr="004B4131">
        <w:rPr>
          <w:rFonts w:asciiTheme="majorBidi" w:hAnsiTheme="majorBidi" w:hint="cs"/>
          <w:sz w:val="30"/>
          <w:szCs w:val="30"/>
          <w:cs/>
        </w:rPr>
        <w:t>ที่เกี่ยวข้องกั</w:t>
      </w:r>
      <w:r w:rsidRPr="00C26DE3">
        <w:rPr>
          <w:rFonts w:asciiTheme="majorBidi" w:hAnsiTheme="majorBidi" w:hint="cs"/>
          <w:sz w:val="30"/>
          <w:szCs w:val="30"/>
          <w:cs/>
        </w:rPr>
        <w:t>น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 w:hint="cs"/>
          <w:sz w:val="30"/>
          <w:szCs w:val="30"/>
          <w:cs/>
        </w:rPr>
        <w:t>ทำหน้าที่ในการผลิตสินค้า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 w:hint="cs"/>
          <w:sz w:val="30"/>
          <w:szCs w:val="30"/>
          <w:cs/>
        </w:rPr>
        <w:t>สัญญานี้มีกำหนดระยะเวลา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/>
          <w:sz w:val="30"/>
          <w:szCs w:val="30"/>
        </w:rPr>
        <w:t>1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 w:hint="cs"/>
          <w:sz w:val="30"/>
          <w:szCs w:val="30"/>
          <w:cs/>
        </w:rPr>
        <w:t>ปี</w:t>
      </w:r>
      <w:r w:rsidR="00DB0BE3">
        <w:rPr>
          <w:rFonts w:asciiTheme="majorBidi" w:hAnsiTheme="majorBidi" w:hint="cs"/>
          <w:sz w:val="30"/>
          <w:szCs w:val="30"/>
          <w:cs/>
        </w:rPr>
        <w:t xml:space="preserve"> </w:t>
      </w:r>
      <w:r w:rsidRPr="00C26DE3">
        <w:rPr>
          <w:rFonts w:asciiTheme="majorBidi" w:hAnsiTheme="majorBidi" w:hint="cs"/>
          <w:sz w:val="30"/>
          <w:szCs w:val="30"/>
          <w:cs/>
        </w:rPr>
        <w:t>โดยเริ่มตั้งแต่เดือนมิถุนายน</w:t>
      </w:r>
      <w:r w:rsidRPr="00C26DE3">
        <w:rPr>
          <w:rFonts w:asciiTheme="majorBidi" w:hAnsiTheme="majorBidi"/>
          <w:sz w:val="30"/>
          <w:szCs w:val="30"/>
          <w:cs/>
        </w:rPr>
        <w:t xml:space="preserve"> </w:t>
      </w:r>
      <w:r w:rsidRPr="00C26DE3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 xml:space="preserve">567 </w:t>
      </w:r>
      <w:r w:rsidRPr="007972DC">
        <w:rPr>
          <w:rFonts w:asciiTheme="majorBidi" w:hAnsiTheme="majorBidi" w:hint="cs"/>
          <w:sz w:val="30"/>
          <w:szCs w:val="30"/>
          <w:cs/>
        </w:rPr>
        <w:t>ถึง</w:t>
      </w:r>
      <w:r w:rsidRPr="007972D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พฤษภาคม</w:t>
      </w:r>
      <w:r w:rsidRPr="007972D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</w:p>
    <w:p w14:paraId="607E0432" w14:textId="77777777" w:rsidR="00DF157E" w:rsidRPr="003132EB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D73D61E" w14:textId="77777777" w:rsidR="00DF157E" w:rsidRPr="00C34D91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3FEA2294" w14:textId="77777777" w:rsidR="00DF157E" w:rsidRPr="003132EB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  <w:lang w:val="x-none" w:eastAsia="x-none"/>
        </w:rPr>
      </w:pPr>
    </w:p>
    <w:p w14:paraId="2B5AC108" w14:textId="599E8295" w:rsidR="00B531E6" w:rsidRDefault="00DF157E" w:rsidP="00FA5E78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E30D60">
        <w:rPr>
          <w:rFonts w:asciiTheme="majorBidi" w:eastAsia="Times New Roman" w:hAnsiTheme="majorBidi" w:cstheme="majorBidi"/>
          <w:snapToGrid/>
          <w:lang w:val="en-US" w:eastAsia="en-US"/>
        </w:rPr>
        <w:t>31</w:t>
      </w:r>
      <w:r w:rsidR="00A51024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 ธันวาคม </w:t>
      </w:r>
      <w:r w:rsidR="00E30D60">
        <w:rPr>
          <w:rFonts w:asciiTheme="majorBidi" w:eastAsia="Times New Roman" w:hAnsiTheme="majorBidi" w:cstheme="majorBidi"/>
          <w:snapToGrid/>
          <w:lang w:val="en-US" w:eastAsia="en-US"/>
        </w:rPr>
        <w:t>2567</w:t>
      </w:r>
      <w:r w:rsidRPr="00D46C0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Pr="002A6197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วงเงินสินเชื่อของบริษัทย่อยเป็นจำนวนเงิน</w:t>
      </w:r>
      <w:r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 </w:t>
      </w:r>
      <w:r w:rsidR="00E30D60">
        <w:rPr>
          <w:rFonts w:asciiTheme="majorBidi" w:eastAsia="Times New Roman" w:hAnsiTheme="majorBidi" w:cs="Angsana New"/>
          <w:snapToGrid/>
          <w:lang w:val="en-US" w:eastAsia="en-US"/>
        </w:rPr>
        <w:t>620</w:t>
      </w:r>
      <w:r w:rsidRPr="002A6197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Pr="002A6197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="00B531E6">
        <w:rPr>
          <w:rFonts w:asciiTheme="majorBidi" w:hAnsiTheme="majorBidi" w:cstheme="majorBidi"/>
          <w:i/>
          <w:iCs/>
          <w:sz w:val="20"/>
          <w:szCs w:val="20"/>
          <w:cs/>
        </w:rPr>
        <w:br w:type="page"/>
      </w:r>
    </w:p>
    <w:p w14:paraId="566413CC" w14:textId="16C9C3F0" w:rsidR="001F2BAF" w:rsidRPr="00E93B2F" w:rsidRDefault="003E0ACB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lang w:val="en-US"/>
        </w:rPr>
        <w:lastRenderedPageBreak/>
        <w:t>4</w:t>
      </w:r>
      <w:r w:rsidR="001F2BAF" w:rsidRPr="00E93B2F">
        <w:rPr>
          <w:rFonts w:asciiTheme="majorBidi" w:hAnsiTheme="majorBidi" w:cstheme="majorBidi"/>
          <w:sz w:val="30"/>
          <w:szCs w:val="30"/>
          <w:lang w:val="en-US"/>
        </w:rPr>
        <w:tab/>
      </w:r>
      <w:r w:rsidR="001F2BAF" w:rsidRPr="00E9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68E13AD" w14:textId="77777777" w:rsidR="006569D8" w:rsidRPr="005E1583" w:rsidRDefault="006569D8" w:rsidP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8AB4734" w14:textId="4238B353" w:rsidR="006569D8" w:rsidRPr="00E93B2F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444430F" w14:textId="77777777" w:rsidR="0006356C" w:rsidRPr="005E1583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3407E6" w14:textId="1C679D68" w:rsidR="006569D8" w:rsidRPr="00E93B2F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="00F8662F" w:rsidRPr="00E93B2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6971075A" w14:textId="77777777" w:rsidR="006569D8" w:rsidRPr="00E93B2F" w:rsidRDefault="006569D8" w:rsidP="004451C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E37A20" w:rsidRPr="00E93B2F" w14:paraId="2B840366" w14:textId="77777777" w:rsidTr="00D23BC7">
        <w:tc>
          <w:tcPr>
            <w:tcW w:w="3420" w:type="dxa"/>
            <w:shd w:val="clear" w:color="auto" w:fill="auto"/>
          </w:tcPr>
          <w:p w14:paraId="6E3B7014" w14:textId="576FAE95" w:rsidR="00E37A20" w:rsidRPr="00E93B2F" w:rsidRDefault="00E37A20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ab/>
            </w:r>
            <w:r w:rsidRPr="00E93B2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ab/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947946A" w14:textId="00AE73E9" w:rsidR="00E37A20" w:rsidRPr="00E93B2F" w:rsidRDefault="00E37A20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A15AF1A" w14:textId="77777777" w:rsidR="00E37A20" w:rsidRPr="00E93B2F" w:rsidRDefault="00E37A20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3CEB5761" w14:textId="77777777" w:rsidR="00E37A20" w:rsidRPr="00E93B2F" w:rsidRDefault="00E37A20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1811" w:rsidRPr="00E93B2F" w14:paraId="6D2A803B" w14:textId="77777777" w:rsidTr="00D23BC7">
        <w:tc>
          <w:tcPr>
            <w:tcW w:w="3420" w:type="dxa"/>
            <w:shd w:val="clear" w:color="auto" w:fill="auto"/>
          </w:tcPr>
          <w:p w14:paraId="02832DC2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7F2CD0" w14:textId="55E366C2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E71065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6C9B3A" w14:textId="2011F1A2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28BE42C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BD5F98" w14:textId="30A376B1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0B50E1" w14:textId="388BC2F5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E1811" w:rsidRPr="00E93B2F" w14:paraId="27957922" w14:textId="77777777" w:rsidTr="00D23BC7">
        <w:tc>
          <w:tcPr>
            <w:tcW w:w="3420" w:type="dxa"/>
            <w:shd w:val="clear" w:color="auto" w:fill="auto"/>
          </w:tcPr>
          <w:p w14:paraId="128655FE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469D9CCF" w14:textId="77777777" w:rsidR="009E1811" w:rsidRPr="00E93B2F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1811" w:rsidRPr="00E93B2F" w14:paraId="4D6B42EF" w14:textId="77777777" w:rsidTr="00D23BC7">
        <w:tc>
          <w:tcPr>
            <w:tcW w:w="3420" w:type="dxa"/>
            <w:shd w:val="clear" w:color="auto" w:fill="auto"/>
          </w:tcPr>
          <w:p w14:paraId="2C54CF37" w14:textId="77777777" w:rsidR="009E1811" w:rsidRPr="00E93B2F" w:rsidRDefault="009E1811" w:rsidP="009E18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shd w:val="clear" w:color="auto" w:fill="auto"/>
          </w:tcPr>
          <w:p w14:paraId="4C9E3DDB" w14:textId="74D5D115" w:rsidR="009E1811" w:rsidRPr="00D23BC7" w:rsidRDefault="00867883" w:rsidP="00D23B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3BC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6DB7E255" w14:textId="77777777" w:rsidR="009E1811" w:rsidRPr="00E93B2F" w:rsidRDefault="009E1811" w:rsidP="00D5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2C6AC" w14:textId="7BBF7A39" w:rsidR="009E1811" w:rsidRPr="00D23BC7" w:rsidRDefault="009E1811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3BC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83C8E9F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38574E" w14:textId="5F4AB392" w:rsidR="009E1811" w:rsidRPr="00E93B2F" w:rsidRDefault="00867883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271C08" w14:textId="7851C8C9" w:rsidR="009E1811" w:rsidRPr="00E93B2F" w:rsidRDefault="009E1811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9E1811" w:rsidRPr="00E93B2F" w14:paraId="38641298" w14:textId="77777777" w:rsidTr="00D23BC7">
        <w:tc>
          <w:tcPr>
            <w:tcW w:w="3420" w:type="dxa"/>
            <w:shd w:val="clear" w:color="auto" w:fill="auto"/>
          </w:tcPr>
          <w:p w14:paraId="26F3B779" w14:textId="2F6BA6F2" w:rsidR="009E1811" w:rsidRPr="00E93B2F" w:rsidRDefault="009E1811" w:rsidP="009E18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D25EF7" w14:textId="2296C78A" w:rsidR="009E1811" w:rsidRPr="00E93B2F" w:rsidRDefault="00867883" w:rsidP="00D23B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30,058</w:t>
            </w:r>
          </w:p>
        </w:tc>
        <w:tc>
          <w:tcPr>
            <w:tcW w:w="270" w:type="dxa"/>
            <w:shd w:val="clear" w:color="auto" w:fill="auto"/>
          </w:tcPr>
          <w:p w14:paraId="17922AE9" w14:textId="77777777" w:rsidR="009E1811" w:rsidRPr="00E93B2F" w:rsidRDefault="009E1811" w:rsidP="00D5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4E5D0" w14:textId="2FB1365C" w:rsidR="009E1811" w:rsidRPr="00E93B2F" w:rsidRDefault="009E1811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32,629</w:t>
            </w:r>
          </w:p>
        </w:tc>
        <w:tc>
          <w:tcPr>
            <w:tcW w:w="270" w:type="dxa"/>
            <w:shd w:val="clear" w:color="auto" w:fill="auto"/>
          </w:tcPr>
          <w:p w14:paraId="4E714D1B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A7D7E7" w14:textId="04344D4A" w:rsidR="009E1811" w:rsidRPr="00E93B2F" w:rsidRDefault="00867883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26,458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1BB10C" w14:textId="710F6943" w:rsidR="009E1811" w:rsidRPr="00E93B2F" w:rsidRDefault="009E1811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30,200</w:t>
            </w:r>
          </w:p>
        </w:tc>
      </w:tr>
      <w:tr w:rsidR="009E1811" w:rsidRPr="00E93B2F" w14:paraId="3D3AA0C7" w14:textId="77777777" w:rsidTr="00D23BC7">
        <w:tc>
          <w:tcPr>
            <w:tcW w:w="3420" w:type="dxa"/>
            <w:shd w:val="clear" w:color="auto" w:fill="auto"/>
          </w:tcPr>
          <w:p w14:paraId="76A30365" w14:textId="0BD2BA1F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4102E9BF" w:rsidR="009E1811" w:rsidRPr="00E93B2F" w:rsidRDefault="00867883" w:rsidP="00D23BC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30,150</w:t>
            </w:r>
          </w:p>
        </w:tc>
        <w:tc>
          <w:tcPr>
            <w:tcW w:w="270" w:type="dxa"/>
            <w:shd w:val="clear" w:color="auto" w:fill="auto"/>
          </w:tcPr>
          <w:p w14:paraId="5D8279B1" w14:textId="77777777" w:rsidR="009E1811" w:rsidRPr="00E93B2F" w:rsidRDefault="009E1811" w:rsidP="00D54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77AA0803" w:rsidR="009E1811" w:rsidRPr="00E93B2F" w:rsidRDefault="009E1811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32,690</w:t>
            </w:r>
          </w:p>
        </w:tc>
        <w:tc>
          <w:tcPr>
            <w:tcW w:w="270" w:type="dxa"/>
            <w:shd w:val="clear" w:color="auto" w:fill="auto"/>
          </w:tcPr>
          <w:p w14:paraId="5AB30638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2E9BE6E4" w:rsidR="009E1811" w:rsidRPr="00E93B2F" w:rsidRDefault="00867883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26,550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58BD8EB6" w:rsidR="009E1811" w:rsidRPr="00E93B2F" w:rsidRDefault="009E1811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30,261</w:t>
            </w:r>
          </w:p>
        </w:tc>
      </w:tr>
    </w:tbl>
    <w:p w14:paraId="7FA75351" w14:textId="4B5BF9AF" w:rsidR="00913269" w:rsidRDefault="00913269" w:rsidP="00AD071D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CD39429" w14:textId="0862AC6D" w:rsidR="00EC6792" w:rsidRPr="00E93B2F" w:rsidRDefault="003E0ACB" w:rsidP="004451C9">
      <w:pPr>
        <w:pStyle w:val="Heading6"/>
        <w:tabs>
          <w:tab w:val="left" w:pos="540"/>
        </w:tabs>
        <w:ind w:left="720" w:hanging="72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93B2F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2376B" w:rsidRPr="00E93B2F">
        <w:rPr>
          <w:rFonts w:asciiTheme="majorBidi" w:hAnsiTheme="majorBidi" w:cstheme="majorBidi"/>
          <w:sz w:val="30"/>
          <w:szCs w:val="30"/>
          <w:cs/>
        </w:rPr>
        <w:tab/>
      </w:r>
      <w:r w:rsidR="00EC6792" w:rsidRPr="00E93B2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0672" w:rsidRPr="00E93B2F">
        <w:rPr>
          <w:rFonts w:asciiTheme="majorBidi" w:hAnsiTheme="majorBidi" w:cstheme="majorBidi"/>
          <w:sz w:val="30"/>
          <w:szCs w:val="30"/>
          <w:cs/>
        </w:rPr>
        <w:t>และลูกหนี้อื่น</w:t>
      </w:r>
    </w:p>
    <w:p w14:paraId="4BE7A9DB" w14:textId="1262F9E9" w:rsidR="00C1234E" w:rsidRPr="005E1583" w:rsidRDefault="00C1234E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4E6833C" w14:textId="182FA652" w:rsidR="008C5EB7" w:rsidRPr="00E93B2F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70C5D9F" w14:textId="77777777" w:rsidR="0006356C" w:rsidRPr="005E1583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8FB03FB" w14:textId="1E71DCFB" w:rsidR="008C5EB7" w:rsidRPr="00E93B2F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>ลูกหนี้รับรู้เมื่อ</w:t>
      </w:r>
      <w:r w:rsidR="00AB40A2" w:rsidRPr="00E93B2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</w:t>
      </w:r>
      <w:r w:rsidRPr="00E93B2F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C7750" w:rsidRPr="004C7750">
        <w:rPr>
          <w:rFonts w:asciiTheme="majorBidi" w:hAnsiTheme="majorBidi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10D47B5E" w14:textId="77777777" w:rsidR="008C5EB7" w:rsidRPr="005E1583" w:rsidRDefault="008C5EB7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D8E0E" w14:textId="1DBE5494" w:rsidR="008C5EB7" w:rsidRPr="00E93B2F" w:rsidRDefault="00AB40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A03A5C3" w14:textId="77777777" w:rsidR="008C5EB7" w:rsidRPr="00E70238" w:rsidRDefault="008C5EB7" w:rsidP="004451C9">
      <w:pPr>
        <w:spacing w:line="240" w:lineRule="auto"/>
        <w:rPr>
          <w:rFonts w:asciiTheme="majorBidi" w:hAnsiTheme="majorBidi" w:cstheme="majorBidi"/>
          <w:sz w:val="26"/>
          <w:szCs w:val="26"/>
          <w:lang w:val="x-none" w:eastAsia="x-none"/>
        </w:rPr>
      </w:pPr>
    </w:p>
    <w:p w14:paraId="583557F1" w14:textId="77777777" w:rsidR="00B531E6" w:rsidRDefault="00B531E6">
      <w:r>
        <w:br w:type="page"/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170"/>
        <w:gridCol w:w="270"/>
        <w:gridCol w:w="1170"/>
        <w:gridCol w:w="260"/>
        <w:gridCol w:w="1090"/>
        <w:gridCol w:w="270"/>
        <w:gridCol w:w="1174"/>
      </w:tblGrid>
      <w:tr w:rsidR="00E37A20" w:rsidRPr="00E93B2F" w14:paraId="40737932" w14:textId="77777777" w:rsidTr="005042BA">
        <w:trPr>
          <w:tblHeader/>
        </w:trPr>
        <w:tc>
          <w:tcPr>
            <w:tcW w:w="3510" w:type="dxa"/>
            <w:shd w:val="clear" w:color="auto" w:fill="auto"/>
          </w:tcPr>
          <w:p w14:paraId="116C22E8" w14:textId="77B0E45A" w:rsidR="00E37A20" w:rsidRPr="00E93B2F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C83EAC8" w14:textId="77777777" w:rsidR="00E37A20" w:rsidRPr="00E93B2F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BD2E5F4" w14:textId="6A76F72C" w:rsidR="00E37A20" w:rsidRPr="00E93B2F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E37A20" w:rsidRPr="00E93B2F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09168831" w14:textId="77777777" w:rsidR="00E37A20" w:rsidRPr="00E93B2F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1811" w:rsidRPr="00E93B2F" w14:paraId="350E26C2" w14:textId="77777777" w:rsidTr="005042BA">
        <w:trPr>
          <w:tblHeader/>
        </w:trPr>
        <w:tc>
          <w:tcPr>
            <w:tcW w:w="3510" w:type="dxa"/>
            <w:shd w:val="clear" w:color="auto" w:fill="auto"/>
          </w:tcPr>
          <w:p w14:paraId="28FD5240" w14:textId="1B777331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4927FC" w14:textId="6CB5241B" w:rsidR="009E1811" w:rsidRPr="00E93B2F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8FB402" w14:textId="47E07924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1F972D0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B67759" w14:textId="14BE19E0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054C806" w14:textId="2EF69E8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F5D302D" w14:textId="3367824B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E1811" w:rsidRPr="00E93B2F" w14:paraId="47BD9C61" w14:textId="77777777" w:rsidTr="005042BA">
        <w:trPr>
          <w:trHeight w:val="281"/>
          <w:tblHeader/>
        </w:trPr>
        <w:tc>
          <w:tcPr>
            <w:tcW w:w="3510" w:type="dxa"/>
            <w:shd w:val="clear" w:color="auto" w:fill="auto"/>
          </w:tcPr>
          <w:p w14:paraId="7AF1B66B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F00DD3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054F2150" w14:textId="77777777" w:rsidR="009E1811" w:rsidRPr="00E93B2F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1811" w:rsidRPr="00E93B2F" w14:paraId="0B983538" w14:textId="77777777" w:rsidTr="005042BA">
        <w:tc>
          <w:tcPr>
            <w:tcW w:w="3510" w:type="dxa"/>
            <w:shd w:val="clear" w:color="auto" w:fill="auto"/>
          </w:tcPr>
          <w:p w14:paraId="5025166B" w14:textId="77777777" w:rsidR="009E1811" w:rsidRPr="00E93B2F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D9F744" w14:textId="77777777" w:rsidR="009E1811" w:rsidRPr="00E93B2F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EFB0DC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60DADC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B91C56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5B9703FC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9E1811" w:rsidRPr="00E93B2F" w:rsidRDefault="009E1811" w:rsidP="009E181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8241722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1F0" w:rsidRPr="00E93B2F" w14:paraId="2FA8CA33" w14:textId="77777777" w:rsidTr="005042BA">
        <w:tc>
          <w:tcPr>
            <w:tcW w:w="3510" w:type="dxa"/>
            <w:shd w:val="clear" w:color="auto" w:fill="auto"/>
          </w:tcPr>
          <w:p w14:paraId="067985D0" w14:textId="762F355D" w:rsidR="00E121F0" w:rsidRPr="00E93B2F" w:rsidRDefault="00E121F0" w:rsidP="00E1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F0F3282" w14:textId="77777777" w:rsidR="00E121F0" w:rsidRPr="00E93B2F" w:rsidRDefault="00E121F0" w:rsidP="00E1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119D0A" w14:textId="0D1A7DA7" w:rsidR="00E121F0" w:rsidRPr="00E93B2F" w:rsidRDefault="00E121F0" w:rsidP="00E121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159,618</w:t>
            </w:r>
          </w:p>
        </w:tc>
        <w:tc>
          <w:tcPr>
            <w:tcW w:w="270" w:type="dxa"/>
            <w:shd w:val="clear" w:color="auto" w:fill="auto"/>
          </w:tcPr>
          <w:p w14:paraId="0FC24D32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18325C" w14:textId="050920F7" w:rsidR="00E121F0" w:rsidRPr="00E93B2F" w:rsidRDefault="00E121F0" w:rsidP="00E121F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87,453</w:t>
            </w:r>
          </w:p>
        </w:tc>
        <w:tc>
          <w:tcPr>
            <w:tcW w:w="260" w:type="dxa"/>
            <w:shd w:val="clear" w:color="auto" w:fill="auto"/>
          </w:tcPr>
          <w:p w14:paraId="3750B9EE" w14:textId="77777777" w:rsidR="00E121F0" w:rsidRPr="00E93B2F" w:rsidRDefault="00E121F0" w:rsidP="00E12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EF9B661" w14:textId="5C84FB4B" w:rsidR="00E121F0" w:rsidRPr="00E93B2F" w:rsidRDefault="00E121F0" w:rsidP="00E121F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159,618</w:t>
            </w:r>
          </w:p>
        </w:tc>
        <w:tc>
          <w:tcPr>
            <w:tcW w:w="270" w:type="dxa"/>
            <w:shd w:val="clear" w:color="auto" w:fill="auto"/>
          </w:tcPr>
          <w:p w14:paraId="3CD675B0" w14:textId="77777777" w:rsidR="00E121F0" w:rsidRPr="00E93B2F" w:rsidRDefault="00E121F0" w:rsidP="00E121F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A6DC199" w14:textId="1553BD00" w:rsidR="00E121F0" w:rsidRPr="00E93B2F" w:rsidRDefault="00E121F0" w:rsidP="00E121F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87,453</w:t>
            </w:r>
          </w:p>
        </w:tc>
      </w:tr>
      <w:tr w:rsidR="00E121F0" w:rsidRPr="00E93B2F" w14:paraId="7FEC4B97" w14:textId="77777777" w:rsidTr="005042BA">
        <w:tc>
          <w:tcPr>
            <w:tcW w:w="3510" w:type="dxa"/>
            <w:shd w:val="clear" w:color="auto" w:fill="auto"/>
          </w:tcPr>
          <w:p w14:paraId="2593E27B" w14:textId="0C1F18B7" w:rsidR="00E121F0" w:rsidRPr="00E93B2F" w:rsidRDefault="00E121F0" w:rsidP="00E1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5645F3A" w14:textId="77777777" w:rsidR="00E121F0" w:rsidRPr="00E93B2F" w:rsidRDefault="00E121F0" w:rsidP="00E1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A6060A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42A2E6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700F4C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B07A3DD" w14:textId="77777777" w:rsidR="00E121F0" w:rsidRPr="00E93B2F" w:rsidRDefault="00E121F0" w:rsidP="00E12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F26132E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BA8089" w14:textId="77777777" w:rsidR="00E121F0" w:rsidRPr="00E93B2F" w:rsidRDefault="00E121F0" w:rsidP="00E121F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7E1E3C9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21F0" w:rsidRPr="00E93B2F" w14:paraId="7284CFD9" w14:textId="77777777" w:rsidTr="005042BA">
        <w:trPr>
          <w:trHeight w:val="68"/>
        </w:trPr>
        <w:tc>
          <w:tcPr>
            <w:tcW w:w="3510" w:type="dxa"/>
            <w:shd w:val="clear" w:color="auto" w:fill="auto"/>
          </w:tcPr>
          <w:p w14:paraId="0CF21D47" w14:textId="383E5800" w:rsidR="00E121F0" w:rsidRPr="00E93B2F" w:rsidRDefault="00E121F0" w:rsidP="00E1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59E2D1" w14:textId="77777777" w:rsidR="00E121F0" w:rsidRPr="00E93B2F" w:rsidRDefault="00E121F0" w:rsidP="00E1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F4457" w14:textId="4C533341" w:rsidR="00E121F0" w:rsidRPr="00E93B2F" w:rsidRDefault="00E121F0" w:rsidP="00E121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270" w:type="dxa"/>
            <w:shd w:val="clear" w:color="auto" w:fill="auto"/>
          </w:tcPr>
          <w:p w14:paraId="3FCDA455" w14:textId="77777777" w:rsidR="00E121F0" w:rsidRPr="00E93B2F" w:rsidRDefault="00E121F0" w:rsidP="00E121F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262BEB" w14:textId="6D1E492D" w:rsidR="00E121F0" w:rsidRPr="00E93B2F" w:rsidRDefault="00E121F0" w:rsidP="00E121F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  <w:tc>
          <w:tcPr>
            <w:tcW w:w="260" w:type="dxa"/>
            <w:shd w:val="clear" w:color="auto" w:fill="auto"/>
          </w:tcPr>
          <w:p w14:paraId="066FA473" w14:textId="77777777" w:rsidR="00E121F0" w:rsidRPr="00E93B2F" w:rsidRDefault="00E121F0" w:rsidP="00E12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4048D99" w14:textId="4AD23D53" w:rsidR="00E121F0" w:rsidRPr="00E93B2F" w:rsidRDefault="00E121F0" w:rsidP="00E121F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270" w:type="dxa"/>
            <w:shd w:val="clear" w:color="auto" w:fill="auto"/>
          </w:tcPr>
          <w:p w14:paraId="3DB8D470" w14:textId="77777777" w:rsidR="00E121F0" w:rsidRPr="00E93B2F" w:rsidRDefault="00E121F0" w:rsidP="00E121F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6BAACD1" w14:textId="6814A948" w:rsidR="00E121F0" w:rsidRPr="00E93B2F" w:rsidRDefault="00E121F0" w:rsidP="00E121F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</w:tr>
      <w:tr w:rsidR="00BC4012" w:rsidRPr="00E93B2F" w14:paraId="3697D92D" w14:textId="77777777" w:rsidTr="005042BA">
        <w:trPr>
          <w:trHeight w:val="68"/>
        </w:trPr>
        <w:tc>
          <w:tcPr>
            <w:tcW w:w="3510" w:type="dxa"/>
            <w:shd w:val="clear" w:color="auto" w:fill="auto"/>
          </w:tcPr>
          <w:p w14:paraId="6A1208EE" w14:textId="2ADE8E4E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0ED75D1" w14:textId="77777777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DA738" w14:textId="1124C6EC" w:rsidR="00BC4012" w:rsidRDefault="00BC4012" w:rsidP="00BC401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2C94F672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BF4ADA" w14:textId="69E8CC9A" w:rsidR="00BC4012" w:rsidRPr="00E93B2F" w:rsidRDefault="00BC4012" w:rsidP="00BC401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AA78C6C" w14:textId="77777777" w:rsidR="00BC4012" w:rsidRPr="00E93B2F" w:rsidRDefault="00BC4012" w:rsidP="00BC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8C2F569" w14:textId="0776F3AF" w:rsidR="00BC4012" w:rsidRDefault="00BC4012" w:rsidP="00BC40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2A4D7F62" w14:textId="77777777" w:rsidR="00BC4012" w:rsidRPr="00E93B2F" w:rsidRDefault="00BC4012" w:rsidP="00BC40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A1C9BF4" w14:textId="60F64659" w:rsidR="00BC4012" w:rsidRPr="00E93B2F" w:rsidRDefault="00BC4012" w:rsidP="00BC401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4012" w:rsidRPr="00E93B2F" w14:paraId="3839F0A5" w14:textId="77777777" w:rsidTr="005042BA">
        <w:trPr>
          <w:trHeight w:val="68"/>
        </w:trPr>
        <w:tc>
          <w:tcPr>
            <w:tcW w:w="3510" w:type="dxa"/>
            <w:shd w:val="clear" w:color="auto" w:fill="auto"/>
          </w:tcPr>
          <w:p w14:paraId="10DE4E02" w14:textId="0659B7A0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63675D" w14:textId="77777777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811CF2" w14:textId="79EFAEF4" w:rsidR="00BC4012" w:rsidRPr="00E93B2F" w:rsidRDefault="00BC4012" w:rsidP="00BC40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4058AA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964934" w14:textId="5B5A1625" w:rsidR="00BC4012" w:rsidRPr="00E93B2F" w:rsidRDefault="00BC4012" w:rsidP="00BC401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0" w:type="dxa"/>
            <w:shd w:val="clear" w:color="auto" w:fill="auto"/>
          </w:tcPr>
          <w:p w14:paraId="42830264" w14:textId="77777777" w:rsidR="00BC4012" w:rsidRPr="00E93B2F" w:rsidRDefault="00BC4012" w:rsidP="00BC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36FFA081" w14:textId="77C37410" w:rsidR="00BC4012" w:rsidRPr="00E93B2F" w:rsidRDefault="00BC4012" w:rsidP="00BC40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D371B" w14:textId="77777777" w:rsidR="00BC4012" w:rsidRPr="00E93B2F" w:rsidRDefault="00BC4012" w:rsidP="00BC40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0F7A9CE" w14:textId="05C7E700" w:rsidR="00BC4012" w:rsidRPr="00E93B2F" w:rsidRDefault="00BC4012" w:rsidP="00BC40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3C0024" w:rsidRPr="00E93B2F" w14:paraId="29036AE2" w14:textId="77777777" w:rsidTr="005042BA">
        <w:tc>
          <w:tcPr>
            <w:tcW w:w="3510" w:type="dxa"/>
            <w:shd w:val="clear" w:color="auto" w:fill="auto"/>
          </w:tcPr>
          <w:p w14:paraId="027BB588" w14:textId="0A1C31C2" w:rsidR="003C0024" w:rsidRPr="00E93B2F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EFD235" w14:textId="77777777" w:rsidR="003C0024" w:rsidRPr="00E93B2F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60371D" w14:textId="01B7E2C3" w:rsidR="003C0024" w:rsidRPr="00E93B2F" w:rsidRDefault="003C0024" w:rsidP="003C002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167,440</w:t>
            </w:r>
          </w:p>
        </w:tc>
        <w:tc>
          <w:tcPr>
            <w:tcW w:w="270" w:type="dxa"/>
            <w:shd w:val="clear" w:color="auto" w:fill="auto"/>
          </w:tcPr>
          <w:p w14:paraId="532F27AE" w14:textId="77777777" w:rsidR="003C0024" w:rsidRPr="00E93B2F" w:rsidRDefault="003C0024" w:rsidP="003C00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121760" w14:textId="51A3B3FE" w:rsidR="003C0024" w:rsidRPr="00E93B2F" w:rsidRDefault="003C0024" w:rsidP="003C002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  <w:tc>
          <w:tcPr>
            <w:tcW w:w="260" w:type="dxa"/>
            <w:shd w:val="clear" w:color="auto" w:fill="auto"/>
          </w:tcPr>
          <w:p w14:paraId="78179D8E" w14:textId="77777777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D044F11" w14:textId="1D4D4A91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167,440</w:t>
            </w:r>
          </w:p>
        </w:tc>
        <w:tc>
          <w:tcPr>
            <w:tcW w:w="270" w:type="dxa"/>
            <w:shd w:val="clear" w:color="auto" w:fill="auto"/>
          </w:tcPr>
          <w:p w14:paraId="695A0A07" w14:textId="77777777" w:rsidR="003C0024" w:rsidRPr="00E93B2F" w:rsidRDefault="003C0024" w:rsidP="003C002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E3F99FE" w14:textId="4B48EEEC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</w:tr>
      <w:tr w:rsidR="00BC4012" w:rsidRPr="00E93B2F" w14:paraId="5C4BAC0F" w14:textId="77777777" w:rsidTr="005042BA">
        <w:tc>
          <w:tcPr>
            <w:tcW w:w="3510" w:type="dxa"/>
            <w:shd w:val="clear" w:color="auto" w:fill="auto"/>
          </w:tcPr>
          <w:p w14:paraId="4362D2C2" w14:textId="0B16C237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13C3318" w14:textId="77777777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80F8A9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D0362D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BB1A77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9F310F7" w14:textId="77777777" w:rsidR="00BC4012" w:rsidRPr="00E93B2F" w:rsidRDefault="00BC4012" w:rsidP="00BC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CDE7D04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EDF84" w14:textId="77777777" w:rsidR="00BC4012" w:rsidRPr="00E93B2F" w:rsidRDefault="00BC4012" w:rsidP="00BC401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E81955B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4012" w:rsidRPr="00E93B2F" w14:paraId="03D8A926" w14:textId="77777777" w:rsidTr="005042BA">
        <w:tc>
          <w:tcPr>
            <w:tcW w:w="3510" w:type="dxa"/>
            <w:shd w:val="clear" w:color="auto" w:fill="auto"/>
          </w:tcPr>
          <w:p w14:paraId="1194D89D" w14:textId="7570C5BD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646BC54" w14:textId="7C371179" w:rsidR="00BC4012" w:rsidRPr="00E93B2F" w:rsidRDefault="00BC4012" w:rsidP="00BC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3084E778" w:rsidR="00BC4012" w:rsidRPr="00E93B2F" w:rsidRDefault="00BC4012" w:rsidP="00BC40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69C68" w14:textId="77777777" w:rsidR="00BC4012" w:rsidRPr="00E93B2F" w:rsidRDefault="00BC4012" w:rsidP="00BC40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0CB89A2F" w:rsidR="00BC4012" w:rsidRPr="00E93B2F" w:rsidRDefault="00BC4012" w:rsidP="00BC401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BC4012" w:rsidRPr="00E93B2F" w:rsidRDefault="00BC4012" w:rsidP="00BC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39326D60" w:rsidR="00BC4012" w:rsidRPr="00E93B2F" w:rsidRDefault="00BC4012" w:rsidP="00BC40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BC4012" w:rsidRPr="00E93B2F" w:rsidRDefault="00BC4012" w:rsidP="00BC40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28AFFEC0" w:rsidR="00BC4012" w:rsidRPr="00E93B2F" w:rsidRDefault="00BC4012" w:rsidP="00BC401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0024" w:rsidRPr="00E93B2F" w14:paraId="184F0E12" w14:textId="77777777" w:rsidTr="005042BA">
        <w:tc>
          <w:tcPr>
            <w:tcW w:w="3510" w:type="dxa"/>
            <w:shd w:val="clear" w:color="auto" w:fill="auto"/>
          </w:tcPr>
          <w:p w14:paraId="29DDC244" w14:textId="0B22D49A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B72772A" w14:textId="67A63DEC" w:rsidR="003C0024" w:rsidRPr="00E93B2F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41E2AE7D" w:rsidR="003C0024" w:rsidRPr="00E93B2F" w:rsidRDefault="003C0024" w:rsidP="003C002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167,440</w:t>
            </w:r>
          </w:p>
        </w:tc>
        <w:tc>
          <w:tcPr>
            <w:tcW w:w="270" w:type="dxa"/>
            <w:shd w:val="clear" w:color="auto" w:fill="auto"/>
          </w:tcPr>
          <w:p w14:paraId="3E5076E5" w14:textId="77777777" w:rsidR="003C0024" w:rsidRPr="00E93B2F" w:rsidRDefault="003C0024" w:rsidP="003C00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0EC86482" w:rsidR="003C0024" w:rsidRPr="00E93B2F" w:rsidRDefault="003C0024" w:rsidP="003C002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44C6DA19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167,440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3C0024" w:rsidRPr="00E93B2F" w:rsidRDefault="003C0024" w:rsidP="003C002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06C7C39B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92,180</w:t>
            </w:r>
          </w:p>
        </w:tc>
      </w:tr>
      <w:tr w:rsidR="003C0024" w:rsidRPr="00E70238" w14:paraId="1ADA9E7C" w14:textId="77777777" w:rsidTr="005042BA">
        <w:trPr>
          <w:trHeight w:val="58"/>
        </w:trPr>
        <w:tc>
          <w:tcPr>
            <w:tcW w:w="3510" w:type="dxa"/>
            <w:shd w:val="clear" w:color="auto" w:fill="auto"/>
          </w:tcPr>
          <w:p w14:paraId="0E2672B0" w14:textId="77777777" w:rsidR="003C0024" w:rsidRPr="00E70238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40A8C65" w14:textId="77777777" w:rsidR="003C0024" w:rsidRPr="00E70238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C10161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3C0024" w:rsidRPr="00E70238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3C0024" w:rsidRPr="00E70238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C0024" w:rsidRPr="00E93B2F" w14:paraId="2064312B" w14:textId="77777777" w:rsidTr="005042BA">
        <w:trPr>
          <w:trHeight w:val="58"/>
        </w:trPr>
        <w:tc>
          <w:tcPr>
            <w:tcW w:w="3510" w:type="dxa"/>
            <w:shd w:val="clear" w:color="auto" w:fill="auto"/>
          </w:tcPr>
          <w:p w14:paraId="32FF7D8B" w14:textId="5192B29D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E800EA6" w14:textId="77777777" w:rsidR="003C0024" w:rsidRPr="00E93B2F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46D79A7C" w:rsidR="003C0024" w:rsidRPr="00E93B2F" w:rsidRDefault="003C0024" w:rsidP="003C002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44,403</w:t>
            </w:r>
          </w:p>
        </w:tc>
        <w:tc>
          <w:tcPr>
            <w:tcW w:w="270" w:type="dxa"/>
            <w:shd w:val="clear" w:color="auto" w:fill="auto"/>
          </w:tcPr>
          <w:p w14:paraId="68E36214" w14:textId="77777777" w:rsidR="003C0024" w:rsidRPr="00E93B2F" w:rsidRDefault="003C0024" w:rsidP="003C00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3688C2" w14:textId="645E7601" w:rsidR="003C0024" w:rsidRPr="00E93B2F" w:rsidRDefault="003C0024" w:rsidP="003C002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16,060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0CAF1A16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12,339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15131443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12,233</w:t>
            </w:r>
          </w:p>
        </w:tc>
      </w:tr>
      <w:tr w:rsidR="003C0024" w:rsidRPr="00E70238" w14:paraId="43A26EEF" w14:textId="77777777" w:rsidTr="005042BA">
        <w:trPr>
          <w:trHeight w:val="58"/>
        </w:trPr>
        <w:tc>
          <w:tcPr>
            <w:tcW w:w="3510" w:type="dxa"/>
            <w:shd w:val="clear" w:color="auto" w:fill="auto"/>
          </w:tcPr>
          <w:p w14:paraId="5823587F" w14:textId="77777777" w:rsidR="003C0024" w:rsidRPr="00E70238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06F553" w14:textId="77777777" w:rsidR="003C0024" w:rsidRPr="00E70238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0E3E41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3C0024" w:rsidRPr="00E70238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3C0024" w:rsidRPr="00E70238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3C0024" w:rsidRPr="00E70238" w:rsidRDefault="003C0024" w:rsidP="003C00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C0024" w:rsidRPr="00E93B2F" w14:paraId="6A822E14" w14:textId="77777777" w:rsidTr="005042BA">
        <w:trPr>
          <w:trHeight w:val="50"/>
        </w:trPr>
        <w:tc>
          <w:tcPr>
            <w:tcW w:w="3510" w:type="dxa"/>
            <w:shd w:val="clear" w:color="auto" w:fill="auto"/>
          </w:tcPr>
          <w:p w14:paraId="44CAEA56" w14:textId="4721BBAC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8CCB25" w14:textId="77777777" w:rsidR="003C0024" w:rsidRPr="00E93B2F" w:rsidRDefault="003C0024" w:rsidP="003C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4C793C66" w:rsidR="003C0024" w:rsidRPr="00E93B2F" w:rsidRDefault="003C0024" w:rsidP="003C002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211,843</w:t>
            </w:r>
          </w:p>
        </w:tc>
        <w:tc>
          <w:tcPr>
            <w:tcW w:w="270" w:type="dxa"/>
            <w:shd w:val="clear" w:color="auto" w:fill="auto"/>
          </w:tcPr>
          <w:p w14:paraId="305CADC3" w14:textId="77777777" w:rsidR="003C0024" w:rsidRPr="00E93B2F" w:rsidRDefault="003C0024" w:rsidP="003C00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E82CFA7" w14:textId="726F5E8D" w:rsidR="003C0024" w:rsidRPr="00E93B2F" w:rsidRDefault="003C0024" w:rsidP="003C002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108,240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1271533E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179,779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3C0024" w:rsidRPr="00E93B2F" w:rsidRDefault="003C0024" w:rsidP="003C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5EDFB03F" w:rsidR="003C0024" w:rsidRPr="00E93B2F" w:rsidRDefault="003C0024" w:rsidP="003C00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104,413</w:t>
            </w:r>
          </w:p>
        </w:tc>
      </w:tr>
    </w:tbl>
    <w:p w14:paraId="1033B2A6" w14:textId="1441EA2D" w:rsidR="004E7C5A" w:rsidRPr="005E1583" w:rsidRDefault="004E7C5A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FC18249" w14:textId="538959D9" w:rsidR="00B43FAD" w:rsidRDefault="00B43FAD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F0C25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24FA4" w:rsidRPr="00E93B2F">
        <w:rPr>
          <w:rFonts w:asciiTheme="majorBidi" w:hAnsiTheme="majorBidi" w:cstheme="majorBidi"/>
          <w:sz w:val="30"/>
          <w:szCs w:val="30"/>
        </w:rPr>
        <w:t>20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3E0ACB"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 w:cstheme="majorBidi"/>
          <w:sz w:val="30"/>
          <w:szCs w:val="30"/>
          <w:cs/>
        </w:rPr>
        <w:t>)</w:t>
      </w:r>
    </w:p>
    <w:p w14:paraId="0BB966AB" w14:textId="77777777" w:rsidR="003132EB" w:rsidRPr="005E1583" w:rsidRDefault="003132EB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38C99F4" w14:textId="381679E4" w:rsidR="00C7724F" w:rsidRPr="00AD6B8B" w:rsidRDefault="003E0ACB" w:rsidP="004451C9">
      <w:pPr>
        <w:pStyle w:val="Heading6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D6B8B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C7724F" w:rsidRPr="00AD6B8B">
        <w:rPr>
          <w:rFonts w:asciiTheme="majorBidi" w:hAnsiTheme="majorBidi" w:cstheme="majorBidi"/>
          <w:sz w:val="30"/>
          <w:szCs w:val="30"/>
          <w:lang w:val="en-US"/>
        </w:rPr>
        <w:tab/>
      </w:r>
      <w:r w:rsidR="00DB4640" w:rsidRPr="00AD6B8B">
        <w:rPr>
          <w:rFonts w:asciiTheme="majorBidi" w:hAnsiTheme="majorBidi" w:cstheme="majorBidi"/>
          <w:sz w:val="30"/>
          <w:szCs w:val="30"/>
          <w:cs/>
          <w:lang w:val="en-US"/>
        </w:rPr>
        <w:t>สินค้าคงเหลือ</w:t>
      </w:r>
    </w:p>
    <w:p w14:paraId="6F000B1F" w14:textId="40D0F3B2" w:rsidR="00D83E93" w:rsidRPr="00AD6B8B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rPr>
          <w:rFonts w:asciiTheme="majorBidi" w:hAnsiTheme="majorBidi" w:cstheme="majorBidi"/>
          <w:sz w:val="30"/>
          <w:szCs w:val="30"/>
          <w:lang w:eastAsia="x-none"/>
        </w:rPr>
      </w:pPr>
    </w:p>
    <w:p w14:paraId="4F12EDF6" w14:textId="5F99689E" w:rsidR="00D83E93" w:rsidRPr="00AD6B8B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B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B4F6784" w14:textId="77777777" w:rsidR="0006356C" w:rsidRPr="00AD6B8B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26C027" w14:textId="715F7D7B" w:rsidR="00FC3A52" w:rsidRPr="00AD6B8B" w:rsidRDefault="00D83E93" w:rsidP="00FC3A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</w:t>
      </w:r>
      <w:r w:rsidR="00AD6B8B"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โดยใช้วิธีถัวเฉลี่ยถ่วงน้ำหนัก </w:t>
      </w:r>
      <w:r w:rsidR="0023620F" w:rsidRPr="0023620F">
        <w:rPr>
          <w:rFonts w:asciiTheme="majorBidi" w:hAnsiTheme="majorBidi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23620F" w:rsidRPr="0023620F">
        <w:rPr>
          <w:rFonts w:asciiTheme="majorBidi" w:hAnsiTheme="majorBidi"/>
          <w:sz w:val="30"/>
          <w:szCs w:val="30"/>
          <w:cs/>
        </w:rPr>
        <w:t xml:space="preserve"> </w:t>
      </w:r>
      <w:r w:rsidR="0023620F" w:rsidRPr="0023620F">
        <w:rPr>
          <w:rFonts w:asciiTheme="majorBidi" w:hAnsiTheme="majorBidi" w:hint="cs"/>
          <w:sz w:val="30"/>
          <w:szCs w:val="30"/>
          <w:cs/>
        </w:rPr>
        <w:t>ต้นทุนประกอบด้วยค่าใช้จ่าย</w:t>
      </w:r>
      <w:r w:rsidR="00D23BC7">
        <w:rPr>
          <w:rFonts w:asciiTheme="majorBidi" w:hAnsiTheme="majorBidi"/>
          <w:sz w:val="30"/>
          <w:szCs w:val="30"/>
          <w:cs/>
        </w:rPr>
        <w:br/>
      </w:r>
      <w:r w:rsidR="0023620F" w:rsidRPr="0023620F">
        <w:rPr>
          <w:rFonts w:asciiTheme="majorBidi" w:hAnsiTheme="majorBidi" w:hint="cs"/>
          <w:sz w:val="30"/>
          <w:szCs w:val="30"/>
          <w:cs/>
        </w:rPr>
        <w:t>การผลิตที่ปันส่วนอย่างเหมาะสมอ้างอิงจากฐานกำลังการผลิตปกติ</w:t>
      </w:r>
      <w:r w:rsidR="00FC3A52">
        <w:rPr>
          <w:rFonts w:asciiTheme="majorBidi" w:hAnsiTheme="majorBidi"/>
          <w:sz w:val="30"/>
          <w:szCs w:val="30"/>
        </w:rPr>
        <w:t xml:space="preserve"> </w:t>
      </w:r>
      <w:r w:rsidR="00FC3A52" w:rsidRPr="00AD6B8B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F5FE4B2" w14:textId="35A67933" w:rsidR="00D83E93" w:rsidRPr="00AD6B8B" w:rsidRDefault="00D83E93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324EC" w14:textId="77777777" w:rsidR="00B531E6" w:rsidRDefault="00B531E6">
      <w:r>
        <w:br w:type="page"/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1260"/>
        <w:gridCol w:w="270"/>
        <w:gridCol w:w="1260"/>
        <w:gridCol w:w="270"/>
        <w:gridCol w:w="1260"/>
        <w:gridCol w:w="270"/>
        <w:gridCol w:w="1261"/>
      </w:tblGrid>
      <w:tr w:rsidR="00E37A20" w:rsidRPr="00AD6B8B" w14:paraId="3C933228" w14:textId="77777777" w:rsidTr="00D23BC7">
        <w:trPr>
          <w:tblHeader/>
        </w:trPr>
        <w:tc>
          <w:tcPr>
            <w:tcW w:w="3060" w:type="dxa"/>
            <w:shd w:val="clear" w:color="auto" w:fill="auto"/>
          </w:tcPr>
          <w:p w14:paraId="02A8BB16" w14:textId="66242A99" w:rsidR="00E37A20" w:rsidRPr="00AD6B8B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E37A20" w:rsidRPr="00AD6B8B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7B585A07" w14:textId="2D50EB7F" w:rsidR="00E37A20" w:rsidRPr="008818C1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782AB58" w14:textId="77777777" w:rsidR="00E37A20" w:rsidRPr="00AD6B8B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shd w:val="clear" w:color="auto" w:fill="auto"/>
            <w:vAlign w:val="bottom"/>
          </w:tcPr>
          <w:p w14:paraId="3AF3F88E" w14:textId="77777777" w:rsidR="00E37A20" w:rsidRPr="00AD6B8B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1811" w:rsidRPr="00AD6B8B" w14:paraId="1DD155B1" w14:textId="77777777" w:rsidTr="00D23BC7">
        <w:trPr>
          <w:tblHeader/>
        </w:trPr>
        <w:tc>
          <w:tcPr>
            <w:tcW w:w="3060" w:type="dxa"/>
            <w:shd w:val="clear" w:color="auto" w:fill="auto"/>
          </w:tcPr>
          <w:p w14:paraId="75F808D0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6F008251" w:rsidR="009E1811" w:rsidRPr="00AD6B8B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D71F10" w14:textId="72AA260B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9CF70E4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2AD0FD" w14:textId="190A38CC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3A064E8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4C00CE" w14:textId="07A0C8E5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4409CEE" w14:textId="5FFF9F0C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E1811" w:rsidRPr="00AD6B8B" w14:paraId="762F9CB1" w14:textId="77777777" w:rsidTr="008F634D">
        <w:trPr>
          <w:tblHeader/>
        </w:trPr>
        <w:tc>
          <w:tcPr>
            <w:tcW w:w="3060" w:type="dxa"/>
            <w:shd w:val="clear" w:color="auto" w:fill="auto"/>
          </w:tcPr>
          <w:p w14:paraId="02D12B1D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1" w:type="dxa"/>
            <w:gridSpan w:val="7"/>
            <w:shd w:val="clear" w:color="auto" w:fill="auto"/>
            <w:vAlign w:val="bottom"/>
          </w:tcPr>
          <w:p w14:paraId="3236AA4A" w14:textId="77777777" w:rsidR="009E1811" w:rsidRPr="00AD6B8B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027A" w:rsidRPr="00AD6B8B" w14:paraId="74B8FBE8" w14:textId="77777777" w:rsidTr="00D23BC7">
        <w:trPr>
          <w:trHeight w:val="80"/>
        </w:trPr>
        <w:tc>
          <w:tcPr>
            <w:tcW w:w="3060" w:type="dxa"/>
            <w:shd w:val="clear" w:color="auto" w:fill="auto"/>
          </w:tcPr>
          <w:p w14:paraId="1B9B1AE7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93259A" w14:textId="39D4743A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865,773</w:t>
            </w:r>
          </w:p>
        </w:tc>
        <w:tc>
          <w:tcPr>
            <w:tcW w:w="270" w:type="dxa"/>
            <w:shd w:val="clear" w:color="auto" w:fill="auto"/>
          </w:tcPr>
          <w:p w14:paraId="3D165040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116FC8" w14:textId="2A0C69FD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1,175,339</w:t>
            </w:r>
          </w:p>
        </w:tc>
        <w:tc>
          <w:tcPr>
            <w:tcW w:w="270" w:type="dxa"/>
            <w:shd w:val="clear" w:color="auto" w:fill="auto"/>
          </w:tcPr>
          <w:p w14:paraId="63FA1EE6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805631" w14:textId="19646BEA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865,773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70CC9D3C" w14:textId="2B1C29CE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1,175,339</w:t>
            </w:r>
          </w:p>
        </w:tc>
      </w:tr>
      <w:tr w:rsidR="0099027A" w:rsidRPr="00AD6B8B" w14:paraId="749199EF" w14:textId="77777777" w:rsidTr="00D23BC7">
        <w:trPr>
          <w:trHeight w:val="80"/>
        </w:trPr>
        <w:tc>
          <w:tcPr>
            <w:tcW w:w="3060" w:type="dxa"/>
            <w:shd w:val="clear" w:color="auto" w:fill="auto"/>
          </w:tcPr>
          <w:p w14:paraId="77A4EFE2" w14:textId="2C174A18" w:rsidR="0099027A" w:rsidRPr="00AD6B8B" w:rsidRDefault="0099027A" w:rsidP="009902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6D4A6D" w14:textId="267B986F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249,545</w:t>
            </w:r>
          </w:p>
        </w:tc>
        <w:tc>
          <w:tcPr>
            <w:tcW w:w="270" w:type="dxa"/>
            <w:shd w:val="clear" w:color="auto" w:fill="auto"/>
          </w:tcPr>
          <w:p w14:paraId="59CD1D0D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E05377" w14:textId="050196C7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652,421</w:t>
            </w:r>
          </w:p>
        </w:tc>
        <w:tc>
          <w:tcPr>
            <w:tcW w:w="270" w:type="dxa"/>
            <w:shd w:val="clear" w:color="auto" w:fill="auto"/>
          </w:tcPr>
          <w:p w14:paraId="34EECA9B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7DF75FF" w14:textId="527DAA9A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249,545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99027A" w:rsidRPr="00AD6B8B" w:rsidRDefault="0099027A" w:rsidP="0099027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64F8AEE" w14:textId="2C8CA324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652,421</w:t>
            </w:r>
          </w:p>
        </w:tc>
      </w:tr>
      <w:tr w:rsidR="0099027A" w:rsidRPr="00AD6B8B" w14:paraId="529E621C" w14:textId="77777777" w:rsidTr="00D23BC7">
        <w:trPr>
          <w:trHeight w:val="68"/>
        </w:trPr>
        <w:tc>
          <w:tcPr>
            <w:tcW w:w="3060" w:type="dxa"/>
            <w:shd w:val="clear" w:color="auto" w:fill="auto"/>
          </w:tcPr>
          <w:p w14:paraId="10CB5EFD" w14:textId="0A7EC38F" w:rsidR="0099027A" w:rsidRPr="00AD6B8B" w:rsidRDefault="00761D5A" w:rsidP="009902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</w:t>
            </w:r>
            <w:r w:rsidR="0099027A"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หีบห่อและวัสดุ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3BD184" w14:textId="6E93991D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16,927</w:t>
            </w:r>
          </w:p>
        </w:tc>
        <w:tc>
          <w:tcPr>
            <w:tcW w:w="270" w:type="dxa"/>
            <w:shd w:val="clear" w:color="auto" w:fill="auto"/>
          </w:tcPr>
          <w:p w14:paraId="35E1A892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0CA702" w14:textId="4D23B091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14,878</w:t>
            </w:r>
          </w:p>
        </w:tc>
        <w:tc>
          <w:tcPr>
            <w:tcW w:w="270" w:type="dxa"/>
            <w:shd w:val="clear" w:color="auto" w:fill="auto"/>
          </w:tcPr>
          <w:p w14:paraId="596FB385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46CD35" w14:textId="600F82A9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16,927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99027A" w:rsidRPr="00AD6B8B" w:rsidRDefault="0099027A" w:rsidP="0099027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D0EFA1F" w14:textId="0EF8EA61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14,878</w:t>
            </w:r>
          </w:p>
        </w:tc>
      </w:tr>
      <w:tr w:rsidR="0099027A" w:rsidRPr="00AD6B8B" w14:paraId="09289D0D" w14:textId="77777777" w:rsidTr="00D23BC7">
        <w:tc>
          <w:tcPr>
            <w:tcW w:w="3060" w:type="dxa"/>
            <w:shd w:val="clear" w:color="auto" w:fill="auto"/>
          </w:tcPr>
          <w:p w14:paraId="63DBB520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2C9B18" w14:textId="2F65CF9E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3946C082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A541E6E" w14:textId="4CB929CF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1,842,638</w:t>
            </w:r>
          </w:p>
        </w:tc>
        <w:tc>
          <w:tcPr>
            <w:tcW w:w="270" w:type="dxa"/>
            <w:shd w:val="clear" w:color="auto" w:fill="auto"/>
          </w:tcPr>
          <w:p w14:paraId="38204EAF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77588E" w14:textId="1D07A592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99027A" w:rsidRPr="00AD6B8B" w:rsidRDefault="0099027A" w:rsidP="0099027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29C81B4" w14:textId="5B831CB1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1,842,638</w:t>
            </w:r>
          </w:p>
        </w:tc>
      </w:tr>
      <w:tr w:rsidR="0099027A" w:rsidRPr="00AD6B8B" w14:paraId="206EFF8B" w14:textId="77777777" w:rsidTr="00D23BC7">
        <w:tc>
          <w:tcPr>
            <w:tcW w:w="3060" w:type="dxa"/>
            <w:shd w:val="clear" w:color="auto" w:fill="auto"/>
          </w:tcPr>
          <w:p w14:paraId="761DBA36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6FDAB165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(73,368)</w:t>
            </w:r>
          </w:p>
        </w:tc>
        <w:tc>
          <w:tcPr>
            <w:tcW w:w="270" w:type="dxa"/>
            <w:shd w:val="clear" w:color="auto" w:fill="auto"/>
          </w:tcPr>
          <w:p w14:paraId="057F6D5A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0542BF5C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(42,462)</w:t>
            </w:r>
          </w:p>
        </w:tc>
        <w:tc>
          <w:tcPr>
            <w:tcW w:w="270" w:type="dxa"/>
            <w:shd w:val="clear" w:color="auto" w:fill="auto"/>
          </w:tcPr>
          <w:p w14:paraId="0F75C090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40837528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(73,368)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99027A" w:rsidRPr="00AD6B8B" w:rsidRDefault="0099027A" w:rsidP="0099027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5E9E2050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(42,462)</w:t>
            </w:r>
          </w:p>
        </w:tc>
      </w:tr>
      <w:tr w:rsidR="0099027A" w:rsidRPr="00AD6B8B" w14:paraId="72A00789" w14:textId="77777777" w:rsidTr="00D23BC7">
        <w:tc>
          <w:tcPr>
            <w:tcW w:w="3060" w:type="dxa"/>
            <w:shd w:val="clear" w:color="auto" w:fill="auto"/>
          </w:tcPr>
          <w:p w14:paraId="5D4E3E60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33D45718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1,058,877</w:t>
            </w:r>
          </w:p>
        </w:tc>
        <w:tc>
          <w:tcPr>
            <w:tcW w:w="270" w:type="dxa"/>
            <w:shd w:val="clear" w:color="auto" w:fill="auto"/>
          </w:tcPr>
          <w:p w14:paraId="27B6BEFB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4BE6491F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1,800,176</w:t>
            </w:r>
          </w:p>
        </w:tc>
        <w:tc>
          <w:tcPr>
            <w:tcW w:w="270" w:type="dxa"/>
            <w:shd w:val="clear" w:color="auto" w:fill="auto"/>
          </w:tcPr>
          <w:p w14:paraId="53FC4A4B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396A5593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1,058,877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99027A" w:rsidRPr="00AD6B8B" w:rsidRDefault="0099027A" w:rsidP="0099027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0B4A4763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1,800,176</w:t>
            </w:r>
          </w:p>
        </w:tc>
      </w:tr>
      <w:tr w:rsidR="0099027A" w:rsidRPr="00AD6B8B" w14:paraId="6984293A" w14:textId="77777777" w:rsidTr="00D23BC7">
        <w:trPr>
          <w:trHeight w:val="80"/>
        </w:trPr>
        <w:tc>
          <w:tcPr>
            <w:tcW w:w="3060" w:type="dxa"/>
            <w:shd w:val="clear" w:color="auto" w:fill="auto"/>
          </w:tcPr>
          <w:p w14:paraId="004E124D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764E1A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74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9F32CE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6CF03D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04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49211C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881DEB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82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46453EB9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27A" w:rsidRPr="00AD6B8B" w14:paraId="2621B09E" w14:textId="3BA14E26" w:rsidTr="00D23BC7">
        <w:trPr>
          <w:trHeight w:val="80"/>
        </w:trPr>
        <w:tc>
          <w:tcPr>
            <w:tcW w:w="3330" w:type="dxa"/>
            <w:gridSpan w:val="2"/>
            <w:shd w:val="clear" w:color="auto" w:fill="auto"/>
          </w:tcPr>
          <w:p w14:paraId="0FBFCF1F" w14:textId="26F91AC3" w:rsidR="0099027A" w:rsidRPr="00AD6B8B" w:rsidRDefault="0099027A" w:rsidP="0099027A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260" w:type="dxa"/>
            <w:shd w:val="clear" w:color="auto" w:fill="auto"/>
          </w:tcPr>
          <w:p w14:paraId="4C799CD2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74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205D8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271C57" w14:textId="74BF90BD" w:rsidR="0099027A" w:rsidRPr="00AD6B8B" w:rsidRDefault="0099027A" w:rsidP="00D23BC7">
            <w:pPr>
              <w:pStyle w:val="acctfourfigures"/>
              <w:tabs>
                <w:tab w:val="clear" w:pos="765"/>
                <w:tab w:val="decimal" w:pos="704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770C99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C2B1EFF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82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3C33B132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27A" w:rsidRPr="00AD6B8B" w14:paraId="06C8BBDC" w14:textId="490B87C8" w:rsidTr="00D23BC7">
        <w:trPr>
          <w:trHeight w:val="80"/>
        </w:trPr>
        <w:tc>
          <w:tcPr>
            <w:tcW w:w="3330" w:type="dxa"/>
            <w:gridSpan w:val="2"/>
            <w:shd w:val="clear" w:color="auto" w:fill="auto"/>
          </w:tcPr>
          <w:p w14:paraId="7FF47E05" w14:textId="1E1A6C89" w:rsidR="0099027A" w:rsidRPr="00AD6B8B" w:rsidRDefault="0099027A" w:rsidP="009902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260" w:type="dxa"/>
            <w:shd w:val="clear" w:color="auto" w:fill="auto"/>
          </w:tcPr>
          <w:p w14:paraId="61937455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74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E2DE15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6EB979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04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CE3BE3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6DC40A4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782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A8B0DE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0495ED99" w14:textId="77777777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27A" w:rsidRPr="00AD6B8B" w14:paraId="30D843B1" w14:textId="77777777" w:rsidTr="00D23BC7">
        <w:tc>
          <w:tcPr>
            <w:tcW w:w="3060" w:type="dxa"/>
          </w:tcPr>
          <w:p w14:paraId="592DF26E" w14:textId="60A1B694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-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627CF644" w:rsidR="0099027A" w:rsidRPr="00AD6B8B" w:rsidRDefault="0099027A" w:rsidP="0099027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8CF1DB" w14:textId="282A4A0E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2,451,41</w:t>
            </w:r>
            <w:r w:rsidR="00FC3A5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2744C3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85BD63" w14:textId="1E5B8FB4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2,351,423</w:t>
            </w:r>
          </w:p>
        </w:tc>
        <w:tc>
          <w:tcPr>
            <w:tcW w:w="270" w:type="dxa"/>
            <w:shd w:val="clear" w:color="auto" w:fill="auto"/>
          </w:tcPr>
          <w:p w14:paraId="28BF62EC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142B70C" w14:textId="5A366C43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2,451,41</w:t>
            </w:r>
            <w:r w:rsidR="00FC3A5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365332FF" w14:textId="5FFA297A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</w:rPr>
              <w:t>2,351,423</w:t>
            </w:r>
          </w:p>
        </w:tc>
      </w:tr>
      <w:tr w:rsidR="0099027A" w:rsidRPr="00AD6B8B" w14:paraId="534FB5FF" w14:textId="77777777" w:rsidTr="00D23BC7">
        <w:tc>
          <w:tcPr>
            <w:tcW w:w="3060" w:type="dxa"/>
          </w:tcPr>
          <w:p w14:paraId="3A66D05C" w14:textId="2C650E38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</w:t>
            </w: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AD6B8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</w:t>
            </w:r>
            <w:r w:rsidR="00DA7DC9"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ปรับลดมูลค่า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    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="00DA7DC9"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DA7DC9"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กลับรายการ</w:t>
            </w:r>
            <w:r w:rsidR="00DA7DC9"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54301E" w14:textId="77777777" w:rsidR="0099027A" w:rsidRPr="00AD6B8B" w:rsidRDefault="0099027A" w:rsidP="0099027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0C8EDE" w14:textId="77777777" w:rsidR="0099027A" w:rsidRDefault="0099027A" w:rsidP="00D23BC7">
            <w:pPr>
              <w:pStyle w:val="acctfourfigures"/>
              <w:tabs>
                <w:tab w:val="clear" w:pos="765"/>
                <w:tab w:val="decimal" w:pos="880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6A871" w14:textId="1A1396D0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30,90</w:t>
            </w:r>
            <w:r w:rsidR="00FC3A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38E413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926B64" w14:textId="7CD20B17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>(4,198)</w:t>
            </w:r>
          </w:p>
        </w:tc>
        <w:tc>
          <w:tcPr>
            <w:tcW w:w="270" w:type="dxa"/>
            <w:shd w:val="clear" w:color="auto" w:fill="auto"/>
          </w:tcPr>
          <w:p w14:paraId="262EC7E7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12DD968" w14:textId="77777777" w:rsidR="0099027A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7A3F6" w14:textId="730324B8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30,90</w:t>
            </w:r>
            <w:r w:rsidR="00FC3A5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19F34C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shd w:val="clear" w:color="auto" w:fill="auto"/>
          </w:tcPr>
          <w:p w14:paraId="2197B035" w14:textId="37963C23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>(4,198)</w:t>
            </w:r>
          </w:p>
        </w:tc>
      </w:tr>
      <w:tr w:rsidR="0099027A" w:rsidRPr="00AD6B8B" w14:paraId="11046E02" w14:textId="77777777" w:rsidTr="00D23BC7">
        <w:tc>
          <w:tcPr>
            <w:tcW w:w="3060" w:type="dxa"/>
            <w:shd w:val="clear" w:color="auto" w:fill="auto"/>
          </w:tcPr>
          <w:p w14:paraId="6AE9F8CB" w14:textId="154BDB70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99027A" w:rsidRPr="00AD6B8B" w:rsidRDefault="0099027A" w:rsidP="0099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3EF81442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2,482,316</w:t>
            </w:r>
          </w:p>
        </w:tc>
        <w:tc>
          <w:tcPr>
            <w:tcW w:w="270" w:type="dxa"/>
            <w:shd w:val="clear" w:color="auto" w:fill="auto"/>
          </w:tcPr>
          <w:p w14:paraId="7F21DD55" w14:textId="77777777" w:rsidR="0099027A" w:rsidRPr="00AD6B8B" w:rsidRDefault="0099027A" w:rsidP="0099027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2A0E4151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2,347,225</w:t>
            </w:r>
          </w:p>
        </w:tc>
        <w:tc>
          <w:tcPr>
            <w:tcW w:w="270" w:type="dxa"/>
            <w:shd w:val="clear" w:color="auto" w:fill="auto"/>
          </w:tcPr>
          <w:p w14:paraId="7A6AE30B" w14:textId="77777777" w:rsidR="0099027A" w:rsidRPr="00AD6B8B" w:rsidRDefault="0099027A" w:rsidP="0099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07812941" w:rsidR="0099027A" w:rsidRPr="00AD6B8B" w:rsidRDefault="0099027A" w:rsidP="00D23BC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2,482,316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99027A" w:rsidRPr="00AD6B8B" w:rsidRDefault="0099027A" w:rsidP="0099027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70838FEA" w:rsidR="0099027A" w:rsidRPr="00AD6B8B" w:rsidRDefault="0099027A" w:rsidP="00D23BC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2,347,225</w:t>
            </w:r>
          </w:p>
        </w:tc>
      </w:tr>
    </w:tbl>
    <w:p w14:paraId="026997BC" w14:textId="2A1F4ED7" w:rsidR="000F2573" w:rsidRPr="005E1583" w:rsidRDefault="000F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B12B5E4" w14:textId="3DC544EB" w:rsidR="004B5EFF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D6B8B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4B5EFF" w:rsidRPr="00AD6B8B">
        <w:rPr>
          <w:rFonts w:asciiTheme="majorBidi" w:hAnsiTheme="majorBidi" w:cstheme="majorBidi"/>
          <w:sz w:val="30"/>
          <w:szCs w:val="30"/>
          <w:lang w:val="en-US"/>
        </w:rPr>
        <w:tab/>
      </w:r>
      <w:r w:rsidR="004B5EFF" w:rsidRPr="00AD6B8B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</w:t>
      </w:r>
      <w:r w:rsidR="00B964BB">
        <w:rPr>
          <w:rFonts w:asciiTheme="majorBidi" w:hAnsiTheme="majorBidi" w:cstheme="majorBidi" w:hint="cs"/>
          <w:sz w:val="30"/>
          <w:szCs w:val="30"/>
          <w:cs/>
          <w:lang w:val="en-US"/>
        </w:rPr>
        <w:t>ย่อย</w:t>
      </w:r>
    </w:p>
    <w:p w14:paraId="1DCC626F" w14:textId="77777777" w:rsidR="00B964BB" w:rsidRPr="005E1583" w:rsidRDefault="00B964BB" w:rsidP="00B964BB">
      <w:pPr>
        <w:rPr>
          <w:sz w:val="30"/>
          <w:szCs w:val="30"/>
          <w:lang w:eastAsia="x-none"/>
        </w:rPr>
      </w:pPr>
    </w:p>
    <w:p w14:paraId="4C0C4C6B" w14:textId="77777777" w:rsidR="00B964BB" w:rsidRPr="00095C50" w:rsidRDefault="00B964BB" w:rsidP="00B964BB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EDC8190" w14:textId="77777777" w:rsidR="00B964BB" w:rsidRPr="005E1583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18E0" w14:textId="20897AAD" w:rsidR="00B964BB" w:rsidRPr="00095C50" w:rsidRDefault="00D54B70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>งบการเงินประกอบด้วยงบการเงินของบริษัทและ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บริษัทย่อย</w:t>
      </w: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 (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รวมกันเรียกว่า</w:t>
      </w: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 "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กลุ่มบริษัท</w:t>
      </w: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") 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และส่วนได้เสียของ</w:t>
      </w:r>
      <w:r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br/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 xml:space="preserve">กลุ่มบริษัทในบริษัทร่วม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B964BB" w:rsidRPr="00095C50">
        <w:rPr>
          <w:rFonts w:asciiTheme="majorBidi" w:hAnsiTheme="majorBidi"/>
          <w:sz w:val="30"/>
          <w:szCs w:val="30"/>
          <w:cs/>
        </w:rPr>
        <w:t xml:space="preserve">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B964BB" w:rsidRPr="00095C50">
        <w:rPr>
          <w:rFonts w:asciiTheme="majorBidi" w:hAnsiTheme="majorBidi"/>
          <w:sz w:val="30"/>
          <w:szCs w:val="30"/>
          <w:cs/>
        </w:rPr>
        <w:t xml:space="preserve">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ถูกตัดรายการในการจัดทำ</w:t>
      </w:r>
      <w:r w:rsidR="00B964BB">
        <w:rPr>
          <w:rFonts w:asciiTheme="majorBidi" w:hAnsiTheme="majorBidi"/>
          <w:sz w:val="30"/>
          <w:szCs w:val="30"/>
        </w:rPr>
        <w:br/>
      </w:r>
      <w:r w:rsidR="00B964BB" w:rsidRPr="00095C50">
        <w:rPr>
          <w:rFonts w:asciiTheme="majorBidi" w:hAnsiTheme="majorBidi" w:hint="cs"/>
          <w:sz w:val="30"/>
          <w:szCs w:val="30"/>
          <w:cs/>
        </w:rPr>
        <w:t>งบการเงินรวม</w:t>
      </w:r>
      <w:r w:rsidR="00B964BB" w:rsidRPr="00095C50">
        <w:rPr>
          <w:rFonts w:asciiTheme="majorBidi" w:hAnsiTheme="majorBidi"/>
          <w:sz w:val="30"/>
          <w:szCs w:val="30"/>
          <w:cs/>
        </w:rPr>
        <w:t xml:space="preserve">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0BE1F9E" w14:textId="77777777" w:rsidR="00B964BB" w:rsidRPr="00B531E6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8CFCCDC" w14:textId="68D0D393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ให้วัดมูลค่าด้วยมูลค่ายุติธรรม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ณ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36F2F34E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CD9F2" w14:textId="549D58D9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lastRenderedPageBreak/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เงินปันผลรับบันทึก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ในกำไรหรือขาดทุนในวันที่บริษัทมีสิทธิได้รับเงินปันผล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85C004" w14:textId="325811D5" w:rsidR="00B531E6" w:rsidRDefault="00B531E6"/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B964BB" w:rsidRPr="00355D06" w14:paraId="2DF69D9C" w14:textId="77777777">
        <w:trPr>
          <w:tblHeader/>
        </w:trPr>
        <w:tc>
          <w:tcPr>
            <w:tcW w:w="6390" w:type="dxa"/>
            <w:vAlign w:val="bottom"/>
          </w:tcPr>
          <w:p w14:paraId="4274676A" w14:textId="29D08B89" w:rsidR="00B964BB" w:rsidRPr="00B73E6E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06B02135" w14:textId="77777777" w:rsidR="00B964BB" w:rsidRPr="00275268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55D0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9E1811" w:rsidRPr="00355D06" w14:paraId="6396A345" w14:textId="77777777">
        <w:tc>
          <w:tcPr>
            <w:tcW w:w="6390" w:type="dxa"/>
            <w:vAlign w:val="bottom"/>
          </w:tcPr>
          <w:p w14:paraId="69093BB7" w14:textId="0DDFEF6E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7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E27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E2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E2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3" w:type="dxa"/>
          </w:tcPr>
          <w:p w14:paraId="2244D7B7" w14:textId="34CE2515" w:rsidR="009E1811" w:rsidRPr="00355D06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614411A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125013" w14:textId="0E54070B" w:rsidR="009E1811" w:rsidRPr="00355D06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E1811" w:rsidRPr="00355D06" w14:paraId="11A9E427" w14:textId="77777777">
        <w:tc>
          <w:tcPr>
            <w:tcW w:w="6390" w:type="dxa"/>
            <w:vAlign w:val="bottom"/>
          </w:tcPr>
          <w:p w14:paraId="25027B04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6B35FFF9" w14:textId="77777777" w:rsidR="009E1811" w:rsidRPr="00355D06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9E1811" w:rsidRPr="00C95845" w14:paraId="01D08AD5" w14:textId="77777777">
        <w:tc>
          <w:tcPr>
            <w:tcW w:w="6390" w:type="dxa"/>
            <w:shd w:val="clear" w:color="auto" w:fill="auto"/>
            <w:vAlign w:val="bottom"/>
          </w:tcPr>
          <w:p w14:paraId="3DA266D6" w14:textId="77777777" w:rsidR="009E1811" w:rsidRPr="00F21C33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23" w:type="dxa"/>
          </w:tcPr>
          <w:p w14:paraId="1A500233" w14:textId="71F6100F" w:rsidR="009E1811" w:rsidRPr="00B15D0F" w:rsidRDefault="001362F4" w:rsidP="001362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59,994</w:t>
            </w:r>
          </w:p>
        </w:tc>
        <w:tc>
          <w:tcPr>
            <w:tcW w:w="236" w:type="dxa"/>
          </w:tcPr>
          <w:p w14:paraId="0A712BEF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2AF154A" w14:textId="77777777" w:rsidR="009E1811" w:rsidRPr="00C95845" w:rsidRDefault="009E1811" w:rsidP="009E181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8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811" w:rsidRPr="00C95845" w14:paraId="74E88A2F" w14:textId="77777777">
        <w:tc>
          <w:tcPr>
            <w:tcW w:w="6390" w:type="dxa"/>
            <w:shd w:val="clear" w:color="auto" w:fill="auto"/>
            <w:vAlign w:val="bottom"/>
          </w:tcPr>
          <w:p w14:paraId="386AC3C7" w14:textId="77777777" w:rsidR="009E1811" w:rsidRPr="00F21C33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8D0A9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3" w:type="dxa"/>
          </w:tcPr>
          <w:p w14:paraId="72E57E30" w14:textId="509FCB16" w:rsidR="009E1811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26E08F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81C829" w14:textId="0C952457" w:rsidR="009E1811" w:rsidRPr="00C95845" w:rsidRDefault="009E1811" w:rsidP="009E181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1811" w:rsidRPr="00C95845" w14:paraId="6F81DAA4" w14:textId="77777777" w:rsidTr="005725BD">
        <w:tc>
          <w:tcPr>
            <w:tcW w:w="6390" w:type="dxa"/>
            <w:shd w:val="clear" w:color="auto" w:fill="auto"/>
            <w:vAlign w:val="bottom"/>
          </w:tcPr>
          <w:p w14:paraId="191C4B38" w14:textId="0D2019D1" w:rsidR="009E1811" w:rsidRPr="00030216" w:rsidRDefault="009E1811" w:rsidP="009E1811">
            <w:pPr>
              <w:pStyle w:val="ListParagraph"/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เรียกชำระค่าหุ้นสามัญ 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23" w:type="dxa"/>
          </w:tcPr>
          <w:p w14:paraId="6D7E619B" w14:textId="09F987A4" w:rsidR="009E1811" w:rsidRDefault="003A142C" w:rsidP="003A142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737557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695229" w14:textId="031419F6" w:rsidR="009E1811" w:rsidRPr="00C95845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24,997</w:t>
            </w:r>
          </w:p>
        </w:tc>
      </w:tr>
      <w:tr w:rsidR="009E1811" w:rsidRPr="00C95845" w14:paraId="46131DE6" w14:textId="77777777" w:rsidTr="005725BD">
        <w:tc>
          <w:tcPr>
            <w:tcW w:w="6390" w:type="dxa"/>
            <w:shd w:val="clear" w:color="auto" w:fill="auto"/>
            <w:vAlign w:val="bottom"/>
          </w:tcPr>
          <w:p w14:paraId="180A1D3F" w14:textId="77777777" w:rsidR="009E1811" w:rsidRPr="00F21C33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 w:rsidRPr="00F21C33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F21C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8D0A9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D0A95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F21C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3" w:type="dxa"/>
            <w:vAlign w:val="bottom"/>
          </w:tcPr>
          <w:p w14:paraId="5710AA37" w14:textId="59A79714" w:rsidR="009E1811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5EDFE4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BFF47D" w14:textId="45FEC3BA" w:rsidR="009E1811" w:rsidRPr="00C95845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1811" w:rsidRPr="00C95845" w14:paraId="19AC1FDE" w14:textId="77777777" w:rsidTr="005725BD">
        <w:tc>
          <w:tcPr>
            <w:tcW w:w="6390" w:type="dxa"/>
            <w:shd w:val="clear" w:color="auto" w:fill="auto"/>
            <w:vAlign w:val="bottom"/>
          </w:tcPr>
          <w:p w14:paraId="71336785" w14:textId="57AF28F9" w:rsidR="009E1811" w:rsidRDefault="009E1811" w:rsidP="009E1811">
            <w:pPr>
              <w:pStyle w:val="ListParagraph"/>
              <w:numPr>
                <w:ilvl w:val="0"/>
                <w:numId w:val="6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เรียกชำระค่าหุ้นสามัญเพิ่มและเพิ่มทุนจดทะเบียน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C173AB9" w14:textId="72E5D6F3" w:rsidR="009E1811" w:rsidRDefault="001E153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FA0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36" w:type="dxa"/>
            <w:vAlign w:val="bottom"/>
          </w:tcPr>
          <w:p w14:paraId="0234AA25" w14:textId="77777777" w:rsidR="009E1811" w:rsidRPr="00355D06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970063D" w14:textId="3534B0B5" w:rsidR="009E1811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34,997</w:t>
            </w:r>
          </w:p>
        </w:tc>
      </w:tr>
      <w:tr w:rsidR="009E1811" w:rsidRPr="00C95845" w14:paraId="4AE59067" w14:textId="77777777">
        <w:tc>
          <w:tcPr>
            <w:tcW w:w="6390" w:type="dxa"/>
            <w:shd w:val="clear" w:color="auto" w:fill="auto"/>
            <w:vAlign w:val="bottom"/>
          </w:tcPr>
          <w:p w14:paraId="666EED20" w14:textId="77777777" w:rsidR="009E1811" w:rsidRPr="0082460E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4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246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88BC608" w14:textId="183B9063" w:rsidR="009E1811" w:rsidRPr="0082460E" w:rsidRDefault="001E153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149,985</w:t>
            </w:r>
          </w:p>
        </w:tc>
        <w:tc>
          <w:tcPr>
            <w:tcW w:w="236" w:type="dxa"/>
          </w:tcPr>
          <w:p w14:paraId="3538FFD7" w14:textId="77777777" w:rsidR="009E1811" w:rsidRPr="0082460E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6BBBA43" w14:textId="416BEE64" w:rsidR="009E1811" w:rsidRPr="0082460E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59,994</w:t>
            </w:r>
          </w:p>
        </w:tc>
      </w:tr>
    </w:tbl>
    <w:p w14:paraId="63E1A71E" w14:textId="77777777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D512B9" w14:textId="792C012D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23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มิถุนายน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ที่ประชุมคณะกรรมการของบริษัทมีมติอนุมัติให้จัดตั้งบริษัทย่อยแห่งใหม่ใน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ประเทศไทยโดยดำเนินธุรกิจห้องเย็นและผลิต</w:t>
      </w:r>
      <w:r w:rsidR="00B401B2">
        <w:rPr>
          <w:rFonts w:ascii="Angsana New" w:hAnsi="Angsana New" w:hint="cs"/>
          <w:sz w:val="30"/>
          <w:szCs w:val="30"/>
          <w:cs/>
        </w:rPr>
        <w:t>อาหาร</w:t>
      </w:r>
      <w:r w:rsidRPr="00095C50">
        <w:rPr>
          <w:rFonts w:ascii="Angsana New" w:hAnsi="Angsana New" w:hint="cs"/>
          <w:sz w:val="30"/>
          <w:szCs w:val="30"/>
          <w:cs/>
        </w:rPr>
        <w:t>ซึ่งได้แก่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มีทุนจดทะเบียน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 (</w:t>
      </w:r>
      <w:r w:rsidRPr="00095C50"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ล้านหุ้น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บาท</w:t>
      </w:r>
      <w:r w:rsidRPr="00095C50">
        <w:rPr>
          <w:rFonts w:ascii="Angsana New" w:hAnsi="Angsana New"/>
          <w:sz w:val="30"/>
          <w:szCs w:val="30"/>
          <w:cs/>
        </w:rPr>
        <w:t xml:space="preserve">)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โดยบริษัทถือหุ้นในสัดส่วนร้อยละ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99.99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ชำระค่าหุ้นร้อยละ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="00074B00">
        <w:rPr>
          <w:rFonts w:ascii="Angsana New" w:hAnsi="Angsana New"/>
          <w:sz w:val="30"/>
          <w:szCs w:val="30"/>
        </w:rPr>
        <w:t xml:space="preserve"> </w:t>
      </w:r>
      <w:r w:rsidR="00170130">
        <w:rPr>
          <w:rFonts w:ascii="Angsana New" w:hAnsi="Angsana New" w:hint="cs"/>
          <w:sz w:val="30"/>
          <w:szCs w:val="30"/>
          <w:cs/>
        </w:rPr>
        <w:t>ทั้งนี้</w:t>
      </w:r>
      <w:r w:rsidRPr="00095C50">
        <w:rPr>
          <w:rFonts w:ascii="Angsana New" w:hAnsi="Angsana New" w:hint="cs"/>
          <w:sz w:val="30"/>
          <w:szCs w:val="30"/>
          <w:cs/>
        </w:rPr>
        <w:t>บริษัทย่อยดังกล่าวได้จดทะเบียน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กับกระทรวงพาณิชย์แล้วเมื่อวันที่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กรกฎาคม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</w:p>
    <w:p w14:paraId="233C2178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DCBF66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4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สิงหาคม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มีมติอนุมัติเพิ่มทุนจดทะเบียน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จากเดิม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(</w:t>
      </w:r>
      <w:r w:rsidRPr="00095C50"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ล้านหุ้น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บาท</w:t>
      </w:r>
      <w:r w:rsidRPr="00095C50">
        <w:rPr>
          <w:rFonts w:ascii="Angsana New" w:hAnsi="Angsana New"/>
          <w:sz w:val="30"/>
          <w:szCs w:val="30"/>
          <w:cs/>
        </w:rPr>
        <w:t xml:space="preserve">) </w:t>
      </w:r>
      <w:r w:rsidRPr="00095C50">
        <w:rPr>
          <w:rFonts w:ascii="Angsana New" w:hAnsi="Angsana New" w:hint="cs"/>
          <w:sz w:val="30"/>
          <w:szCs w:val="30"/>
          <w:cs/>
        </w:rPr>
        <w:t>เป็น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(</w:t>
      </w:r>
      <w:r w:rsidRPr="00095C50">
        <w:rPr>
          <w:rFonts w:ascii="Angsana New" w:hAnsi="Angsana New"/>
          <w:sz w:val="30"/>
          <w:szCs w:val="30"/>
        </w:rPr>
        <w:t>15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ล้านหุ้น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10.00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บาท</w:t>
      </w:r>
      <w:r w:rsidRPr="00095C50">
        <w:rPr>
          <w:rFonts w:ascii="Angsana New" w:hAnsi="Angsana New"/>
          <w:sz w:val="30"/>
          <w:szCs w:val="30"/>
          <w:cs/>
        </w:rPr>
        <w:t xml:space="preserve">)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และบริษัทย่อยดังกล่าวได้จดทะเบียนการเพิ่มทุนกับกระทรวงพาณิชย์แล้วเมื่อวันที่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9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สิงหาคม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ผู้ถือหุ้นของบริษัทย่อยมีมติให้เรียกชำระค่าหุ้นสามัญร้อยละ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35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27.50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3A79ED9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5A8CC" w14:textId="7AE581AC" w:rsidR="00B964BB" w:rsidRDefault="00B964BB" w:rsidP="00FC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="004A4AA5">
        <w:rPr>
          <w:rFonts w:ascii="Angsana New" w:hAnsi="Angsana New"/>
          <w:sz w:val="30"/>
          <w:szCs w:val="30"/>
        </w:rPr>
        <w:t>1</w:t>
      </w:r>
      <w:r w:rsidRPr="00095C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มีมติอนุมัติให้เรียกชำระค่าหุ้นสามัญเพิ่มเติม</w:t>
      </w:r>
      <w:r w:rsidR="00FC3A52">
        <w:rPr>
          <w:rFonts w:ascii="Angsana New" w:hAnsi="Angsana New" w:hint="cs"/>
          <w:sz w:val="30"/>
          <w:szCs w:val="30"/>
          <w:cs/>
        </w:rPr>
        <w:t>ในเดือนธันวาคม</w:t>
      </w:r>
      <w:r w:rsidR="00217BD7">
        <w:rPr>
          <w:rFonts w:ascii="Angsana New" w:hAnsi="Angsana New" w:hint="cs"/>
          <w:sz w:val="30"/>
          <w:szCs w:val="30"/>
          <w:cs/>
        </w:rPr>
        <w:t xml:space="preserve"> </w:t>
      </w:r>
      <w:r w:rsidR="00217BD7">
        <w:rPr>
          <w:rFonts w:ascii="Angsana New" w:hAnsi="Angsana New"/>
          <w:sz w:val="30"/>
          <w:szCs w:val="30"/>
        </w:rPr>
        <w:t>2566</w:t>
      </w:r>
      <w:r w:rsidR="00217BD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095C50">
        <w:rPr>
          <w:rFonts w:ascii="Angsana New" w:hAnsi="Angsana New" w:hint="cs"/>
          <w:sz w:val="30"/>
          <w:szCs w:val="30"/>
          <w:cs/>
        </w:rPr>
        <w:t>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รวมเป็นร้อยละ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40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</w:t>
      </w:r>
      <w:r w:rsidR="00217BD7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217BD7">
        <w:rPr>
          <w:rFonts w:ascii="Angsana New" w:hAnsi="Angsana New"/>
          <w:sz w:val="30"/>
          <w:szCs w:val="30"/>
        </w:rPr>
        <w:t xml:space="preserve">2566 </w:t>
      </w:r>
      <w:r w:rsidRPr="00095C5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7.50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="00B674B0">
        <w:rPr>
          <w:rFonts w:ascii="Angsana New" w:hAnsi="Angsana New" w:hint="cs"/>
          <w:sz w:val="30"/>
          <w:szCs w:val="30"/>
          <w:cs/>
        </w:rPr>
        <w:t xml:space="preserve"> และ</w:t>
      </w:r>
      <w:r w:rsidR="00FC3A52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="00B674B0" w:rsidRPr="00B674B0">
        <w:rPr>
          <w:rFonts w:ascii="Angsana New" w:hAnsi="Angsana New" w:hint="cs"/>
          <w:sz w:val="30"/>
          <w:szCs w:val="30"/>
          <w:cs/>
        </w:rPr>
        <w:t>มีมติอนุมัติให้เรียกชำระค่าหุ้นสามัญเพิ่มเติม</w:t>
      </w:r>
      <w:r w:rsidR="00FC3A52">
        <w:rPr>
          <w:rFonts w:ascii="Angsana New" w:hAnsi="Angsana New" w:hint="cs"/>
          <w:sz w:val="30"/>
          <w:szCs w:val="30"/>
          <w:cs/>
        </w:rPr>
        <w:t xml:space="preserve">ในเดือนกุมภาพันธ์ </w:t>
      </w:r>
      <w:r w:rsidR="00FC3A52">
        <w:rPr>
          <w:rFonts w:ascii="Angsana New" w:hAnsi="Angsana New"/>
          <w:sz w:val="30"/>
          <w:szCs w:val="30"/>
        </w:rPr>
        <w:t xml:space="preserve">2567 </w:t>
      </w:r>
      <w:r w:rsidR="00B674B0" w:rsidRPr="00B674B0">
        <w:rPr>
          <w:rFonts w:ascii="Angsana New" w:hAnsi="Angsana New" w:hint="cs"/>
          <w:sz w:val="30"/>
          <w:szCs w:val="30"/>
          <w:cs/>
        </w:rPr>
        <w:t>อีกร้อยละ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>
        <w:rPr>
          <w:rFonts w:ascii="Angsana New" w:hAnsi="Angsana New"/>
          <w:sz w:val="30"/>
          <w:szCs w:val="30"/>
        </w:rPr>
        <w:t>60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 w:rsidRPr="00B674B0">
        <w:rPr>
          <w:rFonts w:ascii="Angsana New" w:hAnsi="Angsana New" w:hint="cs"/>
          <w:sz w:val="30"/>
          <w:szCs w:val="30"/>
          <w:cs/>
        </w:rPr>
        <w:t>รวมเป็นร้อยละ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>
        <w:rPr>
          <w:rFonts w:ascii="Angsana New" w:hAnsi="Angsana New"/>
          <w:sz w:val="30"/>
          <w:szCs w:val="30"/>
        </w:rPr>
        <w:t>100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 w:rsidRPr="00B674B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>
        <w:rPr>
          <w:rFonts w:ascii="Angsana New" w:hAnsi="Angsana New"/>
          <w:sz w:val="30"/>
          <w:szCs w:val="30"/>
        </w:rPr>
        <w:t>150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 w:rsidRPr="00B674B0">
        <w:rPr>
          <w:rFonts w:ascii="Angsana New" w:hAnsi="Angsana New" w:hint="cs"/>
          <w:sz w:val="30"/>
          <w:szCs w:val="30"/>
          <w:cs/>
        </w:rPr>
        <w:t>ล้านบาท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 w:rsidRPr="00B674B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โดยบริษัทได้ชำระค่าหุ้นดังกล่าวในเดือนกุมภาพันธ์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>
        <w:rPr>
          <w:rFonts w:ascii="Angsana New" w:hAnsi="Angsana New"/>
          <w:sz w:val="30"/>
          <w:szCs w:val="30"/>
        </w:rPr>
        <w:t>2567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B674B0" w:rsidRPr="00B674B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674B0" w:rsidRPr="00B674B0">
        <w:rPr>
          <w:rFonts w:ascii="Angsana New" w:hAnsi="Angsana New"/>
          <w:sz w:val="30"/>
          <w:szCs w:val="30"/>
          <w:cs/>
        </w:rPr>
        <w:t xml:space="preserve"> </w:t>
      </w:r>
      <w:r w:rsidR="001362F4">
        <w:rPr>
          <w:rFonts w:ascii="Angsana New" w:hAnsi="Angsana New"/>
          <w:sz w:val="30"/>
          <w:szCs w:val="30"/>
        </w:rPr>
        <w:t xml:space="preserve">90 </w:t>
      </w:r>
      <w:r w:rsidR="00B674B0" w:rsidRPr="00B674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5BC4AF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189E84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1827D0" w:rsidRPr="00DF3A57" w:rsidSect="00F10C9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0F85DECF" w14:textId="735A9834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095C50">
        <w:rPr>
          <w:rFonts w:asciiTheme="majorBidi" w:hAnsiTheme="majorBidi" w:cstheme="majorBidi"/>
          <w:sz w:val="30"/>
          <w:szCs w:val="30"/>
        </w:rPr>
        <w:t xml:space="preserve">31 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 w:rsidR="009E1811">
        <w:rPr>
          <w:rFonts w:asciiTheme="majorBidi" w:hAnsiTheme="majorBidi" w:cstheme="majorBidi"/>
          <w:sz w:val="30"/>
          <w:szCs w:val="30"/>
        </w:rPr>
        <w:t>7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 w:rsidR="009E1811">
        <w:rPr>
          <w:rFonts w:asciiTheme="majorBidi" w:hAnsiTheme="majorBidi" w:cstheme="majorBidi"/>
          <w:sz w:val="30"/>
          <w:szCs w:val="30"/>
        </w:rPr>
        <w:t>6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1DC16F29" w14:textId="77777777" w:rsidR="001827D0" w:rsidRDefault="001827D0" w:rsidP="001827D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81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00"/>
      </w:tblGrid>
      <w:tr w:rsidR="00782F49" w:rsidRPr="00095C50" w14:paraId="7EE921D0" w14:textId="77777777" w:rsidTr="00CB00CA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2D289C9B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0A0CC22D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6"/>
          </w:tcPr>
          <w:p w14:paraId="2681DFFD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0" w:type="dxa"/>
            <w:gridSpan w:val="19"/>
          </w:tcPr>
          <w:p w14:paraId="5F7AA3C2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B00CA" w:rsidRPr="00095C50" w14:paraId="3B8B3139" w14:textId="77777777" w:rsidTr="00CB00CA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50C32EAF" w14:textId="77777777" w:rsidR="00CB00CA" w:rsidRPr="00E832CC" w:rsidRDefault="00CB00CA" w:rsidP="00CB00C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AE2CECE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A24AFDF" w14:textId="77777777" w:rsidR="00CB00CA" w:rsidRPr="00095C50" w:rsidRDefault="00CB00CA" w:rsidP="00CB00CA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0C7BBB62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1D04904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2E8DCA96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0A1B5D0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6C8A476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A5A09AC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B31FE46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F4A7C1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D49FB4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AFFC1B1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65C2B" w14:textId="77777777" w:rsidR="00CB00CA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FAD8A7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8566240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03F415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B7CABB" w14:textId="77777777" w:rsidR="00CB00CA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E94093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0B5F1CAD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ADBC115" w14:textId="7E7216D3" w:rsidR="00CB00CA" w:rsidRPr="00782F49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782F49" w:rsidRPr="00095C50" w14:paraId="7B2B2F47" w14:textId="77777777" w:rsidTr="00CB00CA">
        <w:trPr>
          <w:cantSplit/>
          <w:trHeight w:val="389"/>
          <w:tblHeader/>
        </w:trPr>
        <w:tc>
          <w:tcPr>
            <w:tcW w:w="2430" w:type="dxa"/>
          </w:tcPr>
          <w:p w14:paraId="49C2D0D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1D3A259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081808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8ED3B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665D8B31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DB1C3F9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17B7F3E3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714096F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26BAA31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1108DCA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531C5AB2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1D0301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2AD28D05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A78D368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8531E6A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7C295F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2F00B758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8679C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6FB3DE2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F81D87A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35A7DD7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19A5973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668164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C7ED9C1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974A7D7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B57BE24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0265F85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82F49" w:rsidRPr="00095C50" w14:paraId="73C25C3F" w14:textId="77777777" w:rsidTr="00CB00CA">
        <w:trPr>
          <w:cantSplit/>
          <w:trHeight w:val="389"/>
          <w:tblHeader/>
        </w:trPr>
        <w:tc>
          <w:tcPr>
            <w:tcW w:w="2430" w:type="dxa"/>
          </w:tcPr>
          <w:p w14:paraId="42C1BF50" w14:textId="77777777" w:rsidR="00782F49" w:rsidRPr="00612ACC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1DD5381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D627B2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BDA0DF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3ED1503F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00546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0" w:type="dxa"/>
            <w:gridSpan w:val="19"/>
          </w:tcPr>
          <w:p w14:paraId="4AB3EE1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2F49" w:rsidRPr="00095C50" w14:paraId="2FD23876" w14:textId="77777777" w:rsidTr="00CB00CA">
        <w:trPr>
          <w:cantSplit/>
          <w:trHeight w:val="58"/>
        </w:trPr>
        <w:tc>
          <w:tcPr>
            <w:tcW w:w="2430" w:type="dxa"/>
            <w:hideMark/>
          </w:tcPr>
          <w:p w14:paraId="0259BFF2" w14:textId="77777777" w:rsidR="00782F49" w:rsidRPr="00095C50" w:rsidRDefault="00782F49" w:rsidP="000D7B0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48255F7C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810" w:type="dxa"/>
          </w:tcPr>
          <w:p w14:paraId="5CCCF735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E3490F5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1A9E5A4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DDB87DC" w14:textId="77777777" w:rsidR="00782F49" w:rsidRPr="00095C50" w:rsidRDefault="00782F49" w:rsidP="000D7B04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19F80779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B437869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66F2A9D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181" w:type="dxa"/>
            <w:vAlign w:val="bottom"/>
          </w:tcPr>
          <w:p w14:paraId="31C2940A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0B616A8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348FE866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D361D5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B5CD483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517EE7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187E518A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0AEB15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E95733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C31FCF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CA831B4" w14:textId="77777777" w:rsidR="00782F49" w:rsidRPr="00095C50" w:rsidRDefault="00782F49" w:rsidP="000D7B0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B877047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05EB1BE1" w14:textId="77777777" w:rsidR="00782F49" w:rsidRPr="00095C50" w:rsidRDefault="00782F49" w:rsidP="000D7B0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799302D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3AD9F2FC" w14:textId="77777777" w:rsidR="00782F49" w:rsidRPr="00095C50" w:rsidRDefault="00782F49" w:rsidP="000D7B0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4B6FB5" w14:textId="77777777" w:rsidR="00782F49" w:rsidRPr="00095C50" w:rsidRDefault="00782F49" w:rsidP="000D7B04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095B81" w14:textId="77777777" w:rsidR="00782F49" w:rsidRPr="00095C50" w:rsidRDefault="00782F49" w:rsidP="000D7B0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083B28" w14:textId="77777777" w:rsidR="00782F49" w:rsidRPr="00095C50" w:rsidRDefault="00782F49" w:rsidP="000D7B0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4409889" w14:textId="77777777" w:rsidR="00782F49" w:rsidRPr="00095C50" w:rsidRDefault="00782F49" w:rsidP="001827D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4F649B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2BD35BA3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666F4112" w14:textId="252FA974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C50">
        <w:rPr>
          <w:rFonts w:asciiTheme="majorBidi" w:hAnsiTheme="majorBidi" w:cstheme="majorBidi"/>
          <w:sz w:val="30"/>
          <w:szCs w:val="30"/>
        </w:rPr>
        <w:t xml:space="preserve">(1)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ธุรกิจห้องเย็นและผลิต</w:t>
      </w:r>
      <w:r w:rsidR="00DC6501">
        <w:rPr>
          <w:rFonts w:asciiTheme="majorBidi" w:hAnsiTheme="majorBidi" w:hint="cs"/>
          <w:sz w:val="30"/>
          <w:szCs w:val="30"/>
          <w:cs/>
        </w:rPr>
        <w:t>อาหาร</w:t>
      </w:r>
    </w:p>
    <w:p w14:paraId="55204CF8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5335A27B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4BA72119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1827D0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097AB6A" w14:textId="2252A439" w:rsidR="00F524D2" w:rsidRPr="00095C50" w:rsidRDefault="003E0ACB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095C50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</w:t>
      </w:r>
      <w:r w:rsidR="00B964BB">
        <w:rPr>
          <w:rFonts w:asciiTheme="majorBidi" w:hAnsiTheme="majorBidi" w:cstheme="majorBidi" w:hint="cs"/>
          <w:sz w:val="30"/>
          <w:szCs w:val="30"/>
          <w:cs/>
          <w:lang w:val="en-US"/>
        </w:rPr>
        <w:t>ร่วม</w:t>
      </w:r>
    </w:p>
    <w:p w14:paraId="1208B795" w14:textId="77777777" w:rsidR="001602E8" w:rsidRPr="00095C50" w:rsidRDefault="001602E8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769014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B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7823D68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7ABF95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2149A43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EBBBA" w14:textId="3851B934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บริษัทรับรู้เงินลงทุนในบริษัทร่วมใน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งบการเงินรวมด้วยวิธีส่วนได้เสีย</w:t>
      </w:r>
      <w:r w:rsidR="000B70D2" w:rsidRPr="000B70D2">
        <w:rPr>
          <w:rFonts w:asciiTheme="majorBidi" w:hAnsiTheme="majorBidi" w:hint="cs"/>
          <w:sz w:val="30"/>
          <w:szCs w:val="30"/>
          <w:cs/>
        </w:rPr>
        <w:t>จนถึงวันที่ความมีอิทธิพลอย่าง</w:t>
      </w:r>
      <w:r w:rsidR="00EB33F4">
        <w:rPr>
          <w:rFonts w:asciiTheme="majorBidi" w:hAnsiTheme="majorBidi"/>
          <w:sz w:val="30"/>
          <w:szCs w:val="30"/>
          <w:cs/>
        </w:rPr>
        <w:br/>
      </w:r>
      <w:r w:rsidR="000B70D2" w:rsidRPr="000B70D2">
        <w:rPr>
          <w:rFonts w:asciiTheme="majorBidi" w:hAnsiTheme="majorBidi" w:hint="cs"/>
          <w:sz w:val="30"/>
          <w:szCs w:val="30"/>
          <w:cs/>
        </w:rPr>
        <w:t>มีนัยสำคัญ</w:t>
      </w:r>
      <w:r w:rsidR="000441E9">
        <w:rPr>
          <w:rFonts w:asciiTheme="majorBidi" w:hAnsiTheme="majorBidi" w:hint="cs"/>
          <w:sz w:val="30"/>
          <w:szCs w:val="30"/>
          <w:cs/>
        </w:rPr>
        <w:t>สิ้นสุดลง</w:t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</w:t>
      </w:r>
      <w:r w:rsidR="00EB33F4">
        <w:rPr>
          <w:rFonts w:asciiTheme="majorBidi" w:hAnsiTheme="majorBidi" w:cstheme="majorBidi"/>
          <w:sz w:val="30"/>
          <w:szCs w:val="30"/>
          <w:cs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วิธีส่วนได้เสียของ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บริษัทจะถูกบันทึกในงบการเงินรวม</w:t>
      </w:r>
    </w:p>
    <w:p w14:paraId="4224C209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4A997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5A5AC2EC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4B2FF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AD6B8B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5483C39E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DF45C37" w14:textId="441A93A4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อัตราแลกเปลี่ยน ณ วันที่เกิดรายการ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FC3A52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AD6B8B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="00217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A52">
        <w:rPr>
          <w:rFonts w:asciiTheme="majorBidi" w:hAnsiTheme="majorBidi" w:cstheme="majorBidi" w:hint="cs"/>
          <w:sz w:val="30"/>
          <w:szCs w:val="30"/>
          <w:cs/>
        </w:rPr>
        <w:t>และแสดงเป็นสำรอง</w:t>
      </w:r>
      <w:r w:rsidRPr="00AD6B8B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การแปลงค่างบการเงินในส่วนของผู้ถือหุ้น</w:t>
      </w:r>
      <w:r w:rsidR="00217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02827F54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B68B8" w14:textId="77777777" w:rsidR="00B964BB" w:rsidRPr="00AD6B8B" w:rsidRDefault="00B964BB" w:rsidP="00B964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eastAsia="Times New Roman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</w:t>
      </w:r>
      <w:r w:rsidRPr="00AD6B8B">
        <w:rPr>
          <w:rFonts w:asciiTheme="majorBidi" w:hAnsiTheme="majorBidi" w:cstheme="majorBidi"/>
          <w:sz w:val="30"/>
          <w:szCs w:val="30"/>
          <w:cs/>
        </w:rPr>
        <w:t>ความมีอิทธิพลอย่าง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มีสาระสำคัญ </w:t>
      </w:r>
      <w:r w:rsidRPr="00AD6B8B">
        <w:rPr>
          <w:rFonts w:asciiTheme="majorBidi" w:eastAsia="Times New Roman" w:hAnsiTheme="majorBidi" w:cstheme="majorBidi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Pr="00AD6B8B">
        <w:rPr>
          <w:rFonts w:asciiTheme="majorBidi" w:hAnsiTheme="majorBidi" w:cstheme="majorBidi"/>
          <w:sz w:val="30"/>
          <w:szCs w:val="30"/>
          <w:cs/>
        </w:rPr>
        <w:t>หาก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ในบริษัทร่วมเพียงบางส่วนโดยที่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บริษัทยังคงมีอิทธิพลที่มีสาระสำคัญอยู่ บริษัทต้องจัดประเภทยอดสะสมบางส่วนที่เกี่ยวข้องเป็นกำไรหรือขาดทุน</w:t>
      </w:r>
    </w:p>
    <w:p w14:paraId="44CD4552" w14:textId="77777777" w:rsidR="00B964BB" w:rsidRPr="00FD7184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  <w:r>
        <w:rPr>
          <w:rFonts w:asciiTheme="majorBidi" w:hAnsiTheme="majorBidi" w:cstheme="majorBidi"/>
          <w:i/>
          <w:sz w:val="24"/>
          <w:szCs w:val="24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2"/>
        <w:gridCol w:w="1168"/>
        <w:gridCol w:w="270"/>
        <w:gridCol w:w="1168"/>
        <w:gridCol w:w="270"/>
        <w:gridCol w:w="1180"/>
        <w:gridCol w:w="270"/>
        <w:gridCol w:w="1162"/>
      </w:tblGrid>
      <w:tr w:rsidR="00D9085C" w:rsidRPr="00AD6B8B" w14:paraId="7DBF34FE" w14:textId="77777777" w:rsidTr="00217BD7">
        <w:tc>
          <w:tcPr>
            <w:tcW w:w="3420" w:type="dxa"/>
            <w:shd w:val="clear" w:color="auto" w:fill="auto"/>
          </w:tcPr>
          <w:p w14:paraId="11E9298B" w14:textId="77777777" w:rsidR="00D9085C" w:rsidRPr="00AD6B8B" w:rsidRDefault="00D9085C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38EB694D" w14:textId="77777777" w:rsidR="00D9085C" w:rsidRPr="00AD6B8B" w:rsidRDefault="00D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  <w:shd w:val="clear" w:color="auto" w:fill="auto"/>
            <w:vAlign w:val="bottom"/>
          </w:tcPr>
          <w:p w14:paraId="3B888A87" w14:textId="40F5FA6B" w:rsidR="00D9085C" w:rsidRPr="008818C1" w:rsidRDefault="00D908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0373BE8" w14:textId="77777777" w:rsidR="00D9085C" w:rsidRPr="00AD6B8B" w:rsidRDefault="00D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shd w:val="clear" w:color="auto" w:fill="auto"/>
            <w:vAlign w:val="bottom"/>
          </w:tcPr>
          <w:p w14:paraId="6201E51B" w14:textId="77777777" w:rsidR="00D9085C" w:rsidRPr="00AD6B8B" w:rsidRDefault="00D908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5615" w:rsidRPr="00AD6B8B" w14:paraId="38EB7A65" w14:textId="77777777" w:rsidTr="00217BD7">
        <w:tc>
          <w:tcPr>
            <w:tcW w:w="3420" w:type="dxa"/>
            <w:shd w:val="clear" w:color="auto" w:fill="auto"/>
          </w:tcPr>
          <w:p w14:paraId="2B60E9FD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3FFD502C" w14:textId="77777777" w:rsidR="003B5615" w:rsidRPr="00AD6B8B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3F989D6" w14:textId="11CB8393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29DF7C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C6F84EB" w14:textId="178C4C83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4B024A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1A39F55" w14:textId="37513A90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D24608A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7984DBF" w14:textId="3F19AE7F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B964BB" w:rsidRPr="00AD6B8B" w14:paraId="7A3D9944" w14:textId="77777777" w:rsidTr="00217BD7">
        <w:tc>
          <w:tcPr>
            <w:tcW w:w="3420" w:type="dxa"/>
            <w:shd w:val="clear" w:color="auto" w:fill="auto"/>
          </w:tcPr>
          <w:p w14:paraId="3CC33EA5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2947247F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8" w:type="dxa"/>
            <w:gridSpan w:val="7"/>
            <w:shd w:val="clear" w:color="auto" w:fill="auto"/>
            <w:vAlign w:val="bottom"/>
          </w:tcPr>
          <w:p w14:paraId="294FECD6" w14:textId="77777777" w:rsidR="00B964BB" w:rsidRPr="00AD6B8B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54F4" w:rsidRPr="00AD6B8B" w14:paraId="65F0229F" w14:textId="77777777" w:rsidTr="00217BD7">
        <w:tc>
          <w:tcPr>
            <w:tcW w:w="3420" w:type="dxa"/>
            <w:shd w:val="clear" w:color="auto" w:fill="auto"/>
          </w:tcPr>
          <w:p w14:paraId="282DC981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F9820D1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2FF2A8" w14:textId="61FF50EA" w:rsidR="008554F4" w:rsidRPr="00AD6B8B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60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20,807</w:t>
            </w:r>
          </w:p>
        </w:tc>
        <w:tc>
          <w:tcPr>
            <w:tcW w:w="270" w:type="dxa"/>
            <w:shd w:val="clear" w:color="auto" w:fill="auto"/>
          </w:tcPr>
          <w:p w14:paraId="6C7CCCE7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ACDAAC3" w14:textId="08E7D6CA" w:rsidR="008554F4" w:rsidRPr="00AD6B8B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137,586</w:t>
            </w:r>
          </w:p>
        </w:tc>
        <w:tc>
          <w:tcPr>
            <w:tcW w:w="270" w:type="dxa"/>
            <w:shd w:val="clear" w:color="auto" w:fill="auto"/>
          </w:tcPr>
          <w:p w14:paraId="0F1CC399" w14:textId="77777777" w:rsidR="008554F4" w:rsidRPr="00AD6B8B" w:rsidRDefault="008554F4" w:rsidP="0085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88865E" w14:textId="1936E2A7" w:rsidR="008554F4" w:rsidRPr="00AD6B8B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997B06B" w14:textId="77777777" w:rsidR="008554F4" w:rsidRPr="00AD6B8B" w:rsidRDefault="008554F4" w:rsidP="008554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B57E4C5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42,177</w:t>
            </w:r>
          </w:p>
        </w:tc>
      </w:tr>
      <w:tr w:rsidR="008554F4" w:rsidRPr="00AD6B8B" w14:paraId="3DC6371E" w14:textId="77777777" w:rsidTr="00217BD7">
        <w:tc>
          <w:tcPr>
            <w:tcW w:w="3420" w:type="dxa"/>
            <w:shd w:val="clear" w:color="auto" w:fill="auto"/>
          </w:tcPr>
          <w:p w14:paraId="486D0B6C" w14:textId="6A7683C2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1A5C0A06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7F94F36" w14:textId="48122281" w:rsidR="008554F4" w:rsidRPr="00AD6B8B" w:rsidRDefault="00493313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91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60ABF4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21B1613F" w14:textId="2926840C" w:rsidR="008554F4" w:rsidRPr="00217BD7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(6,409)</w:t>
            </w:r>
          </w:p>
        </w:tc>
        <w:tc>
          <w:tcPr>
            <w:tcW w:w="270" w:type="dxa"/>
            <w:shd w:val="clear" w:color="auto" w:fill="auto"/>
          </w:tcPr>
          <w:p w14:paraId="2CEC6ACE" w14:textId="77777777" w:rsidR="008554F4" w:rsidRPr="00AD6B8B" w:rsidRDefault="008554F4" w:rsidP="0085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CA2E2A" w14:textId="69A1D51E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9C61E" w14:textId="77777777" w:rsidR="008554F4" w:rsidRPr="00AD6B8B" w:rsidRDefault="008554F4" w:rsidP="008554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E1243F8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554F4" w:rsidRPr="00AD6B8B" w14:paraId="5C0F0BC3" w14:textId="77777777" w:rsidTr="00217BD7">
        <w:tc>
          <w:tcPr>
            <w:tcW w:w="3420" w:type="dxa"/>
            <w:shd w:val="clear" w:color="auto" w:fill="auto"/>
          </w:tcPr>
          <w:p w14:paraId="32CB2918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36F442A7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3ADDEB4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04577A8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40C40D3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F9B7F" w14:textId="77777777" w:rsidR="008554F4" w:rsidRPr="00AD6B8B" w:rsidRDefault="008554F4" w:rsidP="0085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89D1D7F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815A1E" w14:textId="77777777" w:rsidR="008554F4" w:rsidRPr="00AD6B8B" w:rsidRDefault="008554F4" w:rsidP="008554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36B0798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54F4" w:rsidRPr="00AD6B8B" w14:paraId="0B877F1A" w14:textId="77777777" w:rsidTr="008C2FFF">
        <w:tc>
          <w:tcPr>
            <w:tcW w:w="3692" w:type="dxa"/>
            <w:gridSpan w:val="2"/>
            <w:shd w:val="clear" w:color="auto" w:fill="auto"/>
          </w:tcPr>
          <w:p w14:paraId="484324DC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168" w:type="dxa"/>
            <w:shd w:val="clear" w:color="auto" w:fill="auto"/>
          </w:tcPr>
          <w:p w14:paraId="52E9F0C6" w14:textId="575C48D0" w:rsidR="008554F4" w:rsidRPr="00AD6B8B" w:rsidRDefault="006915E7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2,852</w:t>
            </w:r>
          </w:p>
        </w:tc>
        <w:tc>
          <w:tcPr>
            <w:tcW w:w="270" w:type="dxa"/>
            <w:shd w:val="clear" w:color="auto" w:fill="auto"/>
          </w:tcPr>
          <w:p w14:paraId="73C6C87F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2C06B7E9" w14:textId="2465A929" w:rsidR="008554F4" w:rsidRPr="00AD6B8B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(10,370)</w:t>
            </w:r>
          </w:p>
        </w:tc>
        <w:tc>
          <w:tcPr>
            <w:tcW w:w="270" w:type="dxa"/>
            <w:shd w:val="clear" w:color="auto" w:fill="auto"/>
          </w:tcPr>
          <w:p w14:paraId="18CA1E38" w14:textId="77777777" w:rsidR="008554F4" w:rsidRPr="00AD6B8B" w:rsidRDefault="008554F4" w:rsidP="0085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F60324" w14:textId="6A141E7C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349C8" w14:textId="17A0A7E3" w:rsidR="008554F4" w:rsidRPr="00AD6B8B" w:rsidRDefault="008554F4" w:rsidP="008554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E923EFE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554F4" w:rsidRPr="00AD6B8B" w14:paraId="2035E592" w14:textId="77777777" w:rsidTr="00217BD7">
        <w:tc>
          <w:tcPr>
            <w:tcW w:w="3420" w:type="dxa"/>
            <w:shd w:val="clear" w:color="auto" w:fill="auto"/>
          </w:tcPr>
          <w:p w14:paraId="6823C057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3E96B6C7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EBCB9" w14:textId="132EABB3" w:rsidR="008554F4" w:rsidRPr="00AD6B8B" w:rsidRDefault="0008685A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123,10</w:t>
            </w:r>
            <w:r w:rsidR="00FC3A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CAC32B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E5125" w14:textId="4194177D" w:rsidR="008554F4" w:rsidRPr="00AD6B8B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120,807</w:t>
            </w:r>
          </w:p>
        </w:tc>
        <w:tc>
          <w:tcPr>
            <w:tcW w:w="270" w:type="dxa"/>
            <w:shd w:val="clear" w:color="auto" w:fill="auto"/>
          </w:tcPr>
          <w:p w14:paraId="5A6BAA1E" w14:textId="77777777" w:rsidR="008554F4" w:rsidRPr="00AD6B8B" w:rsidRDefault="008554F4" w:rsidP="0085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A2B25" w14:textId="15725AF6" w:rsidR="008554F4" w:rsidRPr="00AD6B8B" w:rsidRDefault="008554F4" w:rsidP="00217BD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7061A02" w14:textId="77777777" w:rsidR="008554F4" w:rsidRPr="00AD6B8B" w:rsidRDefault="008554F4" w:rsidP="008554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0AA67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4EB4D5B3" w14:textId="77777777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70EB2" w14:textId="2AD29664" w:rsidR="00B964BB" w:rsidRPr="0084097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47B6DE7" w14:textId="77777777" w:rsidR="00B964BB" w:rsidRPr="00DF3A5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E33E2F9" w14:textId="77777777" w:rsidR="00B964BB" w:rsidRPr="00DF3A5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9FA0FCE" w14:textId="77777777" w:rsidR="00AA1A6F" w:rsidRPr="00DF3A57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AA1A6F" w:rsidRPr="00DF3A57" w:rsidSect="008037A1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93D21B5" w14:textId="322454BB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168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A0168D">
        <w:rPr>
          <w:rFonts w:asciiTheme="majorBidi" w:hAnsiTheme="majorBidi" w:cstheme="majorBidi"/>
          <w:sz w:val="30"/>
          <w:szCs w:val="30"/>
        </w:rPr>
        <w:t xml:space="preserve">31 </w:t>
      </w:r>
      <w:r w:rsidRPr="00A016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168D">
        <w:rPr>
          <w:rFonts w:asciiTheme="majorBidi" w:hAnsiTheme="majorBidi" w:cstheme="majorBidi"/>
          <w:sz w:val="30"/>
          <w:szCs w:val="30"/>
        </w:rPr>
        <w:t>256</w:t>
      </w:r>
      <w:r w:rsidR="003B5615">
        <w:rPr>
          <w:rFonts w:asciiTheme="majorBidi" w:hAnsiTheme="majorBidi" w:cstheme="majorBidi"/>
          <w:sz w:val="30"/>
          <w:szCs w:val="30"/>
        </w:rPr>
        <w:t>7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  <w:r w:rsidRPr="00A0168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0168D">
        <w:rPr>
          <w:rFonts w:asciiTheme="majorBidi" w:hAnsiTheme="majorBidi" w:cstheme="majorBidi"/>
          <w:sz w:val="30"/>
          <w:szCs w:val="30"/>
        </w:rPr>
        <w:t>256</w:t>
      </w:r>
      <w:r w:rsidR="003B5615">
        <w:rPr>
          <w:rFonts w:asciiTheme="majorBidi" w:hAnsiTheme="majorBidi" w:cstheme="majorBidi"/>
          <w:sz w:val="30"/>
          <w:szCs w:val="30"/>
        </w:rPr>
        <w:t>6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  <w:r w:rsidRPr="00A0168D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</w:p>
    <w:p w14:paraId="39430EB8" w14:textId="77777777" w:rsidR="00AA1A6F" w:rsidRPr="00A0168D" w:rsidRDefault="00AA1A6F" w:rsidP="00AA1A6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503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450"/>
        <w:gridCol w:w="988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1082"/>
        <w:gridCol w:w="180"/>
        <w:gridCol w:w="1081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7F4584" w:rsidRPr="00A0168D" w14:paraId="02B75199" w14:textId="77777777" w:rsidTr="005B5F72">
        <w:trPr>
          <w:cantSplit/>
          <w:trHeight w:val="68"/>
          <w:tblHeader/>
        </w:trPr>
        <w:tc>
          <w:tcPr>
            <w:tcW w:w="3600" w:type="dxa"/>
            <w:vAlign w:val="bottom"/>
          </w:tcPr>
          <w:p w14:paraId="5C988D52" w14:textId="77777777" w:rsidR="007F4584" w:rsidRPr="00A0168D" w:rsidRDefault="007F4584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637272E1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38AE17C0" w14:textId="77777777" w:rsidR="007F4584" w:rsidRPr="00A0168D" w:rsidRDefault="007F4584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D1FDD1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802DEF7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3091BC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F539145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F8D1D9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72B5A9D4" w14:textId="66F1B5D2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BB03D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BB03D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3E412DAA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581B224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3B9BF1AF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893A1E9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A1A6F" w:rsidRPr="00A0168D" w14:paraId="73EBFFB6" w14:textId="77777777" w:rsidTr="003B5615">
        <w:trPr>
          <w:cantSplit/>
          <w:trHeight w:val="68"/>
          <w:tblHeader/>
        </w:trPr>
        <w:tc>
          <w:tcPr>
            <w:tcW w:w="3600" w:type="dxa"/>
            <w:vAlign w:val="bottom"/>
          </w:tcPr>
          <w:p w14:paraId="4DC207EA" w14:textId="57531C67" w:rsidR="00AA1A6F" w:rsidRPr="00A0168D" w:rsidRDefault="00AA1A6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hanging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27B671B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1D35D59F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35510190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FB5D21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7D4ABCCF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73A516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351AE2A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3619D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414B480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395D8511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53C6AC9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07D8581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B8B43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5E6627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5D64AD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3B5615" w:rsidRPr="00A0168D" w14:paraId="475C9090" w14:textId="77777777" w:rsidTr="007F4584">
        <w:trPr>
          <w:cantSplit/>
          <w:trHeight w:val="68"/>
          <w:tblHeader/>
        </w:trPr>
        <w:tc>
          <w:tcPr>
            <w:tcW w:w="3600" w:type="dxa"/>
          </w:tcPr>
          <w:p w14:paraId="3FBDD22B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0348892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A6837C9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30DF7A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1CFA33C6" w14:textId="350C7322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5A0EE7F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EA677C" w14:textId="403AD293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090E8B9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123CD189" w14:textId="6024A259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423F1D75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0A59DD2F" w14:textId="41CB555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4871916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DDA1FA2" w14:textId="20783A6D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3FC5DFE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hideMark/>
          </w:tcPr>
          <w:p w14:paraId="33AED8CD" w14:textId="4B8E150C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5C0104E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43E6663" w14:textId="6909236B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8EACCF1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2C4FF62" w14:textId="176E50A8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A863787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A0D2995" w14:textId="48515CC8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601166B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12C5BFD2" w14:textId="51C41E84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3B5615" w:rsidRPr="00A0168D" w14:paraId="0D9A8D95" w14:textId="77777777" w:rsidTr="003B5615">
        <w:trPr>
          <w:cantSplit/>
        </w:trPr>
        <w:tc>
          <w:tcPr>
            <w:tcW w:w="3600" w:type="dxa"/>
          </w:tcPr>
          <w:p w14:paraId="3DEEC8D3" w14:textId="77777777" w:rsidR="003B5615" w:rsidRDefault="003B5615" w:rsidP="003B5615">
            <w:pPr>
              <w:tabs>
                <w:tab w:val="clear" w:pos="227"/>
                <w:tab w:val="left" w:pos="0"/>
              </w:tabs>
              <w:spacing w:line="240" w:lineRule="auto"/>
              <w:ind w:left="191" w:right="-468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2C3C5" w14:textId="5313E96C" w:rsidR="003B5615" w:rsidRPr="00757894" w:rsidRDefault="003B5615" w:rsidP="003B5615">
            <w:pPr>
              <w:tabs>
                <w:tab w:val="clear" w:pos="227"/>
                <w:tab w:val="left" w:pos="0"/>
              </w:tabs>
              <w:spacing w:line="240" w:lineRule="auto"/>
              <w:ind w:left="191" w:right="-4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7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61BD4623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3538AA4C" w14:textId="77777777" w:rsidR="003B5615" w:rsidRPr="00A0168D" w:rsidRDefault="003B5615" w:rsidP="003B5615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E9E991" w14:textId="77777777" w:rsidR="003B5615" w:rsidRPr="00A0168D" w:rsidRDefault="003B5615" w:rsidP="003B5615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DB25635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A23D18" w14:textId="77777777" w:rsidR="003B5615" w:rsidRPr="00A0168D" w:rsidRDefault="003B5615" w:rsidP="003B561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40E95B7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ล้านริงกิต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-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มาเลเซีย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9258B6" w14:textId="77777777" w:rsidR="003B5615" w:rsidRPr="00A0168D" w:rsidRDefault="003B5615" w:rsidP="003B561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3" w:type="dxa"/>
            <w:gridSpan w:val="11"/>
          </w:tcPr>
          <w:p w14:paraId="1F61FFAF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11AA9" w:rsidRPr="00A0168D" w14:paraId="3C6639CE" w14:textId="77777777" w:rsidTr="007F4584">
        <w:trPr>
          <w:cantSplit/>
        </w:trPr>
        <w:tc>
          <w:tcPr>
            <w:tcW w:w="3600" w:type="dxa"/>
          </w:tcPr>
          <w:p w14:paraId="7D3638A9" w14:textId="75CF26CA" w:rsidR="00811AA9" w:rsidRPr="00A0168D" w:rsidRDefault="00811AA9" w:rsidP="00811AA9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right="-172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Kiang </w:t>
            </w:r>
            <w:proofErr w:type="spellStart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Huat</w:t>
            </w:r>
            <w:proofErr w:type="spellEnd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Seagull Trading Frozen Food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proofErr w:type="spellStart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Sdn</w:t>
            </w:r>
            <w:proofErr w:type="spellEnd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 Bhd.</w:t>
            </w:r>
          </w:p>
        </w:tc>
        <w:tc>
          <w:tcPr>
            <w:tcW w:w="450" w:type="dxa"/>
          </w:tcPr>
          <w:p w14:paraId="143A112E" w14:textId="77777777" w:rsidR="00FC3A52" w:rsidRDefault="00FC3A52" w:rsidP="00811AA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2899B1" w14:textId="1BF4AA68" w:rsidR="00811AA9" w:rsidRPr="00A0168D" w:rsidRDefault="00811AA9" w:rsidP="00811AA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988" w:type="dxa"/>
          </w:tcPr>
          <w:p w14:paraId="176D9849" w14:textId="77777777" w:rsidR="00FC3A52" w:rsidRDefault="00FC3A52" w:rsidP="00FC3A52">
            <w:pPr>
              <w:pStyle w:val="acctfourfigures"/>
              <w:tabs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9CDD2A" w14:textId="12B1CA6F" w:rsidR="00811AA9" w:rsidRPr="00A0168D" w:rsidRDefault="00811AA9" w:rsidP="00811AA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มาเลเซีย</w:t>
            </w:r>
          </w:p>
        </w:tc>
        <w:tc>
          <w:tcPr>
            <w:tcW w:w="180" w:type="dxa"/>
          </w:tcPr>
          <w:p w14:paraId="50DD6122" w14:textId="77777777" w:rsidR="00811AA9" w:rsidRPr="00A0168D" w:rsidRDefault="00811AA9" w:rsidP="00811AA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E43D20" w14:textId="691D5E29" w:rsidR="00811AA9" w:rsidRPr="00A0168D" w:rsidRDefault="00811AA9" w:rsidP="00811A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A09E46A" w14:textId="77777777" w:rsidR="00811AA9" w:rsidRPr="00A0168D" w:rsidRDefault="00811AA9" w:rsidP="00811AA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8CB703" w14:textId="77777777" w:rsidR="00811AA9" w:rsidRPr="00A0168D" w:rsidRDefault="00811AA9" w:rsidP="00811AA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955B545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180756" w14:textId="16C2DBE0" w:rsidR="00811AA9" w:rsidRPr="00A0168D" w:rsidRDefault="00811AA9" w:rsidP="00811AA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8.55</w:t>
            </w:r>
          </w:p>
        </w:tc>
        <w:tc>
          <w:tcPr>
            <w:tcW w:w="181" w:type="dxa"/>
            <w:vAlign w:val="bottom"/>
          </w:tcPr>
          <w:p w14:paraId="6CDE3DF7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24FC10C3" w14:textId="77777777" w:rsidR="00811AA9" w:rsidRPr="00A0168D" w:rsidRDefault="00811AA9" w:rsidP="00811AA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8.55</w:t>
            </w:r>
          </w:p>
        </w:tc>
        <w:tc>
          <w:tcPr>
            <w:tcW w:w="180" w:type="dxa"/>
            <w:vAlign w:val="bottom"/>
          </w:tcPr>
          <w:p w14:paraId="751BCF32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6E8A082" w14:textId="7159BF7A" w:rsidR="00811AA9" w:rsidRPr="00A0168D" w:rsidRDefault="00811AA9" w:rsidP="00BB4A9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  <w:t>123,10</w:t>
            </w:r>
            <w:r w:rsidR="00FC3A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5627211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CBEE406" w14:textId="0B2FFDF0" w:rsidR="00811AA9" w:rsidRPr="00A0168D" w:rsidRDefault="00811AA9" w:rsidP="00811AA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180" w:type="dxa"/>
            <w:vAlign w:val="bottom"/>
          </w:tcPr>
          <w:p w14:paraId="123E7899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1A544D3" w14:textId="1B22BD13" w:rsidR="00811AA9" w:rsidRPr="00A0168D" w:rsidRDefault="00811AA9" w:rsidP="00811AA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180" w:type="dxa"/>
            <w:vAlign w:val="bottom"/>
          </w:tcPr>
          <w:p w14:paraId="3C4E11D1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A0E5D7D" w14:textId="77777777" w:rsidR="00811AA9" w:rsidRPr="00A0168D" w:rsidRDefault="00811AA9" w:rsidP="00811AA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180" w:type="dxa"/>
            <w:vAlign w:val="bottom"/>
          </w:tcPr>
          <w:p w14:paraId="34254C31" w14:textId="77777777" w:rsidR="00811AA9" w:rsidRPr="00A0168D" w:rsidRDefault="00811AA9" w:rsidP="00811AA9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5E8CE18" w14:textId="77777777" w:rsidR="00811AA9" w:rsidRDefault="00811AA9" w:rsidP="00811AA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F371D7A" w14:textId="7EA02C18" w:rsidR="00811AA9" w:rsidRPr="00A0168D" w:rsidRDefault="00811AA9" w:rsidP="00811AA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291FC" w14:textId="77777777" w:rsidR="00811AA9" w:rsidRPr="00A0168D" w:rsidRDefault="00811AA9" w:rsidP="00811A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4541CAC" w14:textId="77777777" w:rsidR="00811AA9" w:rsidRDefault="00811AA9" w:rsidP="00811AA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6574105" w14:textId="4F37375F" w:rsidR="00811AA9" w:rsidRPr="00A0168D" w:rsidRDefault="00811AA9" w:rsidP="00811AA9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8C45746" w14:textId="77777777" w:rsidR="00AA1A6F" w:rsidRPr="00A0168D" w:rsidRDefault="00AA1A6F" w:rsidP="00AA1A6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F54DE30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A0168D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55DCB566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0F27DB5B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168D">
        <w:rPr>
          <w:rFonts w:asciiTheme="majorBidi" w:hAnsiTheme="majorBidi" w:cstheme="majorBidi"/>
          <w:sz w:val="30"/>
          <w:szCs w:val="30"/>
        </w:rPr>
        <w:t xml:space="preserve">(1) </w:t>
      </w:r>
      <w:r w:rsidRPr="00A0168D">
        <w:rPr>
          <w:rFonts w:asciiTheme="majorBidi" w:hAnsiTheme="majorBidi" w:cstheme="majorBidi"/>
          <w:sz w:val="30"/>
          <w:szCs w:val="30"/>
          <w:cs/>
        </w:rPr>
        <w:t>ผลิตอาหารทะเลแช่แข็ง</w:t>
      </w:r>
    </w:p>
    <w:p w14:paraId="0716E89C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14E66524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0168D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A0168D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5C2DFF5" w14:textId="77777777" w:rsidR="00AA1A6F" w:rsidRPr="00DF3A57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AA1A6F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BCBAB97" w14:textId="77777777" w:rsidR="00B964BB" w:rsidRPr="00095C50" w:rsidRDefault="00B964BB" w:rsidP="00B964BB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095C5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บริษัทร่วมที่</w:t>
      </w:r>
      <w:r w:rsidRPr="00095C5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ไม่</w:t>
      </w:r>
      <w:r w:rsidRPr="00095C5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มีสาระสำคัญ</w:t>
      </w:r>
    </w:p>
    <w:p w14:paraId="2F82AEAD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73EF20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080"/>
        <w:gridCol w:w="236"/>
        <w:gridCol w:w="1114"/>
      </w:tblGrid>
      <w:tr w:rsidR="00B964BB" w:rsidRPr="00095C50" w14:paraId="74F5F656" w14:textId="77777777">
        <w:trPr>
          <w:tblHeader/>
        </w:trPr>
        <w:tc>
          <w:tcPr>
            <w:tcW w:w="6480" w:type="dxa"/>
            <w:shd w:val="clear" w:color="auto" w:fill="auto"/>
          </w:tcPr>
          <w:p w14:paraId="51A97504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CFB04D9" w14:textId="77777777" w:rsidR="00B964BB" w:rsidRPr="00095C50" w:rsidRDefault="00B964B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Kiang </w:t>
            </w:r>
            <w:proofErr w:type="spellStart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Huat</w:t>
            </w:r>
            <w:proofErr w:type="spellEnd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 Seagull Trading Frozen Food </w:t>
            </w:r>
            <w:proofErr w:type="spellStart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Sdn</w:t>
            </w:r>
            <w:proofErr w:type="spellEnd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. Bhd.</w:t>
            </w:r>
          </w:p>
        </w:tc>
      </w:tr>
      <w:tr w:rsidR="003B5615" w:rsidRPr="00095C50" w14:paraId="309FDD5A" w14:textId="77777777">
        <w:trPr>
          <w:tblHeader/>
        </w:trPr>
        <w:tc>
          <w:tcPr>
            <w:tcW w:w="6480" w:type="dxa"/>
            <w:shd w:val="clear" w:color="auto" w:fill="auto"/>
          </w:tcPr>
          <w:p w14:paraId="1AF824A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A3B5D3" w14:textId="5492508A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F83233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4EBAEDC" w14:textId="0BA8C52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3B5615" w:rsidRPr="00095C50" w14:paraId="0E5D67B9" w14:textId="77777777">
        <w:trPr>
          <w:tblHeader/>
        </w:trPr>
        <w:tc>
          <w:tcPr>
            <w:tcW w:w="6480" w:type="dxa"/>
            <w:shd w:val="clear" w:color="auto" w:fill="auto"/>
          </w:tcPr>
          <w:p w14:paraId="7FFB9EB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047DD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5615" w:rsidRPr="00095C50" w14:paraId="4AAA36C4" w14:textId="77777777">
        <w:trPr>
          <w:tblHeader/>
        </w:trPr>
        <w:tc>
          <w:tcPr>
            <w:tcW w:w="6480" w:type="dxa"/>
            <w:shd w:val="clear" w:color="auto" w:fill="auto"/>
          </w:tcPr>
          <w:p w14:paraId="3060CEF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CF1B540" w14:textId="592D81A2" w:rsidR="003B5615" w:rsidRPr="00095C50" w:rsidRDefault="00BB4A9E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123,10</w:t>
            </w:r>
            <w:r w:rsidR="001F62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FC31CF6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6B3AD27F" w14:textId="7442161F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120,807</w:t>
            </w:r>
          </w:p>
        </w:tc>
      </w:tr>
      <w:tr w:rsidR="003B5615" w:rsidRPr="00095C50" w14:paraId="6FD19146" w14:textId="77777777">
        <w:trPr>
          <w:tblHeader/>
        </w:trPr>
        <w:tc>
          <w:tcPr>
            <w:tcW w:w="6480" w:type="dxa"/>
            <w:shd w:val="clear" w:color="auto" w:fill="auto"/>
          </w:tcPr>
          <w:p w14:paraId="7F03D4F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ส่วนแบ่งของบริษัทใน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080" w:type="dxa"/>
            <w:shd w:val="clear" w:color="auto" w:fill="auto"/>
          </w:tcPr>
          <w:p w14:paraId="510D164A" w14:textId="76705274" w:rsidR="003B5615" w:rsidRPr="00095C50" w:rsidRDefault="00BB4A9E" w:rsidP="00D5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4A6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1CEEB8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6FF00E1" w14:textId="0BFE745B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(6,409)</w:t>
            </w:r>
          </w:p>
        </w:tc>
      </w:tr>
    </w:tbl>
    <w:p w14:paraId="419B649E" w14:textId="77777777" w:rsidR="00AD071D" w:rsidRPr="00095C50" w:rsidRDefault="00AD071D" w:rsidP="00AD071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348DC05" w14:textId="42167D7B" w:rsidR="00FC6C94" w:rsidRPr="00095C50" w:rsidRDefault="003E0ACB" w:rsidP="008C3BB8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565925" w:rsidRPr="00095C50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D2D8043" w14:textId="5DC5E119" w:rsidR="00FC6C94" w:rsidRPr="00095C50" w:rsidRDefault="00FC6C94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E02A7BD" w14:textId="548EC692" w:rsidR="00565925" w:rsidRPr="00095C50" w:rsidRDefault="00565925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464ADC1" w14:textId="77777777" w:rsidR="00B13266" w:rsidRPr="00095C50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E0E0E0"/>
        </w:rPr>
      </w:pPr>
    </w:p>
    <w:p w14:paraId="46E9F5D8" w14:textId="25C88680" w:rsidR="00565925" w:rsidRPr="00095C50" w:rsidRDefault="00565925" w:rsidP="001F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43117E" w:rsidRPr="00095C50">
        <w:rPr>
          <w:rFonts w:asciiTheme="majorBidi" w:hAnsiTheme="majorBidi" w:cstheme="majorBidi"/>
          <w:sz w:val="30"/>
          <w:szCs w:val="30"/>
          <w:cs/>
        </w:rPr>
        <w:t>ได้แก่ที่ดิน ซึ่ง</w:t>
      </w:r>
      <w:r w:rsidRPr="00095C5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</w:t>
      </w:r>
      <w:r w:rsidR="00E27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7FC7" w:rsidRPr="00E27FC7">
        <w:rPr>
          <w:rFonts w:asciiTheme="majorBidi" w:hAnsiTheme="majorBidi"/>
          <w:sz w:val="30"/>
          <w:szCs w:val="30"/>
          <w:cs/>
        </w:rPr>
        <w:t>(</w:t>
      </w:r>
      <w:r w:rsidR="00E27FC7" w:rsidRPr="00E27FC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E27FC7" w:rsidRPr="00E27FC7">
        <w:rPr>
          <w:rFonts w:asciiTheme="majorBidi" w:hAnsiTheme="majorBidi"/>
          <w:sz w:val="30"/>
          <w:szCs w:val="30"/>
          <w:cs/>
        </w:rPr>
        <w:t>)</w:t>
      </w:r>
      <w:r w:rsidR="00E27FC7">
        <w:rPr>
          <w:rFonts w:asciiTheme="majorBidi" w:hAnsiTheme="majorBidi" w:hint="cs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หักขาดทุนจากการ</w:t>
      </w:r>
      <w:r w:rsidR="00D53E47">
        <w:rPr>
          <w:rFonts w:asciiTheme="majorBidi" w:hAnsiTheme="majorBidi" w:cstheme="majorBidi"/>
          <w:sz w:val="30"/>
          <w:szCs w:val="30"/>
          <w:cs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ด้อยค่า ต้นทุนรวมค่าใช้จ่ายทางตรงเพื่อให้ได้มาซึ่งอสังหาริมทรัพย์เพื่อการลงทุน </w:t>
      </w:r>
    </w:p>
    <w:p w14:paraId="04E3AC5C" w14:textId="77777777" w:rsidR="003C616C" w:rsidRPr="00095C50" w:rsidRDefault="003C61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99832" w14:textId="07F28BAD" w:rsidR="00565925" w:rsidRPr="00095C50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EBABAC7" w14:textId="150E5BD4" w:rsidR="00565925" w:rsidRPr="00095C50" w:rsidRDefault="00565925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2E594E7" w14:textId="7075AA72" w:rsidR="00DA4598" w:rsidRPr="00095C50" w:rsidRDefault="00DA459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B5615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B561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8F7563" w:rsidRPr="00095C50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CE26BF"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3135">
        <w:rPr>
          <w:rFonts w:asciiTheme="majorBidi" w:hAnsiTheme="majorBidi" w:cstheme="majorBidi"/>
          <w:spacing w:val="-2"/>
          <w:sz w:val="30"/>
          <w:szCs w:val="30"/>
        </w:rPr>
        <w:t>46.72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>ล้านบาท ประเมินราคาโดยผู้ประเมินราคาอิสระ</w:t>
      </w:r>
      <w:r w:rsidR="00D12B6D" w:rsidRPr="00095C50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โดยใช้วิธีเปรียบเทียบราคาตลาด (</w:t>
      </w:r>
      <w:r w:rsidR="00D12B6D" w:rsidRPr="00095C50">
        <w:rPr>
          <w:rFonts w:asciiTheme="majorBidi" w:hAnsiTheme="majorBidi" w:cstheme="majorBidi"/>
          <w:spacing w:val="-2"/>
          <w:sz w:val="30"/>
          <w:szCs w:val="30"/>
        </w:rPr>
        <w:t xml:space="preserve">Market Comparison Approach)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95C50">
        <w:rPr>
          <w:rFonts w:asciiTheme="majorBidi" w:hAnsiTheme="majorBidi" w:cstheme="majorBidi"/>
          <w:spacing w:val="-2"/>
          <w:sz w:val="30"/>
          <w:szCs w:val="30"/>
        </w:rPr>
        <w:br/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E0ACB" w:rsidRPr="00095C50">
        <w:rPr>
          <w:rFonts w:asciiTheme="majorBidi" w:hAnsiTheme="majorBidi" w:cstheme="majorBidi"/>
          <w:spacing w:val="-2"/>
          <w:sz w:val="30"/>
          <w:szCs w:val="30"/>
        </w:rPr>
        <w:t>3</w:t>
      </w:r>
    </w:p>
    <w:p w14:paraId="307FB50F" w14:textId="0D99D2AB" w:rsidR="00EB129D" w:rsidRPr="00095C50" w:rsidRDefault="00EB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5C840160" w14:textId="77777777" w:rsidR="00AA1A6F" w:rsidRDefault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25F3A9" w14:textId="749FB8B1" w:rsidR="00BE5138" w:rsidRPr="00095C50" w:rsidRDefault="00BE5138" w:rsidP="00BE5138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095C50">
        <w:rPr>
          <w:rFonts w:asciiTheme="majorBidi" w:hAnsiTheme="majorBidi" w:cstheme="majorBidi"/>
          <w:sz w:val="30"/>
          <w:szCs w:val="30"/>
          <w:cs/>
          <w:lang w:val="en-US"/>
        </w:rPr>
        <w:t>ที่ดิน อาคารและอุปกรณ์</w:t>
      </w:r>
    </w:p>
    <w:p w14:paraId="2ACED208" w14:textId="3BB7847E" w:rsidR="002A0540" w:rsidRPr="00095C50" w:rsidRDefault="002A0540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B1E01D5" w14:textId="2E77BA5B" w:rsidR="00263502" w:rsidRPr="00095C50" w:rsidRDefault="0026350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234F533" w14:textId="77777777" w:rsidR="00B13266" w:rsidRPr="00095C50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49394AAE" w14:textId="60610A1F" w:rsidR="00263502" w:rsidRPr="00095C50" w:rsidRDefault="00263502" w:rsidP="004451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5F2CA41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5FFAC" w14:textId="4F95D5C8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ราคาทุนรวมถึงต้นทุน</w:t>
      </w:r>
      <w:r w:rsidR="001F62A7">
        <w:rPr>
          <w:rFonts w:asciiTheme="majorBidi" w:hAnsiTheme="majorBidi" w:cstheme="majorBidi" w:hint="cs"/>
          <w:sz w:val="30"/>
          <w:szCs w:val="30"/>
          <w:cs/>
        </w:rPr>
        <w:t>การกู้ยืม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และต้นทุนในการรื้อถอน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E6E3E15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C54F166" w14:textId="173EE59F" w:rsidR="00263502" w:rsidRPr="00095C50" w:rsidRDefault="00263502" w:rsidP="004451C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ที่ดิน อาคาร และอุปกรณ์ </w:t>
      </w:r>
      <w:r w:rsidR="00095C50">
        <w:rPr>
          <w:rFonts w:asciiTheme="majorBidi" w:hAnsiTheme="majorBidi" w:cstheme="majorBidi"/>
          <w:color w:val="auto"/>
          <w:sz w:val="30"/>
          <w:szCs w:val="30"/>
        </w:rPr>
        <w:br/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รับรู้ในกำไรหรือขาดทุน</w:t>
      </w:r>
    </w:p>
    <w:p w14:paraId="65A54DC6" w14:textId="38DB46FE" w:rsidR="00204A30" w:rsidRDefault="0020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345D4" w14:textId="1BC044F8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ต้นทุนที่เกิดขึ้นในภายหลัง</w:t>
      </w:r>
    </w:p>
    <w:p w14:paraId="67466120" w14:textId="77777777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18025A74" w14:textId="5FB5117E" w:rsidR="00263502" w:rsidRDefault="00263502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95C5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</w:t>
      </w:r>
      <w:r w:rsidR="00352815" w:rsidRPr="00095C50">
        <w:rPr>
          <w:rFonts w:asciiTheme="majorBidi" w:hAnsiTheme="majorBidi" w:cstheme="majorBidi"/>
          <w:color w:val="auto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จะได้รับ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FA5267F" w14:textId="77777777" w:rsidR="00204A30" w:rsidRPr="00095C50" w:rsidRDefault="00204A30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D9687BF" w14:textId="388B01FD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2D54CB24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945ECA" w14:textId="1E7D9358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095C5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95C5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 w:rsidR="00710C22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ไม่คิดค่าเสื่อมราคาสำหรับที่ดินและสินทรัพย์ที่อยู่ระหว่างการก่อสร้างและติดตั้ง </w:t>
      </w:r>
    </w:p>
    <w:p w14:paraId="56EFD281" w14:textId="7AF18ED6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9236309" w14:textId="5FD34CD9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837FF3E" w14:textId="77777777" w:rsidR="00B13266" w:rsidRPr="00095C50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63502" w:rsidRPr="00095C50" w14:paraId="005E6FB3" w14:textId="77777777" w:rsidTr="00A26348">
        <w:tc>
          <w:tcPr>
            <w:tcW w:w="5390" w:type="dxa"/>
          </w:tcPr>
          <w:p w14:paraId="2D9B1308" w14:textId="4D70C3EC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3135EDAD" w14:textId="3F8946C6" w:rsidR="00263502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CEBE288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3502" w:rsidRPr="00095C50" w14:paraId="36F5208F" w14:textId="77777777" w:rsidTr="004424F5">
        <w:tc>
          <w:tcPr>
            <w:tcW w:w="5390" w:type="dxa"/>
          </w:tcPr>
          <w:p w14:paraId="41EFD5E8" w14:textId="6B750C6A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28EE01BF" w14:textId="1F5A0F4F" w:rsidR="00263502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DC5C3CB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63502" w:rsidRPr="00095C50" w14:paraId="6A035574" w14:textId="77777777" w:rsidTr="004424F5">
        <w:tc>
          <w:tcPr>
            <w:tcW w:w="5390" w:type="dxa"/>
          </w:tcPr>
          <w:p w14:paraId="74EED14F" w14:textId="16378CF0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8E0A8DB" w14:textId="3C4F9B14" w:rsidR="00263502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,</w:t>
            </w:r>
            <w:proofErr w:type="gramEnd"/>
            <w:r w:rsidR="00263502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DBA956E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26348" w:rsidRPr="00095C50" w14:paraId="4D3F0DC7" w14:textId="77777777" w:rsidTr="004424F5">
        <w:tc>
          <w:tcPr>
            <w:tcW w:w="5390" w:type="dxa"/>
            <w:shd w:val="clear" w:color="auto" w:fill="auto"/>
            <w:vAlign w:val="bottom"/>
          </w:tcPr>
          <w:p w14:paraId="00632F6E" w14:textId="77777777" w:rsidR="00A26348" w:rsidRPr="00095C50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81F2D87" w14:textId="0EA5093C" w:rsidR="00A26348" w:rsidRPr="00095C50" w:rsidRDefault="003E0ACB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095C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6348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,</w:t>
            </w:r>
            <w:proofErr w:type="gramEnd"/>
            <w:r w:rsidR="00A26348"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5F229871" w14:textId="77777777" w:rsidR="00A26348" w:rsidRPr="00095C50" w:rsidRDefault="00A2634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7A3DFEB" w14:textId="77777777" w:rsidR="008C3BB8" w:rsidRPr="00095C50" w:rsidRDefault="008C3BB8" w:rsidP="0070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5FB916" w14:textId="497C7BBD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95C5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  <w:r w:rsidRPr="00095C50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745F5937" w14:textId="77777777" w:rsidR="00B13266" w:rsidRPr="00095C50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544A979D" w14:textId="5A8023A7" w:rsidR="00FF0794" w:rsidRPr="001F62A7" w:rsidRDefault="00263502" w:rsidP="001F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EE3AA4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ได้รับการทบทวน ณ ทุกวันที่รายงานว่ามีข้อบ่งชี้เรื่องการด้อยค่าหรือไม่ </w:t>
      </w:r>
      <w:r w:rsidR="00095C50">
        <w:rPr>
          <w:rFonts w:asciiTheme="majorBidi" w:hAnsiTheme="majorBidi" w:cstheme="majorBidi"/>
          <w:sz w:val="30"/>
          <w:szCs w:val="30"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76488F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3" w:name="_Hlk87298023"/>
      <w:bookmarkStart w:id="4" w:name="_Hlk87102061"/>
      <w:r w:rsidR="00FF0794" w:rsidRPr="00FF0794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FF0794" w:rsidRPr="00FF0794">
        <w:rPr>
          <w:rFonts w:asciiTheme="majorBidi" w:hAnsiTheme="majorBidi"/>
          <w:sz w:val="30"/>
          <w:szCs w:val="30"/>
          <w:cs/>
        </w:rPr>
        <w:t xml:space="preserve"> </w:t>
      </w:r>
      <w:r w:rsidR="00FF0794" w:rsidRPr="00FF0794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FF079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7042E4C" w14:textId="77777777" w:rsidR="00FF0794" w:rsidRDefault="00FF079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44C42EE" w14:textId="4CA73E0C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3"/>
    </w:p>
    <w:p w14:paraId="19DD8112" w14:textId="163CA097" w:rsidR="00AF5A98" w:rsidRPr="00095C50" w:rsidRDefault="00AF5A98" w:rsidP="004451C9">
      <w:pPr>
        <w:rPr>
          <w:rFonts w:asciiTheme="majorBidi" w:hAnsiTheme="majorBidi" w:cstheme="majorBidi"/>
          <w:sz w:val="30"/>
          <w:szCs w:val="30"/>
        </w:rPr>
      </w:pPr>
    </w:p>
    <w:p w14:paraId="4DF848DA" w14:textId="77777777" w:rsidR="003D4B52" w:rsidRPr="00DF3A57" w:rsidRDefault="003D4B5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  <w:sectPr w:rsidR="003D4B52" w:rsidRPr="00DF3A57" w:rsidSect="00941B8E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870"/>
        <w:gridCol w:w="135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350"/>
      </w:tblGrid>
      <w:tr w:rsidR="006D7674" w:rsidRPr="00DF3A57" w14:paraId="33AECEF5" w14:textId="77777777" w:rsidTr="005F736F">
        <w:trPr>
          <w:trHeight w:val="378"/>
          <w:tblHeader/>
        </w:trPr>
        <w:tc>
          <w:tcPr>
            <w:tcW w:w="3870" w:type="dxa"/>
            <w:shd w:val="clear" w:color="auto" w:fill="auto"/>
          </w:tcPr>
          <w:p w14:paraId="446FA610" w14:textId="2EE979F4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0A427C7F" w14:textId="1773CE88" w:rsidR="006D7674" w:rsidRPr="00095C50" w:rsidRDefault="00BD0D2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D7674" w:rsidRPr="00DF3A57" w14:paraId="689CF619" w14:textId="77777777" w:rsidTr="005F736F">
        <w:trPr>
          <w:trHeight w:val="68"/>
          <w:tblHeader/>
        </w:trPr>
        <w:tc>
          <w:tcPr>
            <w:tcW w:w="3870" w:type="dxa"/>
            <w:shd w:val="clear" w:color="auto" w:fill="auto"/>
          </w:tcPr>
          <w:p w14:paraId="54465708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85B96E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366032C0" w14:textId="77777777" w:rsidR="006D7674" w:rsidRPr="00095C50" w:rsidRDefault="006D7674" w:rsidP="004451C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9E4AEE" w14:textId="591C7C69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38AD43D5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02522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86D72A1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9D345D4" w14:textId="77777777" w:rsidR="006D7674" w:rsidRPr="00095C50" w:rsidRDefault="006D7674" w:rsidP="004451C9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18C1BF" w14:textId="77777777" w:rsidR="003D4B52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  <w:p w14:paraId="2A99FD54" w14:textId="185D4DAC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0984EB6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4127D8" w14:textId="5C71F4A0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24A29596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5168BF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shd w:val="clear" w:color="auto" w:fill="auto"/>
          </w:tcPr>
          <w:p w14:paraId="2A2C2547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B0FE0C" w14:textId="77777777" w:rsidR="003D4B52" w:rsidRPr="00095C50" w:rsidRDefault="003D4B5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94C32" w14:textId="122A454B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7674" w:rsidRPr="00DF3A57" w14:paraId="050A8D4D" w14:textId="77777777" w:rsidTr="005F736F">
        <w:trPr>
          <w:trHeight w:val="252"/>
          <w:tblHeader/>
        </w:trPr>
        <w:tc>
          <w:tcPr>
            <w:tcW w:w="3870" w:type="dxa"/>
            <w:shd w:val="clear" w:color="auto" w:fill="auto"/>
          </w:tcPr>
          <w:p w14:paraId="689A1869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7AA77398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674" w:rsidRPr="00DF3A57" w14:paraId="398131D3" w14:textId="77777777" w:rsidTr="005F736F">
        <w:trPr>
          <w:trHeight w:val="360"/>
        </w:trPr>
        <w:tc>
          <w:tcPr>
            <w:tcW w:w="3870" w:type="dxa"/>
            <w:shd w:val="clear" w:color="auto" w:fill="auto"/>
          </w:tcPr>
          <w:p w14:paraId="00DB78DA" w14:textId="77777777" w:rsidR="006D7674" w:rsidRPr="00095C50" w:rsidRDefault="006D7674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B7E74F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31B0AB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375F3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E0BF6C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C6B66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5107BE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A2B5C7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245E26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C9CE4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5B9C6F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8D44B7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1D3A7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71B032" w14:textId="77777777" w:rsidR="006D7674" w:rsidRPr="00095C50" w:rsidRDefault="006D7674" w:rsidP="003C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B5615" w:rsidRPr="00DF3A57" w14:paraId="24A007C0" w14:textId="77777777" w:rsidTr="005F736F">
        <w:tc>
          <w:tcPr>
            <w:tcW w:w="3870" w:type="dxa"/>
            <w:shd w:val="clear" w:color="auto" w:fill="auto"/>
          </w:tcPr>
          <w:p w14:paraId="2C614651" w14:textId="210D2F36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2AD36306" w14:textId="06C714E4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</w:tcPr>
          <w:p w14:paraId="0A8AAF9B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7F794C" w14:textId="2A874098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319,691</w:t>
            </w:r>
            <w:r w:rsidRPr="003B5615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065CFDA1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7AB2A0" w14:textId="3AD4421C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415,562</w:t>
            </w:r>
          </w:p>
        </w:tc>
        <w:tc>
          <w:tcPr>
            <w:tcW w:w="180" w:type="dxa"/>
          </w:tcPr>
          <w:p w14:paraId="56237340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0930E6" w14:textId="1C656762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32,048</w:t>
            </w:r>
          </w:p>
        </w:tc>
        <w:tc>
          <w:tcPr>
            <w:tcW w:w="180" w:type="dxa"/>
            <w:shd w:val="clear" w:color="auto" w:fill="auto"/>
          </w:tcPr>
          <w:p w14:paraId="60A5A871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3BDC6E" w14:textId="0977033F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34,537</w:t>
            </w:r>
          </w:p>
        </w:tc>
        <w:tc>
          <w:tcPr>
            <w:tcW w:w="180" w:type="dxa"/>
          </w:tcPr>
          <w:p w14:paraId="69843895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7B970E" w14:textId="462019B2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705EAF47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723A9" w14:textId="3F81301B" w:rsidR="003B5615" w:rsidRPr="003B5615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902,445</w:t>
            </w:r>
          </w:p>
        </w:tc>
      </w:tr>
      <w:tr w:rsidR="003B5615" w:rsidRPr="00DF3A57" w14:paraId="647DEBF6" w14:textId="77777777" w:rsidTr="005F736F">
        <w:tc>
          <w:tcPr>
            <w:tcW w:w="3870" w:type="dxa"/>
            <w:shd w:val="clear" w:color="auto" w:fill="auto"/>
          </w:tcPr>
          <w:p w14:paraId="2A56263F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4605FC07" w14:textId="7C2335A2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6EA27AC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A4CDCC9" w14:textId="7FA1A193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21BF09BA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4DDF7" w14:textId="4F536698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  <w:tc>
          <w:tcPr>
            <w:tcW w:w="180" w:type="dxa"/>
          </w:tcPr>
          <w:p w14:paraId="3F242BD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9B1B7A8" w14:textId="36BDD7F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180" w:type="dxa"/>
            <w:shd w:val="clear" w:color="auto" w:fill="auto"/>
          </w:tcPr>
          <w:p w14:paraId="61DF93DA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7FAA5" w14:textId="6E35D1F3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80" w:type="dxa"/>
          </w:tcPr>
          <w:p w14:paraId="53976DB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592D9E" w14:textId="04629B2D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86,369</w:t>
            </w:r>
          </w:p>
        </w:tc>
        <w:tc>
          <w:tcPr>
            <w:tcW w:w="180" w:type="dxa"/>
            <w:shd w:val="clear" w:color="auto" w:fill="auto"/>
          </w:tcPr>
          <w:p w14:paraId="3F37F75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17AE13" w14:textId="369B134D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91,586</w:t>
            </w:r>
          </w:p>
        </w:tc>
      </w:tr>
      <w:tr w:rsidR="003B5615" w:rsidRPr="00DF3A57" w14:paraId="0CB1915C" w14:textId="77777777" w:rsidTr="005F736F">
        <w:tc>
          <w:tcPr>
            <w:tcW w:w="3870" w:type="dxa"/>
            <w:shd w:val="clear" w:color="auto" w:fill="auto"/>
          </w:tcPr>
          <w:p w14:paraId="4DD22D22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131A595B" w14:textId="1866A30F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2B00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87F0AF" w14:textId="37C1495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  <w:tc>
          <w:tcPr>
            <w:tcW w:w="180" w:type="dxa"/>
            <w:shd w:val="clear" w:color="auto" w:fill="auto"/>
          </w:tcPr>
          <w:p w14:paraId="7529320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1292F" w14:textId="63D7E2AF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35,161</w:t>
            </w:r>
          </w:p>
        </w:tc>
        <w:tc>
          <w:tcPr>
            <w:tcW w:w="180" w:type="dxa"/>
          </w:tcPr>
          <w:p w14:paraId="3845C69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7E16D5E" w14:textId="2CBCA7AD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  <w:tc>
          <w:tcPr>
            <w:tcW w:w="180" w:type="dxa"/>
            <w:shd w:val="clear" w:color="auto" w:fill="auto"/>
          </w:tcPr>
          <w:p w14:paraId="4E2DA46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93440" w14:textId="3919C979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26488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B83AC0" w14:textId="6463A301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(40,500)</w:t>
            </w:r>
          </w:p>
        </w:tc>
        <w:tc>
          <w:tcPr>
            <w:tcW w:w="180" w:type="dxa"/>
            <w:shd w:val="clear" w:color="auto" w:fill="auto"/>
          </w:tcPr>
          <w:p w14:paraId="15B2D94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473B10" w14:textId="5D5980CD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5615" w:rsidRPr="00DF3A57" w14:paraId="4A730D4D" w14:textId="77777777" w:rsidTr="005F736F">
        <w:tc>
          <w:tcPr>
            <w:tcW w:w="3870" w:type="dxa"/>
            <w:shd w:val="clear" w:color="auto" w:fill="auto"/>
          </w:tcPr>
          <w:p w14:paraId="132220E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53DBF" w14:textId="50D7134D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2E9D9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6024C3" w14:textId="035C3FAF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80" w:type="dxa"/>
            <w:shd w:val="clear" w:color="auto" w:fill="auto"/>
          </w:tcPr>
          <w:p w14:paraId="226F1932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64A2A" w14:textId="7D09A322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(52,922)</w:t>
            </w:r>
          </w:p>
        </w:tc>
        <w:tc>
          <w:tcPr>
            <w:tcW w:w="180" w:type="dxa"/>
          </w:tcPr>
          <w:p w14:paraId="26F7ED2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0528881" w14:textId="0885BCD1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180" w:type="dxa"/>
            <w:shd w:val="clear" w:color="auto" w:fill="auto"/>
          </w:tcPr>
          <w:p w14:paraId="494B765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0780EE" w14:textId="35429B78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0DEA1370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7598" w14:textId="28E667D0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4341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102BF5" w14:textId="0F6B97E4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(54,066)</w:t>
            </w:r>
          </w:p>
        </w:tc>
      </w:tr>
      <w:tr w:rsidR="003B5615" w:rsidRPr="00DF3A57" w14:paraId="15B01B1C" w14:textId="77777777" w:rsidTr="005F736F">
        <w:trPr>
          <w:trHeight w:val="58"/>
        </w:trPr>
        <w:tc>
          <w:tcPr>
            <w:tcW w:w="3870" w:type="dxa"/>
            <w:shd w:val="clear" w:color="auto" w:fill="auto"/>
          </w:tcPr>
          <w:p w14:paraId="3AD21EC3" w14:textId="526229A0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6697D57" w14:textId="2443E8C9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77FA70E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CB641A" w14:textId="0970406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323,660</w:t>
            </w:r>
          </w:p>
        </w:tc>
        <w:tc>
          <w:tcPr>
            <w:tcW w:w="180" w:type="dxa"/>
            <w:shd w:val="clear" w:color="auto" w:fill="auto"/>
          </w:tcPr>
          <w:p w14:paraId="5ECC2D3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EF3C72" w14:textId="552789EC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399,836</w:t>
            </w:r>
          </w:p>
        </w:tc>
        <w:tc>
          <w:tcPr>
            <w:tcW w:w="180" w:type="dxa"/>
          </w:tcPr>
          <w:p w14:paraId="49EEB45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58A0A2E" w14:textId="6A30C058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33,653</w:t>
            </w:r>
          </w:p>
        </w:tc>
        <w:tc>
          <w:tcPr>
            <w:tcW w:w="180" w:type="dxa"/>
            <w:shd w:val="clear" w:color="auto" w:fill="auto"/>
          </w:tcPr>
          <w:p w14:paraId="7BB581F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D936" w14:textId="71C0FC0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35,917</w:t>
            </w:r>
          </w:p>
        </w:tc>
        <w:tc>
          <w:tcPr>
            <w:tcW w:w="180" w:type="dxa"/>
          </w:tcPr>
          <w:p w14:paraId="4864EFD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5100DC" w14:textId="7957F698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111,449</w:t>
            </w:r>
          </w:p>
        </w:tc>
        <w:tc>
          <w:tcPr>
            <w:tcW w:w="180" w:type="dxa"/>
            <w:shd w:val="clear" w:color="auto" w:fill="auto"/>
          </w:tcPr>
          <w:p w14:paraId="359AF34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2DDB5" w14:textId="08AA82AC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939,965</w:t>
            </w:r>
          </w:p>
        </w:tc>
      </w:tr>
      <w:tr w:rsidR="003B5615" w:rsidRPr="00DF3A57" w14:paraId="2A65B9A4" w14:textId="77777777" w:rsidTr="005F736F">
        <w:tc>
          <w:tcPr>
            <w:tcW w:w="3870" w:type="dxa"/>
            <w:shd w:val="clear" w:color="auto" w:fill="auto"/>
          </w:tcPr>
          <w:p w14:paraId="65EAAEC8" w14:textId="283A38DB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774018AD" w14:textId="70926B03" w:rsidR="003B5615" w:rsidRPr="00095C50" w:rsidRDefault="000818AB" w:rsidP="00081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FA5DF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8B5420" w14:textId="3C203A77" w:rsidR="003B5615" w:rsidRPr="00095C50" w:rsidRDefault="000818AB" w:rsidP="00081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709B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BC2BC" w14:textId="7BE213C6" w:rsidR="003B5615" w:rsidRPr="00095C50" w:rsidRDefault="00E02343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180" w:type="dxa"/>
          </w:tcPr>
          <w:p w14:paraId="5A5A94D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00BECB1" w14:textId="02DDF614" w:rsidR="003B5615" w:rsidRPr="00095C50" w:rsidRDefault="00E02343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1,442</w:t>
            </w:r>
          </w:p>
        </w:tc>
        <w:tc>
          <w:tcPr>
            <w:tcW w:w="180" w:type="dxa"/>
            <w:shd w:val="clear" w:color="auto" w:fill="auto"/>
          </w:tcPr>
          <w:p w14:paraId="4484292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C8C40" w14:textId="5518011D" w:rsidR="003B5615" w:rsidRPr="00095C50" w:rsidRDefault="00E02343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80" w:type="dxa"/>
          </w:tcPr>
          <w:p w14:paraId="510D321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486B97" w14:textId="7E9A0A9E" w:rsidR="003B5615" w:rsidRPr="00095C50" w:rsidRDefault="000818AB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386,115</w:t>
            </w:r>
          </w:p>
        </w:tc>
        <w:tc>
          <w:tcPr>
            <w:tcW w:w="180" w:type="dxa"/>
            <w:shd w:val="clear" w:color="auto" w:fill="auto"/>
          </w:tcPr>
          <w:p w14:paraId="2F54264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4DEC0E" w14:textId="7E4D2507" w:rsidR="003B5615" w:rsidRPr="00095C50" w:rsidRDefault="000818AB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391,388</w:t>
            </w:r>
          </w:p>
        </w:tc>
      </w:tr>
      <w:tr w:rsidR="003B5615" w:rsidRPr="00DF3A57" w14:paraId="6B9C3412" w14:textId="77777777" w:rsidTr="005F736F">
        <w:tc>
          <w:tcPr>
            <w:tcW w:w="3870" w:type="dxa"/>
            <w:shd w:val="clear" w:color="auto" w:fill="auto"/>
          </w:tcPr>
          <w:p w14:paraId="157FB9E5" w14:textId="5CA40113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600B4A60" w14:textId="3159AC39" w:rsidR="003B5615" w:rsidRPr="00095C50" w:rsidRDefault="00A416BE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129F4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2350C0" w14:textId="6A10EAE0" w:rsidR="003B5615" w:rsidRPr="00095C50" w:rsidRDefault="00A416BE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7,671</w:t>
            </w:r>
          </w:p>
        </w:tc>
        <w:tc>
          <w:tcPr>
            <w:tcW w:w="180" w:type="dxa"/>
            <w:shd w:val="clear" w:color="auto" w:fill="auto"/>
          </w:tcPr>
          <w:p w14:paraId="66DDD128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DCBAA" w14:textId="5683EF75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18,078</w:t>
            </w:r>
          </w:p>
        </w:tc>
        <w:tc>
          <w:tcPr>
            <w:tcW w:w="180" w:type="dxa"/>
          </w:tcPr>
          <w:p w14:paraId="346B1452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AF76648" w14:textId="00114C2A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01B9F7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25540" w14:textId="53A1A8C5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4D661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528B80" w14:textId="543A0C8D" w:rsidR="003B5615" w:rsidRPr="00095C50" w:rsidRDefault="00647056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(25,769)</w:t>
            </w:r>
          </w:p>
        </w:tc>
        <w:tc>
          <w:tcPr>
            <w:tcW w:w="180" w:type="dxa"/>
            <w:shd w:val="clear" w:color="auto" w:fill="auto"/>
          </w:tcPr>
          <w:p w14:paraId="6DBE6CB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E7430" w14:textId="390B1F21" w:rsidR="003B5615" w:rsidRPr="00095C50" w:rsidRDefault="00A94B30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5615" w:rsidRPr="00DF3A57" w14:paraId="7A8FD09E" w14:textId="77777777" w:rsidTr="005F736F">
        <w:tc>
          <w:tcPr>
            <w:tcW w:w="3870" w:type="dxa"/>
            <w:shd w:val="clear" w:color="auto" w:fill="auto"/>
          </w:tcPr>
          <w:p w14:paraId="23CA9748" w14:textId="1ACA15BD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1A5842" w14:textId="5830DDC6" w:rsidR="003B5615" w:rsidRPr="00095C50" w:rsidRDefault="00A416BE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B8B12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71AC9E" w14:textId="6AAAF043" w:rsidR="003B5615" w:rsidRPr="00095C50" w:rsidRDefault="00A416BE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1F62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F7F5C0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BA41C" w14:textId="2DBC60B4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(21,051)</w:t>
            </w:r>
          </w:p>
        </w:tc>
        <w:tc>
          <w:tcPr>
            <w:tcW w:w="180" w:type="dxa"/>
          </w:tcPr>
          <w:p w14:paraId="5AF3AC73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2B8F4B" w14:textId="09C1953A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180" w:type="dxa"/>
            <w:shd w:val="clear" w:color="auto" w:fill="auto"/>
          </w:tcPr>
          <w:p w14:paraId="0F25101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E6B552" w14:textId="0E57A2A9" w:rsidR="003B5615" w:rsidRPr="00095C50" w:rsidRDefault="00647056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80" w:type="dxa"/>
          </w:tcPr>
          <w:p w14:paraId="7CC6CD66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2AE40" w14:textId="5200655F" w:rsidR="003B5615" w:rsidRPr="00095C50" w:rsidRDefault="00647056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3B22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F75BF7" w14:textId="12BF36C9" w:rsidR="003B5615" w:rsidRPr="00095C50" w:rsidRDefault="00A94B30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(23,320)</w:t>
            </w:r>
          </w:p>
        </w:tc>
      </w:tr>
      <w:tr w:rsidR="003B5615" w:rsidRPr="00DF3A57" w14:paraId="6D6B2A88" w14:textId="77777777" w:rsidTr="005F736F">
        <w:tc>
          <w:tcPr>
            <w:tcW w:w="3870" w:type="dxa"/>
            <w:shd w:val="clear" w:color="auto" w:fill="auto"/>
          </w:tcPr>
          <w:p w14:paraId="5EECF5CD" w14:textId="2FFECD9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EAB83" w14:textId="08B31640" w:rsidR="003B5615" w:rsidRPr="00095C50" w:rsidRDefault="00A416BE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3926ABF6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E160" w14:textId="66AB6C4E" w:rsidR="003B5615" w:rsidRPr="00095C50" w:rsidRDefault="00A416BE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331,111</w:t>
            </w:r>
          </w:p>
        </w:tc>
        <w:tc>
          <w:tcPr>
            <w:tcW w:w="180" w:type="dxa"/>
            <w:shd w:val="clear" w:color="auto" w:fill="auto"/>
          </w:tcPr>
          <w:p w14:paraId="5F95CDA8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FF7F33" w14:textId="68BDFC49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399,762</w:t>
            </w:r>
          </w:p>
        </w:tc>
        <w:tc>
          <w:tcPr>
            <w:tcW w:w="180" w:type="dxa"/>
          </w:tcPr>
          <w:p w14:paraId="34BF80D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EDCF3" w14:textId="0F73416D" w:rsidR="003B5615" w:rsidRPr="00095C50" w:rsidRDefault="002E12ED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33,529</w:t>
            </w:r>
          </w:p>
        </w:tc>
        <w:tc>
          <w:tcPr>
            <w:tcW w:w="180" w:type="dxa"/>
            <w:shd w:val="clear" w:color="auto" w:fill="auto"/>
          </w:tcPr>
          <w:p w14:paraId="022F2123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6DA6F" w14:textId="3D2BDE3F" w:rsidR="003B5615" w:rsidRPr="00095C50" w:rsidRDefault="00647056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36,386</w:t>
            </w:r>
          </w:p>
        </w:tc>
        <w:tc>
          <w:tcPr>
            <w:tcW w:w="180" w:type="dxa"/>
          </w:tcPr>
          <w:p w14:paraId="38C6C04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CC0AA3" w14:textId="2B77B434" w:rsidR="003B5615" w:rsidRPr="00095C50" w:rsidRDefault="00647056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471,795</w:t>
            </w:r>
          </w:p>
        </w:tc>
        <w:tc>
          <w:tcPr>
            <w:tcW w:w="180" w:type="dxa"/>
            <w:shd w:val="clear" w:color="auto" w:fill="auto"/>
          </w:tcPr>
          <w:p w14:paraId="1DC0DFB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23FED" w14:textId="6FC0BF74" w:rsidR="003B5615" w:rsidRPr="005510FD" w:rsidRDefault="00A94B30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1,308,033</w:t>
            </w:r>
          </w:p>
        </w:tc>
      </w:tr>
      <w:tr w:rsidR="003B5615" w:rsidRPr="00DF3A57" w14:paraId="1E3A9B11" w14:textId="77777777" w:rsidTr="005F736F">
        <w:tc>
          <w:tcPr>
            <w:tcW w:w="3870" w:type="dxa"/>
            <w:shd w:val="clear" w:color="auto" w:fill="auto"/>
          </w:tcPr>
          <w:p w14:paraId="4D75752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1B4D81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79118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A21C59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262D90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AEE618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E1F6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8C88A58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6FFB1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09EF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E6E878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12AD8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8585D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A674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5615" w:rsidRPr="00DF3A57" w14:paraId="696AA83D" w14:textId="77777777" w:rsidTr="005F736F">
        <w:tc>
          <w:tcPr>
            <w:tcW w:w="3870" w:type="dxa"/>
            <w:shd w:val="clear" w:color="auto" w:fill="auto"/>
          </w:tcPr>
          <w:p w14:paraId="3AA3B2A5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094786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09A284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AC7CB1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386ADF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894F2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700FF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55E24DB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B8C6D1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010ED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B861523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E5ACAA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1DE481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3EE52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5615" w:rsidRPr="00DF3A57" w14:paraId="3FBFC86B" w14:textId="77777777" w:rsidTr="005F736F">
        <w:tc>
          <w:tcPr>
            <w:tcW w:w="3870" w:type="dxa"/>
            <w:shd w:val="clear" w:color="auto" w:fill="auto"/>
          </w:tcPr>
          <w:p w14:paraId="7042B679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5F427B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8652B5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31FC46C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4BF0E78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9AE403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2A3FCE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CDE66ED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1F6892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B5924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97AB72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90770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BF110E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E16DC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5615" w:rsidRPr="00DF3A57" w14:paraId="255AA3B8" w14:textId="77777777" w:rsidTr="005F736F">
        <w:tc>
          <w:tcPr>
            <w:tcW w:w="3870" w:type="dxa"/>
            <w:shd w:val="clear" w:color="auto" w:fill="auto"/>
          </w:tcPr>
          <w:p w14:paraId="3B9856EA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4B2F37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5F3384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47FCF6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C03113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77938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258F2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4FB22A3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6CC88A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5643C1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212FC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4F3F84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446913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7FA144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5615" w:rsidRPr="00DF3A57" w14:paraId="5183D17C" w14:textId="77777777" w:rsidTr="005F736F">
        <w:tc>
          <w:tcPr>
            <w:tcW w:w="3870" w:type="dxa"/>
            <w:shd w:val="clear" w:color="auto" w:fill="auto"/>
          </w:tcPr>
          <w:p w14:paraId="752FF4B5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CBBE90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25A690F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7D60FB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FE52AE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69A5B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C50EE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6C989F5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BE717F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4C16C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4D0D20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D43A3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18C6B5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BBAA2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5615" w:rsidRPr="00DF3A57" w14:paraId="65007F1F" w14:textId="77777777" w:rsidTr="005F736F">
        <w:tc>
          <w:tcPr>
            <w:tcW w:w="3870" w:type="dxa"/>
            <w:shd w:val="clear" w:color="auto" w:fill="auto"/>
          </w:tcPr>
          <w:p w14:paraId="09698AA9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F9280C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82261B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FCBA2A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7ECDB9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24B4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7AF7B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B53F454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D0EAB2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C880A3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FBBC1D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6C88A3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C2C8D4" w14:textId="77777777" w:rsidR="003B5615" w:rsidRPr="00DF3A57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5158" w14:textId="77777777" w:rsidR="003B5615" w:rsidRPr="00AF350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5615" w:rsidRPr="00DF3A57" w14:paraId="7EBE0235" w14:textId="77777777" w:rsidTr="005F736F">
        <w:tc>
          <w:tcPr>
            <w:tcW w:w="3870" w:type="dxa"/>
            <w:shd w:val="clear" w:color="auto" w:fill="auto"/>
          </w:tcPr>
          <w:p w14:paraId="2DB687F9" w14:textId="68AE93F3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B2676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4F4FE3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B89B32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269DF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5D2B0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F05CE3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285E17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AE41DF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1AD41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00602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7581EF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069424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DF0DB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5615" w:rsidRPr="00DF3A57" w14:paraId="4A5FCA1B" w14:textId="77777777" w:rsidTr="005F736F">
        <w:tc>
          <w:tcPr>
            <w:tcW w:w="3870" w:type="dxa"/>
            <w:shd w:val="clear" w:color="auto" w:fill="auto"/>
          </w:tcPr>
          <w:p w14:paraId="5A67A6CF" w14:textId="05D0CB33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5774145" w14:textId="6D25932F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0FC763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0FA35" w14:textId="06795172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224,456</w:t>
            </w:r>
          </w:p>
        </w:tc>
        <w:tc>
          <w:tcPr>
            <w:tcW w:w="180" w:type="dxa"/>
            <w:shd w:val="clear" w:color="auto" w:fill="auto"/>
          </w:tcPr>
          <w:p w14:paraId="2E6B838B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23F7D" w14:textId="754862CD" w:rsidR="003B5615" w:rsidRPr="003B5615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291,352</w:t>
            </w:r>
          </w:p>
        </w:tc>
        <w:tc>
          <w:tcPr>
            <w:tcW w:w="180" w:type="dxa"/>
          </w:tcPr>
          <w:p w14:paraId="046A9001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72337EE" w14:textId="180C70B0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26,899</w:t>
            </w:r>
          </w:p>
        </w:tc>
        <w:tc>
          <w:tcPr>
            <w:tcW w:w="180" w:type="dxa"/>
            <w:shd w:val="clear" w:color="auto" w:fill="auto"/>
          </w:tcPr>
          <w:p w14:paraId="6D255676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72E520" w14:textId="684C2BE1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20,379</w:t>
            </w:r>
          </w:p>
        </w:tc>
        <w:tc>
          <w:tcPr>
            <w:tcW w:w="180" w:type="dxa"/>
          </w:tcPr>
          <w:p w14:paraId="6ECCEAFE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00178" w14:textId="1ED4ADBE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52159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7D3B7B" w14:textId="63B8F57F" w:rsidR="003B5615" w:rsidRPr="003B5615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563,086</w:t>
            </w:r>
          </w:p>
        </w:tc>
      </w:tr>
      <w:tr w:rsidR="003B5615" w:rsidRPr="00DF3A57" w14:paraId="240657F7" w14:textId="77777777" w:rsidTr="005F736F">
        <w:tc>
          <w:tcPr>
            <w:tcW w:w="3870" w:type="dxa"/>
            <w:shd w:val="clear" w:color="auto" w:fill="auto"/>
          </w:tcPr>
          <w:p w14:paraId="57D9414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4AA27F8" w14:textId="5546627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C338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E0B09C" w14:textId="33F8FA7C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10,061</w:t>
            </w:r>
          </w:p>
        </w:tc>
        <w:tc>
          <w:tcPr>
            <w:tcW w:w="180" w:type="dxa"/>
            <w:shd w:val="clear" w:color="auto" w:fill="auto"/>
          </w:tcPr>
          <w:p w14:paraId="68E414DB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0FAA4" w14:textId="42DFAE73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25,331</w:t>
            </w:r>
          </w:p>
        </w:tc>
        <w:tc>
          <w:tcPr>
            <w:tcW w:w="180" w:type="dxa"/>
          </w:tcPr>
          <w:p w14:paraId="6D9C1A53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AADD90" w14:textId="6459B1A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180" w:type="dxa"/>
            <w:shd w:val="clear" w:color="auto" w:fill="auto"/>
          </w:tcPr>
          <w:p w14:paraId="6E029714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6ADC30" w14:textId="2C1E392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80" w:type="dxa"/>
          </w:tcPr>
          <w:p w14:paraId="428E1C7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5F064" w14:textId="310B154C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42842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C95674" w14:textId="6670FBFC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38,862</w:t>
            </w:r>
          </w:p>
        </w:tc>
      </w:tr>
      <w:tr w:rsidR="003B5615" w:rsidRPr="00DF3A57" w14:paraId="46602354" w14:textId="77777777" w:rsidTr="005F736F">
        <w:tc>
          <w:tcPr>
            <w:tcW w:w="3870" w:type="dxa"/>
            <w:shd w:val="clear" w:color="auto" w:fill="auto"/>
          </w:tcPr>
          <w:p w14:paraId="22695E93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5DEE97" w14:textId="1D43BE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6F1BF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C4EC86" w14:textId="40DF19A5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80" w:type="dxa"/>
            <w:shd w:val="clear" w:color="auto" w:fill="auto"/>
          </w:tcPr>
          <w:p w14:paraId="2BB2BD1A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0D61EB" w14:textId="570954EA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(51,571)</w:t>
            </w:r>
          </w:p>
        </w:tc>
        <w:tc>
          <w:tcPr>
            <w:tcW w:w="180" w:type="dxa"/>
          </w:tcPr>
          <w:p w14:paraId="3372352F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F6F2A7D" w14:textId="7E718373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(730)</w:t>
            </w:r>
          </w:p>
        </w:tc>
        <w:tc>
          <w:tcPr>
            <w:tcW w:w="180" w:type="dxa"/>
            <w:shd w:val="clear" w:color="auto" w:fill="auto"/>
          </w:tcPr>
          <w:p w14:paraId="26BDC2C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6C73A" w14:textId="40B8DC1B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2875E1F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6AE87F" w14:textId="6413A53D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61E3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A1E1CB" w14:textId="687F5C31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(52,704)</w:t>
            </w:r>
          </w:p>
        </w:tc>
      </w:tr>
      <w:tr w:rsidR="003B5615" w:rsidRPr="00DF3A57" w14:paraId="00F20F3B" w14:textId="77777777" w:rsidTr="005F736F">
        <w:tc>
          <w:tcPr>
            <w:tcW w:w="3870" w:type="dxa"/>
            <w:shd w:val="clear" w:color="auto" w:fill="auto"/>
          </w:tcPr>
          <w:p w14:paraId="71382DA5" w14:textId="1236F900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2F9614B" w14:textId="29C5F611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16292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358BC5" w14:textId="3545E598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234,133</w:t>
            </w:r>
          </w:p>
        </w:tc>
        <w:tc>
          <w:tcPr>
            <w:tcW w:w="180" w:type="dxa"/>
            <w:shd w:val="clear" w:color="auto" w:fill="auto"/>
          </w:tcPr>
          <w:p w14:paraId="0E3FE3C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30424" w14:textId="0629858B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265,112</w:t>
            </w:r>
          </w:p>
        </w:tc>
        <w:tc>
          <w:tcPr>
            <w:tcW w:w="180" w:type="dxa"/>
          </w:tcPr>
          <w:p w14:paraId="2892BCA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5C623C" w14:textId="2A7C4B63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28,901</w:t>
            </w:r>
          </w:p>
        </w:tc>
        <w:tc>
          <w:tcPr>
            <w:tcW w:w="180" w:type="dxa"/>
            <w:shd w:val="clear" w:color="auto" w:fill="auto"/>
          </w:tcPr>
          <w:p w14:paraId="13314C2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440C8C" w14:textId="22AECE95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21,098</w:t>
            </w:r>
          </w:p>
        </w:tc>
        <w:tc>
          <w:tcPr>
            <w:tcW w:w="180" w:type="dxa"/>
          </w:tcPr>
          <w:p w14:paraId="7EA24B8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260547" w14:textId="2A9B572A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A52FB0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2343EF" w14:textId="52A4688D" w:rsidR="003B5615" w:rsidRPr="005510FD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549,244</w:t>
            </w:r>
          </w:p>
        </w:tc>
      </w:tr>
      <w:tr w:rsidR="00A43BA3" w:rsidRPr="00DF3A57" w14:paraId="24A9E9EB" w14:textId="77777777" w:rsidTr="005F736F">
        <w:tc>
          <w:tcPr>
            <w:tcW w:w="3870" w:type="dxa"/>
            <w:shd w:val="clear" w:color="auto" w:fill="auto"/>
          </w:tcPr>
          <w:p w14:paraId="00E34274" w14:textId="175B768A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29790B0C" w14:textId="533BEBD0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A999F6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4461A" w14:textId="4318C4AE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9,893</w:t>
            </w:r>
          </w:p>
        </w:tc>
        <w:tc>
          <w:tcPr>
            <w:tcW w:w="180" w:type="dxa"/>
            <w:shd w:val="clear" w:color="auto" w:fill="auto"/>
          </w:tcPr>
          <w:p w14:paraId="39821977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7CD6F" w14:textId="7AA66772" w:rsidR="00A43BA3" w:rsidRPr="00A50EDB" w:rsidRDefault="00A43BA3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0EDB">
              <w:rPr>
                <w:rFonts w:asciiTheme="majorBidi" w:hAnsiTheme="majorBidi" w:cstheme="majorBidi"/>
                <w:sz w:val="30"/>
                <w:szCs w:val="30"/>
              </w:rPr>
              <w:t>24,562</w:t>
            </w:r>
          </w:p>
        </w:tc>
        <w:tc>
          <w:tcPr>
            <w:tcW w:w="180" w:type="dxa"/>
          </w:tcPr>
          <w:p w14:paraId="5F31080B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0E7D56" w14:textId="791C6277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1,990</w:t>
            </w:r>
          </w:p>
        </w:tc>
        <w:tc>
          <w:tcPr>
            <w:tcW w:w="180" w:type="dxa"/>
            <w:shd w:val="clear" w:color="auto" w:fill="auto"/>
          </w:tcPr>
          <w:p w14:paraId="01EB494D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67C898" w14:textId="071DF9B9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80" w:type="dxa"/>
          </w:tcPr>
          <w:p w14:paraId="3A873CD9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362234" w14:textId="4762A54B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CB08C5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1C4C5A" w14:textId="7F869D76" w:rsidR="00A43BA3" w:rsidRPr="00095C50" w:rsidRDefault="00A43BA3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37,021</w:t>
            </w:r>
          </w:p>
        </w:tc>
      </w:tr>
      <w:tr w:rsidR="00A43BA3" w:rsidRPr="00DF3A57" w14:paraId="68EBCE93" w14:textId="77777777" w:rsidTr="005F736F">
        <w:tc>
          <w:tcPr>
            <w:tcW w:w="3870" w:type="dxa"/>
            <w:shd w:val="clear" w:color="auto" w:fill="auto"/>
          </w:tcPr>
          <w:p w14:paraId="61E6B3A0" w14:textId="5560C9C3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85F509" w14:textId="3CD26334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165A66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96C5C2" w14:textId="716EE346" w:rsidR="00A43BA3" w:rsidRPr="00095C50" w:rsidRDefault="00A43BA3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(206)</w:t>
            </w:r>
          </w:p>
        </w:tc>
        <w:tc>
          <w:tcPr>
            <w:tcW w:w="180" w:type="dxa"/>
            <w:shd w:val="clear" w:color="auto" w:fill="auto"/>
          </w:tcPr>
          <w:p w14:paraId="072D80FE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A37C2" w14:textId="5BFB8EFF" w:rsidR="00A43BA3" w:rsidRPr="00A50EDB" w:rsidRDefault="00A43BA3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0EDB">
              <w:rPr>
                <w:rFonts w:asciiTheme="majorBidi" w:hAnsiTheme="majorBidi" w:cstheme="majorBidi"/>
                <w:sz w:val="30"/>
                <w:szCs w:val="30"/>
              </w:rPr>
              <w:t>(20,531)</w:t>
            </w:r>
          </w:p>
        </w:tc>
        <w:tc>
          <w:tcPr>
            <w:tcW w:w="180" w:type="dxa"/>
          </w:tcPr>
          <w:p w14:paraId="3DFA031D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565045" w14:textId="32295DDA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(1,536)</w:t>
            </w:r>
          </w:p>
        </w:tc>
        <w:tc>
          <w:tcPr>
            <w:tcW w:w="180" w:type="dxa"/>
            <w:shd w:val="clear" w:color="auto" w:fill="auto"/>
          </w:tcPr>
          <w:p w14:paraId="79522DA5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AE1730" w14:textId="5E9FF7E4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80" w:type="dxa"/>
          </w:tcPr>
          <w:p w14:paraId="11BC7D35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C1BE5" w14:textId="2E6BFB33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6D829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7F9108" w14:textId="51DBF9DE" w:rsidR="00A43BA3" w:rsidRPr="00095C50" w:rsidRDefault="00A43BA3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(22,736)</w:t>
            </w:r>
          </w:p>
        </w:tc>
      </w:tr>
      <w:tr w:rsidR="00A43BA3" w:rsidRPr="00DF3A57" w14:paraId="5D361546" w14:textId="77777777" w:rsidTr="005F736F">
        <w:tc>
          <w:tcPr>
            <w:tcW w:w="3870" w:type="dxa"/>
            <w:shd w:val="clear" w:color="auto" w:fill="auto"/>
          </w:tcPr>
          <w:p w14:paraId="668704BB" w14:textId="7CF60ED9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60F5" w14:textId="6E349728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0D8DD7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4E17" w14:textId="3A2C0976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243,820</w:t>
            </w:r>
          </w:p>
        </w:tc>
        <w:tc>
          <w:tcPr>
            <w:tcW w:w="180" w:type="dxa"/>
            <w:shd w:val="clear" w:color="auto" w:fill="auto"/>
          </w:tcPr>
          <w:p w14:paraId="504BB227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FE6E4B" w14:textId="0EEB7888" w:rsidR="00A43BA3" w:rsidRPr="00095C50" w:rsidRDefault="00A43BA3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269,143</w:t>
            </w:r>
          </w:p>
        </w:tc>
        <w:tc>
          <w:tcPr>
            <w:tcW w:w="180" w:type="dxa"/>
          </w:tcPr>
          <w:p w14:paraId="75D9EAD7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31C5" w14:textId="086F7401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29,355</w:t>
            </w:r>
          </w:p>
        </w:tc>
        <w:tc>
          <w:tcPr>
            <w:tcW w:w="180" w:type="dxa"/>
            <w:shd w:val="clear" w:color="auto" w:fill="auto"/>
          </w:tcPr>
          <w:p w14:paraId="2F69201E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F8A9" w14:textId="2441A028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21,211</w:t>
            </w:r>
          </w:p>
        </w:tc>
        <w:tc>
          <w:tcPr>
            <w:tcW w:w="180" w:type="dxa"/>
          </w:tcPr>
          <w:p w14:paraId="39AD5C76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0F874" w14:textId="7F909BE8" w:rsidR="00A43BA3" w:rsidRPr="00095C50" w:rsidRDefault="00A43BA3" w:rsidP="00A43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084EF5" w14:textId="77777777" w:rsidR="00A43BA3" w:rsidRPr="00095C50" w:rsidRDefault="00A43BA3" w:rsidP="00A43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9FE86" w14:textId="467F2BAC" w:rsidR="00A43BA3" w:rsidRPr="005510FD" w:rsidRDefault="00A43BA3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563,529</w:t>
            </w:r>
          </w:p>
        </w:tc>
      </w:tr>
      <w:tr w:rsidR="003B5615" w:rsidRPr="00DF3A57" w14:paraId="03B5C35E" w14:textId="77777777" w:rsidTr="005F736F">
        <w:trPr>
          <w:trHeight w:val="70"/>
        </w:trPr>
        <w:tc>
          <w:tcPr>
            <w:tcW w:w="3870" w:type="dxa"/>
            <w:shd w:val="clear" w:color="auto" w:fill="auto"/>
            <w:vAlign w:val="bottom"/>
          </w:tcPr>
          <w:p w14:paraId="468970DA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BB3DE1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419CAF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4A50B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DC44B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47F97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F814C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70185B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630311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9A33A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77D23E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C97D1F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D1FDFB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09595A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5615" w:rsidRPr="00DF3A57" w14:paraId="0A4D384D" w14:textId="77777777" w:rsidTr="005F736F">
        <w:trPr>
          <w:trHeight w:val="368"/>
        </w:trPr>
        <w:tc>
          <w:tcPr>
            <w:tcW w:w="3870" w:type="dxa"/>
            <w:shd w:val="clear" w:color="auto" w:fill="auto"/>
          </w:tcPr>
          <w:p w14:paraId="6F148F50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CAE9AD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733DD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7DFC3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EFFBFA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2923E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281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FB0252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94DE3A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1E3A1F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A8BC68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50D971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B2A109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8C012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5615" w:rsidRPr="00DF3A57" w14:paraId="114C61DC" w14:textId="77777777" w:rsidTr="005F736F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53EB5D31" w14:textId="7460B410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30835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3E7FD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B49D9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0CF5A7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8F01F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6090A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39B3EA0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BE4AAE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3C4C8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1291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F30C10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228314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B51C3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5615" w:rsidRPr="00DF3A57" w14:paraId="080B22EF" w14:textId="77777777" w:rsidTr="005F736F">
        <w:trPr>
          <w:trHeight w:val="368"/>
        </w:trPr>
        <w:tc>
          <w:tcPr>
            <w:tcW w:w="3870" w:type="dxa"/>
            <w:shd w:val="clear" w:color="auto" w:fill="auto"/>
          </w:tcPr>
          <w:p w14:paraId="5C676C21" w14:textId="070E2536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6AC0DC0" w14:textId="1B38EAC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11983779" w14:textId="3F20560F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794E3B1" w14:textId="6E2F9A08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89,527</w:t>
            </w:r>
          </w:p>
        </w:tc>
        <w:tc>
          <w:tcPr>
            <w:tcW w:w="180" w:type="dxa"/>
            <w:shd w:val="clear" w:color="auto" w:fill="auto"/>
          </w:tcPr>
          <w:p w14:paraId="45EFC2C2" w14:textId="3C47F929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0F74EE" w14:textId="15D557D7" w:rsidR="003B5615" w:rsidRPr="00095C50" w:rsidRDefault="003B5615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134,724</w:t>
            </w:r>
          </w:p>
        </w:tc>
        <w:tc>
          <w:tcPr>
            <w:tcW w:w="180" w:type="dxa"/>
          </w:tcPr>
          <w:p w14:paraId="5E0589E1" w14:textId="57AF285F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5875827" w14:textId="3512A84B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4,752</w:t>
            </w:r>
          </w:p>
        </w:tc>
        <w:tc>
          <w:tcPr>
            <w:tcW w:w="180" w:type="dxa"/>
            <w:shd w:val="clear" w:color="auto" w:fill="auto"/>
          </w:tcPr>
          <w:p w14:paraId="044D9ABA" w14:textId="2C209A1E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0357AC8" w14:textId="4C9E268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14,819</w:t>
            </w:r>
          </w:p>
        </w:tc>
        <w:tc>
          <w:tcPr>
            <w:tcW w:w="180" w:type="dxa"/>
          </w:tcPr>
          <w:p w14:paraId="0EB420C1" w14:textId="554F9148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593447" w14:textId="4E4C3B9E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111,449</w:t>
            </w:r>
          </w:p>
        </w:tc>
        <w:tc>
          <w:tcPr>
            <w:tcW w:w="180" w:type="dxa"/>
            <w:shd w:val="clear" w:color="auto" w:fill="auto"/>
          </w:tcPr>
          <w:p w14:paraId="0C37490F" w14:textId="227E9316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FFA7FF1" w14:textId="2CD950C9" w:rsidR="003B5615" w:rsidRPr="00095C50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390,721</w:t>
            </w:r>
          </w:p>
        </w:tc>
      </w:tr>
      <w:tr w:rsidR="003B5615" w:rsidRPr="00DF3A57" w14:paraId="6C48D589" w14:textId="77777777" w:rsidTr="005F736F">
        <w:trPr>
          <w:trHeight w:val="233"/>
        </w:trPr>
        <w:tc>
          <w:tcPr>
            <w:tcW w:w="3870" w:type="dxa"/>
            <w:shd w:val="clear" w:color="auto" w:fill="auto"/>
          </w:tcPr>
          <w:p w14:paraId="153BF878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B7DC33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876ABF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6C92C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30882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E35BEA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49F87F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CF0DD5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527B38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4E0130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907338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A0EA95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543BA9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17A97" w14:textId="77777777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5615" w:rsidRPr="00DF3A57" w14:paraId="431BDE43" w14:textId="77777777" w:rsidTr="005F736F">
        <w:tc>
          <w:tcPr>
            <w:tcW w:w="3870" w:type="dxa"/>
            <w:shd w:val="clear" w:color="auto" w:fill="auto"/>
            <w:vAlign w:val="bottom"/>
          </w:tcPr>
          <w:p w14:paraId="4F759992" w14:textId="4AEB1DFE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14755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6A8B26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693A01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E2DBF4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D0432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6C304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E4238D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34D3C8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AD675C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632E1A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EC9B0C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05021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2DE0F4" w14:textId="77777777" w:rsidR="003B5615" w:rsidRPr="00095C50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43ED" w:rsidRPr="00DF3A57" w14:paraId="2B3900C9" w14:textId="77777777" w:rsidTr="005F736F">
        <w:tc>
          <w:tcPr>
            <w:tcW w:w="3870" w:type="dxa"/>
            <w:shd w:val="clear" w:color="auto" w:fill="auto"/>
          </w:tcPr>
          <w:p w14:paraId="3C858995" w14:textId="1BB3D2D8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FBFD88" w14:textId="7ED33C6A" w:rsidR="004E43ED" w:rsidRPr="00095C50" w:rsidRDefault="004E43ED" w:rsidP="004E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033A3389" w14:textId="41E4D06F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AD7BC2C" w14:textId="76D6D2C7" w:rsidR="004E43ED" w:rsidRPr="00095C50" w:rsidRDefault="004E43ED" w:rsidP="004E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87,291</w:t>
            </w:r>
          </w:p>
        </w:tc>
        <w:tc>
          <w:tcPr>
            <w:tcW w:w="180" w:type="dxa"/>
            <w:shd w:val="clear" w:color="auto" w:fill="auto"/>
          </w:tcPr>
          <w:p w14:paraId="715AE709" w14:textId="1A771BCD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5E2933" w14:textId="6A1F0E12" w:rsidR="004E43ED" w:rsidRPr="00095C50" w:rsidRDefault="007E37C9" w:rsidP="00A50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130,619</w:t>
            </w:r>
          </w:p>
        </w:tc>
        <w:tc>
          <w:tcPr>
            <w:tcW w:w="180" w:type="dxa"/>
          </w:tcPr>
          <w:p w14:paraId="025F56C8" w14:textId="0C0D8BBE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E90F48D" w14:textId="60343274" w:rsidR="004E43ED" w:rsidRPr="00095C50" w:rsidRDefault="007E37C9" w:rsidP="004E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4,174</w:t>
            </w:r>
          </w:p>
        </w:tc>
        <w:tc>
          <w:tcPr>
            <w:tcW w:w="180" w:type="dxa"/>
            <w:shd w:val="clear" w:color="auto" w:fill="auto"/>
          </w:tcPr>
          <w:p w14:paraId="3A027A0D" w14:textId="57A492B6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11161" w14:textId="02E11528" w:rsidR="004E43ED" w:rsidRPr="00095C50" w:rsidRDefault="007E37C9" w:rsidP="004E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15,175</w:t>
            </w:r>
          </w:p>
        </w:tc>
        <w:tc>
          <w:tcPr>
            <w:tcW w:w="180" w:type="dxa"/>
          </w:tcPr>
          <w:p w14:paraId="05D462C0" w14:textId="5F22D95B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FDD0F2E" w14:textId="035FB76B" w:rsidR="004E43ED" w:rsidRPr="00095C50" w:rsidRDefault="007E37C9" w:rsidP="004E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471,795</w:t>
            </w:r>
          </w:p>
        </w:tc>
        <w:tc>
          <w:tcPr>
            <w:tcW w:w="180" w:type="dxa"/>
            <w:shd w:val="clear" w:color="auto" w:fill="auto"/>
          </w:tcPr>
          <w:p w14:paraId="1E9C30BA" w14:textId="240E5DF7" w:rsidR="004E43ED" w:rsidRPr="00095C50" w:rsidRDefault="004E43ED" w:rsidP="004E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9062151" w14:textId="4886791E" w:rsidR="004E43ED" w:rsidRPr="00095C50" w:rsidRDefault="007E37C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744,504</w:t>
            </w:r>
          </w:p>
        </w:tc>
      </w:tr>
      <w:bookmarkEnd w:id="4"/>
    </w:tbl>
    <w:p w14:paraId="47A18ADB" w14:textId="5A288F88" w:rsidR="00BD0D22" w:rsidRPr="00B027C3" w:rsidRDefault="00BD0D22" w:rsidP="004451C9">
      <w:pPr>
        <w:rPr>
          <w:rFonts w:asciiTheme="majorBidi" w:hAnsiTheme="majorBidi" w:cstheme="majorBidi"/>
          <w:sz w:val="2"/>
          <w:szCs w:val="2"/>
        </w:rPr>
      </w:pPr>
    </w:p>
    <w:tbl>
      <w:tblPr>
        <w:tblW w:w="147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870"/>
        <w:gridCol w:w="1350"/>
        <w:gridCol w:w="180"/>
        <w:gridCol w:w="1350"/>
        <w:gridCol w:w="180"/>
        <w:gridCol w:w="1260"/>
        <w:gridCol w:w="180"/>
        <w:gridCol w:w="1800"/>
        <w:gridCol w:w="180"/>
        <w:gridCol w:w="1260"/>
        <w:gridCol w:w="180"/>
        <w:gridCol w:w="1440"/>
        <w:gridCol w:w="180"/>
        <w:gridCol w:w="1350"/>
      </w:tblGrid>
      <w:tr w:rsidR="00BD0D22" w:rsidRPr="00B027C3" w14:paraId="65C2064F" w14:textId="77777777" w:rsidTr="00B027C3">
        <w:trPr>
          <w:trHeight w:val="378"/>
          <w:tblHeader/>
        </w:trPr>
        <w:tc>
          <w:tcPr>
            <w:tcW w:w="3870" w:type="dxa"/>
            <w:shd w:val="clear" w:color="auto" w:fill="auto"/>
          </w:tcPr>
          <w:p w14:paraId="1B58DC3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3B05BA1F" w14:textId="74FEF908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D22" w:rsidRPr="00B027C3" w14:paraId="5B0CC040" w14:textId="77777777" w:rsidTr="00B027C3">
        <w:trPr>
          <w:trHeight w:val="68"/>
          <w:tblHeader/>
        </w:trPr>
        <w:tc>
          <w:tcPr>
            <w:tcW w:w="3870" w:type="dxa"/>
            <w:shd w:val="clear" w:color="auto" w:fill="auto"/>
          </w:tcPr>
          <w:p w14:paraId="5F78F6B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9E9C08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65D4C3E8" w14:textId="77777777" w:rsidR="00BD0D22" w:rsidRPr="00B027C3" w:rsidRDefault="00BD0D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6C95CA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" w:type="dxa"/>
            <w:shd w:val="clear" w:color="auto" w:fill="auto"/>
          </w:tcPr>
          <w:p w14:paraId="16BB3F8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1BD8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1451559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0F4E32E4" w14:textId="77777777" w:rsidR="00BD0D22" w:rsidRPr="00B027C3" w:rsidRDefault="00BD0D22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0319E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  <w:p w14:paraId="0005EB9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7E2CDC6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0F4C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178B39F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3B204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shd w:val="clear" w:color="auto" w:fill="auto"/>
          </w:tcPr>
          <w:p w14:paraId="1E5321E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49A03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5633D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D0D22" w:rsidRPr="00B027C3" w14:paraId="1BB14211" w14:textId="77777777" w:rsidTr="00B027C3">
        <w:trPr>
          <w:trHeight w:val="252"/>
          <w:tblHeader/>
        </w:trPr>
        <w:tc>
          <w:tcPr>
            <w:tcW w:w="3870" w:type="dxa"/>
            <w:shd w:val="clear" w:color="auto" w:fill="auto"/>
          </w:tcPr>
          <w:p w14:paraId="13382DB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13"/>
          </w:tcPr>
          <w:p w14:paraId="6D3EC24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D22" w:rsidRPr="00B027C3" w14:paraId="50B02869" w14:textId="77777777" w:rsidTr="00B027C3">
        <w:trPr>
          <w:trHeight w:val="360"/>
        </w:trPr>
        <w:tc>
          <w:tcPr>
            <w:tcW w:w="3870" w:type="dxa"/>
            <w:shd w:val="clear" w:color="auto" w:fill="auto"/>
          </w:tcPr>
          <w:p w14:paraId="7A40594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D96C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7DA9D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A096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7896C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C432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81AB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567EA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45BD2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5B3D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1397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86557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89516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05C05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B5615" w:rsidRPr="00B027C3" w14:paraId="294C275E" w14:textId="77777777" w:rsidTr="00B027C3">
        <w:tc>
          <w:tcPr>
            <w:tcW w:w="3870" w:type="dxa"/>
            <w:shd w:val="clear" w:color="auto" w:fill="auto"/>
          </w:tcPr>
          <w:p w14:paraId="110B3271" w14:textId="372CC5A3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59ADAE9" w14:textId="05EF219A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35,027</w:t>
            </w:r>
          </w:p>
        </w:tc>
        <w:tc>
          <w:tcPr>
            <w:tcW w:w="180" w:type="dxa"/>
            <w:shd w:val="clear" w:color="auto" w:fill="auto"/>
          </w:tcPr>
          <w:p w14:paraId="50CD0FE2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E73906" w14:textId="1A81EC60" w:rsidR="003B5615" w:rsidRPr="003B5615" w:rsidRDefault="003B5615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319,691</w:t>
            </w:r>
            <w:r w:rsidRPr="00FC07C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728398E8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DF48B" w14:textId="47DE1F18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415,562</w:t>
            </w:r>
          </w:p>
        </w:tc>
        <w:tc>
          <w:tcPr>
            <w:tcW w:w="180" w:type="dxa"/>
          </w:tcPr>
          <w:p w14:paraId="09EB4081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1165DB2" w14:textId="69DE5CD0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32,048</w:t>
            </w:r>
          </w:p>
        </w:tc>
        <w:tc>
          <w:tcPr>
            <w:tcW w:w="180" w:type="dxa"/>
            <w:shd w:val="clear" w:color="auto" w:fill="auto"/>
          </w:tcPr>
          <w:p w14:paraId="72153E6B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87706" w14:textId="72B03330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34,537</w:t>
            </w:r>
          </w:p>
        </w:tc>
        <w:tc>
          <w:tcPr>
            <w:tcW w:w="180" w:type="dxa"/>
          </w:tcPr>
          <w:p w14:paraId="43CAE73D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5E2A1" w14:textId="1DB514DD" w:rsidR="003B5615" w:rsidRPr="003B5615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65,580</w:t>
            </w:r>
          </w:p>
        </w:tc>
        <w:tc>
          <w:tcPr>
            <w:tcW w:w="180" w:type="dxa"/>
            <w:shd w:val="clear" w:color="auto" w:fill="auto"/>
          </w:tcPr>
          <w:p w14:paraId="14A421AB" w14:textId="77777777" w:rsidR="003B5615" w:rsidRPr="003B5615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C552A" w14:textId="3AED3BA9" w:rsidR="003B5615" w:rsidRPr="003B5615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5615">
              <w:rPr>
                <w:rFonts w:asciiTheme="majorBidi" w:hAnsiTheme="majorBidi" w:cstheme="majorBidi"/>
                <w:sz w:val="30"/>
                <w:szCs w:val="30"/>
              </w:rPr>
              <w:t>902,445</w:t>
            </w:r>
          </w:p>
        </w:tc>
      </w:tr>
      <w:tr w:rsidR="003B5615" w:rsidRPr="00B027C3" w14:paraId="09CCA116" w14:textId="77777777" w:rsidTr="00B027C3">
        <w:tc>
          <w:tcPr>
            <w:tcW w:w="3870" w:type="dxa"/>
            <w:shd w:val="clear" w:color="auto" w:fill="auto"/>
          </w:tcPr>
          <w:p w14:paraId="698F0568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2ECF52D4" w14:textId="11D8EB6F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62A96601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BB3026" w14:textId="511801EA" w:rsidR="003B5615" w:rsidRPr="00B027C3" w:rsidRDefault="003B5615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" w:type="dxa"/>
            <w:shd w:val="clear" w:color="auto" w:fill="auto"/>
          </w:tcPr>
          <w:p w14:paraId="0332D7FB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4782C" w14:textId="3D5710F3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2,035</w:t>
            </w:r>
          </w:p>
        </w:tc>
        <w:tc>
          <w:tcPr>
            <w:tcW w:w="180" w:type="dxa"/>
          </w:tcPr>
          <w:p w14:paraId="6AD30E78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DF044F" w14:textId="2D9944CB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180" w:type="dxa"/>
            <w:shd w:val="clear" w:color="auto" w:fill="auto"/>
          </w:tcPr>
          <w:p w14:paraId="2FB5282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D18D99" w14:textId="15F748ED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80" w:type="dxa"/>
          </w:tcPr>
          <w:p w14:paraId="2931F9FB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4FCC06" w14:textId="2DA43F1B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29,584</w:t>
            </w:r>
          </w:p>
        </w:tc>
        <w:tc>
          <w:tcPr>
            <w:tcW w:w="180" w:type="dxa"/>
            <w:shd w:val="clear" w:color="auto" w:fill="auto"/>
          </w:tcPr>
          <w:p w14:paraId="79530B12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DCAC5A" w14:textId="0B521EE5" w:rsidR="003B5615" w:rsidRPr="00B027C3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34,801</w:t>
            </w:r>
          </w:p>
        </w:tc>
      </w:tr>
      <w:tr w:rsidR="003B5615" w:rsidRPr="00B027C3" w14:paraId="638793EC" w14:textId="77777777" w:rsidTr="00B027C3">
        <w:tc>
          <w:tcPr>
            <w:tcW w:w="3870" w:type="dxa"/>
            <w:shd w:val="clear" w:color="auto" w:fill="auto"/>
          </w:tcPr>
          <w:p w14:paraId="0A4C78CD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32C31699" w14:textId="5BD9EF23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46B6C4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DE3F38" w14:textId="7586B03D" w:rsidR="003B5615" w:rsidRPr="00B027C3" w:rsidRDefault="003B5615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  <w:tc>
          <w:tcPr>
            <w:tcW w:w="180" w:type="dxa"/>
            <w:shd w:val="clear" w:color="auto" w:fill="auto"/>
          </w:tcPr>
          <w:p w14:paraId="392BFBCC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785C7" w14:textId="3E513205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35,161</w:t>
            </w:r>
          </w:p>
        </w:tc>
        <w:tc>
          <w:tcPr>
            <w:tcW w:w="180" w:type="dxa"/>
          </w:tcPr>
          <w:p w14:paraId="09842286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2D327E" w14:textId="222BED8F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  <w:tc>
          <w:tcPr>
            <w:tcW w:w="180" w:type="dxa"/>
            <w:shd w:val="clear" w:color="auto" w:fill="auto"/>
          </w:tcPr>
          <w:p w14:paraId="39F6CE0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A1272" w14:textId="1E240AA8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B27295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E2AFCB" w14:textId="57B2EEA4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(40,500)</w:t>
            </w:r>
          </w:p>
        </w:tc>
        <w:tc>
          <w:tcPr>
            <w:tcW w:w="180" w:type="dxa"/>
            <w:shd w:val="clear" w:color="auto" w:fill="auto"/>
          </w:tcPr>
          <w:p w14:paraId="5B7EEDA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6F7FD3" w14:textId="0E94A059" w:rsidR="003B5615" w:rsidRPr="00B027C3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5615" w:rsidRPr="00B027C3" w14:paraId="17FB51AA" w14:textId="77777777" w:rsidTr="00B027C3">
        <w:tc>
          <w:tcPr>
            <w:tcW w:w="3870" w:type="dxa"/>
            <w:shd w:val="clear" w:color="auto" w:fill="auto"/>
          </w:tcPr>
          <w:p w14:paraId="6342AF81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53E1DA" w14:textId="5C10EFA8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0C1094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E4FA4C" w14:textId="3A13B57E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80" w:type="dxa"/>
            <w:shd w:val="clear" w:color="auto" w:fill="auto"/>
          </w:tcPr>
          <w:p w14:paraId="35630B41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B387B1" w14:textId="5A0F0128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(52,922)</w:t>
            </w:r>
          </w:p>
        </w:tc>
        <w:tc>
          <w:tcPr>
            <w:tcW w:w="180" w:type="dxa"/>
          </w:tcPr>
          <w:p w14:paraId="09696B4B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C45D57E" w14:textId="491A660F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180" w:type="dxa"/>
            <w:shd w:val="clear" w:color="auto" w:fill="auto"/>
          </w:tcPr>
          <w:p w14:paraId="0E1C13ED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3513B5" w14:textId="29551EF0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1D41F1D4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E71B26" w14:textId="64943E33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093F1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C56D35" w14:textId="2C81ACBF" w:rsidR="003B5615" w:rsidRPr="00B027C3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(54,066)</w:t>
            </w:r>
          </w:p>
        </w:tc>
      </w:tr>
      <w:tr w:rsidR="003B5615" w:rsidRPr="00B027C3" w14:paraId="35330C1C" w14:textId="77777777" w:rsidTr="00B027C3">
        <w:trPr>
          <w:trHeight w:val="58"/>
        </w:trPr>
        <w:tc>
          <w:tcPr>
            <w:tcW w:w="3870" w:type="dxa"/>
            <w:shd w:val="clear" w:color="auto" w:fill="auto"/>
          </w:tcPr>
          <w:p w14:paraId="1F789E35" w14:textId="24AEC78B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5A1A9D" w14:textId="2241CB3F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28BBDE31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47B9AB" w14:textId="2A4729F9" w:rsidR="003B5615" w:rsidRPr="00B027C3" w:rsidRDefault="003B5615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323,660</w:t>
            </w:r>
          </w:p>
        </w:tc>
        <w:tc>
          <w:tcPr>
            <w:tcW w:w="180" w:type="dxa"/>
            <w:shd w:val="clear" w:color="auto" w:fill="auto"/>
          </w:tcPr>
          <w:p w14:paraId="3CAAB3FB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C77C5F" w14:textId="40726B20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399,836</w:t>
            </w:r>
          </w:p>
        </w:tc>
        <w:tc>
          <w:tcPr>
            <w:tcW w:w="180" w:type="dxa"/>
          </w:tcPr>
          <w:p w14:paraId="2EFB40B3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7EDD3FD" w14:textId="78E0039F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33,653</w:t>
            </w:r>
          </w:p>
        </w:tc>
        <w:tc>
          <w:tcPr>
            <w:tcW w:w="180" w:type="dxa"/>
            <w:shd w:val="clear" w:color="auto" w:fill="auto"/>
          </w:tcPr>
          <w:p w14:paraId="79EA7D41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419A1" w14:textId="73FE3A09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35,917</w:t>
            </w:r>
          </w:p>
        </w:tc>
        <w:tc>
          <w:tcPr>
            <w:tcW w:w="180" w:type="dxa"/>
          </w:tcPr>
          <w:p w14:paraId="6AE8086E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86715" w14:textId="15BD238A" w:rsidR="003B5615" w:rsidRPr="00B027C3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54,664</w:t>
            </w:r>
          </w:p>
        </w:tc>
        <w:tc>
          <w:tcPr>
            <w:tcW w:w="180" w:type="dxa"/>
            <w:shd w:val="clear" w:color="auto" w:fill="auto"/>
          </w:tcPr>
          <w:p w14:paraId="0BB78C0A" w14:textId="77777777" w:rsidR="003B5615" w:rsidRPr="00B027C3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1555" w14:textId="3B27742C" w:rsidR="003B5615" w:rsidRPr="00B027C3" w:rsidRDefault="003B5615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883,180</w:t>
            </w:r>
          </w:p>
        </w:tc>
      </w:tr>
      <w:tr w:rsidR="000D6466" w:rsidRPr="00B027C3" w14:paraId="53C29C03" w14:textId="77777777" w:rsidTr="00B027C3">
        <w:tc>
          <w:tcPr>
            <w:tcW w:w="3870" w:type="dxa"/>
            <w:shd w:val="clear" w:color="auto" w:fill="auto"/>
          </w:tcPr>
          <w:p w14:paraId="02646AC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616167FA" w14:textId="480D6D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EBC2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E64A2A" w14:textId="2B9CEEC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B8071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F51BC0" w14:textId="589CB741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180" w:type="dxa"/>
          </w:tcPr>
          <w:p w14:paraId="2836948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0EBE72A" w14:textId="5ACED8AD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80" w:type="dxa"/>
            <w:shd w:val="clear" w:color="auto" w:fill="auto"/>
          </w:tcPr>
          <w:p w14:paraId="051008F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354D0A" w14:textId="259EE25B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80" w:type="dxa"/>
          </w:tcPr>
          <w:p w14:paraId="3ED959E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5A50D4" w14:textId="3D531FF2" w:rsidR="000D6466" w:rsidRPr="00B027C3" w:rsidRDefault="0087508D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567334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2ADB960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18640A" w14:textId="79747427" w:rsidR="000D6466" w:rsidRPr="00B027C3" w:rsidRDefault="0016660C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73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</w:tr>
      <w:tr w:rsidR="000D6466" w:rsidRPr="00B027C3" w14:paraId="11620B23" w14:textId="77777777" w:rsidTr="00B027C3">
        <w:tc>
          <w:tcPr>
            <w:tcW w:w="3870" w:type="dxa"/>
            <w:shd w:val="clear" w:color="auto" w:fill="auto"/>
          </w:tcPr>
          <w:p w14:paraId="6BE80AC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</w:tcPr>
          <w:p w14:paraId="3FF1B55B" w14:textId="462D5BDA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C727B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4B9883" w14:textId="06C0F411" w:rsidR="000D6466" w:rsidRPr="00B027C3" w:rsidRDefault="00567334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7,671</w:t>
            </w:r>
          </w:p>
        </w:tc>
        <w:tc>
          <w:tcPr>
            <w:tcW w:w="180" w:type="dxa"/>
            <w:shd w:val="clear" w:color="auto" w:fill="auto"/>
          </w:tcPr>
          <w:p w14:paraId="1C2684D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26514" w14:textId="7638CE36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18,078</w:t>
            </w:r>
          </w:p>
        </w:tc>
        <w:tc>
          <w:tcPr>
            <w:tcW w:w="180" w:type="dxa"/>
          </w:tcPr>
          <w:p w14:paraId="18AC5C4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5BCEA1" w14:textId="65975F8E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812C5F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424A09" w14:textId="5B5E8583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1F0DEB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65B143" w14:textId="04A443D6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(25,769)</w:t>
            </w:r>
          </w:p>
        </w:tc>
        <w:tc>
          <w:tcPr>
            <w:tcW w:w="180" w:type="dxa"/>
            <w:shd w:val="clear" w:color="auto" w:fill="auto"/>
          </w:tcPr>
          <w:p w14:paraId="4B4E165B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C71AF" w14:textId="766D8EC3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466" w:rsidRPr="00B027C3" w14:paraId="670999F5" w14:textId="77777777" w:rsidTr="00B027C3">
        <w:tc>
          <w:tcPr>
            <w:tcW w:w="3870" w:type="dxa"/>
            <w:shd w:val="clear" w:color="auto" w:fill="auto"/>
          </w:tcPr>
          <w:p w14:paraId="7951F8E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6C927" w14:textId="55298A11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1FB42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4F5E51" w14:textId="66904A54" w:rsidR="000D6466" w:rsidRPr="00B027C3" w:rsidRDefault="00567334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  <w:tc>
          <w:tcPr>
            <w:tcW w:w="180" w:type="dxa"/>
            <w:shd w:val="clear" w:color="auto" w:fill="auto"/>
          </w:tcPr>
          <w:p w14:paraId="13E1FF9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1776EF" w14:textId="4B2E203C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(21,051)</w:t>
            </w:r>
          </w:p>
        </w:tc>
        <w:tc>
          <w:tcPr>
            <w:tcW w:w="180" w:type="dxa"/>
          </w:tcPr>
          <w:p w14:paraId="7F3A8D4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44BEB6A" w14:textId="4F946630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180" w:type="dxa"/>
            <w:shd w:val="clear" w:color="auto" w:fill="auto"/>
          </w:tcPr>
          <w:p w14:paraId="6F93019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B0237D" w14:textId="4465EDA4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80" w:type="dxa"/>
          </w:tcPr>
          <w:p w14:paraId="014E708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F4667" w14:textId="6D080BAD" w:rsidR="000D6466" w:rsidRPr="00B027C3" w:rsidRDefault="0087508D" w:rsidP="00875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7CBE1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94D059" w14:textId="0B4A1E88" w:rsidR="000D6466" w:rsidRPr="00B027C3" w:rsidRDefault="004E623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660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66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</w:tr>
      <w:tr w:rsidR="000D6466" w:rsidRPr="00B027C3" w14:paraId="199BF010" w14:textId="77777777" w:rsidTr="00B027C3">
        <w:tc>
          <w:tcPr>
            <w:tcW w:w="3870" w:type="dxa"/>
            <w:shd w:val="clear" w:color="auto" w:fill="auto"/>
          </w:tcPr>
          <w:p w14:paraId="76642B9C" w14:textId="43BF9BE4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9F72E" w14:textId="6A33418E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59BC951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1B861" w14:textId="5F84C170" w:rsidR="000D6466" w:rsidRPr="00B027C3" w:rsidRDefault="00567334" w:rsidP="00FC0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331,111</w:t>
            </w:r>
          </w:p>
        </w:tc>
        <w:tc>
          <w:tcPr>
            <w:tcW w:w="180" w:type="dxa"/>
            <w:shd w:val="clear" w:color="auto" w:fill="auto"/>
          </w:tcPr>
          <w:p w14:paraId="66FB2D3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0277DD" w14:textId="62D3B336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399,762</w:t>
            </w:r>
          </w:p>
        </w:tc>
        <w:tc>
          <w:tcPr>
            <w:tcW w:w="180" w:type="dxa"/>
          </w:tcPr>
          <w:p w14:paraId="72BD2DC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30D7A" w14:textId="02A4BEDD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33,500</w:t>
            </w:r>
          </w:p>
        </w:tc>
        <w:tc>
          <w:tcPr>
            <w:tcW w:w="180" w:type="dxa"/>
            <w:shd w:val="clear" w:color="auto" w:fill="auto"/>
          </w:tcPr>
          <w:p w14:paraId="4A78F2D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8DCB4" w14:textId="371162BB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36,386</w:t>
            </w:r>
          </w:p>
        </w:tc>
        <w:tc>
          <w:tcPr>
            <w:tcW w:w="180" w:type="dxa"/>
          </w:tcPr>
          <w:p w14:paraId="78079A8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BF8B79" w14:textId="7FD94E8A" w:rsidR="000D6466" w:rsidRPr="00B027C3" w:rsidRDefault="00567334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29,402</w:t>
            </w:r>
          </w:p>
        </w:tc>
        <w:tc>
          <w:tcPr>
            <w:tcW w:w="180" w:type="dxa"/>
            <w:shd w:val="clear" w:color="auto" w:fill="auto"/>
          </w:tcPr>
          <w:p w14:paraId="0D5692C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98C65" w14:textId="43D4FC39" w:rsidR="000D6466" w:rsidRPr="005510FD" w:rsidRDefault="004E623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865,611</w:t>
            </w:r>
          </w:p>
        </w:tc>
      </w:tr>
      <w:tr w:rsidR="000D6466" w:rsidRPr="00B027C3" w14:paraId="73227CE8" w14:textId="77777777" w:rsidTr="00B027C3">
        <w:tc>
          <w:tcPr>
            <w:tcW w:w="3870" w:type="dxa"/>
            <w:shd w:val="clear" w:color="auto" w:fill="auto"/>
          </w:tcPr>
          <w:p w14:paraId="0E55427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E3D952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1515E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F6F7BE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8B1B5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A511C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A6EC9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7CEF77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F8097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CCE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11F1F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B889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33BAC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07D44" w14:textId="77777777" w:rsidR="000D6466" w:rsidRPr="00B027C3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0EDB7958" w14:textId="77777777" w:rsidTr="00B027C3">
        <w:tc>
          <w:tcPr>
            <w:tcW w:w="3870" w:type="dxa"/>
            <w:shd w:val="clear" w:color="auto" w:fill="auto"/>
          </w:tcPr>
          <w:p w14:paraId="0D1EBD0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45986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F51E8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A1235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D5BBE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7BF4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91DF9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3B3A5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39BB9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ECBEC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219C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E43A5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9FF5C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A48DA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5209E6BE" w14:textId="77777777" w:rsidTr="00B027C3">
        <w:tc>
          <w:tcPr>
            <w:tcW w:w="3870" w:type="dxa"/>
            <w:shd w:val="clear" w:color="auto" w:fill="auto"/>
          </w:tcPr>
          <w:p w14:paraId="14CADC7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79981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CCFE7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4B70C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324FB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82B7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1953B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AD969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778D3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70D61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D1EDC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9C82D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54B39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79C1B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367F1D2E" w14:textId="77777777" w:rsidTr="00B027C3">
        <w:tc>
          <w:tcPr>
            <w:tcW w:w="3870" w:type="dxa"/>
            <w:shd w:val="clear" w:color="auto" w:fill="auto"/>
          </w:tcPr>
          <w:p w14:paraId="60E5EF9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26967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67BFDB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380004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65498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3BDF3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B0CA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101931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76036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6D328E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9248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3B8964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12913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9437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70D1097B" w14:textId="77777777" w:rsidTr="00B027C3">
        <w:tc>
          <w:tcPr>
            <w:tcW w:w="3870" w:type="dxa"/>
            <w:shd w:val="clear" w:color="auto" w:fill="auto"/>
          </w:tcPr>
          <w:p w14:paraId="458F307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4365B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A26D4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464AE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B4562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A3F5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D657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26982A8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C6425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CFA1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4364C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7DFC02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39D12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9189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736665F2" w14:textId="77777777" w:rsidTr="00B027C3">
        <w:tc>
          <w:tcPr>
            <w:tcW w:w="3870" w:type="dxa"/>
            <w:shd w:val="clear" w:color="auto" w:fill="auto"/>
          </w:tcPr>
          <w:p w14:paraId="2BFFDD0D" w14:textId="77777777" w:rsidR="000D646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2F75241" w14:textId="33A3BFBF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1B610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65319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C399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AAE1A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F7E2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8CBF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754BA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E3EA6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A38B98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2EFF8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E294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51471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219BE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466" w:rsidRPr="00B027C3" w14:paraId="49BF2E30" w14:textId="77777777" w:rsidTr="00B027C3">
        <w:tc>
          <w:tcPr>
            <w:tcW w:w="3870" w:type="dxa"/>
            <w:shd w:val="clear" w:color="auto" w:fill="auto"/>
          </w:tcPr>
          <w:p w14:paraId="3A61F93D" w14:textId="7CE03F82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BA36A9B" w14:textId="4DE9AB40" w:rsidR="000D6466" w:rsidRPr="004565A6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DA728" w14:textId="77777777" w:rsidR="000D6466" w:rsidRPr="004565A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28420" w14:textId="0AD07E3F" w:rsidR="000D6466" w:rsidRPr="004565A6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224,456</w:t>
            </w:r>
          </w:p>
        </w:tc>
        <w:tc>
          <w:tcPr>
            <w:tcW w:w="180" w:type="dxa"/>
            <w:shd w:val="clear" w:color="auto" w:fill="auto"/>
          </w:tcPr>
          <w:p w14:paraId="29D363E4" w14:textId="77777777" w:rsidR="000D6466" w:rsidRPr="004565A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BF860" w14:textId="2AF14408" w:rsidR="000D6466" w:rsidRPr="004565A6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291,352</w:t>
            </w:r>
          </w:p>
        </w:tc>
        <w:tc>
          <w:tcPr>
            <w:tcW w:w="180" w:type="dxa"/>
          </w:tcPr>
          <w:p w14:paraId="39643D7D" w14:textId="77777777" w:rsidR="000D6466" w:rsidRPr="004565A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97AA3E" w14:textId="17077890" w:rsidR="000D6466" w:rsidRPr="004565A6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26,899</w:t>
            </w:r>
          </w:p>
        </w:tc>
        <w:tc>
          <w:tcPr>
            <w:tcW w:w="180" w:type="dxa"/>
            <w:shd w:val="clear" w:color="auto" w:fill="auto"/>
          </w:tcPr>
          <w:p w14:paraId="366AF174" w14:textId="77777777" w:rsidR="000D6466" w:rsidRPr="004565A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BDBC51" w14:textId="2EE00B92" w:rsidR="000D6466" w:rsidRPr="004565A6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20,379</w:t>
            </w:r>
          </w:p>
        </w:tc>
        <w:tc>
          <w:tcPr>
            <w:tcW w:w="180" w:type="dxa"/>
          </w:tcPr>
          <w:p w14:paraId="6CEE4CB6" w14:textId="77777777" w:rsidR="000D6466" w:rsidRPr="004565A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01C16E" w14:textId="09308142" w:rsidR="000D6466" w:rsidRPr="004565A6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664E3D" w14:textId="77777777" w:rsidR="000D6466" w:rsidRPr="004565A6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43341" w14:textId="1414C089" w:rsidR="000D6466" w:rsidRPr="004565A6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565A6">
              <w:rPr>
                <w:rFonts w:asciiTheme="majorBidi" w:hAnsiTheme="majorBidi" w:cstheme="majorBidi"/>
                <w:sz w:val="30"/>
                <w:szCs w:val="30"/>
              </w:rPr>
              <w:t>563,086</w:t>
            </w:r>
          </w:p>
        </w:tc>
      </w:tr>
      <w:tr w:rsidR="000D6466" w:rsidRPr="00B027C3" w14:paraId="49CA4261" w14:textId="77777777" w:rsidTr="00B027C3">
        <w:tc>
          <w:tcPr>
            <w:tcW w:w="3870" w:type="dxa"/>
            <w:shd w:val="clear" w:color="auto" w:fill="auto"/>
          </w:tcPr>
          <w:p w14:paraId="465BBEA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8ADF6FE" w14:textId="3EB5865D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E93E7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0D82E5" w14:textId="28CAFF8E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10,061</w:t>
            </w:r>
          </w:p>
        </w:tc>
        <w:tc>
          <w:tcPr>
            <w:tcW w:w="180" w:type="dxa"/>
            <w:shd w:val="clear" w:color="auto" w:fill="auto"/>
          </w:tcPr>
          <w:p w14:paraId="086338C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4E202" w14:textId="2DE61D15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25,331</w:t>
            </w:r>
          </w:p>
        </w:tc>
        <w:tc>
          <w:tcPr>
            <w:tcW w:w="180" w:type="dxa"/>
          </w:tcPr>
          <w:p w14:paraId="41DF52C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774CEC" w14:textId="5CF2D6E4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180" w:type="dxa"/>
            <w:shd w:val="clear" w:color="auto" w:fill="auto"/>
          </w:tcPr>
          <w:p w14:paraId="0ECECF2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EDE7B5" w14:textId="6207F0F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80" w:type="dxa"/>
          </w:tcPr>
          <w:p w14:paraId="77DECAB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4B982" w14:textId="4922D892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D8C0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913C7C" w14:textId="6CBFED75" w:rsidR="000D6466" w:rsidRPr="00B027C3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38,862</w:t>
            </w:r>
          </w:p>
        </w:tc>
      </w:tr>
      <w:tr w:rsidR="000D6466" w:rsidRPr="00B027C3" w14:paraId="5D84EBAF" w14:textId="77777777" w:rsidTr="00B027C3">
        <w:tc>
          <w:tcPr>
            <w:tcW w:w="3870" w:type="dxa"/>
            <w:shd w:val="clear" w:color="auto" w:fill="auto"/>
          </w:tcPr>
          <w:p w14:paraId="793F2BC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7F3781" w14:textId="655E6B65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810AF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F8F2517" w14:textId="403BBAE5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80" w:type="dxa"/>
            <w:shd w:val="clear" w:color="auto" w:fill="auto"/>
          </w:tcPr>
          <w:p w14:paraId="018E980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B38FB" w14:textId="45939291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(51,571)</w:t>
            </w:r>
          </w:p>
        </w:tc>
        <w:tc>
          <w:tcPr>
            <w:tcW w:w="180" w:type="dxa"/>
          </w:tcPr>
          <w:p w14:paraId="6A75D95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620A478" w14:textId="18A692C5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(730)</w:t>
            </w:r>
          </w:p>
        </w:tc>
        <w:tc>
          <w:tcPr>
            <w:tcW w:w="180" w:type="dxa"/>
            <w:shd w:val="clear" w:color="auto" w:fill="auto"/>
          </w:tcPr>
          <w:p w14:paraId="6D5267B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17BF9" w14:textId="7FC7162A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6FDDC49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CADFA" w14:textId="0812F722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3B1BE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A921DC" w14:textId="35D05B82" w:rsidR="000D6466" w:rsidRPr="00B027C3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(52,704)</w:t>
            </w:r>
          </w:p>
        </w:tc>
      </w:tr>
      <w:tr w:rsidR="000D6466" w:rsidRPr="00B027C3" w14:paraId="0B40EEE5" w14:textId="77777777" w:rsidTr="00B027C3">
        <w:tc>
          <w:tcPr>
            <w:tcW w:w="3870" w:type="dxa"/>
            <w:shd w:val="clear" w:color="auto" w:fill="auto"/>
          </w:tcPr>
          <w:p w14:paraId="4F526EAB" w14:textId="1E01AB6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86C64A6" w14:textId="3786BC23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5DF59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29D88" w14:textId="768405A0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234,133</w:t>
            </w:r>
          </w:p>
        </w:tc>
        <w:tc>
          <w:tcPr>
            <w:tcW w:w="180" w:type="dxa"/>
            <w:shd w:val="clear" w:color="auto" w:fill="auto"/>
          </w:tcPr>
          <w:p w14:paraId="35824CC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8A7E3" w14:textId="32FA9E5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265,112</w:t>
            </w:r>
          </w:p>
        </w:tc>
        <w:tc>
          <w:tcPr>
            <w:tcW w:w="180" w:type="dxa"/>
          </w:tcPr>
          <w:p w14:paraId="46DDACB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138E9D6" w14:textId="3622BFF2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28,901</w:t>
            </w:r>
          </w:p>
        </w:tc>
        <w:tc>
          <w:tcPr>
            <w:tcW w:w="180" w:type="dxa"/>
            <w:shd w:val="clear" w:color="auto" w:fill="auto"/>
          </w:tcPr>
          <w:p w14:paraId="3F6F976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100A08" w14:textId="6FF91984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21,098</w:t>
            </w:r>
          </w:p>
        </w:tc>
        <w:tc>
          <w:tcPr>
            <w:tcW w:w="180" w:type="dxa"/>
          </w:tcPr>
          <w:p w14:paraId="7D5DB6E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3EF8F7" w14:textId="4984BE02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E1D9F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74E34D" w14:textId="5C323DAF" w:rsidR="000D6466" w:rsidRPr="005510FD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549,244</w:t>
            </w:r>
          </w:p>
        </w:tc>
      </w:tr>
      <w:tr w:rsidR="004E6239" w:rsidRPr="00B027C3" w14:paraId="5C4E89D4" w14:textId="77777777" w:rsidTr="00B027C3">
        <w:tc>
          <w:tcPr>
            <w:tcW w:w="3870" w:type="dxa"/>
            <w:shd w:val="clear" w:color="auto" w:fill="auto"/>
          </w:tcPr>
          <w:p w14:paraId="55198C93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5032C4E2" w14:textId="10DC9CEB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B7F801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B21967" w14:textId="1A08BE91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9,893</w:t>
            </w:r>
          </w:p>
        </w:tc>
        <w:tc>
          <w:tcPr>
            <w:tcW w:w="180" w:type="dxa"/>
            <w:shd w:val="clear" w:color="auto" w:fill="auto"/>
          </w:tcPr>
          <w:p w14:paraId="3D85527E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A8FF4" w14:textId="31610381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24,562</w:t>
            </w:r>
          </w:p>
        </w:tc>
        <w:tc>
          <w:tcPr>
            <w:tcW w:w="180" w:type="dxa"/>
          </w:tcPr>
          <w:p w14:paraId="163157DD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04730D" w14:textId="334FA9E8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180" w:type="dxa"/>
            <w:shd w:val="clear" w:color="auto" w:fill="auto"/>
          </w:tcPr>
          <w:p w14:paraId="0BBEBBA7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31A7F2" w14:textId="69E1AB1D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80" w:type="dxa"/>
          </w:tcPr>
          <w:p w14:paraId="1F04C42F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E70DAD" w14:textId="47EE47A3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46E13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FFD300" w14:textId="05EAE8C3" w:rsidR="004E6239" w:rsidRPr="00B027C3" w:rsidRDefault="004E623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37,019</w:t>
            </w:r>
          </w:p>
        </w:tc>
      </w:tr>
      <w:tr w:rsidR="004E6239" w:rsidRPr="00B027C3" w14:paraId="64BFFB22" w14:textId="77777777" w:rsidTr="00B027C3">
        <w:tc>
          <w:tcPr>
            <w:tcW w:w="3870" w:type="dxa"/>
            <w:shd w:val="clear" w:color="auto" w:fill="auto"/>
          </w:tcPr>
          <w:p w14:paraId="4C0A7A42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011390" w14:textId="7A7C8C21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85022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06F381" w14:textId="2BF000E6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(206)</w:t>
            </w:r>
          </w:p>
        </w:tc>
        <w:tc>
          <w:tcPr>
            <w:tcW w:w="180" w:type="dxa"/>
            <w:shd w:val="clear" w:color="auto" w:fill="auto"/>
          </w:tcPr>
          <w:p w14:paraId="11B87CD3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995FC6" w14:textId="65E67EC8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(20,531)</w:t>
            </w:r>
          </w:p>
        </w:tc>
        <w:tc>
          <w:tcPr>
            <w:tcW w:w="180" w:type="dxa"/>
          </w:tcPr>
          <w:p w14:paraId="2FFC26D1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769EB60" w14:textId="0A094D86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(1,536)</w:t>
            </w:r>
          </w:p>
        </w:tc>
        <w:tc>
          <w:tcPr>
            <w:tcW w:w="180" w:type="dxa"/>
            <w:shd w:val="clear" w:color="auto" w:fill="auto"/>
          </w:tcPr>
          <w:p w14:paraId="3577BEB5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DBF0E8" w14:textId="5B3C5A93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80" w:type="dxa"/>
          </w:tcPr>
          <w:p w14:paraId="09B5D53E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260A6" w14:textId="1B3F2517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291D3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A13D78" w14:textId="591A7048" w:rsidR="004E6239" w:rsidRPr="00B027C3" w:rsidRDefault="004E623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(22,736)</w:t>
            </w:r>
          </w:p>
        </w:tc>
      </w:tr>
      <w:tr w:rsidR="004E6239" w:rsidRPr="00B027C3" w14:paraId="1FC72DF9" w14:textId="77777777" w:rsidTr="00B027C3">
        <w:tc>
          <w:tcPr>
            <w:tcW w:w="3870" w:type="dxa"/>
            <w:shd w:val="clear" w:color="auto" w:fill="auto"/>
          </w:tcPr>
          <w:p w14:paraId="34123FB0" w14:textId="4212D6F4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C03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211D6" w14:textId="1718C700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22D9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CAC15" w14:textId="043A009C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243,820</w:t>
            </w:r>
          </w:p>
        </w:tc>
        <w:tc>
          <w:tcPr>
            <w:tcW w:w="180" w:type="dxa"/>
            <w:shd w:val="clear" w:color="auto" w:fill="auto"/>
          </w:tcPr>
          <w:p w14:paraId="4ED285E2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670A49" w14:textId="2B50F150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269,143</w:t>
            </w:r>
          </w:p>
        </w:tc>
        <w:tc>
          <w:tcPr>
            <w:tcW w:w="180" w:type="dxa"/>
          </w:tcPr>
          <w:p w14:paraId="750294E4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6F120" w14:textId="1362CCE5" w:rsidR="004E6239" w:rsidRPr="00B027C3" w:rsidRDefault="004E6239" w:rsidP="00B04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29,35</w:t>
            </w:r>
            <w:r w:rsidR="00871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2D5409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D970B" w14:textId="4D7C9EFE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21,211</w:t>
            </w:r>
          </w:p>
        </w:tc>
        <w:tc>
          <w:tcPr>
            <w:tcW w:w="180" w:type="dxa"/>
          </w:tcPr>
          <w:p w14:paraId="6A983631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63F4A7" w14:textId="607E93E8" w:rsidR="004E6239" w:rsidRPr="00B027C3" w:rsidRDefault="004E6239" w:rsidP="004E6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AD985D" w14:textId="77777777" w:rsidR="004E6239" w:rsidRPr="00B027C3" w:rsidRDefault="004E6239" w:rsidP="004E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AFEA1" w14:textId="5F491238" w:rsidR="004E6239" w:rsidRPr="005510FD" w:rsidRDefault="004E623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563,527</w:t>
            </w:r>
          </w:p>
        </w:tc>
      </w:tr>
      <w:tr w:rsidR="000D6466" w:rsidRPr="00B027C3" w14:paraId="7934D8C5" w14:textId="77777777" w:rsidTr="00B027C3">
        <w:trPr>
          <w:trHeight w:val="70"/>
        </w:trPr>
        <w:tc>
          <w:tcPr>
            <w:tcW w:w="3870" w:type="dxa"/>
            <w:shd w:val="clear" w:color="auto" w:fill="auto"/>
            <w:vAlign w:val="bottom"/>
          </w:tcPr>
          <w:p w14:paraId="373B67E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0CBB9C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865B9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381F2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4D0AA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DF472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B77C1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920BE3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2F57B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41538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EEB8B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32421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1E49D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049781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466" w:rsidRPr="00B027C3" w14:paraId="33269C2E" w14:textId="77777777" w:rsidTr="00B027C3">
        <w:trPr>
          <w:trHeight w:val="368"/>
        </w:trPr>
        <w:tc>
          <w:tcPr>
            <w:tcW w:w="3870" w:type="dxa"/>
            <w:shd w:val="clear" w:color="auto" w:fill="auto"/>
          </w:tcPr>
          <w:p w14:paraId="7B6D048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52F4A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157A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0C947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A830D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63D8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388A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AE97B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FECC3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ECAB6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775C9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28CB9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7A16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7806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466" w:rsidRPr="00B027C3" w14:paraId="2505981E" w14:textId="77777777" w:rsidTr="00B027C3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6B426E98" w14:textId="3AB172BC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99ADE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B1A4A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07636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7C549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6AC8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D5984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94092F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531B7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2A41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DCED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A3CDE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1F675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D676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466" w:rsidRPr="00B027C3" w14:paraId="5FD7D131" w14:textId="77777777" w:rsidTr="00B027C3">
        <w:trPr>
          <w:trHeight w:val="368"/>
        </w:trPr>
        <w:tc>
          <w:tcPr>
            <w:tcW w:w="3870" w:type="dxa"/>
            <w:shd w:val="clear" w:color="auto" w:fill="auto"/>
          </w:tcPr>
          <w:p w14:paraId="62A9705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948AC34" w14:textId="49D1D736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1403098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905FB2" w14:textId="5878509D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89,527</w:t>
            </w:r>
          </w:p>
        </w:tc>
        <w:tc>
          <w:tcPr>
            <w:tcW w:w="180" w:type="dxa"/>
            <w:shd w:val="clear" w:color="auto" w:fill="auto"/>
          </w:tcPr>
          <w:p w14:paraId="64B4149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86D864" w14:textId="594B5A9A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134,724</w:t>
            </w:r>
          </w:p>
        </w:tc>
        <w:tc>
          <w:tcPr>
            <w:tcW w:w="180" w:type="dxa"/>
          </w:tcPr>
          <w:p w14:paraId="2F2877F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E8F9134" w14:textId="33F2A64D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4,752</w:t>
            </w:r>
          </w:p>
        </w:tc>
        <w:tc>
          <w:tcPr>
            <w:tcW w:w="180" w:type="dxa"/>
            <w:shd w:val="clear" w:color="auto" w:fill="auto"/>
          </w:tcPr>
          <w:p w14:paraId="24C25A8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F169579" w14:textId="55AD59B2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14,819</w:t>
            </w:r>
          </w:p>
        </w:tc>
        <w:tc>
          <w:tcPr>
            <w:tcW w:w="180" w:type="dxa"/>
          </w:tcPr>
          <w:p w14:paraId="30712CE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0D493FB" w14:textId="7F911A1D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54,664</w:t>
            </w:r>
          </w:p>
        </w:tc>
        <w:tc>
          <w:tcPr>
            <w:tcW w:w="180" w:type="dxa"/>
            <w:shd w:val="clear" w:color="auto" w:fill="auto"/>
          </w:tcPr>
          <w:p w14:paraId="763DB38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81D872E" w14:textId="33E777EC" w:rsidR="000D6466" w:rsidRPr="00B027C3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333,936</w:t>
            </w:r>
          </w:p>
        </w:tc>
      </w:tr>
      <w:tr w:rsidR="000D6466" w:rsidRPr="00B027C3" w14:paraId="5CDC9834" w14:textId="77777777" w:rsidTr="00B027C3">
        <w:trPr>
          <w:trHeight w:val="38"/>
        </w:trPr>
        <w:tc>
          <w:tcPr>
            <w:tcW w:w="3870" w:type="dxa"/>
            <w:shd w:val="clear" w:color="auto" w:fill="auto"/>
          </w:tcPr>
          <w:p w14:paraId="75812AB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0166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79481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D0456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030AC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090DC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8246B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DF27C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04F21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7B08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CBD48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A61731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D470D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F9D13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466" w:rsidRPr="00B027C3" w14:paraId="652FAEF2" w14:textId="77777777" w:rsidTr="00B027C3">
        <w:tc>
          <w:tcPr>
            <w:tcW w:w="3870" w:type="dxa"/>
            <w:shd w:val="clear" w:color="auto" w:fill="auto"/>
            <w:vAlign w:val="bottom"/>
          </w:tcPr>
          <w:p w14:paraId="15C7DFBB" w14:textId="322099FF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EBE6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3C765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942B5E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50672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11663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148CB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6602A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8145F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65170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303CE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9E5FC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CE70E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D11C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571BC56C" w14:textId="77777777" w:rsidTr="00B027C3">
        <w:tc>
          <w:tcPr>
            <w:tcW w:w="3870" w:type="dxa"/>
            <w:shd w:val="clear" w:color="auto" w:fill="auto"/>
          </w:tcPr>
          <w:p w14:paraId="715767D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374220" w14:textId="1AF47221" w:rsidR="000D6466" w:rsidRPr="00B027C3" w:rsidRDefault="004E6239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35,450</w:t>
            </w:r>
          </w:p>
        </w:tc>
        <w:tc>
          <w:tcPr>
            <w:tcW w:w="180" w:type="dxa"/>
            <w:shd w:val="clear" w:color="auto" w:fill="auto"/>
          </w:tcPr>
          <w:p w14:paraId="7FF0A74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4D5C74" w14:textId="78FA2734" w:rsidR="000D6466" w:rsidRPr="00B027C3" w:rsidRDefault="004E6239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87,291</w:t>
            </w:r>
          </w:p>
        </w:tc>
        <w:tc>
          <w:tcPr>
            <w:tcW w:w="180" w:type="dxa"/>
            <w:shd w:val="clear" w:color="auto" w:fill="auto"/>
          </w:tcPr>
          <w:p w14:paraId="08E0A11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90A5C1" w14:textId="68A3D0D1" w:rsidR="000D6466" w:rsidRPr="00B027C3" w:rsidRDefault="004E6239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130,619</w:t>
            </w:r>
          </w:p>
        </w:tc>
        <w:tc>
          <w:tcPr>
            <w:tcW w:w="180" w:type="dxa"/>
          </w:tcPr>
          <w:p w14:paraId="4433B20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E40C8DA" w14:textId="1CE673DB" w:rsidR="000D6466" w:rsidRPr="00B027C3" w:rsidRDefault="004E6239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4,147</w:t>
            </w:r>
          </w:p>
        </w:tc>
        <w:tc>
          <w:tcPr>
            <w:tcW w:w="180" w:type="dxa"/>
            <w:shd w:val="clear" w:color="auto" w:fill="auto"/>
          </w:tcPr>
          <w:p w14:paraId="666609AB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8DC0FB" w14:textId="43C42086" w:rsidR="000D6466" w:rsidRPr="00B027C3" w:rsidRDefault="004E6239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15,175</w:t>
            </w:r>
          </w:p>
        </w:tc>
        <w:tc>
          <w:tcPr>
            <w:tcW w:w="180" w:type="dxa"/>
          </w:tcPr>
          <w:p w14:paraId="2031518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F124526" w14:textId="36A6BA24" w:rsidR="000D6466" w:rsidRPr="00B027C3" w:rsidRDefault="004E6239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29,402</w:t>
            </w:r>
          </w:p>
        </w:tc>
        <w:tc>
          <w:tcPr>
            <w:tcW w:w="180" w:type="dxa"/>
            <w:shd w:val="clear" w:color="auto" w:fill="auto"/>
          </w:tcPr>
          <w:p w14:paraId="1AF37BC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9DF5064" w14:textId="51019682" w:rsidR="000D6466" w:rsidRPr="00B027C3" w:rsidRDefault="004E6239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302,084</w:t>
            </w:r>
          </w:p>
        </w:tc>
      </w:tr>
    </w:tbl>
    <w:p w14:paraId="454C11E4" w14:textId="6BC49E42" w:rsidR="00037853" w:rsidRPr="00DF3A57" w:rsidRDefault="00037853" w:rsidP="004451C9">
      <w:pPr>
        <w:rPr>
          <w:rFonts w:asciiTheme="majorBidi" w:hAnsiTheme="majorBidi" w:cstheme="majorBidi"/>
          <w:lang w:eastAsia="x-none"/>
        </w:rPr>
        <w:sectPr w:rsidR="00037853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D00D53" w14:textId="35C4B35F" w:rsidR="00AD071D" w:rsidRPr="00095C50" w:rsidRDefault="00AD071D" w:rsidP="00AD071D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สัญญาเช่า</w:t>
      </w:r>
    </w:p>
    <w:p w14:paraId="784CC14B" w14:textId="6F25B20D" w:rsidR="004A42FF" w:rsidRPr="00B027C3" w:rsidRDefault="004A42FF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35482F58" w14:textId="20420627" w:rsidR="00703AC2" w:rsidRPr="00B027C3" w:rsidRDefault="00703AC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FF2DAEA" w14:textId="77777777" w:rsidR="00B13266" w:rsidRPr="00B027C3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D4D2042" w14:textId="2B609856" w:rsidR="00703AC2" w:rsidRPr="00B027C3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135E7C" w:rsidRPr="00B027C3">
        <w:rPr>
          <w:rFonts w:asciiTheme="majorBidi" w:hAnsiTheme="majorBidi" w:cstheme="majorBidi" w:hint="cs"/>
          <w:sz w:val="30"/>
          <w:szCs w:val="30"/>
          <w:cs/>
        </w:rPr>
        <w:t>ก</w:t>
      </w:r>
      <w:r w:rsidR="00FD274C" w:rsidRPr="00B027C3">
        <w:rPr>
          <w:rFonts w:asciiTheme="majorBidi" w:hAnsiTheme="majorBidi" w:cstheme="majorBidi" w:hint="cs"/>
          <w:sz w:val="30"/>
          <w:szCs w:val="30"/>
          <w:cs/>
        </w:rPr>
        <w:t>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DB3CED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BD055F" w14:textId="0CA6ADE2" w:rsidR="00703AC2" w:rsidRPr="00B027C3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0183ECFA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D26E6AC" w14:textId="71698074" w:rsidR="00703AC2" w:rsidRPr="00B027C3" w:rsidRDefault="00F3170A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03AC2" w:rsidRPr="00B027C3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6C22A3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7799778" w14:textId="5FF88876" w:rsidR="00703AC2" w:rsidRPr="00B027C3" w:rsidRDefault="00703AC2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8654EB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เมื่อมีการวัดมูลค่าใหม่ของหนี้สินตามสัญญาเช่า 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="008654EB">
        <w:rPr>
          <w:rFonts w:asciiTheme="majorBidi" w:hAnsiTheme="majorBidi" w:cstheme="majorBidi"/>
          <w:b/>
          <w:sz w:val="30"/>
          <w:szCs w:val="30"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027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ค่าเสื่อมราคารับรู้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EB4784F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C7864DC" w14:textId="2B04BBB7" w:rsidR="00703AC2" w:rsidRPr="00B027C3" w:rsidRDefault="00703AC2" w:rsidP="004451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ใช้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="00FA1055" w:rsidRPr="00B027C3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B027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A1055" w:rsidRPr="00B027C3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027C3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41C236EB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42C9536" w14:textId="3D3A9895" w:rsidR="00703AC2" w:rsidRPr="00B027C3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B027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="00BB03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="00BB03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 xml:space="preserve"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52137" w14:textId="7C481ADF" w:rsidR="00703AC2" w:rsidRPr="00B027C3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33DEEDFA" w14:textId="77777777" w:rsidR="00AA6D7B" w:rsidRPr="00B027C3" w:rsidRDefault="00AA6D7B">
      <w:pPr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70"/>
        <w:gridCol w:w="1620"/>
        <w:gridCol w:w="270"/>
        <w:gridCol w:w="1620"/>
      </w:tblGrid>
      <w:tr w:rsidR="00C223A3" w:rsidRPr="00BB03DF" w14:paraId="0B7247D3" w14:textId="77777777" w:rsidTr="0087508D">
        <w:tc>
          <w:tcPr>
            <w:tcW w:w="5400" w:type="dxa"/>
            <w:shd w:val="clear" w:color="auto" w:fill="auto"/>
            <w:vAlign w:val="bottom"/>
          </w:tcPr>
          <w:p w14:paraId="467A309D" w14:textId="42421058" w:rsidR="00C223A3" w:rsidRPr="00BB03DF" w:rsidRDefault="00C223A3" w:rsidP="00B833AA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="ZWAdobeF" w:hAnsi="ZWAdobeF" w:cs="ZWAdobeF"/>
                <w:b w:val="0"/>
                <w:iCs/>
                <w:sz w:val="30"/>
                <w:szCs w:val="30"/>
              </w:rPr>
              <w:lastRenderedPageBreak/>
              <w:t>0B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A7E39B" w14:textId="77777777" w:rsidR="00C223A3" w:rsidRPr="00BB03DF" w:rsidRDefault="00C223A3" w:rsidP="00B8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BD392B7" w14:textId="0E6EF248" w:rsidR="00C223A3" w:rsidRPr="00BB03DF" w:rsidRDefault="00C223A3" w:rsidP="00B833AA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3C8" w:rsidRPr="00BB03DF" w14:paraId="565B9D64" w14:textId="77777777" w:rsidTr="0087508D">
        <w:tc>
          <w:tcPr>
            <w:tcW w:w="5400" w:type="dxa"/>
            <w:shd w:val="clear" w:color="auto" w:fill="auto"/>
          </w:tcPr>
          <w:p w14:paraId="3A3A2AFE" w14:textId="6D272409" w:rsidR="005E33C8" w:rsidRPr="00BB03DF" w:rsidRDefault="005E33C8" w:rsidP="00B2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E0ACB"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9014BC" w14:textId="77777777" w:rsidR="005E33C8" w:rsidRPr="00BB03DF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6784E8F" w14:textId="6B650065" w:rsidR="005E33C8" w:rsidRPr="00BB03DF" w:rsidRDefault="003E0ACB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 w:rsidR="004565A6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06A8AC1" w14:textId="77777777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25A00E8" w14:textId="451BE93D" w:rsidR="005E33C8" w:rsidRPr="00BB03DF" w:rsidRDefault="004565A6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5E33C8" w:rsidRPr="00BB03DF" w14:paraId="309C0F59" w14:textId="77777777" w:rsidTr="0087508D">
        <w:tc>
          <w:tcPr>
            <w:tcW w:w="5400" w:type="dxa"/>
            <w:shd w:val="clear" w:color="auto" w:fill="auto"/>
          </w:tcPr>
          <w:p w14:paraId="14D3F58F" w14:textId="77777777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80189D" w14:textId="77777777" w:rsidR="005E33C8" w:rsidRPr="00BB03DF" w:rsidRDefault="005E33C8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95D052A" w14:textId="518CF0E8" w:rsidR="005E33C8" w:rsidRPr="00BB03DF" w:rsidRDefault="005E33C8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5A6" w:rsidRPr="00BB03DF" w14:paraId="06EB9DB5" w14:textId="77777777" w:rsidTr="0087508D">
        <w:tc>
          <w:tcPr>
            <w:tcW w:w="5400" w:type="dxa"/>
            <w:shd w:val="clear" w:color="auto" w:fill="auto"/>
          </w:tcPr>
          <w:p w14:paraId="7E8EEAF5" w14:textId="2B66D5C9" w:rsidR="004565A6" w:rsidRPr="00BB03DF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BD8B4DC" w14:textId="77777777" w:rsidR="004565A6" w:rsidRPr="00BB03DF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9F3F80" w14:textId="7769B4E3" w:rsidR="004565A6" w:rsidRPr="00BB03DF" w:rsidRDefault="00555763" w:rsidP="004565A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21,080</w:t>
            </w:r>
          </w:p>
        </w:tc>
        <w:tc>
          <w:tcPr>
            <w:tcW w:w="270" w:type="dxa"/>
            <w:shd w:val="clear" w:color="auto" w:fill="auto"/>
          </w:tcPr>
          <w:p w14:paraId="1F53FAB4" w14:textId="77777777" w:rsidR="004565A6" w:rsidRPr="00BB03DF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C57FC3" w14:textId="520AB6FD" w:rsidR="004565A6" w:rsidRPr="00BB03DF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25,945</w:t>
            </w:r>
          </w:p>
        </w:tc>
      </w:tr>
      <w:tr w:rsidR="004565A6" w:rsidRPr="00BB03DF" w14:paraId="4B416301" w14:textId="77777777" w:rsidTr="0087508D">
        <w:tc>
          <w:tcPr>
            <w:tcW w:w="5400" w:type="dxa"/>
            <w:shd w:val="clear" w:color="auto" w:fill="auto"/>
          </w:tcPr>
          <w:p w14:paraId="180DCCB9" w14:textId="7D88F1DD" w:rsidR="004565A6" w:rsidRPr="00BB03DF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738FE0" w14:textId="77777777" w:rsidR="004565A6" w:rsidRPr="00BB03DF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06366D5" w14:textId="0683CA40" w:rsidR="004565A6" w:rsidRPr="00BB03DF" w:rsidRDefault="00555763" w:rsidP="004565A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55,780</w:t>
            </w:r>
          </w:p>
        </w:tc>
        <w:tc>
          <w:tcPr>
            <w:tcW w:w="270" w:type="dxa"/>
            <w:shd w:val="clear" w:color="auto" w:fill="auto"/>
          </w:tcPr>
          <w:p w14:paraId="406CC6C8" w14:textId="77777777" w:rsidR="004565A6" w:rsidRPr="00BB03DF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812B27C" w14:textId="22EE8D71" w:rsidR="004565A6" w:rsidRPr="00BB03DF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39,592</w:t>
            </w:r>
          </w:p>
        </w:tc>
      </w:tr>
      <w:tr w:rsidR="004565A6" w:rsidRPr="00BB03DF" w14:paraId="10B760A4" w14:textId="77777777" w:rsidTr="0087508D">
        <w:tc>
          <w:tcPr>
            <w:tcW w:w="5400" w:type="dxa"/>
            <w:shd w:val="clear" w:color="auto" w:fill="auto"/>
          </w:tcPr>
          <w:p w14:paraId="4C16E6F4" w14:textId="6DD49520" w:rsidR="004565A6" w:rsidRPr="00BB03DF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5A6FD6D" w14:textId="77777777" w:rsidR="004565A6" w:rsidRPr="00BB03DF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0FD3" w14:textId="6EDDF515" w:rsidR="004565A6" w:rsidRPr="00BB03DF" w:rsidRDefault="00555763" w:rsidP="004565A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76,860</w:t>
            </w:r>
          </w:p>
        </w:tc>
        <w:tc>
          <w:tcPr>
            <w:tcW w:w="270" w:type="dxa"/>
            <w:shd w:val="clear" w:color="auto" w:fill="auto"/>
          </w:tcPr>
          <w:p w14:paraId="644CC13B" w14:textId="77777777" w:rsidR="004565A6" w:rsidRPr="00BB03DF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DDB62" w14:textId="1A6A9DB0" w:rsidR="004565A6" w:rsidRPr="00BB03DF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65,537</w:t>
            </w:r>
          </w:p>
        </w:tc>
      </w:tr>
    </w:tbl>
    <w:p w14:paraId="7260919F" w14:textId="77777777" w:rsidR="00AA6D7B" w:rsidRPr="00B027C3" w:rsidRDefault="00AA6D7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3D10F" w14:textId="1E957DA3" w:rsidR="00861054" w:rsidRPr="00B027C3" w:rsidRDefault="0086105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E0ACB" w:rsidRPr="00B027C3">
        <w:rPr>
          <w:rFonts w:asciiTheme="majorBidi" w:hAnsiTheme="majorBidi" w:cstheme="majorBidi"/>
          <w:sz w:val="30"/>
          <w:szCs w:val="30"/>
        </w:rPr>
        <w:t>256</w:t>
      </w:r>
      <w:r w:rsidR="004565A6">
        <w:rPr>
          <w:rFonts w:asciiTheme="majorBidi" w:hAnsiTheme="majorBidi" w:cstheme="majorBidi"/>
          <w:sz w:val="30"/>
          <w:szCs w:val="30"/>
        </w:rPr>
        <w:t>7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CC5566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36E2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5566" w:rsidRPr="00B027C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F56092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901465" w:rsidRPr="00B027C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B027C3">
        <w:rPr>
          <w:rFonts w:asciiTheme="majorBidi" w:hAnsiTheme="majorBidi" w:cstheme="majorBidi"/>
          <w:sz w:val="30"/>
          <w:szCs w:val="30"/>
          <w:cs/>
        </w:rPr>
        <w:t>จำนว</w:t>
      </w:r>
      <w:r w:rsidR="00B65F99" w:rsidRPr="00B027C3">
        <w:rPr>
          <w:rFonts w:asciiTheme="majorBidi" w:hAnsiTheme="majorBidi" w:cstheme="majorBidi" w:hint="cs"/>
          <w:sz w:val="30"/>
          <w:szCs w:val="30"/>
          <w:cs/>
        </w:rPr>
        <w:t>นเงิน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56092">
        <w:rPr>
          <w:rFonts w:asciiTheme="majorBidi" w:hAnsiTheme="majorBidi" w:cstheme="majorBidi"/>
          <w:sz w:val="30"/>
          <w:szCs w:val="30"/>
        </w:rPr>
        <w:t>16.68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0ACB" w:rsidRPr="00B027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C50B57" w:rsidRPr="00B027C3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="00BB03D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457EF9" w:rsidRPr="00B027C3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จำนวนเงิน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4.04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027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0005870" w14:textId="77777777" w:rsidR="00861054" w:rsidRPr="00B027C3" w:rsidRDefault="0086105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43917" w14:textId="6183496C" w:rsidR="0043796F" w:rsidRPr="00B027C3" w:rsidRDefault="00C45AD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โรงงาน</w:t>
      </w:r>
      <w:r w:rsidR="00FD25B6" w:rsidRPr="00B027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แห่ง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หนึ่ง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3E0ACB" w:rsidRPr="00B027C3">
        <w:rPr>
          <w:rFonts w:asciiTheme="majorBidi" w:hAnsiTheme="majorBidi" w:cstheme="majorBidi"/>
          <w:sz w:val="30"/>
          <w:szCs w:val="30"/>
        </w:rPr>
        <w:t>3</w:t>
      </w:r>
      <w:r w:rsidR="002B50C2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2B50C2"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9182DD0" w14:textId="1FA24F32" w:rsidR="00002DC4" w:rsidRPr="00B027C3" w:rsidRDefault="00002DC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EF2" w14:textId="3CE950BE" w:rsidR="00002DC4" w:rsidRPr="00B027C3" w:rsidRDefault="00C45AD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แผงพลังงานแสงอาทิตย์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3E0ACB" w:rsidRPr="00B027C3">
        <w:rPr>
          <w:rFonts w:asciiTheme="majorBidi" w:hAnsiTheme="majorBidi" w:cstheme="majorBidi"/>
          <w:sz w:val="30"/>
          <w:szCs w:val="30"/>
        </w:rPr>
        <w:t>20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ค่าเช่ากำหนดชำระเป็นรายเดือนตาม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จริง</w:t>
      </w:r>
      <w:r w:rsidR="000B14C2">
        <w:rPr>
          <w:rFonts w:asciiTheme="majorBidi" w:hAnsiTheme="majorBidi" w:cstheme="majorBidi"/>
          <w:sz w:val="30"/>
          <w:szCs w:val="30"/>
          <w:cs/>
        </w:rPr>
        <w:br/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หรือ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อัตรา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  <w:r w:rsidR="001B1BAD" w:rsidRPr="00B027C3">
        <w:rPr>
          <w:rFonts w:asciiTheme="majorBidi" w:hAnsiTheme="majorBidi" w:cstheme="majorBidi"/>
          <w:sz w:val="30"/>
          <w:szCs w:val="30"/>
          <w:cs/>
        </w:rPr>
        <w:t>แล้วแต่อย่างใดจะสูงกว่า</w:t>
      </w:r>
    </w:p>
    <w:p w14:paraId="01735B05" w14:textId="77777777" w:rsidR="00BE295E" w:rsidRPr="00B027C3" w:rsidRDefault="00BE295E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E6D6ED" w14:textId="4197CEA5" w:rsidR="00082BD0" w:rsidRPr="00B027C3" w:rsidRDefault="00BE295E" w:rsidP="00082BD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Pr="00B027C3">
        <w:rPr>
          <w:rFonts w:asciiTheme="majorBidi" w:hAnsiTheme="majorBidi" w:cstheme="majorBidi" w:hint="cs"/>
          <w:sz w:val="30"/>
          <w:szCs w:val="30"/>
          <w:cs/>
        </w:rPr>
        <w:t>รถยกไฟฟ้ายืนขับและอุปกรณ์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082BD0" w:rsidRPr="00B027C3">
        <w:rPr>
          <w:rFonts w:asciiTheme="majorBidi" w:hAnsiTheme="majorBidi" w:cstheme="majorBidi"/>
          <w:sz w:val="30"/>
          <w:szCs w:val="30"/>
        </w:rPr>
        <w:t>4</w:t>
      </w:r>
      <w:r w:rsidR="00B905DE">
        <w:rPr>
          <w:rFonts w:asciiTheme="majorBidi" w:hAnsiTheme="majorBidi" w:cstheme="majorBidi"/>
          <w:sz w:val="30"/>
          <w:szCs w:val="30"/>
        </w:rPr>
        <w:t xml:space="preserve"> </w:t>
      </w:r>
      <w:r w:rsidR="00082BD0" w:rsidRPr="00B027C3">
        <w:rPr>
          <w:rFonts w:asciiTheme="majorBidi" w:hAnsiTheme="majorBidi" w:cstheme="majorBidi"/>
          <w:sz w:val="30"/>
          <w:szCs w:val="30"/>
        </w:rPr>
        <w:t>-</w:t>
      </w:r>
      <w:r w:rsidR="00B905DE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</w:rPr>
        <w:t xml:space="preserve">5 </w:t>
      </w:r>
      <w:r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82BD0" w:rsidRPr="00B027C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9D322E7" w14:textId="77777777" w:rsidR="008A0DB3" w:rsidRPr="00B027C3" w:rsidRDefault="008A0DB3" w:rsidP="004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3EEB090" w14:textId="3D771ECE" w:rsidR="008A0DB3" w:rsidRPr="00B027C3" w:rsidRDefault="008A0DB3" w:rsidP="004C30E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DE58D38" w14:textId="77777777" w:rsidR="00B13266" w:rsidRPr="00A24FB0" w:rsidRDefault="00B13266" w:rsidP="004C30E6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86A72" w14:textId="19882147" w:rsidR="008A0DB3" w:rsidRPr="00B027C3" w:rsidRDefault="00C45ADB" w:rsidP="004C30E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1B1BAD" w:rsidRPr="00B027C3">
        <w:rPr>
          <w:rFonts w:asciiTheme="majorBidi" w:hAnsiTheme="majorBidi" w:cstheme="majorBidi"/>
          <w:sz w:val="30"/>
          <w:szCs w:val="30"/>
          <w:cs/>
        </w:rPr>
        <w:t>ใช้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สิทธิเลือกขยายอายุสัญญาเช่าอสังหาริมทรัพย์ภายใน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3E0ACB" w:rsidRPr="00B027C3">
        <w:rPr>
          <w:rFonts w:asciiTheme="majorBidi" w:hAnsiTheme="majorBidi" w:cstheme="majorBidi"/>
          <w:sz w:val="30"/>
          <w:szCs w:val="30"/>
        </w:rPr>
        <w:t>30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วัน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ก่อนสิ้นสุดระยะเวลาเช่า ซึ่ง</w:t>
      </w: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5243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6362578B" w14:textId="2FBA5CDD" w:rsidR="003D372D" w:rsidRPr="00B027C3" w:rsidRDefault="003D3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1980"/>
        <w:gridCol w:w="270"/>
        <w:gridCol w:w="2070"/>
      </w:tblGrid>
      <w:tr w:rsidR="00C223A3" w:rsidRPr="00B027C3" w14:paraId="73260666" w14:textId="77777777" w:rsidTr="002A55F6">
        <w:tc>
          <w:tcPr>
            <w:tcW w:w="4590" w:type="dxa"/>
            <w:shd w:val="clear" w:color="auto" w:fill="auto"/>
            <w:vAlign w:val="bottom"/>
          </w:tcPr>
          <w:p w14:paraId="1CD2B87C" w14:textId="2706ED00" w:rsidR="00C223A3" w:rsidRPr="00B027C3" w:rsidRDefault="00C223A3" w:rsidP="00BB03DF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AFC267A" w14:textId="77777777" w:rsidR="00C223A3" w:rsidRPr="00B027C3" w:rsidRDefault="00C223A3" w:rsidP="00BB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14:paraId="0AA4E65C" w14:textId="6CAC1E76" w:rsidR="00C223A3" w:rsidRPr="00B027C3" w:rsidRDefault="00C223A3" w:rsidP="00BB03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27C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027C3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027C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027C3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65A6" w:rsidRPr="00B027C3" w14:paraId="79479E2D" w14:textId="77777777" w:rsidTr="00D53E47">
        <w:tc>
          <w:tcPr>
            <w:tcW w:w="4590" w:type="dxa"/>
            <w:shd w:val="clear" w:color="auto" w:fill="auto"/>
          </w:tcPr>
          <w:p w14:paraId="14D072FD" w14:textId="54057371" w:rsidR="004565A6" w:rsidRPr="00B027C3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D8182C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C2415AB" w14:textId="1DD69F65" w:rsidR="004565A6" w:rsidRPr="00B027C3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60181D" w14:textId="77777777" w:rsidR="004565A6" w:rsidRPr="00B027C3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489E5F4" w14:textId="1C60442D" w:rsidR="004565A6" w:rsidRPr="00B027C3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65A6" w:rsidRPr="00B027C3" w14:paraId="7363D82E" w14:textId="77777777" w:rsidTr="00214CB6">
        <w:trPr>
          <w:trHeight w:val="68"/>
        </w:trPr>
        <w:tc>
          <w:tcPr>
            <w:tcW w:w="4590" w:type="dxa"/>
            <w:shd w:val="clear" w:color="auto" w:fill="auto"/>
          </w:tcPr>
          <w:p w14:paraId="4B8C0AB3" w14:textId="77777777" w:rsidR="004565A6" w:rsidRPr="00B027C3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8353A9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072D640C" w14:textId="77777777" w:rsidR="004565A6" w:rsidRPr="00B027C3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65A6" w:rsidRPr="00B027C3" w14:paraId="0595010D" w14:textId="77777777" w:rsidTr="00D53E47">
        <w:tc>
          <w:tcPr>
            <w:tcW w:w="4590" w:type="dxa"/>
            <w:shd w:val="clear" w:color="auto" w:fill="auto"/>
          </w:tcPr>
          <w:p w14:paraId="586942E9" w14:textId="2FA0D16E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938DB8E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54BBA8A" w14:textId="6A72793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025CF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38F762C5" w14:textId="64109008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5A6" w:rsidRPr="00B027C3" w14:paraId="7A3FDC01" w14:textId="77777777" w:rsidTr="00D53E47">
        <w:tc>
          <w:tcPr>
            <w:tcW w:w="4590" w:type="dxa"/>
            <w:shd w:val="clear" w:color="auto" w:fill="auto"/>
          </w:tcPr>
          <w:p w14:paraId="4B69A3F1" w14:textId="478F3EC1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EC32C4B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08707A0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3C3874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4C4E7DE0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5A6" w:rsidRPr="00B027C3" w14:paraId="628EB79E" w14:textId="77777777" w:rsidTr="00D53E47">
        <w:tc>
          <w:tcPr>
            <w:tcW w:w="4590" w:type="dxa"/>
            <w:shd w:val="clear" w:color="auto" w:fill="auto"/>
          </w:tcPr>
          <w:p w14:paraId="2D357058" w14:textId="4ED84953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โรงงานและเครื่องจักร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23BDDA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43744E3" w14:textId="1C6E57EE" w:rsidR="004565A6" w:rsidRPr="00B027C3" w:rsidRDefault="008174D9" w:rsidP="004565A6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4,865</w:t>
            </w:r>
          </w:p>
        </w:tc>
        <w:tc>
          <w:tcPr>
            <w:tcW w:w="270" w:type="dxa"/>
            <w:shd w:val="clear" w:color="auto" w:fill="auto"/>
          </w:tcPr>
          <w:p w14:paraId="675A997F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19BF7F98" w14:textId="17108F20" w:rsidR="004565A6" w:rsidRPr="00B027C3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5,037</w:t>
            </w:r>
          </w:p>
        </w:tc>
      </w:tr>
      <w:tr w:rsidR="004565A6" w:rsidRPr="00B027C3" w14:paraId="205ECEB4" w14:textId="77777777" w:rsidTr="00D53E47">
        <w:tc>
          <w:tcPr>
            <w:tcW w:w="4590" w:type="dxa"/>
            <w:shd w:val="clear" w:color="auto" w:fill="auto"/>
          </w:tcPr>
          <w:p w14:paraId="2A63946B" w14:textId="68192ABD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4186F1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1E29C9F" w14:textId="44251C44" w:rsidR="004565A6" w:rsidRPr="00B027C3" w:rsidRDefault="008174D9" w:rsidP="004565A6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3,491</w:t>
            </w:r>
          </w:p>
        </w:tc>
        <w:tc>
          <w:tcPr>
            <w:tcW w:w="270" w:type="dxa"/>
            <w:shd w:val="clear" w:color="auto" w:fill="auto"/>
          </w:tcPr>
          <w:p w14:paraId="1D9F6E22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0850D743" w14:textId="0ECAED47" w:rsidR="004565A6" w:rsidRPr="00B027C3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3,168</w:t>
            </w:r>
          </w:p>
        </w:tc>
      </w:tr>
      <w:tr w:rsidR="004565A6" w:rsidRPr="00B027C3" w14:paraId="152C00BA" w14:textId="77777777" w:rsidTr="00D53E47">
        <w:tc>
          <w:tcPr>
            <w:tcW w:w="4590" w:type="dxa"/>
            <w:shd w:val="clear" w:color="auto" w:fill="auto"/>
          </w:tcPr>
          <w:p w14:paraId="393B4240" w14:textId="425CE523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1695B81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1E83DEE" w14:textId="2B01D375" w:rsidR="004565A6" w:rsidRPr="00B027C3" w:rsidRDefault="008174D9" w:rsidP="004565A6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359C93AD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52DA20E0" w14:textId="2B47530D" w:rsidR="004565A6" w:rsidRPr="00B027C3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3,840</w:t>
            </w:r>
          </w:p>
        </w:tc>
      </w:tr>
      <w:tr w:rsidR="004565A6" w:rsidRPr="00B027C3" w14:paraId="3F507328" w14:textId="77777777" w:rsidTr="00D53E47">
        <w:tc>
          <w:tcPr>
            <w:tcW w:w="4590" w:type="dxa"/>
            <w:shd w:val="clear" w:color="auto" w:fill="auto"/>
          </w:tcPr>
          <w:p w14:paraId="40560F43" w14:textId="7DD989AD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95417364"/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5"/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945861" w14:textId="77777777" w:rsidR="004565A6" w:rsidRPr="00B027C3" w:rsidRDefault="004565A6" w:rsidP="0045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0F4F51" w14:textId="158451E3" w:rsidR="004565A6" w:rsidRPr="00B027C3" w:rsidRDefault="008174D9" w:rsidP="004565A6">
            <w:pPr>
              <w:pStyle w:val="acctfourfigures"/>
              <w:tabs>
                <w:tab w:val="clear" w:pos="765"/>
                <w:tab w:val="decimal" w:pos="1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1,012</w:t>
            </w:r>
          </w:p>
        </w:tc>
        <w:tc>
          <w:tcPr>
            <w:tcW w:w="270" w:type="dxa"/>
            <w:shd w:val="clear" w:color="auto" w:fill="auto"/>
          </w:tcPr>
          <w:p w14:paraId="6462943D" w14:textId="77777777" w:rsidR="004565A6" w:rsidRPr="00B027C3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34DDE2BE" w14:textId="2DD31DDF" w:rsidR="004565A6" w:rsidRPr="00B027C3" w:rsidRDefault="004565A6" w:rsidP="004565A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</w:tr>
    </w:tbl>
    <w:p w14:paraId="383BFE2D" w14:textId="77777777" w:rsidR="004C30E6" w:rsidRPr="00B027C3" w:rsidRDefault="004C30E6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5847D" w14:textId="4EC00F70" w:rsidR="00C213FA" w:rsidRPr="00B027C3" w:rsidRDefault="004A42FF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E0ACB" w:rsidRPr="00B027C3">
        <w:rPr>
          <w:rFonts w:asciiTheme="majorBidi" w:hAnsiTheme="majorBidi" w:cstheme="majorBidi"/>
          <w:sz w:val="30"/>
          <w:szCs w:val="30"/>
        </w:rPr>
        <w:t>256</w:t>
      </w:r>
      <w:r w:rsidR="004565A6">
        <w:rPr>
          <w:rFonts w:asciiTheme="majorBidi" w:hAnsiTheme="majorBidi" w:cstheme="majorBidi"/>
          <w:sz w:val="30"/>
          <w:szCs w:val="30"/>
        </w:rPr>
        <w:t>7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="009F47BE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36E2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1350B" w:rsidRPr="00B027C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552FC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3D372D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5824C4">
        <w:rPr>
          <w:rFonts w:asciiTheme="majorBidi" w:hAnsiTheme="majorBidi" w:cstheme="majorBidi"/>
          <w:sz w:val="30"/>
          <w:szCs w:val="30"/>
        </w:rPr>
        <w:t>12.38</w:t>
      </w:r>
      <w:r w:rsidR="004565A6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4A6C96">
        <w:rPr>
          <w:rFonts w:asciiTheme="majorBidi" w:hAnsiTheme="majorBidi" w:cstheme="majorBidi"/>
          <w:sz w:val="30"/>
          <w:szCs w:val="30"/>
        </w:rPr>
        <w:br/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0ACB" w:rsidRPr="00B027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367A2" w:rsidRPr="00B027C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2.32</w:t>
      </w:r>
      <w:r w:rsidR="00AA6D7B"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6DFD000" w14:textId="77777777" w:rsidR="003D372D" w:rsidRPr="00BB03DF" w:rsidRDefault="003D372D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732499" w14:textId="38714C64" w:rsidR="002B5112" w:rsidRPr="00095C50" w:rsidRDefault="002B5112" w:rsidP="002B5112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BB03DF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519FD599" w14:textId="7BD225A5" w:rsidR="00E1209A" w:rsidRPr="00BB03DF" w:rsidRDefault="00E1209A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A14B7CB" w14:textId="77F5D68C" w:rsidR="00E1209A" w:rsidRPr="00BB03DF" w:rsidRDefault="00E120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B03D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D34AAC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47FB2DB1" w14:textId="14011284" w:rsidR="00E1209A" w:rsidRPr="00BB03DF" w:rsidRDefault="00871A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03DF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352815" w:rsidRPr="00BB03D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E1209A" w:rsidRPr="00BB03DF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="007426D9" w:rsidRPr="00BB03DF">
        <w:rPr>
          <w:rFonts w:asciiTheme="majorBidi" w:eastAsia="Calibri" w:hAnsiTheme="majorBidi" w:cstheme="majorBidi"/>
          <w:sz w:val="30"/>
          <w:szCs w:val="30"/>
        </w:rPr>
        <w:t>20</w:t>
      </w:r>
    </w:p>
    <w:p w14:paraId="4ACD6EED" w14:textId="77777777" w:rsidR="00A65DAB" w:rsidRDefault="00A65DAB" w:rsidP="00A6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A65DAB" w:rsidRPr="005D6F1A" w14:paraId="449F3CC2" w14:textId="77777777" w:rsidTr="000D7B04">
        <w:trPr>
          <w:tblHeader/>
        </w:trPr>
        <w:tc>
          <w:tcPr>
            <w:tcW w:w="3735" w:type="dxa"/>
            <w:shd w:val="clear" w:color="auto" w:fill="auto"/>
          </w:tcPr>
          <w:p w14:paraId="46254F4B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205FB7E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1DFF18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0CFF2B8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DAB" w:rsidRPr="005D6F1A" w14:paraId="7D949F43" w14:textId="77777777" w:rsidTr="000D7B04">
        <w:trPr>
          <w:tblHeader/>
        </w:trPr>
        <w:tc>
          <w:tcPr>
            <w:tcW w:w="3735" w:type="dxa"/>
          </w:tcPr>
          <w:p w14:paraId="54936A99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6D448D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EBAE5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248B0BC8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54FAD89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C104E2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3E5411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CFE29C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65DAB" w:rsidRPr="005D6F1A" w14:paraId="4444127A" w14:textId="77777777" w:rsidTr="000D7B04">
        <w:trPr>
          <w:tblHeader/>
        </w:trPr>
        <w:tc>
          <w:tcPr>
            <w:tcW w:w="3735" w:type="dxa"/>
          </w:tcPr>
          <w:p w14:paraId="49AEB87D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4EE863A8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DAB" w:rsidRPr="005D6F1A" w14:paraId="1EE7FF79" w14:textId="77777777" w:rsidTr="000D7B04">
        <w:trPr>
          <w:trHeight w:val="180"/>
        </w:trPr>
        <w:tc>
          <w:tcPr>
            <w:tcW w:w="3735" w:type="dxa"/>
          </w:tcPr>
          <w:p w14:paraId="0285A21F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F1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</w:tcPr>
          <w:p w14:paraId="5BA943E5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E90B9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922BC3B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1805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269EF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B6C1E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D38963A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AB" w:rsidRPr="005D6F1A" w14:paraId="4492AC4E" w14:textId="77777777" w:rsidTr="000D7B04">
        <w:trPr>
          <w:trHeight w:val="180"/>
        </w:trPr>
        <w:tc>
          <w:tcPr>
            <w:tcW w:w="3735" w:type="dxa"/>
          </w:tcPr>
          <w:p w14:paraId="4540749D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4C67297" w14:textId="6B248C0C" w:rsidR="00A65DAB" w:rsidRDefault="0001670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300,910</w:t>
            </w:r>
          </w:p>
        </w:tc>
        <w:tc>
          <w:tcPr>
            <w:tcW w:w="270" w:type="dxa"/>
          </w:tcPr>
          <w:p w14:paraId="5C26F69A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DCF536D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0627F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FA389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181B348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7C7BC60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DAB" w:rsidRPr="00B32CE0" w14:paraId="0FCF3FA7" w14:textId="77777777" w:rsidTr="000D7B04">
        <w:trPr>
          <w:trHeight w:val="180"/>
        </w:trPr>
        <w:tc>
          <w:tcPr>
            <w:tcW w:w="3735" w:type="dxa"/>
          </w:tcPr>
          <w:p w14:paraId="49E908DF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06395E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38345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E5FC9C6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CBDB8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7215F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8E81813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AF04D39" w14:textId="77777777" w:rsidR="00A65DAB" w:rsidRPr="00B32CE0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AB" w:rsidRPr="005D6F1A" w14:paraId="44C672FF" w14:textId="77777777" w:rsidTr="000D7B04">
        <w:trPr>
          <w:trHeight w:val="180"/>
        </w:trPr>
        <w:tc>
          <w:tcPr>
            <w:tcW w:w="3735" w:type="dxa"/>
          </w:tcPr>
          <w:p w14:paraId="1CC9A922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</w:tcPr>
          <w:p w14:paraId="7F6A516B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26E6F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A1355D7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0F7D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FD72D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BAED9C6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5DE567A8" w14:textId="77777777" w:rsidR="00A65DAB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994" w:rsidRPr="005D6F1A" w14:paraId="235651B2" w14:textId="77777777" w:rsidTr="000D7B04">
        <w:trPr>
          <w:trHeight w:val="180"/>
        </w:trPr>
        <w:tc>
          <w:tcPr>
            <w:tcW w:w="3735" w:type="dxa"/>
          </w:tcPr>
          <w:p w14:paraId="0C3667BF" w14:textId="77777777" w:rsidR="00A74994" w:rsidRPr="004B4F8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E36CC53" w14:textId="1C513BD7" w:rsidR="00A7499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  <w:tc>
          <w:tcPr>
            <w:tcW w:w="270" w:type="dxa"/>
          </w:tcPr>
          <w:p w14:paraId="37495FFF" w14:textId="77777777" w:rsidR="00A74994" w:rsidRPr="004B4F8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4F49D4B" w14:textId="516B26F7" w:rsidR="00A7499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1,386,340</w:t>
            </w:r>
          </w:p>
        </w:tc>
        <w:tc>
          <w:tcPr>
            <w:tcW w:w="270" w:type="dxa"/>
          </w:tcPr>
          <w:p w14:paraId="0743100E" w14:textId="77777777" w:rsidR="00A74994" w:rsidRPr="004B4F8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B9957" w14:textId="76DC7149" w:rsidR="00A7499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  <w:tc>
          <w:tcPr>
            <w:tcW w:w="262" w:type="dxa"/>
          </w:tcPr>
          <w:p w14:paraId="47C6778C" w14:textId="77777777" w:rsidR="00A74994" w:rsidRPr="004B4F8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23E500A4" w14:textId="77777777" w:rsidR="00A74994" w:rsidRDefault="00A74994" w:rsidP="00A74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1,386,340</w:t>
            </w:r>
          </w:p>
        </w:tc>
      </w:tr>
      <w:tr w:rsidR="00A65DAB" w:rsidRPr="005D6F1A" w14:paraId="0A159965" w14:textId="77777777" w:rsidTr="000D7B04">
        <w:trPr>
          <w:trHeight w:val="180"/>
        </w:trPr>
        <w:tc>
          <w:tcPr>
            <w:tcW w:w="3735" w:type="dxa"/>
          </w:tcPr>
          <w:p w14:paraId="4188E365" w14:textId="77777777" w:rsidR="00A65DAB" w:rsidRPr="003938D5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886957" w14:textId="798305C0" w:rsidR="00A65DAB" w:rsidRPr="004B4F84" w:rsidRDefault="00A7499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83,641</w:t>
            </w:r>
          </w:p>
        </w:tc>
        <w:tc>
          <w:tcPr>
            <w:tcW w:w="270" w:type="dxa"/>
          </w:tcPr>
          <w:p w14:paraId="7B3E0BAA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6987" w14:textId="5551D25E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</w:t>
            </w:r>
            <w:r w:rsidR="00DF759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2A721C1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C6CE6B" w14:textId="72EE001F" w:rsidR="00A65DAB" w:rsidRPr="002518C5" w:rsidRDefault="001423E2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A74994">
              <w:rPr>
                <w:rFonts w:asciiTheme="majorBidi" w:hAnsiTheme="majorBidi" w:cstheme="majorBidi"/>
                <w:sz w:val="30"/>
                <w:szCs w:val="30"/>
              </w:rPr>
              <w:t>,641</w:t>
            </w:r>
          </w:p>
        </w:tc>
        <w:tc>
          <w:tcPr>
            <w:tcW w:w="262" w:type="dxa"/>
          </w:tcPr>
          <w:p w14:paraId="35E9A887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FF30BB9" w14:textId="56FA93BC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</w:t>
            </w:r>
            <w:r w:rsidR="005510F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65DAB" w:rsidRPr="005D6F1A" w14:paraId="1F8F02A8" w14:textId="77777777" w:rsidTr="000D7B04">
        <w:trPr>
          <w:trHeight w:val="180"/>
        </w:trPr>
        <w:tc>
          <w:tcPr>
            <w:tcW w:w="3735" w:type="dxa"/>
          </w:tcPr>
          <w:p w14:paraId="79AA5B5B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7F9D95" w14:textId="6E0A41DA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</w:t>
            </w:r>
            <w:r w:rsidR="001E4E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303,231</w:t>
            </w:r>
          </w:p>
        </w:tc>
        <w:tc>
          <w:tcPr>
            <w:tcW w:w="270" w:type="dxa"/>
          </w:tcPr>
          <w:p w14:paraId="15CD29C9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8B086" w14:textId="0EABFF21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1,458,2</w:t>
            </w:r>
            <w:r w:rsidR="00DF7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002900D7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11EAD5" w14:textId="38395B08" w:rsidR="00A65DAB" w:rsidRPr="004B4F84" w:rsidRDefault="00C90F28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1,002,321</w:t>
            </w:r>
          </w:p>
        </w:tc>
        <w:tc>
          <w:tcPr>
            <w:tcW w:w="262" w:type="dxa"/>
          </w:tcPr>
          <w:p w14:paraId="0A6AC619" w14:textId="77777777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E7158" w14:textId="00EDC09B" w:rsidR="00A65DAB" w:rsidRPr="004B4F84" w:rsidRDefault="00A65DAB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1,458,2</w:t>
            </w:r>
            <w:r w:rsid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</w:tbl>
    <w:p w14:paraId="1A87EC2E" w14:textId="77777777" w:rsidR="00403911" w:rsidRDefault="00403911" w:rsidP="00503EB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</w:p>
    <w:p w14:paraId="1B438C49" w14:textId="77777777" w:rsidR="00403911" w:rsidRDefault="00403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60F38D68" w14:textId="4065DDD9" w:rsidR="00503EB9" w:rsidRDefault="00503EB9" w:rsidP="00503EB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2CD6">
        <w:rPr>
          <w:rFonts w:asciiTheme="majorBidi" w:hAnsiTheme="majorBidi" w:cstheme="majorBidi" w:hint="cs"/>
          <w:spacing w:val="-8"/>
          <w:sz w:val="30"/>
          <w:szCs w:val="30"/>
          <w:cs/>
        </w:rPr>
        <w:lastRenderedPageBreak/>
        <w:t xml:space="preserve">ในเดือนกรกฎาคม </w:t>
      </w:r>
      <w:r w:rsidRPr="003B2CD6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3B2CD6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3B2CD6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2D2F68">
        <w:rPr>
          <w:rFonts w:asciiTheme="majorBidi" w:hAnsiTheme="majorBidi" w:cstheme="majorBidi" w:hint="cs"/>
          <w:spacing w:val="-8"/>
          <w:sz w:val="30"/>
          <w:szCs w:val="30"/>
          <w:cs/>
        </w:rPr>
        <w:t>ย่อยได้ทำ</w:t>
      </w:r>
      <w:r w:rsidRPr="002D2F68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</w:t>
      </w:r>
      <w:r w:rsidRPr="002D2F68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กับสถาบันการเงินในประเทศแห่งหนึ่ง</w:t>
      </w:r>
      <w:r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D2F68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</w:t>
      </w:r>
      <w:r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นต่ำ (</w:t>
      </w:r>
      <w:r w:rsidRPr="003B2CD6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Pr="003B2C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Pr="003B2C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โดยมีกำหนดชำระคืนงวดแรก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เมื่อครบกำหนดเวลา </w:t>
      </w:r>
      <w:r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โดยมีรายละเอียดการผ่อนชำระคืนตามที่กำหนดไว้ในสัญญา</w:t>
      </w:r>
      <w:r w:rsidRPr="002D2F68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Pr="002D2F68">
        <w:rPr>
          <w:rFonts w:asciiTheme="majorBidi" w:hAnsiTheme="majorBidi" w:cstheme="majorBidi" w:hint="cs"/>
          <w:sz w:val="30"/>
          <w:szCs w:val="30"/>
          <w:cs/>
        </w:rPr>
        <w:t>ชำระค่าก่อสร้างสิ่งปลูกสร้าง งานระบบ เครื่องจักรและอุปกรณ์สำหรับโครงการก่อสร้างห้องเย็น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ภายใต้สัญญาเงินกู้ยืมบริษัทย่อยจะต้องปฏิบัติตามเงื่อนไขทางการเงินบางประการ </w:t>
      </w:r>
      <w:r w:rsidR="00846094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เช่น การดำรงอัตราส่วนของหนี้สินต่อส่วนของผู้ถือหุ้นและอัตราส่วนความสามารถในการชำระหนี้ในอัตรา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ที่กำหนดไว้ในสัญญา</w:t>
      </w:r>
      <w:r w:rsidR="00A638FD">
        <w:rPr>
          <w:rFonts w:asciiTheme="majorBidi" w:hAnsiTheme="majorBidi" w:cstheme="majorBidi"/>
          <w:sz w:val="30"/>
          <w:szCs w:val="30"/>
        </w:rPr>
        <w:t xml:space="preserve"> </w:t>
      </w:r>
      <w:r w:rsidR="00A638FD">
        <w:rPr>
          <w:rFonts w:asciiTheme="majorBidi" w:hAnsiTheme="majorBidi" w:cstheme="majorBidi" w:hint="cs"/>
          <w:sz w:val="30"/>
          <w:szCs w:val="30"/>
          <w:cs/>
        </w:rPr>
        <w:t xml:space="preserve">นับตั้งแต่งบการเงินประจำปี </w:t>
      </w:r>
      <w:r w:rsidR="00A638FD">
        <w:rPr>
          <w:rFonts w:asciiTheme="majorBidi" w:hAnsiTheme="majorBidi" w:cstheme="majorBidi"/>
          <w:sz w:val="30"/>
          <w:szCs w:val="30"/>
          <w:lang w:val="en-US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เป็นต้น</w:t>
      </w:r>
      <w:r w:rsidR="00A638FD">
        <w:rPr>
          <w:rFonts w:asciiTheme="majorBidi" w:hAnsiTheme="majorBidi" w:cstheme="majorBidi" w:hint="cs"/>
          <w:sz w:val="30"/>
          <w:szCs w:val="30"/>
          <w:cs/>
        </w:rPr>
        <w:t>ไป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ทั้งนี้บริษัทย่อยได้จำนองอาคาร และจำนำเครื่องจักรที่จะมีในภายหน้ากับสถาบันการเงินเพื่อใช้เป็นหลักประกัน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นอกจากนี้ บริษัทค้ำประกันเงินกู้ยืมระยะยาวจากสถาบันการเงินของบริษัทย่อย</w:t>
      </w:r>
    </w:p>
    <w:p w14:paraId="480BE739" w14:textId="77777777" w:rsidR="00503EB9" w:rsidRPr="00211B09" w:rsidRDefault="00503EB9" w:rsidP="00015D0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B247AF" w14:textId="35DD7D3F" w:rsidR="00503EB9" w:rsidRPr="001A4231" w:rsidRDefault="00503EB9" w:rsidP="00503EB9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A4231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1E199D">
        <w:rPr>
          <w:rFonts w:asciiTheme="majorBidi" w:hAnsiTheme="majorBidi" w:cstheme="majorBidi"/>
          <w:sz w:val="30"/>
          <w:szCs w:val="30"/>
        </w:rPr>
        <w:t xml:space="preserve">31 </w:t>
      </w:r>
      <w:r w:rsidR="001E199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</w:rPr>
        <w:t>2567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2374F5">
        <w:rPr>
          <w:rFonts w:asciiTheme="majorBidi" w:eastAsia="MS Mincho" w:hAnsiTheme="majorBidi" w:hint="cs"/>
          <w:sz w:val="30"/>
          <w:szCs w:val="30"/>
          <w:cs/>
        </w:rPr>
        <w:t>กลุ่มบริษัท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และบริษัทมีวงเงินสินเชื่อซึ่งยังมิได้เบิกใช้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เป็นจำนวนเงินรวม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1,</w:t>
      </w:r>
      <w:r w:rsidR="00032A9E">
        <w:rPr>
          <w:rFonts w:asciiTheme="majorBidi" w:hAnsiTheme="majorBidi" w:cstheme="majorBidi"/>
          <w:sz w:val="30"/>
          <w:szCs w:val="30"/>
        </w:rPr>
        <w:t>662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Pr="00D346D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hAnsiTheme="majorBidi" w:cstheme="majorBidi"/>
          <w:sz w:val="30"/>
          <w:szCs w:val="30"/>
        </w:rPr>
        <w:t>1,</w:t>
      </w:r>
      <w:r w:rsidR="00032A9E">
        <w:rPr>
          <w:rFonts w:asciiTheme="majorBidi" w:hAnsiTheme="majorBidi" w:cstheme="majorBidi"/>
          <w:sz w:val="30"/>
          <w:szCs w:val="30"/>
        </w:rPr>
        <w:t>450</w:t>
      </w:r>
      <w:r w:rsidRPr="00D346D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ล้า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ตามลำดับ</w:t>
      </w:r>
    </w:p>
    <w:p w14:paraId="0E58DB39" w14:textId="44610E64" w:rsidR="002B5112" w:rsidRDefault="00503EB9" w:rsidP="002B511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65E7">
        <w:rPr>
          <w:rFonts w:asciiTheme="majorBidi" w:hAnsiTheme="majorBidi" w:cstheme="majorBidi"/>
          <w:i/>
          <w:iCs/>
          <w:sz w:val="30"/>
          <w:szCs w:val="30"/>
        </w:rPr>
        <w:t>(2566:</w:t>
      </w:r>
      <w:r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983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E95A29">
        <w:rPr>
          <w:rFonts w:ascii="Angsana New" w:hAnsi="Angsana New"/>
          <w:i/>
          <w:iCs/>
          <w:sz w:val="30"/>
          <w:szCs w:val="30"/>
        </w:rPr>
        <w:t>983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C3448F" w14:textId="77777777" w:rsidR="002B5112" w:rsidRPr="002B5112" w:rsidRDefault="002B5112" w:rsidP="002B511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3990AB" w14:textId="672194DD" w:rsidR="002B5112" w:rsidRPr="00095C50" w:rsidRDefault="002B5112" w:rsidP="002B5112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95C50"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BB03DF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14:paraId="1A373F38" w14:textId="506FE180" w:rsidR="00B73A5D" w:rsidRPr="00BB03DF" w:rsidRDefault="00B73A5D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  <w:bookmarkStart w:id="6" w:name="_Hlk63811350"/>
    </w:p>
    <w:p w14:paraId="55DEC194" w14:textId="1AFC0321" w:rsidR="00B73A5D" w:rsidRPr="00BB03DF" w:rsidRDefault="00B73A5D" w:rsidP="002B511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B03D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110C2C2" w14:textId="77777777" w:rsidR="00B13266" w:rsidRPr="00BB03DF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41E226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BACEAF5" w14:textId="77777777" w:rsidR="00B13266" w:rsidRPr="00BB03DF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493F42FD" w14:textId="2054D46B" w:rsidR="005A3DBE" w:rsidRPr="00BB03DF" w:rsidRDefault="00B73A5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BB03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096AE9" w:rsidRPr="00BB03DF">
        <w:rPr>
          <w:rFonts w:asciiTheme="majorBidi" w:eastAsia="Calibri" w:hAnsiTheme="majorBidi" w:cstheme="majorBidi" w:hint="cs"/>
          <w:sz w:val="30"/>
          <w:szCs w:val="30"/>
          <w:cs/>
          <w:lang w:eastAsia="en-GB"/>
        </w:rPr>
        <w:t>กลุ่ม</w:t>
      </w:r>
      <w:r w:rsidR="00352815" w:rsidRPr="00BB03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50D14C" w14:textId="77777777" w:rsidR="003D372D" w:rsidRPr="00BB03DF" w:rsidRDefault="003D372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14:paraId="03ED54D1" w14:textId="4C950A12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CA36883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29B76CD" w14:textId="0E192C5C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8C6ECF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370006CE" w14:textId="7F502BC9" w:rsidR="001D7ACC" w:rsidRPr="00BB03DF" w:rsidRDefault="001D7A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3243C356" w14:textId="77777777" w:rsidR="00A04C65" w:rsidRDefault="00A04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6C3CB073" w14:textId="33071880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ในกำไรหรือขาดทุน </w:t>
      </w:r>
    </w:p>
    <w:p w14:paraId="6F4A20AA" w14:textId="7777777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747EE99" w14:textId="39964279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ผลประโยชน์ระยะยาวของพนักงาน</w:t>
      </w:r>
    </w:p>
    <w:p w14:paraId="07140D1E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DCC0C2" w14:textId="3A418708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D887C48" w14:textId="1897C573" w:rsidR="00BB03DF" w:rsidRDefault="00BB0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161C25EC" w14:textId="7EE620E2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BAB771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E7D9B5" w14:textId="2A90FC99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3E0ACB" w:rsidRPr="00BB03DF">
        <w:rPr>
          <w:rFonts w:asciiTheme="majorBidi" w:hAnsiTheme="majorBidi" w:cstheme="majorBidi"/>
          <w:iCs/>
          <w:sz w:val="30"/>
          <w:szCs w:val="30"/>
        </w:rPr>
        <w:t>12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897C3CE" w14:textId="7777777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0F10552" w14:textId="6B3322D9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5136088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F8184" w14:textId="687C11C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</w:t>
      </w:r>
      <w:r w:rsidR="00BF5F20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45133C8" w14:textId="6CA9961A" w:rsidR="00A04C65" w:rsidRDefault="00A04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70"/>
        <w:gridCol w:w="1440"/>
        <w:gridCol w:w="270"/>
        <w:gridCol w:w="1440"/>
      </w:tblGrid>
      <w:tr w:rsidR="00754A1A" w:rsidRPr="00BB03DF" w14:paraId="53B187C4" w14:textId="77777777" w:rsidTr="000E5221">
        <w:trPr>
          <w:tblHeader/>
        </w:trPr>
        <w:tc>
          <w:tcPr>
            <w:tcW w:w="5760" w:type="dxa"/>
          </w:tcPr>
          <w:p w14:paraId="4DF5CBE5" w14:textId="32222E26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BF92A" w14:textId="77777777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7F69193" w14:textId="7A2C6DD8" w:rsidR="00754A1A" w:rsidRPr="00BB03DF" w:rsidRDefault="00754A1A" w:rsidP="00754A1A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4A1A" w:rsidRPr="00BB03DF" w14:paraId="6E42B4F4" w14:textId="77777777" w:rsidTr="000E5221">
        <w:trPr>
          <w:tblHeader/>
        </w:trPr>
        <w:tc>
          <w:tcPr>
            <w:tcW w:w="5760" w:type="dxa"/>
          </w:tcPr>
          <w:p w14:paraId="5CB24983" w14:textId="20D14124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BB023A" w14:textId="77777777" w:rsidR="00754A1A" w:rsidRPr="00BB03DF" w:rsidRDefault="00754A1A" w:rsidP="00754A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E05CA6" w14:textId="4A82D393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28E7B0" w14:textId="77777777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CBDA7C" w14:textId="17FB94E8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754A1A" w:rsidRPr="00BB03DF" w14:paraId="26A5E0CD" w14:textId="72B239C3" w:rsidTr="000E5221">
        <w:trPr>
          <w:tblHeader/>
        </w:trPr>
        <w:tc>
          <w:tcPr>
            <w:tcW w:w="5760" w:type="dxa"/>
          </w:tcPr>
          <w:p w14:paraId="1024DD2C" w14:textId="77777777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5889E" w14:textId="77777777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A5EEBB9" w14:textId="7F242490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A1A" w:rsidRPr="00BB03DF" w14:paraId="588ED3DC" w14:textId="77777777" w:rsidTr="000E5221">
        <w:trPr>
          <w:trHeight w:val="68"/>
        </w:trPr>
        <w:tc>
          <w:tcPr>
            <w:tcW w:w="5760" w:type="dxa"/>
            <w:hideMark/>
          </w:tcPr>
          <w:p w14:paraId="015DACDE" w14:textId="42518965" w:rsidR="00754A1A" w:rsidRPr="00BB03DF" w:rsidRDefault="00754A1A" w:rsidP="00754A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</w:tcPr>
          <w:p w14:paraId="01BD8390" w14:textId="77777777" w:rsidR="00754A1A" w:rsidRPr="00BB03DF" w:rsidRDefault="00754A1A" w:rsidP="00754A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9F4037" w14:textId="2F3A1689" w:rsidR="00754A1A" w:rsidRDefault="00754A1A" w:rsidP="00204FA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37,123</w:t>
            </w:r>
          </w:p>
        </w:tc>
        <w:tc>
          <w:tcPr>
            <w:tcW w:w="270" w:type="dxa"/>
          </w:tcPr>
          <w:p w14:paraId="2875307C" w14:textId="77777777" w:rsidR="00754A1A" w:rsidRDefault="00754A1A" w:rsidP="00754A1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D17CB0" w14:textId="627F4DB3" w:rsidR="00754A1A" w:rsidRDefault="00754A1A" w:rsidP="00204FA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35,035</w:t>
            </w:r>
          </w:p>
        </w:tc>
      </w:tr>
      <w:tr w:rsidR="00754A1A" w:rsidRPr="00BB03DF" w14:paraId="6C16B7E1" w14:textId="77777777" w:rsidTr="000E5221">
        <w:tc>
          <w:tcPr>
            <w:tcW w:w="5760" w:type="dxa"/>
            <w:hideMark/>
          </w:tcPr>
          <w:p w14:paraId="7A629275" w14:textId="178F8810" w:rsidR="00754A1A" w:rsidRPr="00BB03DF" w:rsidRDefault="00754A1A" w:rsidP="00754A1A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70" w:type="dxa"/>
          </w:tcPr>
          <w:p w14:paraId="32999627" w14:textId="77777777" w:rsidR="00754A1A" w:rsidRPr="00BB03DF" w:rsidRDefault="00754A1A" w:rsidP="00754A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68BA5" w14:textId="48D4B441" w:rsidR="00754A1A" w:rsidRDefault="00754A1A" w:rsidP="00204FA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1,804</w:t>
            </w:r>
          </w:p>
        </w:tc>
        <w:tc>
          <w:tcPr>
            <w:tcW w:w="270" w:type="dxa"/>
          </w:tcPr>
          <w:p w14:paraId="3F7A50CC" w14:textId="77777777" w:rsidR="00754A1A" w:rsidRDefault="00754A1A" w:rsidP="00754A1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D63D2" w14:textId="2313EE7E" w:rsidR="00754A1A" w:rsidRDefault="00754A1A" w:rsidP="00204FA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1,648</w:t>
            </w:r>
          </w:p>
        </w:tc>
      </w:tr>
      <w:tr w:rsidR="00754A1A" w:rsidRPr="00BB03DF" w14:paraId="0863178E" w14:textId="77777777" w:rsidTr="000E5221">
        <w:tc>
          <w:tcPr>
            <w:tcW w:w="5760" w:type="dxa"/>
            <w:hideMark/>
          </w:tcPr>
          <w:p w14:paraId="30C68BD9" w14:textId="5F16D287" w:rsidR="00754A1A" w:rsidRPr="00BB03DF" w:rsidRDefault="00754A1A" w:rsidP="00754A1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BEFE46A" w14:textId="77777777" w:rsidR="00754A1A" w:rsidRPr="00BB03DF" w:rsidRDefault="00754A1A" w:rsidP="00754A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B4452C" w14:textId="4EB1192F" w:rsidR="00754A1A" w:rsidRDefault="00754A1A" w:rsidP="00204FA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38,927</w:t>
            </w:r>
          </w:p>
        </w:tc>
        <w:tc>
          <w:tcPr>
            <w:tcW w:w="270" w:type="dxa"/>
          </w:tcPr>
          <w:p w14:paraId="08F18441" w14:textId="77777777" w:rsidR="00754A1A" w:rsidRDefault="00754A1A" w:rsidP="00754A1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C74FE5" w14:textId="7B200FDD" w:rsidR="00754A1A" w:rsidRDefault="00754A1A" w:rsidP="00204FA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36,683</w:t>
            </w:r>
          </w:p>
        </w:tc>
      </w:tr>
      <w:bookmarkEnd w:id="6"/>
    </w:tbl>
    <w:p w14:paraId="77CEAB9E" w14:textId="6056206D" w:rsidR="00D1278D" w:rsidRPr="00BB03DF" w:rsidRDefault="00D1278D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9AC508" w14:textId="3A06F384" w:rsidR="00230598" w:rsidRDefault="00E7554B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3DF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CD36E2"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E318B9" w:rsidRP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3E0ACB" w:rsidRPr="00BB03DF">
        <w:rPr>
          <w:rFonts w:asciiTheme="majorBidi" w:hAnsiTheme="majorBidi" w:cstheme="majorBidi"/>
          <w:sz w:val="30"/>
          <w:szCs w:val="30"/>
        </w:rPr>
        <w:t>2541</w:t>
      </w:r>
      <w:r w:rsidR="00357807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FD7184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37B8D550" w14:textId="35237969" w:rsidR="00230598" w:rsidRDefault="002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FD79BE" w:rsidRPr="00BB03DF" w14:paraId="11E8DEF7" w14:textId="77777777" w:rsidTr="0087508D">
        <w:trPr>
          <w:tblHeader/>
        </w:trPr>
        <w:tc>
          <w:tcPr>
            <w:tcW w:w="6030" w:type="dxa"/>
            <w:vAlign w:val="bottom"/>
            <w:hideMark/>
          </w:tcPr>
          <w:p w14:paraId="2BA1D4CC" w14:textId="77777777" w:rsidR="00FD79BE" w:rsidRDefault="00FD79BE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  <w:p w14:paraId="74FE1F59" w14:textId="6FB16A02" w:rsidR="00754A1A" w:rsidRPr="00BB03DF" w:rsidRDefault="00754A1A" w:rsidP="00754A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4EFD2C5" w14:textId="4AE63BFE" w:rsidR="00FD79BE" w:rsidRPr="00BB03DF" w:rsidRDefault="00FD79BE" w:rsidP="00FD79BE">
            <w:pPr>
              <w:pStyle w:val="acctfourfigures"/>
              <w:tabs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79BE" w:rsidRPr="00BB03DF" w14:paraId="7FB63805" w14:textId="77777777" w:rsidTr="0087508D">
        <w:trPr>
          <w:tblHeader/>
        </w:trPr>
        <w:tc>
          <w:tcPr>
            <w:tcW w:w="6030" w:type="dxa"/>
          </w:tcPr>
          <w:p w14:paraId="2DBE5FC1" w14:textId="51C5A1F6" w:rsidR="00FD79BE" w:rsidRPr="00BB03DF" w:rsidRDefault="00FD79BE" w:rsidP="00FD7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7F1B44" w14:textId="3CCE360C" w:rsidR="00FD79BE" w:rsidRPr="00BB03DF" w:rsidRDefault="00FD79BE" w:rsidP="00FD7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B30663" w14:textId="77777777" w:rsidR="00FD79BE" w:rsidRPr="00BB03DF" w:rsidRDefault="00FD79BE" w:rsidP="00FD7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8D5453" w14:textId="4DFC38A9" w:rsidR="00FD79BE" w:rsidRPr="00BB03DF" w:rsidRDefault="00FD79BE" w:rsidP="00FD7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243F91" w:rsidRPr="00BB03DF" w14:paraId="433E531C" w14:textId="6DC1A1CE" w:rsidTr="0087508D">
        <w:trPr>
          <w:tblHeader/>
        </w:trPr>
        <w:tc>
          <w:tcPr>
            <w:tcW w:w="6030" w:type="dxa"/>
          </w:tcPr>
          <w:p w14:paraId="0C901374" w14:textId="77777777" w:rsidR="00243F91" w:rsidRPr="00BB03DF" w:rsidRDefault="00243F91" w:rsidP="00243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8694111" w14:textId="20734D1E" w:rsidR="00243F91" w:rsidRPr="00BB03DF" w:rsidRDefault="00243F91" w:rsidP="00243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9BE" w:rsidRPr="00BB03DF" w14:paraId="4D0F0E78" w14:textId="77777777" w:rsidTr="0087508D">
        <w:tc>
          <w:tcPr>
            <w:tcW w:w="6030" w:type="dxa"/>
            <w:hideMark/>
          </w:tcPr>
          <w:p w14:paraId="49073CAD" w14:textId="6E49B99E" w:rsidR="00FD79BE" w:rsidRPr="00BB03DF" w:rsidRDefault="00FD79BE" w:rsidP="00FD79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0F9B18F6" w14:textId="5A683E60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36,683</w:t>
            </w:r>
          </w:p>
        </w:tc>
        <w:tc>
          <w:tcPr>
            <w:tcW w:w="270" w:type="dxa"/>
          </w:tcPr>
          <w:p w14:paraId="7588F1DF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BDEC3A" w14:textId="6C2DD4D8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35,354</w:t>
            </w:r>
          </w:p>
        </w:tc>
      </w:tr>
      <w:tr w:rsidR="00FD79BE" w:rsidRPr="00BB03DF" w14:paraId="47F410AB" w14:textId="77777777" w:rsidTr="0087508D">
        <w:tc>
          <w:tcPr>
            <w:tcW w:w="6030" w:type="dxa"/>
            <w:hideMark/>
          </w:tcPr>
          <w:p w14:paraId="28EFAAFA" w14:textId="77777777" w:rsidR="00FD79BE" w:rsidRPr="00BB03DF" w:rsidRDefault="00FD79BE" w:rsidP="00FD79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04946B24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92BC1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DC9C6C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9BE" w:rsidRPr="00BB03DF" w14:paraId="79BED6EC" w14:textId="77777777" w:rsidTr="0087508D">
        <w:tc>
          <w:tcPr>
            <w:tcW w:w="6030" w:type="dxa"/>
            <w:hideMark/>
          </w:tcPr>
          <w:p w14:paraId="79304011" w14:textId="3B83F5E8" w:rsidR="00FD79BE" w:rsidRPr="00BB03DF" w:rsidRDefault="00FD79BE" w:rsidP="00FD79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41D21198" w14:textId="354B58DB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3,898</w:t>
            </w:r>
          </w:p>
        </w:tc>
        <w:tc>
          <w:tcPr>
            <w:tcW w:w="270" w:type="dxa"/>
          </w:tcPr>
          <w:p w14:paraId="792D1058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6B37937" w14:textId="269CA31A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4,377</w:t>
            </w:r>
          </w:p>
        </w:tc>
      </w:tr>
      <w:tr w:rsidR="00FD79BE" w:rsidRPr="00BB03DF" w14:paraId="3F172445" w14:textId="77777777" w:rsidTr="0087508D">
        <w:tc>
          <w:tcPr>
            <w:tcW w:w="6030" w:type="dxa"/>
            <w:hideMark/>
          </w:tcPr>
          <w:p w14:paraId="24F58765" w14:textId="77777777" w:rsidR="00FD79BE" w:rsidRPr="00BB03DF" w:rsidRDefault="00FD79BE" w:rsidP="00FD79B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40" w:type="dxa"/>
          </w:tcPr>
          <w:p w14:paraId="708557E6" w14:textId="6229D23E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6052031B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0DC8ECD" w14:textId="79737E65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</w:tr>
      <w:tr w:rsidR="00FD79BE" w:rsidRPr="00BB03DF" w14:paraId="7F631580" w14:textId="77777777" w:rsidTr="0087508D">
        <w:trPr>
          <w:trHeight w:val="68"/>
        </w:trPr>
        <w:tc>
          <w:tcPr>
            <w:tcW w:w="6030" w:type="dxa"/>
          </w:tcPr>
          <w:p w14:paraId="33850EA9" w14:textId="0FDA7F3B" w:rsidR="00FD79BE" w:rsidRPr="00BB03DF" w:rsidRDefault="00FD79BE" w:rsidP="00FD79BE">
            <w:pPr>
              <w:tabs>
                <w:tab w:val="clear" w:pos="227"/>
                <w:tab w:val="clear" w:pos="454"/>
                <w:tab w:val="left" w:pos="342"/>
              </w:tabs>
              <w:ind w:left="160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ประกันภัย - </w:t>
            </w:r>
            <w:r w:rsidR="00243F9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14:paraId="4130617F" w14:textId="77777777" w:rsidR="00FD79BE" w:rsidRDefault="00FD79BE" w:rsidP="00FD79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DB1825" w14:textId="781916CE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5EE4B666" w14:textId="77777777" w:rsidR="00FD79BE" w:rsidRDefault="00FD79BE" w:rsidP="00FD79B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F75B28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43F000" w14:textId="2770E054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FD79BE" w:rsidRPr="00BB03DF" w14:paraId="6E1CB8EA" w14:textId="77777777" w:rsidTr="0087508D">
        <w:trPr>
          <w:trHeight w:val="68"/>
        </w:trPr>
        <w:tc>
          <w:tcPr>
            <w:tcW w:w="6030" w:type="dxa"/>
          </w:tcPr>
          <w:p w14:paraId="5891DA48" w14:textId="58241C7D" w:rsidR="00FD79BE" w:rsidRPr="00BB03DF" w:rsidRDefault="00FD79BE" w:rsidP="00FD79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369A8BA1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CAA1A4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9777845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D79BE" w:rsidRPr="00BB03DF" w14:paraId="5DB5C781" w14:textId="77777777" w:rsidTr="0087508D">
        <w:trPr>
          <w:trHeight w:val="68"/>
        </w:trPr>
        <w:tc>
          <w:tcPr>
            <w:tcW w:w="6030" w:type="dxa"/>
          </w:tcPr>
          <w:p w14:paraId="09B1EF8C" w14:textId="01BDDEF9" w:rsidR="00FD79BE" w:rsidRPr="00BB03DF" w:rsidRDefault="00FD79BE" w:rsidP="00FD79BE">
            <w:pPr>
              <w:tabs>
                <w:tab w:val="clear" w:pos="227"/>
                <w:tab w:val="clear" w:pos="454"/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จากการประมาณตามหลักคณิตศาสตร์ประกันภัย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54A1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440" w:type="dxa"/>
          </w:tcPr>
          <w:p w14:paraId="0284C804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77A46D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D22DA9" w14:textId="77777777" w:rsidR="00FD79BE" w:rsidRPr="00BB03DF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D79BE" w:rsidRPr="00BB03DF" w14:paraId="71E310EA" w14:textId="77777777" w:rsidTr="0087508D">
        <w:tc>
          <w:tcPr>
            <w:tcW w:w="6030" w:type="dxa"/>
            <w:hideMark/>
          </w:tcPr>
          <w:p w14:paraId="01C0D98E" w14:textId="77777777" w:rsidR="00FD79BE" w:rsidRPr="00BB03DF" w:rsidRDefault="00FD79BE" w:rsidP="00FD79B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14:paraId="77C467A4" w14:textId="305AC55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</w:p>
        </w:tc>
        <w:tc>
          <w:tcPr>
            <w:tcW w:w="270" w:type="dxa"/>
          </w:tcPr>
          <w:p w14:paraId="67BC417C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75542E2" w14:textId="255177BE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FD79BE" w:rsidRPr="00BB03DF" w14:paraId="12234B03" w14:textId="77777777" w:rsidTr="0087508D">
        <w:tc>
          <w:tcPr>
            <w:tcW w:w="6030" w:type="dxa"/>
            <w:hideMark/>
          </w:tcPr>
          <w:p w14:paraId="2F0CCD81" w14:textId="77777777" w:rsidR="00FD79BE" w:rsidRPr="00BB03DF" w:rsidRDefault="00FD79BE" w:rsidP="00FD79B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Pr="00BB03D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จากประสบการณ์</w:t>
            </w:r>
          </w:p>
        </w:tc>
        <w:tc>
          <w:tcPr>
            <w:tcW w:w="1440" w:type="dxa"/>
          </w:tcPr>
          <w:p w14:paraId="5D840333" w14:textId="416B8565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(1,793)</w:t>
            </w:r>
          </w:p>
        </w:tc>
        <w:tc>
          <w:tcPr>
            <w:tcW w:w="270" w:type="dxa"/>
          </w:tcPr>
          <w:p w14:paraId="3DF858E1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DA0B941" w14:textId="54E95792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(151)</w:t>
            </w:r>
          </w:p>
        </w:tc>
      </w:tr>
      <w:tr w:rsidR="00FD79BE" w:rsidRPr="00BB03DF" w14:paraId="51C4CD01" w14:textId="77777777" w:rsidTr="0087508D">
        <w:tc>
          <w:tcPr>
            <w:tcW w:w="6030" w:type="dxa"/>
            <w:hideMark/>
          </w:tcPr>
          <w:p w14:paraId="66030C82" w14:textId="77777777" w:rsidR="00FD79BE" w:rsidRPr="00BB03DF" w:rsidRDefault="00FD79BE" w:rsidP="00FD79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6E9F6" w14:textId="16D15AC0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(1,969)</w:t>
            </w:r>
          </w:p>
        </w:tc>
        <w:tc>
          <w:tcPr>
            <w:tcW w:w="270" w:type="dxa"/>
          </w:tcPr>
          <w:p w14:paraId="4E6FCDE3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1DA2B6" w14:textId="78934200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(4,527)</w:t>
            </w:r>
          </w:p>
        </w:tc>
      </w:tr>
      <w:tr w:rsidR="00FD79BE" w:rsidRPr="00BB03DF" w14:paraId="038C0811" w14:textId="77777777" w:rsidTr="0087508D">
        <w:tc>
          <w:tcPr>
            <w:tcW w:w="6030" w:type="dxa"/>
            <w:hideMark/>
          </w:tcPr>
          <w:p w14:paraId="780E0145" w14:textId="4D8DFF6A" w:rsidR="00FD79BE" w:rsidRPr="00BB03DF" w:rsidRDefault="00FD79BE" w:rsidP="00FD79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923F63" w14:textId="4457FA6D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38,927</w:t>
            </w:r>
          </w:p>
        </w:tc>
        <w:tc>
          <w:tcPr>
            <w:tcW w:w="270" w:type="dxa"/>
          </w:tcPr>
          <w:p w14:paraId="44C6242E" w14:textId="77777777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0C03D6" w14:textId="7E2F0E52" w:rsidR="00FD79BE" w:rsidRDefault="00FD79BE" w:rsidP="00FD79B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4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36,683</w:t>
            </w:r>
          </w:p>
        </w:tc>
      </w:tr>
    </w:tbl>
    <w:p w14:paraId="3A427EEB" w14:textId="3C5A3E4A" w:rsidR="008D6271" w:rsidRPr="00BB03DF" w:rsidRDefault="00E473DD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textWrapping" w:clear="all"/>
      </w:r>
      <w:r w:rsidR="00861054" w:rsidRPr="00BB03D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450"/>
        <w:gridCol w:w="1980"/>
        <w:gridCol w:w="270"/>
        <w:gridCol w:w="1980"/>
      </w:tblGrid>
      <w:tr w:rsidR="001C18E9" w:rsidRPr="00BB03DF" w14:paraId="644156BD" w14:textId="77777777" w:rsidTr="001349B1">
        <w:tc>
          <w:tcPr>
            <w:tcW w:w="4680" w:type="dxa"/>
            <w:shd w:val="clear" w:color="auto" w:fill="auto"/>
          </w:tcPr>
          <w:p w14:paraId="6C1B814D" w14:textId="720AE24C" w:rsidR="001C18E9" w:rsidRPr="00BB03DF" w:rsidRDefault="001C18E9" w:rsidP="004E4A97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B03DF">
              <w:rPr>
                <w:rFonts w:ascii="ZWAdobeF" w:hAnsi="ZWAdobeF" w:cs="ZWAdobeF"/>
                <w:b w:val="0"/>
                <w:sz w:val="30"/>
                <w:szCs w:val="30"/>
              </w:rPr>
              <w:t>1B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   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763C5A6F" w14:textId="77777777" w:rsidR="001C18E9" w:rsidRPr="00BB03DF" w:rsidRDefault="001C18E9" w:rsidP="004E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4665115" w14:textId="199FDDCB" w:rsidR="001C18E9" w:rsidRPr="00BB03DF" w:rsidRDefault="001C18E9" w:rsidP="004E4A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/ </w:t>
            </w:r>
            <w:r w:rsidRPr="00BB03D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</w:r>
            <w:r w:rsidRPr="00BB03D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65A6" w:rsidRPr="00BB03DF" w14:paraId="2B2E732C" w14:textId="77777777" w:rsidTr="001349B1">
        <w:tc>
          <w:tcPr>
            <w:tcW w:w="4680" w:type="dxa"/>
            <w:shd w:val="clear" w:color="auto" w:fill="auto"/>
          </w:tcPr>
          <w:p w14:paraId="39A96EC5" w14:textId="714D1C5D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40B5ACD" w14:textId="77777777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2A73F25" w14:textId="18309073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52E2BA8" w14:textId="77777777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74DB53A" w14:textId="2FCD27AF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65A6" w:rsidRPr="00BB03DF" w14:paraId="5C83DC46" w14:textId="77777777" w:rsidTr="001349B1">
        <w:tc>
          <w:tcPr>
            <w:tcW w:w="4680" w:type="dxa"/>
            <w:shd w:val="clear" w:color="auto" w:fill="auto"/>
          </w:tcPr>
          <w:p w14:paraId="3005378D" w14:textId="77777777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330EA86" w14:textId="77777777" w:rsidR="004565A6" w:rsidRPr="00BB03DF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6A1E967" w14:textId="5DC7D29D" w:rsidR="004565A6" w:rsidRPr="00BB03DF" w:rsidRDefault="004565A6" w:rsidP="004565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1C18E9" w:rsidRPr="00BB03DF" w14:paraId="4841DE03" w14:textId="77777777" w:rsidTr="001349B1">
        <w:tc>
          <w:tcPr>
            <w:tcW w:w="4680" w:type="dxa"/>
            <w:shd w:val="clear" w:color="auto" w:fill="auto"/>
          </w:tcPr>
          <w:p w14:paraId="7B96F946" w14:textId="292963DC" w:rsidR="001C18E9" w:rsidRPr="00BB03DF" w:rsidRDefault="001C18E9" w:rsidP="001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9E5DC73" w14:textId="77777777" w:rsidR="001C18E9" w:rsidRPr="00BB03DF" w:rsidRDefault="001C18E9" w:rsidP="001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24728E1" w14:textId="77DF7012" w:rsidR="001C18E9" w:rsidRPr="00BB03DF" w:rsidRDefault="001C18E9" w:rsidP="001C18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474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B90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- 2.</w:t>
            </w:r>
            <w:r w:rsidR="00474DC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EF8184D" w14:textId="77777777" w:rsidR="001C18E9" w:rsidRPr="00BB03DF" w:rsidRDefault="001C18E9" w:rsidP="001C1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EC936A3" w14:textId="12674AB4" w:rsidR="001C18E9" w:rsidRPr="00BB03DF" w:rsidRDefault="001C18E9" w:rsidP="001C18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2.65 - 2.74</w:t>
            </w:r>
          </w:p>
        </w:tc>
      </w:tr>
      <w:tr w:rsidR="001C18E9" w:rsidRPr="00BB03DF" w14:paraId="3B0817F7" w14:textId="77777777" w:rsidTr="001349B1">
        <w:tc>
          <w:tcPr>
            <w:tcW w:w="4680" w:type="dxa"/>
            <w:shd w:val="clear" w:color="auto" w:fill="auto"/>
          </w:tcPr>
          <w:p w14:paraId="21EEE7EB" w14:textId="02C42587" w:rsidR="001C18E9" w:rsidRPr="00BB03DF" w:rsidRDefault="001C18E9" w:rsidP="001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43D924" w14:textId="77777777" w:rsidR="001C18E9" w:rsidRPr="00BB03DF" w:rsidRDefault="001C18E9" w:rsidP="001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6EE31CF" w14:textId="3F8D56AB" w:rsidR="001C18E9" w:rsidRPr="00BB03DF" w:rsidRDefault="001C18E9" w:rsidP="001C18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AF9DC72" w14:textId="77777777" w:rsidR="001C18E9" w:rsidRPr="00BB03DF" w:rsidRDefault="001C18E9" w:rsidP="001C1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E8AB9D6" w14:textId="45D23838" w:rsidR="001C18E9" w:rsidRPr="00BB03DF" w:rsidRDefault="001C18E9" w:rsidP="001C18E9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C18E9" w:rsidRPr="00BB03DF" w14:paraId="692DF51B" w14:textId="77777777" w:rsidTr="001349B1">
        <w:tc>
          <w:tcPr>
            <w:tcW w:w="4680" w:type="dxa"/>
            <w:shd w:val="clear" w:color="auto" w:fill="auto"/>
          </w:tcPr>
          <w:p w14:paraId="408C34AC" w14:textId="6E78719A" w:rsidR="001C18E9" w:rsidRPr="00BB03DF" w:rsidRDefault="001C18E9" w:rsidP="001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DCD916F" w14:textId="77777777" w:rsidR="001C18E9" w:rsidRPr="00BB03DF" w:rsidRDefault="001C18E9" w:rsidP="001C1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2513F31" w14:textId="2C42AC1F" w:rsidR="001C18E9" w:rsidRPr="00BB03DF" w:rsidRDefault="001C18E9" w:rsidP="001C18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2.87 - 34.38</w:t>
            </w:r>
          </w:p>
        </w:tc>
        <w:tc>
          <w:tcPr>
            <w:tcW w:w="270" w:type="dxa"/>
            <w:shd w:val="clear" w:color="auto" w:fill="auto"/>
          </w:tcPr>
          <w:p w14:paraId="71F21BE8" w14:textId="77777777" w:rsidR="001C18E9" w:rsidRPr="00BB03DF" w:rsidRDefault="001C18E9" w:rsidP="001C1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0257CB4" w14:textId="65A7A348" w:rsidR="001C18E9" w:rsidRPr="00BB03DF" w:rsidRDefault="001C18E9" w:rsidP="001C18E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2.87 - 34.38</w:t>
            </w:r>
          </w:p>
        </w:tc>
      </w:tr>
    </w:tbl>
    <w:p w14:paraId="3BED2E95" w14:textId="77777777" w:rsidR="008D6219" w:rsidRDefault="008D6219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E9EE3" w14:textId="7E271212" w:rsidR="004C7AD6" w:rsidRPr="00BB03DF" w:rsidRDefault="004C7AD6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CB4B2E" w14:textId="77777777" w:rsidR="005A3DBE" w:rsidRPr="00BB03DF" w:rsidRDefault="005A3DBE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46AD4" w14:textId="1770CD5E" w:rsidR="004C7AD6" w:rsidRPr="00BB03DF" w:rsidRDefault="004C7AD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0ACB" w:rsidRPr="00BB03DF">
        <w:rPr>
          <w:rFonts w:asciiTheme="majorBidi" w:hAnsiTheme="majorBidi" w:cstheme="majorBidi"/>
          <w:sz w:val="30"/>
          <w:szCs w:val="30"/>
        </w:rPr>
        <w:t>31</w:t>
      </w:r>
      <w:r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0ACB" w:rsidRPr="00BB03DF">
        <w:rPr>
          <w:rFonts w:asciiTheme="majorBidi" w:hAnsiTheme="majorBidi" w:cstheme="majorBidi"/>
          <w:sz w:val="30"/>
          <w:szCs w:val="30"/>
        </w:rPr>
        <w:t>256</w:t>
      </w:r>
      <w:r w:rsidR="004565A6">
        <w:rPr>
          <w:rFonts w:asciiTheme="majorBidi" w:hAnsiTheme="majorBidi" w:cstheme="majorBidi"/>
          <w:sz w:val="30"/>
          <w:szCs w:val="30"/>
        </w:rPr>
        <w:t>7</w:t>
      </w:r>
      <w:r w:rsidR="005A3DBE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ระยะเวลาถัวเฉลี่ยถ่วงน้ำหนักของภาระผูกพันผลประโยชน์ที่กำหนดไว้สำหรับ</w:t>
      </w:r>
      <w:r w:rsidR="00BF5F20">
        <w:rPr>
          <w:rFonts w:asciiTheme="majorBidi" w:hAnsiTheme="majorBidi" w:cstheme="majorBidi"/>
          <w:sz w:val="30"/>
          <w:szCs w:val="30"/>
        </w:rPr>
        <w:br/>
      </w:r>
      <w:r w:rsidR="00341261" w:rsidRPr="00BB03D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อยู่ในช่วงระยะเวลา </w:t>
      </w:r>
      <w:r w:rsidR="00474DCA">
        <w:rPr>
          <w:rFonts w:asciiTheme="majorBidi" w:hAnsiTheme="majorBidi" w:cstheme="majorBidi"/>
          <w:sz w:val="30"/>
          <w:szCs w:val="30"/>
        </w:rPr>
        <w:t>8</w:t>
      </w:r>
      <w:r w:rsidR="00D53E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4DCA">
        <w:rPr>
          <w:rFonts w:asciiTheme="majorBidi" w:hAnsiTheme="majorBidi" w:cstheme="majorBidi"/>
          <w:sz w:val="30"/>
          <w:szCs w:val="30"/>
        </w:rPr>
        <w:t>-</w:t>
      </w:r>
      <w:r w:rsidR="00D53E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4DCA">
        <w:rPr>
          <w:rFonts w:asciiTheme="majorBidi" w:hAnsiTheme="majorBidi" w:cstheme="majorBidi"/>
          <w:sz w:val="30"/>
          <w:szCs w:val="30"/>
        </w:rPr>
        <w:t>11</w:t>
      </w:r>
      <w:r w:rsidR="00286EDC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ปี</w:t>
      </w:r>
      <w:r w:rsidR="00A1767A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0441" w:rsidRPr="00BB03DF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11 </w:t>
      </w:r>
      <w:r w:rsidR="00A1767A" w:rsidRPr="00BB03DF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49B8300C" w14:textId="77777777" w:rsidR="005A3DBE" w:rsidRPr="00A04C65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i/>
          <w:iCs/>
          <w:sz w:val="32"/>
          <w:szCs w:val="32"/>
          <w:cs/>
        </w:rPr>
      </w:pPr>
    </w:p>
    <w:p w14:paraId="7141107A" w14:textId="3215A31B" w:rsidR="003F3A28" w:rsidRPr="00051A2D" w:rsidRDefault="003F3A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51A2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675F6B3" w14:textId="77777777" w:rsidR="005A3DBE" w:rsidRPr="00051A2D" w:rsidRDefault="005A3DBE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2656D" w14:textId="64B95EC7" w:rsidR="00223DDF" w:rsidRPr="00051A2D" w:rsidRDefault="00223DDF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1A2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051A2D" w:rsidRDefault="00CC16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990"/>
        <w:gridCol w:w="270"/>
        <w:gridCol w:w="989"/>
        <w:gridCol w:w="236"/>
        <w:gridCol w:w="1030"/>
      </w:tblGrid>
      <w:tr w:rsidR="00D53E47" w:rsidRPr="00051A2D" w14:paraId="4994E8E4" w14:textId="77777777" w:rsidTr="00931652">
        <w:trPr>
          <w:trHeight w:val="20"/>
        </w:trPr>
        <w:tc>
          <w:tcPr>
            <w:tcW w:w="4770" w:type="dxa"/>
          </w:tcPr>
          <w:p w14:paraId="7C44ED1D" w14:textId="77777777" w:rsidR="00D53E47" w:rsidRPr="00051A2D" w:rsidRDefault="00D53E47" w:rsidP="004E4A9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bottom"/>
            <w:hideMark/>
          </w:tcPr>
          <w:p w14:paraId="7B49642C" w14:textId="6CE3BDB0" w:rsidR="00D53E47" w:rsidRPr="00051A2D" w:rsidRDefault="00D53E47" w:rsidP="004E4A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51A2D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  <w:r w:rsidRPr="00051A2D">
              <w:rPr>
                <w:rFonts w:asciiTheme="majorBidi" w:hAnsiTheme="majorBidi"/>
                <w:bCs/>
                <w:color w:val="000000"/>
                <w:sz w:val="30"/>
                <w:szCs w:val="30"/>
              </w:rPr>
              <w:t>/</w:t>
            </w:r>
            <w:r w:rsidRPr="00051A2D">
              <w:rPr>
                <w:rFonts w:asciiTheme="majorBidi" w:hAnsiTheme="majorBidi"/>
                <w:bCs/>
                <w:color w:val="000000"/>
                <w:sz w:val="30"/>
                <w:szCs w:val="30"/>
              </w:rPr>
              <w:br/>
            </w: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AA1" w:rsidRPr="00051A2D" w14:paraId="03E808B7" w14:textId="77777777" w:rsidTr="00D53E47">
        <w:trPr>
          <w:trHeight w:val="20"/>
        </w:trPr>
        <w:tc>
          <w:tcPr>
            <w:tcW w:w="4770" w:type="dxa"/>
            <w:hideMark/>
          </w:tcPr>
          <w:p w14:paraId="70B744DF" w14:textId="77777777" w:rsidR="004C7AD6" w:rsidRPr="00051A2D" w:rsidRDefault="004C7AD6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250" w:type="dxa"/>
            <w:gridSpan w:val="3"/>
            <w:hideMark/>
          </w:tcPr>
          <w:p w14:paraId="41DA1B3E" w14:textId="39AEACAC" w:rsidR="004C7AD6" w:rsidRPr="00051A2D" w:rsidRDefault="004C7AD6" w:rsidP="009C51E6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3E0ACB"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6753F9A8" w14:textId="77777777" w:rsidR="004C7AD6" w:rsidRPr="00051A2D" w:rsidRDefault="004C7AD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5" w:type="dxa"/>
            <w:gridSpan w:val="3"/>
            <w:hideMark/>
          </w:tcPr>
          <w:p w14:paraId="1B9D7D99" w14:textId="45368284" w:rsidR="004C7AD6" w:rsidRPr="00051A2D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3E0ACB"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4565A6" w:rsidRPr="00051A2D" w14:paraId="302B3456" w14:textId="77777777" w:rsidTr="00D53E47">
        <w:trPr>
          <w:trHeight w:val="20"/>
        </w:trPr>
        <w:tc>
          <w:tcPr>
            <w:tcW w:w="4770" w:type="dxa"/>
            <w:hideMark/>
          </w:tcPr>
          <w:p w14:paraId="77A2F572" w14:textId="04F60931" w:rsidR="004565A6" w:rsidRPr="00051A2D" w:rsidRDefault="004565A6" w:rsidP="004565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hideMark/>
          </w:tcPr>
          <w:p w14:paraId="41AF139F" w14:textId="2EF6FEF2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908251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66E4492C" w14:textId="7FF109BB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ED7FE9D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shd w:val="clear" w:color="auto" w:fill="auto"/>
            <w:hideMark/>
          </w:tcPr>
          <w:p w14:paraId="1F4FC0E0" w14:textId="4B015510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1A7242C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14237AD0" w14:textId="0034FD0E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65A6" w:rsidRPr="00051A2D" w14:paraId="79B0C9B7" w14:textId="77777777" w:rsidTr="00931059">
        <w:trPr>
          <w:trHeight w:val="20"/>
        </w:trPr>
        <w:tc>
          <w:tcPr>
            <w:tcW w:w="4770" w:type="dxa"/>
          </w:tcPr>
          <w:p w14:paraId="0483989E" w14:textId="77777777" w:rsidR="004565A6" w:rsidRPr="00051A2D" w:rsidRDefault="004565A6" w:rsidP="004565A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center"/>
            <w:hideMark/>
          </w:tcPr>
          <w:p w14:paraId="4782A2EA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565A6" w:rsidRPr="00051A2D" w14:paraId="6E0D7F45" w14:textId="77777777" w:rsidTr="00D53E47">
        <w:trPr>
          <w:trHeight w:val="20"/>
        </w:trPr>
        <w:tc>
          <w:tcPr>
            <w:tcW w:w="4770" w:type="dxa"/>
            <w:hideMark/>
          </w:tcPr>
          <w:p w14:paraId="0E37621A" w14:textId="77777777" w:rsidR="004565A6" w:rsidRPr="00051A2D" w:rsidRDefault="004565A6" w:rsidP="004565A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7DBB3338" w14:textId="3BC2F186" w:rsidR="004565A6" w:rsidRPr="00051A2D" w:rsidRDefault="007E2F07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(2,499)</w:t>
            </w:r>
          </w:p>
        </w:tc>
        <w:tc>
          <w:tcPr>
            <w:tcW w:w="270" w:type="dxa"/>
            <w:vAlign w:val="center"/>
          </w:tcPr>
          <w:p w14:paraId="11A8D8E4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9" w:firstLine="19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5956BE3" w14:textId="0DD0D97C" w:rsidR="004565A6" w:rsidRPr="00051A2D" w:rsidRDefault="004565A6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(2,399)</w:t>
            </w:r>
          </w:p>
        </w:tc>
        <w:tc>
          <w:tcPr>
            <w:tcW w:w="270" w:type="dxa"/>
            <w:vAlign w:val="center"/>
          </w:tcPr>
          <w:p w14:paraId="20589AC4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vAlign w:val="center"/>
          </w:tcPr>
          <w:p w14:paraId="023606A2" w14:textId="1984A6DE" w:rsidR="004565A6" w:rsidRPr="00051A2D" w:rsidRDefault="00264950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2,817</w:t>
            </w:r>
          </w:p>
        </w:tc>
        <w:tc>
          <w:tcPr>
            <w:tcW w:w="236" w:type="dxa"/>
            <w:vAlign w:val="center"/>
          </w:tcPr>
          <w:p w14:paraId="6DA91585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center"/>
            <w:hideMark/>
          </w:tcPr>
          <w:p w14:paraId="0AAB70A7" w14:textId="592C53F5" w:rsidR="004565A6" w:rsidRPr="00051A2D" w:rsidRDefault="004565A6" w:rsidP="004565A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2,695</w:t>
            </w:r>
          </w:p>
        </w:tc>
      </w:tr>
      <w:tr w:rsidR="004565A6" w:rsidRPr="00051A2D" w14:paraId="4A275ECF" w14:textId="77777777" w:rsidTr="00D53E47">
        <w:trPr>
          <w:trHeight w:val="20"/>
        </w:trPr>
        <w:tc>
          <w:tcPr>
            <w:tcW w:w="4770" w:type="dxa"/>
            <w:hideMark/>
          </w:tcPr>
          <w:p w14:paraId="16D87AA5" w14:textId="77777777" w:rsidR="004565A6" w:rsidRPr="00051A2D" w:rsidRDefault="004565A6" w:rsidP="004565A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09E5DA18" w14:textId="3551165A" w:rsidR="004565A6" w:rsidRPr="00051A2D" w:rsidRDefault="007E2F07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2,646</w:t>
            </w:r>
          </w:p>
        </w:tc>
        <w:tc>
          <w:tcPr>
            <w:tcW w:w="270" w:type="dxa"/>
          </w:tcPr>
          <w:p w14:paraId="51EC8F81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7B4A17F5" w14:textId="0B51C45D" w:rsidR="004565A6" w:rsidRPr="00051A2D" w:rsidRDefault="004565A6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2,546</w:t>
            </w:r>
          </w:p>
        </w:tc>
        <w:tc>
          <w:tcPr>
            <w:tcW w:w="270" w:type="dxa"/>
          </w:tcPr>
          <w:p w14:paraId="648618DF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0775216B" w14:textId="625F7F55" w:rsidR="004565A6" w:rsidRPr="00051A2D" w:rsidRDefault="00264950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(2,395)</w:t>
            </w:r>
          </w:p>
        </w:tc>
        <w:tc>
          <w:tcPr>
            <w:tcW w:w="236" w:type="dxa"/>
          </w:tcPr>
          <w:p w14:paraId="338FC9C2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2E3BE0AF" w14:textId="0157EE82" w:rsidR="004565A6" w:rsidRPr="00051A2D" w:rsidRDefault="004565A6" w:rsidP="004565A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(2,312)</w:t>
            </w:r>
          </w:p>
        </w:tc>
      </w:tr>
      <w:tr w:rsidR="004565A6" w:rsidRPr="00051A2D" w14:paraId="4B18DD30" w14:textId="77777777" w:rsidTr="00D53E47">
        <w:trPr>
          <w:trHeight w:val="20"/>
        </w:trPr>
        <w:tc>
          <w:tcPr>
            <w:tcW w:w="4770" w:type="dxa"/>
          </w:tcPr>
          <w:p w14:paraId="6690E9EA" w14:textId="77777777" w:rsidR="004565A6" w:rsidRPr="00051A2D" w:rsidRDefault="004565A6" w:rsidP="004565A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606AA8DF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6DD5E4E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577DABC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0F36A4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vAlign w:val="bottom"/>
          </w:tcPr>
          <w:p w14:paraId="1CAFEAFA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D6318C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bottom"/>
          </w:tcPr>
          <w:p w14:paraId="6B377F3B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5A6" w:rsidRPr="00051A2D" w14:paraId="50E77B28" w14:textId="77777777" w:rsidTr="00D53E47">
        <w:trPr>
          <w:trHeight w:val="68"/>
        </w:trPr>
        <w:tc>
          <w:tcPr>
            <w:tcW w:w="4770" w:type="dxa"/>
          </w:tcPr>
          <w:p w14:paraId="2F7D2782" w14:textId="361E1B53" w:rsidR="004565A6" w:rsidRPr="00051A2D" w:rsidRDefault="004565A6" w:rsidP="004565A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2B453B2D" w14:textId="75BE94C3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19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19FBE625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5" w:type="dxa"/>
            <w:gridSpan w:val="3"/>
          </w:tcPr>
          <w:p w14:paraId="3BD0B61E" w14:textId="1DA1E87E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ร้อยละ</w:t>
            </w: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20</w:t>
            </w:r>
          </w:p>
        </w:tc>
      </w:tr>
      <w:tr w:rsidR="004565A6" w:rsidRPr="00051A2D" w14:paraId="0E0FF52B" w14:textId="77777777" w:rsidTr="00D53E47">
        <w:trPr>
          <w:trHeight w:val="20"/>
        </w:trPr>
        <w:tc>
          <w:tcPr>
            <w:tcW w:w="4770" w:type="dxa"/>
            <w:hideMark/>
          </w:tcPr>
          <w:p w14:paraId="5EDDEF73" w14:textId="17CB70CD" w:rsidR="004565A6" w:rsidRPr="00051A2D" w:rsidRDefault="004565A6" w:rsidP="004565A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03380445" w14:textId="13ED9499" w:rsidR="004565A6" w:rsidRPr="00051A2D" w:rsidRDefault="007E2F07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(2,705)</w:t>
            </w:r>
          </w:p>
        </w:tc>
        <w:tc>
          <w:tcPr>
            <w:tcW w:w="270" w:type="dxa"/>
          </w:tcPr>
          <w:p w14:paraId="1708775A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3AD77896" w14:textId="7622D178" w:rsidR="004565A6" w:rsidRPr="00D53E47" w:rsidRDefault="004565A6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53E4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(2,552)</w:t>
            </w:r>
          </w:p>
        </w:tc>
        <w:tc>
          <w:tcPr>
            <w:tcW w:w="270" w:type="dxa"/>
          </w:tcPr>
          <w:p w14:paraId="7739E882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0399B126" w14:textId="646A4CE5" w:rsidR="004565A6" w:rsidRPr="00051A2D" w:rsidRDefault="00264950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3,263</w:t>
            </w:r>
          </w:p>
        </w:tc>
        <w:tc>
          <w:tcPr>
            <w:tcW w:w="236" w:type="dxa"/>
          </w:tcPr>
          <w:p w14:paraId="3A2DC444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  <w:hideMark/>
          </w:tcPr>
          <w:p w14:paraId="08CF26CB" w14:textId="13C8401F" w:rsidR="004565A6" w:rsidRPr="00051A2D" w:rsidRDefault="004565A6" w:rsidP="004565A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3,056</w:t>
            </w:r>
          </w:p>
        </w:tc>
      </w:tr>
      <w:tr w:rsidR="004565A6" w:rsidRPr="00051A2D" w14:paraId="246B9B31" w14:textId="77777777" w:rsidTr="00D53E47">
        <w:trPr>
          <w:trHeight w:val="20"/>
        </w:trPr>
        <w:tc>
          <w:tcPr>
            <w:tcW w:w="4770" w:type="dxa"/>
          </w:tcPr>
          <w:p w14:paraId="4B23B091" w14:textId="5DC87C71" w:rsidR="004565A6" w:rsidRPr="00051A2D" w:rsidRDefault="004565A6" w:rsidP="004565A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990" w:type="dxa"/>
          </w:tcPr>
          <w:p w14:paraId="333997EC" w14:textId="0754C4C1" w:rsidR="004565A6" w:rsidRPr="00051A2D" w:rsidRDefault="007E2F07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(172)</w:t>
            </w:r>
          </w:p>
        </w:tc>
        <w:tc>
          <w:tcPr>
            <w:tcW w:w="270" w:type="dxa"/>
          </w:tcPr>
          <w:p w14:paraId="43860C21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88C2E33" w14:textId="71B97E38" w:rsidR="004565A6" w:rsidRPr="00D53E47" w:rsidRDefault="004565A6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53E4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(170)</w:t>
            </w:r>
          </w:p>
        </w:tc>
        <w:tc>
          <w:tcPr>
            <w:tcW w:w="270" w:type="dxa"/>
          </w:tcPr>
          <w:p w14:paraId="04D516B3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7DD47F08" w14:textId="0A7AE535" w:rsidR="004565A6" w:rsidRPr="00051A2D" w:rsidRDefault="00264950" w:rsidP="00D53E4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173</w:t>
            </w:r>
          </w:p>
        </w:tc>
        <w:tc>
          <w:tcPr>
            <w:tcW w:w="236" w:type="dxa"/>
          </w:tcPr>
          <w:p w14:paraId="5C1A43F9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</w:tcPr>
          <w:p w14:paraId="76AEA136" w14:textId="2589FF1B" w:rsidR="004565A6" w:rsidRPr="00051A2D" w:rsidRDefault="004565A6" w:rsidP="004565A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171</w:t>
            </w:r>
          </w:p>
        </w:tc>
      </w:tr>
    </w:tbl>
    <w:p w14:paraId="468F983D" w14:textId="04E13E20" w:rsidR="00993F99" w:rsidRDefault="0099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018F6A4" w14:textId="77777777" w:rsidR="00993F99" w:rsidRDefault="0099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090FA71" w14:textId="545D1A08" w:rsidR="00EF4E77" w:rsidRPr="00A605D7" w:rsidRDefault="003E0ACB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lastRenderedPageBreak/>
        <w:t>14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918DC" w:rsidRPr="00A605D7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ส่วนเกินมูลค่าหุ้นและสำรองตามกฎหมาย</w:t>
      </w:r>
    </w:p>
    <w:p w14:paraId="7D08EE17" w14:textId="5AA2D945" w:rsidR="00F918DC" w:rsidRPr="00A605D7" w:rsidRDefault="00F918DC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56C4722" w14:textId="77777777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15139C90" w14:textId="4E3DB4BD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68B50" w14:textId="43BAF938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A605D7">
        <w:rPr>
          <w:rFonts w:asciiTheme="majorBidi" w:hAnsiTheme="majorBidi" w:cstheme="majorBidi"/>
          <w:sz w:val="30"/>
          <w:szCs w:val="30"/>
        </w:rPr>
        <w:t>2535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E0ACB" w:rsidRPr="00A605D7">
        <w:rPr>
          <w:rFonts w:asciiTheme="majorBidi" w:hAnsiTheme="majorBidi" w:cstheme="majorBidi"/>
          <w:sz w:val="30"/>
          <w:szCs w:val="30"/>
        </w:rPr>
        <w:t>51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605D7">
        <w:rPr>
          <w:rFonts w:asciiTheme="majorBidi" w:hAnsiTheme="majorBidi" w:cstheme="majorBidi"/>
          <w:sz w:val="30"/>
          <w:szCs w:val="30"/>
        </w:rPr>
        <w:t>“</w:t>
      </w:r>
      <w:r w:rsidRPr="00A605D7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A605D7">
        <w:rPr>
          <w:rFonts w:asciiTheme="majorBidi" w:hAnsiTheme="majorBidi" w:cstheme="majorBidi"/>
          <w:sz w:val="30"/>
          <w:szCs w:val="30"/>
        </w:rPr>
        <w:t>”</w:t>
      </w:r>
      <w:r w:rsidRPr="00A605D7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1C4531F" w14:textId="628C2DF9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4762214" w14:textId="67E5463C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สำรองตามกฎหมาย</w:t>
      </w:r>
    </w:p>
    <w:p w14:paraId="6052438E" w14:textId="4EF69473" w:rsidR="00164FA5" w:rsidRPr="00A605D7" w:rsidRDefault="00164FA5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0AF14A8" w14:textId="085BF602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E0ACB" w:rsidRPr="00A605D7">
        <w:rPr>
          <w:rFonts w:asciiTheme="majorBidi" w:hAnsiTheme="majorBidi" w:cstheme="majorBidi"/>
          <w:sz w:val="30"/>
          <w:szCs w:val="30"/>
        </w:rPr>
        <w:t>2535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E0ACB" w:rsidRPr="00A605D7">
        <w:rPr>
          <w:rFonts w:asciiTheme="majorBidi" w:hAnsiTheme="majorBidi" w:cstheme="majorBidi"/>
          <w:sz w:val="30"/>
          <w:szCs w:val="30"/>
        </w:rPr>
        <w:t>116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A605D7">
        <w:rPr>
          <w:rFonts w:asciiTheme="majorBidi" w:hAnsiTheme="majorBidi" w:cstheme="majorBidi"/>
          <w:sz w:val="30"/>
          <w:szCs w:val="30"/>
        </w:rPr>
        <w:t>“</w:t>
      </w:r>
      <w:r w:rsidRPr="00A605D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A605D7">
        <w:rPr>
          <w:rFonts w:asciiTheme="majorBidi" w:hAnsiTheme="majorBidi" w:cstheme="majorBidi"/>
          <w:sz w:val="30"/>
          <w:szCs w:val="30"/>
        </w:rPr>
        <w:t>”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3E0ACB" w:rsidRPr="00A605D7">
        <w:rPr>
          <w:rFonts w:asciiTheme="majorBidi" w:hAnsiTheme="majorBidi" w:cstheme="majorBidi"/>
          <w:sz w:val="30"/>
          <w:szCs w:val="30"/>
        </w:rPr>
        <w:t>5</w:t>
      </w:r>
      <w:r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E0ACB" w:rsidRPr="00A605D7">
        <w:rPr>
          <w:rFonts w:asciiTheme="majorBidi" w:hAnsiTheme="majorBidi" w:cstheme="majorBidi"/>
          <w:sz w:val="30"/>
          <w:szCs w:val="30"/>
        </w:rPr>
        <w:t>10</w:t>
      </w:r>
      <w:r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Pr="00A605D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A9CEE6" w14:textId="61734690" w:rsidR="00164FA5" w:rsidRPr="00A605D7" w:rsidRDefault="00164FA5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E66E991" w14:textId="29ED5163" w:rsidR="00164FA5" w:rsidRPr="00A605D7" w:rsidRDefault="003E0ACB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164FA5" w:rsidRPr="00A605D7">
        <w:rPr>
          <w:rFonts w:asciiTheme="majorBidi" w:hAnsiTheme="majorBidi" w:cstheme="majorBidi"/>
          <w:sz w:val="30"/>
          <w:szCs w:val="30"/>
          <w:lang w:val="en-US"/>
        </w:rPr>
        <w:tab/>
      </w:r>
      <w:r w:rsidR="00164FA5" w:rsidRPr="00A605D7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1A67DAEF" w14:textId="1A5AC94F" w:rsidR="00F4452B" w:rsidRPr="00A605D7" w:rsidRDefault="00F4452B" w:rsidP="004451C9">
      <w:pPr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131097F2" w14:textId="5EF8215C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024AAAC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A1D708" w14:textId="00D97C06" w:rsidR="00025D27" w:rsidRPr="00A605D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277959F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C34FFC" w14:textId="23E5988C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417FDF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F5F20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8464422" w14:textId="01D57CA5" w:rsidR="00F918DC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</w:rPr>
        <w:t> </w:t>
      </w:r>
    </w:p>
    <w:p w14:paraId="178B7738" w14:textId="582CA146" w:rsidR="00025D27" w:rsidRPr="00A605D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333DBFD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695FC8" w14:textId="20FF5729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17FDF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ภาษีขายอื่นๆและแสดงสุทธิจากส่วนลดการค้าและส่วนลดตามปริมาณ รายได้ที่เป็นเงินตราต่างประเทศ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18C5D96" w14:textId="77777777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41C08" w14:textId="77777777" w:rsidR="00993F99" w:rsidRDefault="0099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EF2CD8" w14:textId="1637DF09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</w:p>
    <w:p w14:paraId="42981CC8" w14:textId="77777777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4F4FA" w14:textId="69495A24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954721D" w14:textId="767233BD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21AA1" w14:textId="2F40463E" w:rsidR="00025D27" w:rsidRPr="00A605D7" w:rsidRDefault="00025D27" w:rsidP="004451C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A55BAB9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06DB9A" w14:textId="330F21BA" w:rsidR="00D023DA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333108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33108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รับรู้รายได้ที่เกี่ยวข้อง</w:t>
      </w:r>
      <w:r w:rsidR="00410773"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="00410773" w:rsidRPr="00A605D7">
        <w:rPr>
          <w:rFonts w:asciiTheme="majorBidi" w:hAnsiTheme="majorBidi" w:cstheme="majorBidi"/>
          <w:sz w:val="30"/>
          <w:szCs w:val="30"/>
          <w:cs/>
        </w:rPr>
        <w:t>แสดงเป็นส่วนหนึ่งของเจ้าหนี้การค้าและเจ้าหนี้อื่นในงบฐานะการเงิน</w:t>
      </w:r>
    </w:p>
    <w:p w14:paraId="3AD7FA87" w14:textId="6F2AE73C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</w:pPr>
    </w:p>
    <w:p w14:paraId="7DA17EC6" w14:textId="0AB2E7C9" w:rsidR="00025D27" w:rsidRPr="00A605D7" w:rsidRDefault="00025D27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0C72BC3A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62C63F2" w14:textId="1DB7890F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ผู้บริหารพิจารณาว่า</w:t>
      </w:r>
      <w:r w:rsidR="00FE1230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ดำเนินกิจการในส่วนงานเดียวคือธุรกิจเกี่ยวกับการผลิตอาหารทะเลแช่แข็ง </w:t>
      </w:r>
      <w:r w:rsidR="00CC78AD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ส่วนงานอื่นไม่มีส่วน</w:t>
      </w:r>
      <w:r w:rsidR="006C343E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งานใด</w:t>
      </w:r>
      <w:r w:rsidR="00E927CC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เข้าถึงเกณ</w:t>
      </w:r>
      <w:r w:rsidR="00AF17AD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ฑ</w:t>
      </w:r>
      <w:r w:rsidR="00BE7D7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์</w:t>
      </w:r>
      <w:r w:rsidR="005E665F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เชิง</w:t>
      </w:r>
      <w:r w:rsidR="00773912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ปริมาณ</w:t>
      </w:r>
      <w:r w:rsidR="00C76DD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เพ</w:t>
      </w:r>
      <w:r w:rsidR="009E576B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ื่อกำหนดส่วน</w:t>
      </w:r>
      <w:r w:rsidR="00602F6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ที่รายงาน</w:t>
      </w:r>
      <w:r w:rsidR="00093168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ในปี</w:t>
      </w:r>
      <w:r w:rsidR="00B12797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2566 </w:t>
      </w:r>
      <w:r w:rsidR="00B12797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หรือ </w:t>
      </w:r>
      <w:r w:rsidR="00B12797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2565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ดังนั้นจึงมีส่วนงาน</w:t>
      </w:r>
      <w:r w:rsidR="00A605D7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ที่รายงานเพียงส่วนงานเดียว</w:t>
      </w:r>
    </w:p>
    <w:p w14:paraId="500338F1" w14:textId="77777777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6AC6353" w14:textId="0A04C7E3" w:rsidR="00164FA5" w:rsidRPr="00A605D7" w:rsidRDefault="00352815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164FA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ได้นำเสนอข้อมูลส่วนงานดำเนินงานทางภูมิศาสตร์โดยพิจารณาจากระบบการบริหาร การจัดการและโครงสร้างการรายงานทางการเงินภายในของ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164FA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เป็นเกณฑ์ในการกำหนดส่วนงาน</w:t>
      </w:r>
    </w:p>
    <w:p w14:paraId="6B24893C" w14:textId="77777777" w:rsidR="004C09E1" w:rsidRPr="00A605D7" w:rsidRDefault="004C09E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30"/>
        <w:gridCol w:w="262"/>
        <w:gridCol w:w="1538"/>
      </w:tblGrid>
      <w:tr w:rsidR="00430AFF" w:rsidRPr="00A605D7" w14:paraId="69516960" w14:textId="77777777" w:rsidTr="00926054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68A81E27" w14:textId="77777777" w:rsidR="00430AFF" w:rsidRPr="00A605D7" w:rsidRDefault="00430AFF" w:rsidP="00C9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499BF6D" w14:textId="17615D0F" w:rsidR="00430AFF" w:rsidRPr="00A605D7" w:rsidRDefault="00430AFF" w:rsidP="00C9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64FA5" w:rsidRPr="00A605D7" w14:paraId="0220E8C0" w14:textId="77777777" w:rsidTr="00B76228">
        <w:trPr>
          <w:trHeight w:val="80"/>
          <w:tblHeader/>
        </w:trPr>
        <w:tc>
          <w:tcPr>
            <w:tcW w:w="5670" w:type="dxa"/>
            <w:shd w:val="clear" w:color="auto" w:fill="auto"/>
          </w:tcPr>
          <w:p w14:paraId="73446B3A" w14:textId="77777777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22D28ABB" w14:textId="77777777" w:rsidR="00164FA5" w:rsidRPr="00A605D7" w:rsidRDefault="00164FA5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ส่วนงานการผลิตอาหารทะเลแช่แข็ง</w:t>
            </w:r>
          </w:p>
        </w:tc>
      </w:tr>
      <w:tr w:rsidR="004565A6" w:rsidRPr="00A605D7" w14:paraId="56D1B2FE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38DC5CC" w14:textId="0BE14A03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</w:tcPr>
          <w:p w14:paraId="30E9F7DB" w14:textId="5B5AF0A5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1AD667C0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8" w:type="dxa"/>
            <w:shd w:val="clear" w:color="auto" w:fill="auto"/>
          </w:tcPr>
          <w:p w14:paraId="2E56E666" w14:textId="7DC8ACD1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65A6" w:rsidRPr="00A605D7" w14:paraId="3F905DC0" w14:textId="77777777" w:rsidTr="00B76228">
        <w:trPr>
          <w:tblHeader/>
        </w:trPr>
        <w:tc>
          <w:tcPr>
            <w:tcW w:w="5670" w:type="dxa"/>
            <w:shd w:val="clear" w:color="auto" w:fill="auto"/>
          </w:tcPr>
          <w:p w14:paraId="45CC8F3E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3A0169D" w14:textId="77777777" w:rsidR="004565A6" w:rsidRPr="00A605D7" w:rsidRDefault="004565A6" w:rsidP="004565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565A6" w:rsidRPr="00A605D7" w14:paraId="59F25EC8" w14:textId="77777777" w:rsidTr="00B76228">
        <w:tc>
          <w:tcPr>
            <w:tcW w:w="5670" w:type="dxa"/>
            <w:shd w:val="clear" w:color="auto" w:fill="auto"/>
          </w:tcPr>
          <w:p w14:paraId="20696AFD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A3665" w14:textId="77777777" w:rsidR="004565A6" w:rsidRPr="00A605D7" w:rsidRDefault="004565A6" w:rsidP="004565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4562EF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3F1450B" w14:textId="77777777" w:rsidR="004565A6" w:rsidRPr="00A605D7" w:rsidRDefault="004565A6" w:rsidP="004565A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65A6" w:rsidRPr="00A605D7" w14:paraId="21E69D9F" w14:textId="77777777" w:rsidTr="00B76228">
        <w:tc>
          <w:tcPr>
            <w:tcW w:w="5670" w:type="dxa"/>
            <w:shd w:val="clear" w:color="auto" w:fill="auto"/>
            <w:vAlign w:val="bottom"/>
          </w:tcPr>
          <w:p w14:paraId="422B09CE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23F3F0" w14:textId="3E5FDBE6" w:rsidR="004565A6" w:rsidRPr="00A605D7" w:rsidRDefault="000825F3" w:rsidP="004565A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2,543,479</w:t>
            </w:r>
          </w:p>
        </w:tc>
        <w:tc>
          <w:tcPr>
            <w:tcW w:w="262" w:type="dxa"/>
            <w:shd w:val="clear" w:color="auto" w:fill="auto"/>
          </w:tcPr>
          <w:p w14:paraId="6651F854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0ACEB" w14:textId="04000CAA" w:rsidR="004565A6" w:rsidRPr="00A605D7" w:rsidRDefault="004565A6" w:rsidP="004565A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2,497,871</w:t>
            </w:r>
          </w:p>
        </w:tc>
      </w:tr>
    </w:tbl>
    <w:p w14:paraId="5762961E" w14:textId="11F53208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841DD4C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7C3D311" w14:textId="2511D5C0" w:rsidR="00421CA0" w:rsidRPr="00A605D7" w:rsidRDefault="00164FA5" w:rsidP="001D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การจำแนกรายได้ตามส่วนงานภูมิศาสตร์หลัก </w:t>
      </w:r>
      <w:r w:rsidR="00142779"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3E0ACB"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</w:p>
    <w:p w14:paraId="3A1A9BE7" w14:textId="597FAC38" w:rsidR="00571481" w:rsidRDefault="009F7397" w:rsidP="0055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7397">
        <w:rPr>
          <w:rFonts w:asciiTheme="majorBidi" w:hAnsiTheme="majorBidi"/>
          <w:b/>
          <w:bCs/>
          <w:i/>
          <w:iCs/>
          <w:noProof/>
          <w:sz w:val="28"/>
          <w:szCs w:val="28"/>
          <w:cs/>
        </w:rPr>
        <w:drawing>
          <wp:inline distT="0" distB="0" distL="0" distR="0" wp14:anchorId="11FEC5E0" wp14:editId="7DAA0459">
            <wp:extent cx="6580909" cy="2659085"/>
            <wp:effectExtent l="0" t="0" r="0" b="8255"/>
            <wp:docPr id="835775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7751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96357" cy="266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100B4" w14:textId="77777777" w:rsidR="00D32D13" w:rsidRPr="00D25CD3" w:rsidRDefault="00D32D13" w:rsidP="0031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3120B55" w14:textId="120B290E" w:rsidR="00CE59B2" w:rsidRPr="0069648E" w:rsidRDefault="00164FA5" w:rsidP="001B3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</w:rPr>
      </w:pPr>
      <w:r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การจำแนกรายได้ตามประเภทของสินค้าและบริการหลัก</w:t>
      </w:r>
      <w:r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142779"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3E0ACB"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  <w:r w:rsidR="003E0C39" w:rsidRPr="003E0C39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5132A965" wp14:editId="3FDF5E3A">
            <wp:extent cx="6580505" cy="2691122"/>
            <wp:effectExtent l="0" t="0" r="0" b="0"/>
            <wp:docPr id="431716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716222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95990" cy="269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365E1" w14:textId="77777777" w:rsidR="00CC5FFA" w:rsidRDefault="00CC5FFA" w:rsidP="00CE5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</w:rPr>
      </w:pPr>
    </w:p>
    <w:p w14:paraId="30F9099A" w14:textId="18AD4BDD" w:rsidR="00E16A87" w:rsidRPr="0069648E" w:rsidRDefault="003E0C39" w:rsidP="00492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  <w:cs/>
        </w:rPr>
      </w:pPr>
      <w:r w:rsidRPr="003E0C39">
        <w:rPr>
          <w:noProof/>
          <w:cs/>
        </w:rPr>
        <w:lastRenderedPageBreak/>
        <w:drawing>
          <wp:inline distT="0" distB="0" distL="0" distR="0" wp14:anchorId="4B4415EE" wp14:editId="537B62B9">
            <wp:extent cx="6539345" cy="2701522"/>
            <wp:effectExtent l="0" t="0" r="0" b="3810"/>
            <wp:docPr id="14849509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95093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49096" cy="27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F2F51" w14:textId="77777777" w:rsidR="0049258B" w:rsidRDefault="004925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5041047A" w14:textId="74634DDE" w:rsidR="00164FA5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การจำแนกรายได้ตามจังหวะเวลาในการรับรู้รายได้</w:t>
      </w:r>
      <w:r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142779"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3E0ACB"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</w:p>
    <w:p w14:paraId="746516DB" w14:textId="77777777" w:rsidR="00886739" w:rsidRPr="00886739" w:rsidRDefault="0088673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12431F3C" w14:textId="34120A14" w:rsidR="00886739" w:rsidRDefault="00886739" w:rsidP="00BD7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A64B57">
        <w:rPr>
          <w:rFonts w:asciiTheme="majorBidi" w:hAnsiTheme="majorBidi"/>
          <w:b/>
          <w:bCs/>
          <w:i/>
          <w:iCs/>
          <w:noProof/>
          <w:color w:val="000000"/>
          <w:sz w:val="28"/>
          <w:szCs w:val="28"/>
          <w:cs/>
        </w:rPr>
        <w:drawing>
          <wp:inline distT="0" distB="0" distL="0" distR="0" wp14:anchorId="33196D78" wp14:editId="48DA2382">
            <wp:extent cx="5285509" cy="3068402"/>
            <wp:effectExtent l="0" t="0" r="0" b="0"/>
            <wp:docPr id="11188676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86760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0859" cy="3083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5B09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</w:t>
      </w:r>
      <w:r w:rsidR="00991DA1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</w:t>
      </w:r>
      <w:r w:rsidR="00A15B09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  </w:t>
      </w:r>
    </w:p>
    <w:p w14:paraId="4FFCD548" w14:textId="4B44321B" w:rsidR="00A15B09" w:rsidRPr="00BD71F2" w:rsidRDefault="00A15B09" w:rsidP="00BD7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</w:t>
      </w:r>
    </w:p>
    <w:p w14:paraId="5167F2F2" w14:textId="50FD8FC4" w:rsidR="00142779" w:rsidRPr="00A605D7" w:rsidRDefault="00142779" w:rsidP="004451C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A813782" w14:textId="77777777" w:rsidR="00A241A5" w:rsidRPr="00A605D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0CF6A9C7" w14:textId="750C86BE" w:rsidR="00991DA1" w:rsidRPr="00A605D7" w:rsidRDefault="00142779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รายได้จากลูกค้า</w:t>
      </w:r>
      <w:r w:rsidR="00593DB7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สาม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รายจากส่วนงานการผลิตอาหารทะเลแช่แข็งของ</w:t>
      </w:r>
      <w:r w:rsidR="00542FDC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</w:t>
      </w:r>
      <w:r w:rsidR="00441075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จำนวน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เงินประมาณ </w:t>
      </w:r>
      <w:bookmarkStart w:id="7" w:name="_Hlk164943881"/>
      <w:r w:rsidR="000825F3">
        <w:rPr>
          <w:rFonts w:asciiTheme="majorBidi" w:eastAsia="Cordia New" w:hAnsiTheme="majorBidi" w:cstheme="majorBidi"/>
          <w:color w:val="000000"/>
          <w:sz w:val="30"/>
          <w:szCs w:val="30"/>
        </w:rPr>
        <w:t>895.25</w:t>
      </w:r>
      <w:r w:rsidR="009B0E10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bookmarkEnd w:id="7"/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(</w:t>
      </w:r>
      <w:r w:rsidR="003E0ACB"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256</w:t>
      </w:r>
      <w:r w:rsidR="004565A6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6</w:t>
      </w:r>
      <w:r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: </w:t>
      </w:r>
      <w:r w:rsidR="004565A6" w:rsidRPr="004565A6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1,324.75 </w:t>
      </w:r>
      <w:r w:rsidRPr="00A605D7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จากรายได้รวมของ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</w:t>
      </w:r>
      <w:r w:rsidR="007A5F8A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ท</w:t>
      </w:r>
    </w:p>
    <w:p w14:paraId="1ACCF3E5" w14:textId="644A2C65" w:rsidR="00C4017A" w:rsidRDefault="00C4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 w:type="page"/>
      </w:r>
    </w:p>
    <w:p w14:paraId="2CC34267" w14:textId="305E4F40" w:rsidR="00A10B70" w:rsidRPr="00A605D7" w:rsidRDefault="00142779" w:rsidP="00984391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lastRenderedPageBreak/>
        <w:t>ยอดคงเหลือของสัญญา</w:t>
      </w:r>
      <w:bookmarkStart w:id="8" w:name="_Hlk33139193"/>
    </w:p>
    <w:p w14:paraId="6A4C0239" w14:textId="77777777" w:rsidR="002666FA" w:rsidRPr="00A605D7" w:rsidRDefault="002666FA" w:rsidP="002666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160"/>
        <w:gridCol w:w="270"/>
        <w:gridCol w:w="2164"/>
      </w:tblGrid>
      <w:tr w:rsidR="003E4B11" w:rsidRPr="00A605D7" w14:paraId="22172892" w14:textId="77777777" w:rsidTr="008D6CCF">
        <w:trPr>
          <w:trHeight w:val="80"/>
          <w:tblHeader/>
        </w:trPr>
        <w:tc>
          <w:tcPr>
            <w:tcW w:w="4590" w:type="dxa"/>
            <w:shd w:val="clear" w:color="auto" w:fill="auto"/>
          </w:tcPr>
          <w:p w14:paraId="3E5F3E64" w14:textId="7D76757D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594" w:type="dxa"/>
            <w:gridSpan w:val="3"/>
            <w:shd w:val="clear" w:color="auto" w:fill="auto"/>
            <w:vAlign w:val="bottom"/>
          </w:tcPr>
          <w:p w14:paraId="66E96010" w14:textId="06CFBE09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 xml:space="preserve">/ </w:t>
            </w: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br/>
              <w:t>งบการเงินเฉพาะกิจการ</w:t>
            </w:r>
          </w:p>
        </w:tc>
      </w:tr>
      <w:tr w:rsidR="004565A6" w:rsidRPr="00A605D7" w14:paraId="6E886664" w14:textId="77777777" w:rsidTr="008D6CCF">
        <w:trPr>
          <w:trHeight w:val="80"/>
          <w:tblHeader/>
        </w:trPr>
        <w:tc>
          <w:tcPr>
            <w:tcW w:w="4590" w:type="dxa"/>
            <w:shd w:val="clear" w:color="auto" w:fill="auto"/>
          </w:tcPr>
          <w:p w14:paraId="481573F3" w14:textId="44864800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7A0E0079" w14:textId="1A276CAA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63521F0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4" w:type="dxa"/>
            <w:shd w:val="clear" w:color="auto" w:fill="auto"/>
          </w:tcPr>
          <w:p w14:paraId="3F63B0F4" w14:textId="5DFDEA2D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65A6" w:rsidRPr="00A605D7" w14:paraId="6950C81D" w14:textId="77777777" w:rsidTr="008D6CCF">
        <w:trPr>
          <w:tblHeader/>
        </w:trPr>
        <w:tc>
          <w:tcPr>
            <w:tcW w:w="4590" w:type="dxa"/>
            <w:shd w:val="clear" w:color="auto" w:fill="auto"/>
          </w:tcPr>
          <w:p w14:paraId="01CCFDCC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3"/>
            <w:shd w:val="clear" w:color="auto" w:fill="auto"/>
          </w:tcPr>
          <w:p w14:paraId="30312B24" w14:textId="77777777" w:rsidR="004565A6" w:rsidRPr="00A605D7" w:rsidRDefault="004565A6" w:rsidP="004565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565A6" w:rsidRPr="00A605D7" w14:paraId="72B907AC" w14:textId="77777777" w:rsidTr="008D6CCF">
        <w:tc>
          <w:tcPr>
            <w:tcW w:w="4590" w:type="dxa"/>
            <w:shd w:val="clear" w:color="auto" w:fill="auto"/>
          </w:tcPr>
          <w:p w14:paraId="114644FD" w14:textId="2F118AF3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FD14A6B" w14:textId="59EB79E5" w:rsidR="004565A6" w:rsidRPr="00A605D7" w:rsidRDefault="00507090" w:rsidP="00507090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6,522</w:t>
            </w:r>
          </w:p>
        </w:tc>
        <w:tc>
          <w:tcPr>
            <w:tcW w:w="270" w:type="dxa"/>
            <w:shd w:val="clear" w:color="auto" w:fill="auto"/>
          </w:tcPr>
          <w:p w14:paraId="2B20C0AA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shd w:val="clear" w:color="auto" w:fill="auto"/>
            <w:vAlign w:val="bottom"/>
          </w:tcPr>
          <w:p w14:paraId="228C12C6" w14:textId="03BAE03D" w:rsidR="004565A6" w:rsidRPr="00A605D7" w:rsidRDefault="004565A6" w:rsidP="004565A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12,615</w:t>
            </w:r>
          </w:p>
        </w:tc>
      </w:tr>
    </w:tbl>
    <w:p w14:paraId="215C733D" w14:textId="77777777" w:rsidR="00C6084F" w:rsidRPr="00A605D7" w:rsidRDefault="00C6084F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396D80DD" w14:textId="4244A958" w:rsidR="00431954" w:rsidRPr="00A605D7" w:rsidRDefault="00B76228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เงินรับล่วงหน้า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ค่าสินค้าส่วนใหญ่เกิดจาก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การขายสินค้ารับจ้างผลิต หรือการกำหนดเงื่อนไขการชำระเงิน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3273DD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ซึ่ง</w:t>
      </w:r>
      <w:r w:rsidR="000444C6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จะรับรู้เป็นรายได้จากการขาย ณ วันที่มีการส่งมอบสินค้าให้กับลูกค้า </w:t>
      </w:r>
    </w:p>
    <w:p w14:paraId="1B6F1546" w14:textId="77777777" w:rsidR="005A3DBE" w:rsidRPr="00A605D7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0C0A7E4E" w14:textId="4C734956" w:rsidR="00950036" w:rsidRPr="00A605D7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หนี้สินที่เกิดจากสัญญาของ</w:t>
      </w:r>
      <w:r w:rsidR="000444C6" w:rsidRPr="00A605D7">
        <w:rPr>
          <w:rFonts w:asciiTheme="majorBidi" w:eastAsia="Cordia New" w:hAnsiTheme="majorBidi" w:cstheme="majorBidi" w:hint="cs"/>
          <w:color w:val="000000"/>
          <w:spacing w:val="-4"/>
          <w:sz w:val="30"/>
          <w:szCs w:val="30"/>
          <w:cs/>
        </w:rPr>
        <w:t>กลุ่ม</w:t>
      </w:r>
      <w:r w:rsidR="00CD36E2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ณ วันที่ </w:t>
      </w:r>
      <w:r w:rsidR="003E0ACB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31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ธันวาคม </w:t>
      </w:r>
      <w:r w:rsidR="003E0ACB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256</w:t>
      </w:r>
      <w:r w:rsidR="004565A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6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จำนวน</w:t>
      </w:r>
      <w:r w:rsidR="00A221CC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เงิน</w:t>
      </w:r>
      <w:r w:rsidR="00464489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="004565A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12.62</w:t>
      </w:r>
      <w:r w:rsidR="00B1158F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ล้านบาท ถูกรับรู้เป็นรายได้ในระหว่างปี </w:t>
      </w:r>
      <w:r w:rsidR="003E0ACB"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256</w:t>
      </w:r>
      <w:r w:rsidR="004565A6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7</w:t>
      </w:r>
    </w:p>
    <w:bookmarkEnd w:id="8"/>
    <w:p w14:paraId="6EB28072" w14:textId="77777777" w:rsidR="00E0702E" w:rsidRPr="00A605D7" w:rsidRDefault="00E070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14:paraId="3CD0D320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01C9F583" w14:textId="1CC685BA" w:rsidR="00942AAC" w:rsidRPr="00A605D7" w:rsidRDefault="003E0ACB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DF3A57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16</w:t>
      </w:r>
      <w:r w:rsidR="003F66C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A605D7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ค่าใช้จ่ายตาม</w:t>
      </w:r>
      <w:r w:rsidR="00C815C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ธรรมชาติ</w:t>
      </w:r>
    </w:p>
    <w:p w14:paraId="3BDC6234" w14:textId="198B74B7" w:rsidR="00942AAC" w:rsidRPr="00A605D7" w:rsidRDefault="00942AA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42"/>
        <w:gridCol w:w="1116"/>
      </w:tblGrid>
      <w:tr w:rsidR="003E4B11" w:rsidRPr="00A605D7" w14:paraId="231E1F49" w14:textId="77777777" w:rsidTr="00B905DE">
        <w:trPr>
          <w:tblHeader/>
        </w:trPr>
        <w:tc>
          <w:tcPr>
            <w:tcW w:w="4050" w:type="dxa"/>
            <w:shd w:val="clear" w:color="auto" w:fill="auto"/>
          </w:tcPr>
          <w:p w14:paraId="10B046E7" w14:textId="77777777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786B13" w14:textId="1DABF094" w:rsidR="003E4B11" w:rsidRPr="00A605D7" w:rsidRDefault="003E4B11" w:rsidP="00A605D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8B0AFC9" w14:textId="77777777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14:paraId="2D54A3D6" w14:textId="77777777" w:rsidR="003E4B11" w:rsidRPr="00A605D7" w:rsidRDefault="003E4B11" w:rsidP="00A605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65A6" w:rsidRPr="00A605D7" w14:paraId="75DDDF95" w14:textId="77777777" w:rsidTr="00B905DE">
        <w:trPr>
          <w:tblHeader/>
        </w:trPr>
        <w:tc>
          <w:tcPr>
            <w:tcW w:w="4050" w:type="dxa"/>
            <w:shd w:val="clear" w:color="auto" w:fill="auto"/>
          </w:tcPr>
          <w:p w14:paraId="55A3057D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798796" w14:textId="2C021114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53791B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9E523" w14:textId="09C29330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1B851E0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29AFE7" w14:textId="2794A361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554E0D3B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E5E61E2" w14:textId="701EF5B0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4565A6" w:rsidRPr="00A605D7" w14:paraId="63ECE42D" w14:textId="77777777" w:rsidTr="00B905DE">
        <w:trPr>
          <w:tblHeader/>
        </w:trPr>
        <w:tc>
          <w:tcPr>
            <w:tcW w:w="4050" w:type="dxa"/>
            <w:shd w:val="clear" w:color="auto" w:fill="auto"/>
          </w:tcPr>
          <w:p w14:paraId="5BD75814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  <w:vAlign w:val="bottom"/>
          </w:tcPr>
          <w:p w14:paraId="0D8FE265" w14:textId="77777777" w:rsidR="004565A6" w:rsidRPr="00A605D7" w:rsidRDefault="004565A6" w:rsidP="004565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37A7" w:rsidRPr="00A605D7" w14:paraId="284C9EC5" w14:textId="77777777" w:rsidTr="00B905DE">
        <w:trPr>
          <w:tblHeader/>
        </w:trPr>
        <w:tc>
          <w:tcPr>
            <w:tcW w:w="4050" w:type="dxa"/>
            <w:shd w:val="clear" w:color="auto" w:fill="auto"/>
          </w:tcPr>
          <w:p w14:paraId="740F82A6" w14:textId="297C03CE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</w:tcPr>
          <w:p w14:paraId="527215FC" w14:textId="6098CCC8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1,765,724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36F7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C39A71" w14:textId="07236B9C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2,150,681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8AC81" w14:textId="77777777" w:rsidR="00A937A7" w:rsidRPr="00A605D7" w:rsidRDefault="00A937A7" w:rsidP="00A937A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CEA754" w14:textId="767866C6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1,765,724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F632E3" w14:textId="77777777" w:rsidR="00A937A7" w:rsidRPr="00A605D7" w:rsidRDefault="00A937A7" w:rsidP="00A937A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141A96" w14:textId="3C1EE1B5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2,150,681</w:t>
            </w:r>
          </w:p>
        </w:tc>
      </w:tr>
      <w:tr w:rsidR="00A937A7" w:rsidRPr="00A605D7" w14:paraId="6646B5BA" w14:textId="77777777" w:rsidTr="00B905DE">
        <w:trPr>
          <w:tblHeader/>
        </w:trPr>
        <w:tc>
          <w:tcPr>
            <w:tcW w:w="4050" w:type="dxa"/>
            <w:shd w:val="clear" w:color="auto" w:fill="auto"/>
          </w:tcPr>
          <w:p w14:paraId="214D2E3F" w14:textId="125D86B5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8F3D9B1" w14:textId="60F50546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362,110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3149F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6AEFE0" w14:textId="66F1161D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(194,815)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15597" w14:textId="77777777" w:rsidR="00A937A7" w:rsidRPr="00A605D7" w:rsidRDefault="00A937A7" w:rsidP="00A937A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BD6D4E" w14:textId="2C7B2081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362,110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8170EF1" w14:textId="77777777" w:rsidR="00A937A7" w:rsidRPr="00A605D7" w:rsidRDefault="00A937A7" w:rsidP="00A937A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7A529F1" w14:textId="48426826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(194,815)</w:t>
            </w:r>
          </w:p>
        </w:tc>
      </w:tr>
      <w:tr w:rsidR="00A937A7" w:rsidRPr="00A605D7" w14:paraId="1F27420C" w14:textId="77777777" w:rsidTr="00B905DE">
        <w:tc>
          <w:tcPr>
            <w:tcW w:w="4050" w:type="dxa"/>
            <w:shd w:val="clear" w:color="auto" w:fill="auto"/>
          </w:tcPr>
          <w:p w14:paraId="28A49918" w14:textId="4CCCF622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D92060F" w14:textId="32D8287F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164,095</w:t>
            </w:r>
          </w:p>
        </w:tc>
        <w:tc>
          <w:tcPr>
            <w:tcW w:w="270" w:type="dxa"/>
            <w:shd w:val="clear" w:color="auto" w:fill="auto"/>
          </w:tcPr>
          <w:p w14:paraId="75FF4D34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41C956" w14:textId="3C147918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163,103</w:t>
            </w:r>
          </w:p>
        </w:tc>
        <w:tc>
          <w:tcPr>
            <w:tcW w:w="270" w:type="dxa"/>
            <w:shd w:val="clear" w:color="auto" w:fill="auto"/>
          </w:tcPr>
          <w:p w14:paraId="1CD5D56A" w14:textId="77777777" w:rsidR="00A937A7" w:rsidRPr="00A605D7" w:rsidRDefault="00A937A7" w:rsidP="00A9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690FEF" w14:textId="677C4B6C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164,095</w:t>
            </w:r>
          </w:p>
        </w:tc>
        <w:tc>
          <w:tcPr>
            <w:tcW w:w="242" w:type="dxa"/>
            <w:shd w:val="clear" w:color="auto" w:fill="auto"/>
          </w:tcPr>
          <w:p w14:paraId="23952828" w14:textId="77777777" w:rsidR="00A937A7" w:rsidRPr="00A605D7" w:rsidRDefault="00A937A7" w:rsidP="00A937A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2C324253" w14:textId="0AF443B0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163,103</w:t>
            </w:r>
          </w:p>
        </w:tc>
      </w:tr>
      <w:tr w:rsidR="00A937A7" w:rsidRPr="00A605D7" w14:paraId="08C09358" w14:textId="77777777" w:rsidTr="00B905DE">
        <w:tc>
          <w:tcPr>
            <w:tcW w:w="4050" w:type="dxa"/>
            <w:shd w:val="clear" w:color="auto" w:fill="auto"/>
          </w:tcPr>
          <w:p w14:paraId="401D7C4F" w14:textId="6ED20F5A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080" w:type="dxa"/>
            <w:shd w:val="clear" w:color="auto" w:fill="auto"/>
          </w:tcPr>
          <w:p w14:paraId="4636B425" w14:textId="2996505A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17,909</w:t>
            </w:r>
          </w:p>
        </w:tc>
        <w:tc>
          <w:tcPr>
            <w:tcW w:w="270" w:type="dxa"/>
            <w:shd w:val="clear" w:color="auto" w:fill="auto"/>
          </w:tcPr>
          <w:p w14:paraId="3BA9DA4A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282378" w14:textId="70D4719A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35,159</w:t>
            </w:r>
          </w:p>
        </w:tc>
        <w:tc>
          <w:tcPr>
            <w:tcW w:w="270" w:type="dxa"/>
            <w:shd w:val="clear" w:color="auto" w:fill="auto"/>
          </w:tcPr>
          <w:p w14:paraId="64E5A395" w14:textId="77777777" w:rsidR="00A937A7" w:rsidRPr="00A605D7" w:rsidRDefault="00A937A7" w:rsidP="00A9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C18808" w14:textId="204E8A6A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17,909</w:t>
            </w:r>
          </w:p>
        </w:tc>
        <w:tc>
          <w:tcPr>
            <w:tcW w:w="242" w:type="dxa"/>
            <w:shd w:val="clear" w:color="auto" w:fill="auto"/>
          </w:tcPr>
          <w:p w14:paraId="138C933E" w14:textId="77777777" w:rsidR="00A937A7" w:rsidRPr="00A605D7" w:rsidRDefault="00A937A7" w:rsidP="00A937A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12F9806D" w14:textId="32576B0F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35,159</w:t>
            </w:r>
          </w:p>
        </w:tc>
      </w:tr>
      <w:tr w:rsidR="00A937A7" w:rsidRPr="00A605D7" w14:paraId="681E09C1" w14:textId="77777777" w:rsidTr="00B905DE">
        <w:tc>
          <w:tcPr>
            <w:tcW w:w="4050" w:type="dxa"/>
            <w:shd w:val="clear" w:color="auto" w:fill="auto"/>
          </w:tcPr>
          <w:p w14:paraId="32DE38FB" w14:textId="34EE340E" w:rsidR="00A937A7" w:rsidRPr="00B905DE" w:rsidRDefault="00A937A7" w:rsidP="00A937A7">
            <w:pPr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</w:pPr>
            <w:r w:rsidRPr="00B905DE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ค่าฝากเก็บวัตถุดิบและสินค้า และค่าฟรีซสินค้า</w:t>
            </w:r>
          </w:p>
        </w:tc>
        <w:tc>
          <w:tcPr>
            <w:tcW w:w="1080" w:type="dxa"/>
            <w:shd w:val="clear" w:color="auto" w:fill="auto"/>
          </w:tcPr>
          <w:p w14:paraId="123CCB0E" w14:textId="1617A0B3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63,1</w:t>
            </w:r>
            <w:r w:rsidR="006000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14691B5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509A61" w14:textId="0E290E86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83,091</w:t>
            </w:r>
          </w:p>
        </w:tc>
        <w:tc>
          <w:tcPr>
            <w:tcW w:w="270" w:type="dxa"/>
            <w:shd w:val="clear" w:color="auto" w:fill="auto"/>
          </w:tcPr>
          <w:p w14:paraId="6E3F5BF8" w14:textId="77777777" w:rsidR="00A937A7" w:rsidRPr="00A605D7" w:rsidRDefault="00A937A7" w:rsidP="00A9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B8260B" w14:textId="7A30A375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63,1</w:t>
            </w:r>
            <w:r w:rsidR="006000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26982BAB" w14:textId="77777777" w:rsidR="00A937A7" w:rsidRPr="00A605D7" w:rsidRDefault="00A937A7" w:rsidP="00A937A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6D01763" w14:textId="117C111D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83,091</w:t>
            </w:r>
          </w:p>
        </w:tc>
      </w:tr>
      <w:tr w:rsidR="00A937A7" w:rsidRPr="00A605D7" w14:paraId="56183E71" w14:textId="77777777" w:rsidTr="00B905DE">
        <w:tc>
          <w:tcPr>
            <w:tcW w:w="4050" w:type="dxa"/>
            <w:shd w:val="clear" w:color="auto" w:fill="auto"/>
          </w:tcPr>
          <w:p w14:paraId="5EE13DDB" w14:textId="18E87BB2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020EDED1" w14:textId="2A9FDD8F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42,089</w:t>
            </w:r>
          </w:p>
        </w:tc>
        <w:tc>
          <w:tcPr>
            <w:tcW w:w="270" w:type="dxa"/>
            <w:shd w:val="clear" w:color="auto" w:fill="auto"/>
          </w:tcPr>
          <w:p w14:paraId="0F86ACC1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9E1DC4" w14:textId="31ED2556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43,296</w:t>
            </w:r>
          </w:p>
        </w:tc>
        <w:tc>
          <w:tcPr>
            <w:tcW w:w="270" w:type="dxa"/>
            <w:shd w:val="clear" w:color="auto" w:fill="auto"/>
          </w:tcPr>
          <w:p w14:paraId="18E8B4C8" w14:textId="77777777" w:rsidR="00A937A7" w:rsidRPr="00A605D7" w:rsidRDefault="00A937A7" w:rsidP="00A9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6C288F" w14:textId="18ABDABF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42,089</w:t>
            </w:r>
          </w:p>
        </w:tc>
        <w:tc>
          <w:tcPr>
            <w:tcW w:w="242" w:type="dxa"/>
            <w:shd w:val="clear" w:color="auto" w:fill="auto"/>
          </w:tcPr>
          <w:p w14:paraId="7A5CCFDC" w14:textId="77777777" w:rsidR="00A937A7" w:rsidRPr="00A605D7" w:rsidRDefault="00A937A7" w:rsidP="00A937A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59F29ED" w14:textId="787BCB17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43,296</w:t>
            </w:r>
          </w:p>
        </w:tc>
      </w:tr>
      <w:tr w:rsidR="00A937A7" w:rsidRPr="00A605D7" w14:paraId="2503B961" w14:textId="77777777" w:rsidTr="00B905DE">
        <w:tc>
          <w:tcPr>
            <w:tcW w:w="4050" w:type="dxa"/>
            <w:shd w:val="clear" w:color="auto" w:fill="auto"/>
          </w:tcPr>
          <w:p w14:paraId="226C377A" w14:textId="4F2EA8DB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990243" w14:textId="27FA43FA" w:rsidR="00A937A7" w:rsidRPr="00A605D7" w:rsidRDefault="00A937A7" w:rsidP="006000F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67,9</w:t>
            </w:r>
            <w:r w:rsidR="006000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04F88E00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6C3851" w14:textId="256E2AA9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67,848</w:t>
            </w:r>
          </w:p>
        </w:tc>
        <w:tc>
          <w:tcPr>
            <w:tcW w:w="270" w:type="dxa"/>
            <w:shd w:val="clear" w:color="auto" w:fill="auto"/>
          </w:tcPr>
          <w:p w14:paraId="28B95C9C" w14:textId="77777777" w:rsidR="00A937A7" w:rsidRPr="00A605D7" w:rsidRDefault="00A937A7" w:rsidP="00A9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2296B3" w14:textId="2070AD31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67,9</w:t>
            </w:r>
            <w:r w:rsidR="006000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</w:t>
            </w:r>
          </w:p>
        </w:tc>
        <w:tc>
          <w:tcPr>
            <w:tcW w:w="242" w:type="dxa"/>
            <w:shd w:val="clear" w:color="auto" w:fill="auto"/>
          </w:tcPr>
          <w:p w14:paraId="4BFC3C8D" w14:textId="77777777" w:rsidR="00A937A7" w:rsidRPr="00A605D7" w:rsidRDefault="00A937A7" w:rsidP="00A937A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6ABB9CD" w14:textId="508CB590" w:rsidR="00A937A7" w:rsidRPr="00A605D7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67,848</w:t>
            </w:r>
          </w:p>
        </w:tc>
      </w:tr>
      <w:tr w:rsidR="00A937A7" w:rsidRPr="00A605D7" w14:paraId="4E0B9663" w14:textId="77777777" w:rsidTr="00B905DE">
        <w:tc>
          <w:tcPr>
            <w:tcW w:w="4050" w:type="dxa"/>
            <w:shd w:val="clear" w:color="auto" w:fill="auto"/>
          </w:tcPr>
          <w:p w14:paraId="1AEB71CB" w14:textId="07E2B298" w:rsidR="00A937A7" w:rsidRPr="00A605D7" w:rsidRDefault="00A937A7" w:rsidP="00A937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92B06" w14:textId="71FE06C1" w:rsidR="00A937A7" w:rsidRPr="00A605D7" w:rsidRDefault="00A937A7" w:rsidP="00A937A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2,483,0</w:t>
            </w:r>
            <w:r w:rsidR="00600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4745A73" w14:textId="77777777" w:rsidR="00A937A7" w:rsidRPr="00A605D7" w:rsidRDefault="00A937A7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EBC61" w14:textId="2D8B4BDB" w:rsidR="00A937A7" w:rsidRPr="00EC701A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C70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2,348,363</w:t>
            </w:r>
          </w:p>
        </w:tc>
        <w:tc>
          <w:tcPr>
            <w:tcW w:w="270" w:type="dxa"/>
            <w:shd w:val="clear" w:color="auto" w:fill="auto"/>
          </w:tcPr>
          <w:p w14:paraId="164D9D79" w14:textId="77777777" w:rsidR="00A937A7" w:rsidRPr="00A605D7" w:rsidRDefault="00A937A7" w:rsidP="00A93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EE254" w14:textId="25706BAE" w:rsidR="00A937A7" w:rsidRPr="00A605D7" w:rsidRDefault="00A937A7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2,483,0</w:t>
            </w:r>
            <w:r w:rsidR="002943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</w:t>
            </w:r>
          </w:p>
        </w:tc>
        <w:tc>
          <w:tcPr>
            <w:tcW w:w="242" w:type="dxa"/>
            <w:shd w:val="clear" w:color="auto" w:fill="auto"/>
          </w:tcPr>
          <w:p w14:paraId="7C5D9345" w14:textId="77777777" w:rsidR="00A937A7" w:rsidRPr="00A605D7" w:rsidRDefault="00A937A7" w:rsidP="00A937A7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7A758" w14:textId="3EAD5536" w:rsidR="00A937A7" w:rsidRPr="00EC701A" w:rsidRDefault="00A937A7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C70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2,348,363</w:t>
            </w:r>
          </w:p>
        </w:tc>
      </w:tr>
      <w:tr w:rsidR="004565A6" w:rsidRPr="00A605D7" w14:paraId="3AE86770" w14:textId="77777777" w:rsidTr="00B905DE">
        <w:tc>
          <w:tcPr>
            <w:tcW w:w="4050" w:type="dxa"/>
            <w:shd w:val="clear" w:color="auto" w:fill="auto"/>
          </w:tcPr>
          <w:p w14:paraId="7B204A9E" w14:textId="77777777" w:rsidR="004565A6" w:rsidRPr="00A605D7" w:rsidRDefault="004565A6" w:rsidP="00456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DB79E0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DF3E33" w14:textId="77777777" w:rsidR="004565A6" w:rsidRPr="00A605D7" w:rsidRDefault="004565A6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1EA5D" w14:textId="77777777" w:rsidR="004565A6" w:rsidRPr="00A605D7" w:rsidRDefault="004565A6" w:rsidP="00EC701A">
            <w:pPr>
              <w:pStyle w:val="acctfourfigures"/>
              <w:tabs>
                <w:tab w:val="clear" w:pos="765"/>
                <w:tab w:val="decimal" w:pos="864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68E8B2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BB3D8B1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D8CEAF3" w14:textId="77777777" w:rsidR="004565A6" w:rsidRPr="00A605D7" w:rsidRDefault="004565A6" w:rsidP="004565A6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621E2E70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3507D" w:rsidRPr="00A605D7" w14:paraId="398EDE7D" w14:textId="77777777" w:rsidTr="00B905DE">
        <w:tc>
          <w:tcPr>
            <w:tcW w:w="4050" w:type="dxa"/>
            <w:shd w:val="clear" w:color="auto" w:fill="auto"/>
          </w:tcPr>
          <w:p w14:paraId="28211309" w14:textId="01926232" w:rsidR="0083507D" w:rsidRPr="00A605D7" w:rsidRDefault="0083507D" w:rsidP="00835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1080" w:type="dxa"/>
            <w:shd w:val="clear" w:color="auto" w:fill="auto"/>
          </w:tcPr>
          <w:p w14:paraId="201BCBC6" w14:textId="4D2BFC0F" w:rsidR="0083507D" w:rsidRPr="00A605D7" w:rsidRDefault="0083507D" w:rsidP="008350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56,927</w:t>
            </w:r>
          </w:p>
        </w:tc>
        <w:tc>
          <w:tcPr>
            <w:tcW w:w="270" w:type="dxa"/>
            <w:shd w:val="clear" w:color="auto" w:fill="auto"/>
          </w:tcPr>
          <w:p w14:paraId="65653C73" w14:textId="77777777" w:rsidR="0083507D" w:rsidRPr="00A605D7" w:rsidRDefault="0083507D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7CCF997" w14:textId="4C2906E3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36,354</w:t>
            </w:r>
          </w:p>
        </w:tc>
        <w:tc>
          <w:tcPr>
            <w:tcW w:w="270" w:type="dxa"/>
            <w:shd w:val="clear" w:color="auto" w:fill="auto"/>
          </w:tcPr>
          <w:p w14:paraId="0D9012B0" w14:textId="77777777" w:rsidR="0083507D" w:rsidRPr="00A605D7" w:rsidRDefault="0083507D" w:rsidP="0083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29B517" w14:textId="5350A511" w:rsidR="0083507D" w:rsidRPr="00A605D7" w:rsidRDefault="0083507D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56,927</w:t>
            </w:r>
          </w:p>
        </w:tc>
        <w:tc>
          <w:tcPr>
            <w:tcW w:w="242" w:type="dxa"/>
            <w:shd w:val="clear" w:color="auto" w:fill="auto"/>
          </w:tcPr>
          <w:p w14:paraId="3A151450" w14:textId="77777777" w:rsidR="0083507D" w:rsidRPr="00A605D7" w:rsidRDefault="0083507D" w:rsidP="0083507D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5B91CB3" w14:textId="24561B54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36,354</w:t>
            </w:r>
          </w:p>
        </w:tc>
      </w:tr>
      <w:tr w:rsidR="0083507D" w:rsidRPr="00A605D7" w14:paraId="0166A1A7" w14:textId="77777777" w:rsidTr="00B905DE">
        <w:tc>
          <w:tcPr>
            <w:tcW w:w="4050" w:type="dxa"/>
            <w:shd w:val="clear" w:color="auto" w:fill="auto"/>
          </w:tcPr>
          <w:p w14:paraId="5FFF6FE8" w14:textId="24484C54" w:rsidR="0083507D" w:rsidRPr="00A605D7" w:rsidRDefault="0083507D" w:rsidP="00835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57505E0" w14:textId="70D690CF" w:rsidR="0083507D" w:rsidRPr="00A605D7" w:rsidRDefault="0083507D" w:rsidP="008350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55,284</w:t>
            </w:r>
          </w:p>
        </w:tc>
        <w:tc>
          <w:tcPr>
            <w:tcW w:w="270" w:type="dxa"/>
            <w:shd w:val="clear" w:color="auto" w:fill="auto"/>
          </w:tcPr>
          <w:p w14:paraId="556F401C" w14:textId="2270EA41" w:rsidR="0083507D" w:rsidRPr="00A605D7" w:rsidRDefault="0083507D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7FB54EE" w14:textId="7FC25D7D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62,324</w:t>
            </w:r>
          </w:p>
        </w:tc>
        <w:tc>
          <w:tcPr>
            <w:tcW w:w="270" w:type="dxa"/>
            <w:shd w:val="clear" w:color="auto" w:fill="auto"/>
          </w:tcPr>
          <w:p w14:paraId="6FF5F15F" w14:textId="77777777" w:rsidR="0083507D" w:rsidRPr="00A605D7" w:rsidRDefault="0083507D" w:rsidP="0083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39AB38" w14:textId="6BC81C78" w:rsidR="0083507D" w:rsidRPr="00A605D7" w:rsidRDefault="0083507D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54,927</w:t>
            </w:r>
          </w:p>
        </w:tc>
        <w:tc>
          <w:tcPr>
            <w:tcW w:w="242" w:type="dxa"/>
            <w:shd w:val="clear" w:color="auto" w:fill="auto"/>
          </w:tcPr>
          <w:p w14:paraId="446A57CA" w14:textId="77777777" w:rsidR="0083507D" w:rsidRPr="00A605D7" w:rsidRDefault="0083507D" w:rsidP="0083507D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3EB6AF0F" w14:textId="7401AB96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62,324</w:t>
            </w:r>
          </w:p>
        </w:tc>
      </w:tr>
      <w:tr w:rsidR="0083507D" w:rsidRPr="00A605D7" w14:paraId="6D84E235" w14:textId="77777777" w:rsidTr="00B905DE">
        <w:tc>
          <w:tcPr>
            <w:tcW w:w="4050" w:type="dxa"/>
            <w:shd w:val="clear" w:color="auto" w:fill="auto"/>
          </w:tcPr>
          <w:p w14:paraId="670ACA00" w14:textId="43D4DBAB" w:rsidR="0083507D" w:rsidRPr="00A605D7" w:rsidRDefault="0083507D" w:rsidP="00835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9" w:name="_Hlk95987962"/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  <w:shd w:val="clear" w:color="auto" w:fill="auto"/>
          </w:tcPr>
          <w:p w14:paraId="6F29506D" w14:textId="42157719" w:rsidR="0083507D" w:rsidRPr="00A605D7" w:rsidRDefault="0083507D" w:rsidP="008350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13,102</w:t>
            </w:r>
          </w:p>
        </w:tc>
        <w:tc>
          <w:tcPr>
            <w:tcW w:w="270" w:type="dxa"/>
            <w:shd w:val="clear" w:color="auto" w:fill="auto"/>
          </w:tcPr>
          <w:p w14:paraId="1EFF5192" w14:textId="77777777" w:rsidR="0083507D" w:rsidRPr="00A605D7" w:rsidRDefault="0083507D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3E91E23" w14:textId="5A27AA02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13,070</w:t>
            </w:r>
          </w:p>
        </w:tc>
        <w:tc>
          <w:tcPr>
            <w:tcW w:w="270" w:type="dxa"/>
            <w:shd w:val="clear" w:color="auto" w:fill="auto"/>
          </w:tcPr>
          <w:p w14:paraId="61360539" w14:textId="77777777" w:rsidR="0083507D" w:rsidRPr="00A605D7" w:rsidRDefault="0083507D" w:rsidP="0083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7333BF" w14:textId="693075CD" w:rsidR="0083507D" w:rsidRPr="00A605D7" w:rsidRDefault="0083507D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13,102</w:t>
            </w:r>
          </w:p>
        </w:tc>
        <w:tc>
          <w:tcPr>
            <w:tcW w:w="242" w:type="dxa"/>
            <w:shd w:val="clear" w:color="auto" w:fill="auto"/>
          </w:tcPr>
          <w:p w14:paraId="0E9510A3" w14:textId="77777777" w:rsidR="0083507D" w:rsidRPr="00A605D7" w:rsidRDefault="0083507D" w:rsidP="0083507D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07AC0693" w14:textId="2113EF12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13,070</w:t>
            </w:r>
          </w:p>
        </w:tc>
      </w:tr>
      <w:bookmarkEnd w:id="9"/>
      <w:tr w:rsidR="0083507D" w:rsidRPr="00A605D7" w14:paraId="359CCE61" w14:textId="77777777" w:rsidTr="00B905DE">
        <w:tc>
          <w:tcPr>
            <w:tcW w:w="4050" w:type="dxa"/>
            <w:shd w:val="clear" w:color="auto" w:fill="auto"/>
          </w:tcPr>
          <w:p w14:paraId="7998B41E" w14:textId="00D3FE4D" w:rsidR="0083507D" w:rsidRPr="00A605D7" w:rsidRDefault="0083507D" w:rsidP="00835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08CD6844" w14:textId="652A454F" w:rsidR="0083507D" w:rsidRPr="00A605D7" w:rsidRDefault="0083507D" w:rsidP="008350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29,</w:t>
            </w:r>
            <w:r w:rsidR="006000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4B25AA15" w14:textId="77777777" w:rsidR="0083507D" w:rsidRPr="00A605D7" w:rsidRDefault="0083507D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FAB600" w14:textId="4CC616BB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33,345</w:t>
            </w:r>
          </w:p>
        </w:tc>
        <w:tc>
          <w:tcPr>
            <w:tcW w:w="270" w:type="dxa"/>
            <w:shd w:val="clear" w:color="auto" w:fill="auto"/>
          </w:tcPr>
          <w:p w14:paraId="73251E0D" w14:textId="1CE41E54" w:rsidR="0083507D" w:rsidRPr="00A605D7" w:rsidRDefault="0083507D" w:rsidP="0083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FEC2E5" w14:textId="782845F4" w:rsidR="0083507D" w:rsidRPr="00A605D7" w:rsidRDefault="0083507D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28,68</w:t>
            </w:r>
            <w:r w:rsidR="002943C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42" w:type="dxa"/>
            <w:shd w:val="clear" w:color="auto" w:fill="auto"/>
          </w:tcPr>
          <w:p w14:paraId="5587B3DE" w14:textId="77777777" w:rsidR="0083507D" w:rsidRPr="00A605D7" w:rsidRDefault="0083507D" w:rsidP="0083507D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shd w:val="clear" w:color="auto" w:fill="auto"/>
          </w:tcPr>
          <w:p w14:paraId="520C1C0C" w14:textId="3C7282A4" w:rsidR="0083507D" w:rsidRPr="00A605D7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33,160</w:t>
            </w:r>
          </w:p>
        </w:tc>
      </w:tr>
      <w:tr w:rsidR="0083507D" w:rsidRPr="00A605D7" w14:paraId="607224F6" w14:textId="77777777" w:rsidTr="00B905DE">
        <w:tc>
          <w:tcPr>
            <w:tcW w:w="4050" w:type="dxa"/>
            <w:shd w:val="clear" w:color="auto" w:fill="auto"/>
          </w:tcPr>
          <w:p w14:paraId="2172E717" w14:textId="40FE8D79" w:rsidR="0083507D" w:rsidRPr="00A605D7" w:rsidRDefault="0083507D" w:rsidP="0083507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  <w:r w:rsidRPr="00A60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AEEEA" w14:textId="77777777" w:rsidR="0083507D" w:rsidRDefault="0083507D" w:rsidP="008350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018291B" w14:textId="50467F30" w:rsidR="0083507D" w:rsidRPr="00A605D7" w:rsidRDefault="0083507D" w:rsidP="008350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154</w:t>
            </w:r>
            <w:r w:rsidR="006000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,556</w:t>
            </w:r>
          </w:p>
        </w:tc>
        <w:tc>
          <w:tcPr>
            <w:tcW w:w="270" w:type="dxa"/>
            <w:shd w:val="clear" w:color="auto" w:fill="auto"/>
          </w:tcPr>
          <w:p w14:paraId="49EDE326" w14:textId="77777777" w:rsidR="0083507D" w:rsidRPr="00B905DE" w:rsidRDefault="0083507D" w:rsidP="00B905DE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ECCDD" w14:textId="77777777" w:rsidR="0083507D" w:rsidRPr="00EC701A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63009B0" w14:textId="44A62B94" w:rsidR="0083507D" w:rsidRPr="00EC701A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C70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145,093</w:t>
            </w:r>
          </w:p>
        </w:tc>
        <w:tc>
          <w:tcPr>
            <w:tcW w:w="270" w:type="dxa"/>
            <w:shd w:val="clear" w:color="auto" w:fill="auto"/>
          </w:tcPr>
          <w:p w14:paraId="3BF07975" w14:textId="77777777" w:rsidR="0083507D" w:rsidRPr="00A605D7" w:rsidRDefault="0083507D" w:rsidP="0083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1717" w14:textId="77777777" w:rsidR="0083507D" w:rsidRDefault="0083507D" w:rsidP="0083507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3705326" w14:textId="2944B330" w:rsidR="0083507D" w:rsidRPr="00A605D7" w:rsidRDefault="0083507D" w:rsidP="006000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153,6</w:t>
            </w:r>
            <w:r w:rsidR="002943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39</w:t>
            </w:r>
          </w:p>
        </w:tc>
        <w:tc>
          <w:tcPr>
            <w:tcW w:w="242" w:type="dxa"/>
            <w:shd w:val="clear" w:color="auto" w:fill="auto"/>
          </w:tcPr>
          <w:p w14:paraId="5732A3E2" w14:textId="77777777" w:rsidR="0083507D" w:rsidRPr="00A605D7" w:rsidRDefault="0083507D" w:rsidP="0083507D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FE6EA" w14:textId="77777777" w:rsidR="0083507D" w:rsidRPr="00EC701A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CC5EF17" w14:textId="28AA4719" w:rsidR="0083507D" w:rsidRPr="00EC701A" w:rsidRDefault="0083507D" w:rsidP="00EC70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C70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144,908</w:t>
            </w:r>
          </w:p>
        </w:tc>
      </w:tr>
    </w:tbl>
    <w:p w14:paraId="0580160E" w14:textId="77777777" w:rsidR="00AD071D" w:rsidRPr="00A605D7" w:rsidRDefault="00AD071D" w:rsidP="00AD071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4871AAA" w14:textId="4FE70DD7" w:rsidR="008810B5" w:rsidRPr="00A605D7" w:rsidRDefault="008810B5" w:rsidP="008810B5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A605D7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623CFB1C" w14:textId="587A4BF2" w:rsidR="008810B5" w:rsidRPr="00A605D7" w:rsidRDefault="008810B5" w:rsidP="00812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1066"/>
        <w:gridCol w:w="231"/>
        <w:gridCol w:w="1152"/>
      </w:tblGrid>
      <w:tr w:rsidR="008810B5" w:rsidRPr="0083507D" w14:paraId="60141460" w14:textId="77777777" w:rsidTr="00A605D7">
        <w:trPr>
          <w:tblHeader/>
        </w:trPr>
        <w:tc>
          <w:tcPr>
            <w:tcW w:w="3510" w:type="dxa"/>
            <w:vAlign w:val="bottom"/>
          </w:tcPr>
          <w:p w14:paraId="17564561" w14:textId="77777777" w:rsidR="008810B5" w:rsidRPr="00A605D7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B04758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CADE224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5C983DA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ED416F1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980DFBB" w14:textId="77777777" w:rsidR="008810B5" w:rsidRPr="0083507D" w:rsidDel="00D43E7A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0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810B5" w:rsidRPr="0083507D" w14:paraId="0D2ACCE6" w14:textId="77777777" w:rsidTr="00A605D7">
        <w:trPr>
          <w:tblHeader/>
        </w:trPr>
        <w:tc>
          <w:tcPr>
            <w:tcW w:w="3510" w:type="dxa"/>
          </w:tcPr>
          <w:p w14:paraId="7D5E820F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B07BD3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8B2996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3C75AD4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50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1F429BF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EF236BD" w14:textId="77777777" w:rsidR="008810B5" w:rsidRPr="0083507D" w:rsidRDefault="00881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3507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350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62F2" w:rsidRPr="00A605D7" w14:paraId="5CAD659E" w14:textId="77777777" w:rsidTr="00A605D7">
        <w:trPr>
          <w:tblHeader/>
        </w:trPr>
        <w:tc>
          <w:tcPr>
            <w:tcW w:w="3510" w:type="dxa"/>
          </w:tcPr>
          <w:p w14:paraId="2EC4D0B9" w14:textId="409B40B4" w:rsidR="002E62F2" w:rsidRPr="0083507D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3507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4F88243F" w14:textId="248C92BD" w:rsidR="002E62F2" w:rsidRPr="0083507D" w:rsidRDefault="000444C6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E62F2" w:rsidRPr="008350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2F2" w:rsidRPr="008350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2E62F2" w:rsidRPr="0083507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4E352F7" w14:textId="33EDBA2E" w:rsidR="002E62F2" w:rsidRPr="0083507D" w:rsidRDefault="000444C6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E62F2" w:rsidRPr="008350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2F2" w:rsidRPr="008350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2E62F2" w:rsidRPr="008350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5830" w:rsidRPr="0083507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0FF28B8D" w14:textId="2A6485FE" w:rsidR="002E62F2" w:rsidRPr="0083507D" w:rsidRDefault="000444C6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</w:rPr>
              <w:t>8.5</w:t>
            </w:r>
            <w:r w:rsidR="00E6279D" w:rsidRPr="0083507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6E04E14" w14:textId="77777777" w:rsidR="002E62F2" w:rsidRPr="0083507D" w:rsidRDefault="002E62F2" w:rsidP="002E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6203566" w14:textId="6F498729" w:rsidR="002E62F2" w:rsidRPr="0083507D" w:rsidRDefault="00CE64FE" w:rsidP="00CE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507D"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</w:tr>
    </w:tbl>
    <w:p w14:paraId="2698BED0" w14:textId="3FE0D93F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2FFB13D0" w14:textId="77777777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02D94E5C" w14:textId="2A3A5FAE" w:rsidR="00AD071D" w:rsidRPr="00A605D7" w:rsidRDefault="00AD071D" w:rsidP="00AD071D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605D7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3F138F69" w14:textId="4E5CF614" w:rsidR="0089797B" w:rsidRPr="00A605D7" w:rsidRDefault="0089797B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175E6A3" w14:textId="0653EE32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CE5B055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31DB9DB" w14:textId="11D9756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A605D7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กำไรหรือขาดทุนเว้นแต่รายการที่รับรู้โดยตรงในกำไรขาดทุนเบ็ดเสร็จอื่น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466FDAB4" w14:textId="7777777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4C26100E" w14:textId="460DAE29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35681C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F22DCD7" w14:textId="760853CF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7E4D8C76" w14:textId="45C8C348" w:rsidR="00417BA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ผลแตกต่างชั่วคราว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หรือ</w:t>
      </w:r>
      <w:r w:rsidR="00596910">
        <w:rPr>
          <w:rFonts w:asciiTheme="majorBidi" w:eastAsia="Cordia New" w:hAnsiTheme="majorBidi"/>
          <w:color w:val="000000"/>
          <w:sz w:val="30"/>
          <w:szCs w:val="30"/>
          <w:cs/>
        </w:rPr>
        <w:br/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ไม่ส่งผลกระทบต่อกำไรขาดทุนทางบัญชีและทางภาษี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ณ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วันที่เกิดรายการนั้น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ณ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วันที่เกิดรายการนั้น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</w:p>
    <w:p w14:paraId="3055D3C3" w14:textId="77777777" w:rsidR="008B5C6A" w:rsidRPr="00A605D7" w:rsidRDefault="008B5C6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607F9987" w14:textId="66212DC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</w:t>
      </w:r>
      <w:r w:rsidR="0021764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</w:t>
      </w:r>
      <w:r w:rsidR="00B3619E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ทั้งนี้ สินทรัพย์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DEC3546" w14:textId="5F48B9AF" w:rsidR="001442B0" w:rsidRPr="00A605D7" w:rsidRDefault="0014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5F59469D" w14:textId="737CEDEB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EEE41B" w14:textId="0A3DE22F" w:rsidR="0026686D" w:rsidRPr="00A605D7" w:rsidRDefault="008B5C6A" w:rsidP="00B9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0" w:name="_Hlk33311720"/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3"/>
      </w:tblGrid>
      <w:tr w:rsidR="003E4B11" w:rsidRPr="00A605D7" w14:paraId="002505B8" w14:textId="77777777" w:rsidTr="00FB236D">
        <w:trPr>
          <w:tblHeader/>
        </w:trPr>
        <w:tc>
          <w:tcPr>
            <w:tcW w:w="3150" w:type="dxa"/>
            <w:vAlign w:val="bottom"/>
          </w:tcPr>
          <w:p w14:paraId="1D51F701" w14:textId="00524E83" w:rsidR="003E4B11" w:rsidRPr="00A605D7" w:rsidRDefault="003E4B11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  <w:vAlign w:val="bottom"/>
          </w:tcPr>
          <w:p w14:paraId="6C7DA46C" w14:textId="26CD3566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9B2E1" w14:textId="77777777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13F02E18" w14:textId="075A1B75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9A9" w:rsidRPr="00A605D7" w14:paraId="09A7F627" w14:textId="77777777" w:rsidTr="00FB236D">
        <w:trPr>
          <w:tblHeader/>
        </w:trPr>
        <w:tc>
          <w:tcPr>
            <w:tcW w:w="3150" w:type="dxa"/>
          </w:tcPr>
          <w:p w14:paraId="21BDA0FF" w14:textId="29BB06DF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D61E7F" w14:textId="7380329C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B5CA90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CD68E8" w14:textId="7C03757C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F3E6452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9B880A" w14:textId="2E51500C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BEB0D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292ED56" w14:textId="2F5A9213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0369A9" w:rsidRPr="00A605D7" w14:paraId="66D0EAF9" w14:textId="77777777" w:rsidTr="00FB236D">
        <w:trPr>
          <w:tblHeader/>
        </w:trPr>
        <w:tc>
          <w:tcPr>
            <w:tcW w:w="3150" w:type="dxa"/>
          </w:tcPr>
          <w:p w14:paraId="54100D70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53" w:type="dxa"/>
            <w:gridSpan w:val="7"/>
          </w:tcPr>
          <w:p w14:paraId="06E052B0" w14:textId="27C41DE1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69A9" w:rsidRPr="00A605D7" w14:paraId="2B96B6B3" w14:textId="77777777" w:rsidTr="00FB236D">
        <w:tc>
          <w:tcPr>
            <w:tcW w:w="3150" w:type="dxa"/>
          </w:tcPr>
          <w:p w14:paraId="77D345C5" w14:textId="24AA0D29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605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28854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F138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BDD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BC9DA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BBADD9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94F20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32D4AAD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69A9" w:rsidRPr="00A605D7" w14:paraId="22472820" w14:textId="77777777" w:rsidTr="00FB236D">
        <w:tc>
          <w:tcPr>
            <w:tcW w:w="3150" w:type="dxa"/>
          </w:tcPr>
          <w:p w14:paraId="226E085C" w14:textId="3697F244" w:rsidR="000369A9" w:rsidRPr="008B5C6A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8B5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24370BC" w14:textId="556A963B" w:rsidR="000369A9" w:rsidRPr="00A605D7" w:rsidRDefault="00DF2215" w:rsidP="00DF221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48C8CC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4BEE30" w14:textId="0C85CEFB" w:rsidR="000369A9" w:rsidRPr="00A605D7" w:rsidRDefault="000369A9" w:rsidP="000369A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5,755</w:t>
            </w:r>
          </w:p>
        </w:tc>
        <w:tc>
          <w:tcPr>
            <w:tcW w:w="270" w:type="dxa"/>
          </w:tcPr>
          <w:p w14:paraId="32FD6421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724C6" w14:textId="75122AC7" w:rsidR="000369A9" w:rsidRPr="00A605D7" w:rsidRDefault="00DF2215" w:rsidP="00DF221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4A9127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0AF5B1C" w14:textId="7C2C5B09" w:rsidR="000369A9" w:rsidRPr="00A605D7" w:rsidRDefault="000369A9" w:rsidP="00FB23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5,755</w:t>
            </w:r>
          </w:p>
        </w:tc>
      </w:tr>
      <w:tr w:rsidR="003147D7" w:rsidRPr="00A605D7" w14:paraId="1CC65169" w14:textId="77777777" w:rsidTr="00FB236D">
        <w:tc>
          <w:tcPr>
            <w:tcW w:w="3150" w:type="dxa"/>
          </w:tcPr>
          <w:p w14:paraId="535AD5AF" w14:textId="67138626" w:rsidR="003147D7" w:rsidRPr="008B5C6A" w:rsidRDefault="003147D7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7D7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3147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147D7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260" w:type="dxa"/>
            <w:vAlign w:val="bottom"/>
          </w:tcPr>
          <w:p w14:paraId="5EC4790F" w14:textId="4AFF87FD" w:rsidR="003147D7" w:rsidRPr="00A605D7" w:rsidRDefault="00990B82" w:rsidP="000369A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3265102A" w14:textId="77777777" w:rsidR="003147D7" w:rsidRPr="00A605D7" w:rsidRDefault="003147D7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9DB52" w14:textId="5286657C" w:rsidR="003147D7" w:rsidRPr="00A605D7" w:rsidRDefault="003147D7" w:rsidP="00990B8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CFBE3D" w14:textId="77777777" w:rsidR="003147D7" w:rsidRPr="00A605D7" w:rsidRDefault="003147D7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2281D" w14:textId="0F79B41D" w:rsidR="003147D7" w:rsidRPr="00A605D7" w:rsidRDefault="00990B82" w:rsidP="00FB23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189C756" w14:textId="77777777" w:rsidR="003147D7" w:rsidRPr="00A605D7" w:rsidRDefault="003147D7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DB1102C" w14:textId="56DD9C48" w:rsidR="003147D7" w:rsidRPr="00A605D7" w:rsidRDefault="003147D7" w:rsidP="00FB236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369A9" w:rsidRPr="00A605D7" w14:paraId="68EB2264" w14:textId="77777777" w:rsidTr="00FB236D">
        <w:tc>
          <w:tcPr>
            <w:tcW w:w="3150" w:type="dxa"/>
          </w:tcPr>
          <w:p w14:paraId="3E9F1A4F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C10B62" w14:textId="2BD38566" w:rsidR="000369A9" w:rsidRPr="00A605D7" w:rsidRDefault="000369A9" w:rsidP="000369A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DEA1C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0BD17" w14:textId="441D1C4D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92C984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97C3B" w14:textId="62BB3CEC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2FD4E1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3066F5D" w14:textId="56CF1DE8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9A9" w:rsidRPr="00A605D7" w14:paraId="664D1250" w14:textId="77777777" w:rsidTr="00FB236D">
        <w:tc>
          <w:tcPr>
            <w:tcW w:w="3150" w:type="dxa"/>
            <w:shd w:val="clear" w:color="auto" w:fill="auto"/>
          </w:tcPr>
          <w:p w14:paraId="1F934DD7" w14:textId="5B392912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1E0014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5EA57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BD4CF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8FF4CD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AF09A8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1239D1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840BAD9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9A9" w:rsidRPr="00A605D7" w14:paraId="75D46123" w14:textId="77777777" w:rsidTr="00FB236D">
        <w:tc>
          <w:tcPr>
            <w:tcW w:w="3150" w:type="dxa"/>
            <w:shd w:val="clear" w:color="auto" w:fill="auto"/>
          </w:tcPr>
          <w:p w14:paraId="4BC038D4" w14:textId="63C1B20B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50FA01" w14:textId="3A62AEBC" w:rsidR="000369A9" w:rsidRPr="00A605D7" w:rsidRDefault="00DF2215" w:rsidP="000369A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D65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</w:t>
            </w:r>
            <w:r w:rsidR="004D65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93BBCC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986D3B" w14:textId="458026E9" w:rsidR="000369A9" w:rsidRPr="00A605D7" w:rsidRDefault="000369A9" w:rsidP="000369A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(180)</w:t>
            </w:r>
          </w:p>
        </w:tc>
        <w:tc>
          <w:tcPr>
            <w:tcW w:w="270" w:type="dxa"/>
            <w:shd w:val="clear" w:color="auto" w:fill="auto"/>
          </w:tcPr>
          <w:p w14:paraId="25A34E6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349FE" w14:textId="18185556" w:rsidR="000369A9" w:rsidRPr="00A605D7" w:rsidRDefault="00DF2215" w:rsidP="00FB23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(6,122)</w:t>
            </w:r>
          </w:p>
        </w:tc>
        <w:tc>
          <w:tcPr>
            <w:tcW w:w="270" w:type="dxa"/>
            <w:shd w:val="clear" w:color="auto" w:fill="auto"/>
          </w:tcPr>
          <w:p w14:paraId="6A3A4BD2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97B9A1E" w14:textId="313AB667" w:rsidR="000369A9" w:rsidRPr="00A605D7" w:rsidRDefault="000369A9" w:rsidP="00FB23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(180)</w:t>
            </w:r>
          </w:p>
        </w:tc>
      </w:tr>
      <w:tr w:rsidR="000369A9" w:rsidRPr="00A605D7" w14:paraId="3B8E7675" w14:textId="77777777" w:rsidTr="00FB236D">
        <w:tc>
          <w:tcPr>
            <w:tcW w:w="3150" w:type="dxa"/>
            <w:shd w:val="clear" w:color="auto" w:fill="auto"/>
          </w:tcPr>
          <w:p w14:paraId="2ED9FC2E" w14:textId="44E2C713" w:rsidR="000369A9" w:rsidRPr="008B5C6A" w:rsidRDefault="00B3787B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78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B378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B378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B378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ค่าใช้จ่ายภาษีเงินได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57F5F1E1" w:rsidR="000369A9" w:rsidRPr="00A605D7" w:rsidRDefault="00DF2215" w:rsidP="000369A9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D65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D65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8FCD99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199C77F7" w:rsidR="000369A9" w:rsidRPr="00A605D7" w:rsidRDefault="000369A9" w:rsidP="000369A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5,575</w:t>
            </w:r>
          </w:p>
        </w:tc>
        <w:tc>
          <w:tcPr>
            <w:tcW w:w="270" w:type="dxa"/>
            <w:shd w:val="clear" w:color="auto" w:fill="auto"/>
          </w:tcPr>
          <w:p w14:paraId="7312E17E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42DFF73A" w:rsidR="000369A9" w:rsidRPr="00A605D7" w:rsidRDefault="00DF2215" w:rsidP="00FB23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(6,119)</w:t>
            </w:r>
          </w:p>
        </w:tc>
        <w:tc>
          <w:tcPr>
            <w:tcW w:w="270" w:type="dxa"/>
            <w:shd w:val="clear" w:color="auto" w:fill="auto"/>
          </w:tcPr>
          <w:p w14:paraId="5A72EAB0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6C34F3FD" w:rsidR="000369A9" w:rsidRPr="00A605D7" w:rsidRDefault="000369A9" w:rsidP="00FB23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5,575</w:t>
            </w:r>
          </w:p>
        </w:tc>
      </w:tr>
    </w:tbl>
    <w:bookmarkEnd w:id="10"/>
    <w:p w14:paraId="2779B85A" w14:textId="7945883D" w:rsidR="008C6594" w:rsidRPr="00A605D7" w:rsidRDefault="00D21720" w:rsidP="00D2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0"/>
          <w:tab w:val="left" w:pos="136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A605D7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605D7">
        <w:rPr>
          <w:rFonts w:asciiTheme="majorBidi" w:hAnsiTheme="majorBidi" w:cstheme="majorBidi"/>
          <w:sz w:val="30"/>
          <w:szCs w:val="30"/>
          <w:lang w:eastAsia="x-none"/>
        </w:rPr>
        <w:tab/>
      </w: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0B15D7" w:rsidRPr="00A605D7" w14:paraId="70614C7E" w14:textId="77777777" w:rsidTr="00B268C3">
        <w:trPr>
          <w:cantSplit/>
        </w:trPr>
        <w:tc>
          <w:tcPr>
            <w:tcW w:w="3238" w:type="dxa"/>
          </w:tcPr>
          <w:p w14:paraId="71A9D823" w14:textId="77777777" w:rsidR="000B15D7" w:rsidRPr="00A605D7" w:rsidRDefault="000B15D7" w:rsidP="003E4B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11"/>
          </w:tcPr>
          <w:p w14:paraId="1BD5B3D9" w14:textId="4BF6058E" w:rsidR="000B15D7" w:rsidRPr="00A605D7" w:rsidRDefault="000B15D7" w:rsidP="003E4B11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B11" w:rsidRPr="00A605D7" w14:paraId="357FF4D3" w14:textId="77777777" w:rsidTr="00FD0634">
        <w:trPr>
          <w:cantSplit/>
        </w:trPr>
        <w:tc>
          <w:tcPr>
            <w:tcW w:w="3238" w:type="dxa"/>
          </w:tcPr>
          <w:p w14:paraId="5FC0749C" w14:textId="77777777" w:rsidR="003E4B11" w:rsidRPr="00A605D7" w:rsidRDefault="003E4B11" w:rsidP="003E4B11">
            <w:pPr>
              <w:spacing w:line="240" w:lineRule="auto"/>
              <w:ind w:left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754661CE" w14:textId="00804ACC" w:rsidR="003E4B11" w:rsidRPr="00A605D7" w:rsidRDefault="003E4B11" w:rsidP="003E4B1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8231393" w14:textId="77777777" w:rsidR="003E4B11" w:rsidRPr="00A605D7" w:rsidRDefault="003E4B11" w:rsidP="003E4B1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64B2AC11" w14:textId="351F9211" w:rsidR="003E4B11" w:rsidRPr="00A605D7" w:rsidRDefault="003E4B11" w:rsidP="003E4B1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3E4B11" w:rsidRPr="00A605D7" w14:paraId="7A81DE95" w14:textId="77777777" w:rsidTr="00FD0634">
        <w:trPr>
          <w:cantSplit/>
        </w:trPr>
        <w:tc>
          <w:tcPr>
            <w:tcW w:w="3238" w:type="dxa"/>
            <w:vAlign w:val="bottom"/>
          </w:tcPr>
          <w:p w14:paraId="08E004AB" w14:textId="77777777" w:rsidR="003E4B11" w:rsidRPr="00A605D7" w:rsidRDefault="003E4B11" w:rsidP="003E4B11">
            <w:pPr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51FC893" w14:textId="736B3C42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ก่อน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5E6892" w14:textId="77777777" w:rsidR="003E4B11" w:rsidRPr="00A605D7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6553DFA" w14:textId="77777777" w:rsidR="009952F3" w:rsidRPr="008B5C6A" w:rsidRDefault="009952F3" w:rsidP="009952F3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ค่าใช้จ่าย</w:t>
            </w:r>
          </w:p>
          <w:p w14:paraId="63DE9994" w14:textId="794037F3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DB6BC5F" w14:textId="77777777" w:rsidR="003E4B11" w:rsidRPr="008B5C6A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58126" w14:textId="77777777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18535D" w14:textId="77777777" w:rsidR="003E4B11" w:rsidRPr="00A605D7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42F857" w14:textId="73F3AF80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ก่อน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B3E0E79" w14:textId="77777777" w:rsidR="003E4B11" w:rsidRPr="00A605D7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F03D88" w14:textId="07166AFE" w:rsidR="003E4B11" w:rsidRPr="008B5C6A" w:rsidRDefault="009952F3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รายได้</w:t>
            </w:r>
          </w:p>
          <w:p w14:paraId="46BE3550" w14:textId="1862DE20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10138F" w14:textId="77777777" w:rsidR="003E4B11" w:rsidRPr="008B5C6A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5CB1218" w14:textId="77777777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</w:tr>
      <w:tr w:rsidR="003E4B11" w:rsidRPr="00A605D7" w14:paraId="7EAC5106" w14:textId="77777777" w:rsidTr="00FD0634">
        <w:trPr>
          <w:cantSplit/>
        </w:trPr>
        <w:tc>
          <w:tcPr>
            <w:tcW w:w="3238" w:type="dxa"/>
          </w:tcPr>
          <w:p w14:paraId="6344FF59" w14:textId="77777777" w:rsidR="003E4B11" w:rsidRPr="00A605D7" w:rsidRDefault="003E4B11" w:rsidP="003E4B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4" w:type="dxa"/>
            <w:gridSpan w:val="11"/>
          </w:tcPr>
          <w:p w14:paraId="6904F809" w14:textId="77777777" w:rsidR="003E4B11" w:rsidRPr="00A605D7" w:rsidRDefault="003E4B11" w:rsidP="003E4B11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3E4B11" w:rsidRPr="00A605D7" w14:paraId="26DC330A" w14:textId="77777777" w:rsidTr="00FD0634">
        <w:trPr>
          <w:cantSplit/>
          <w:trHeight w:val="64"/>
        </w:trPr>
        <w:tc>
          <w:tcPr>
            <w:tcW w:w="3238" w:type="dxa"/>
          </w:tcPr>
          <w:p w14:paraId="33AD58A1" w14:textId="77777777" w:rsidR="003E4B11" w:rsidRPr="00A605D7" w:rsidRDefault="003E4B11" w:rsidP="003E4B1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64" w:type="dxa"/>
            <w:gridSpan w:val="11"/>
          </w:tcPr>
          <w:p w14:paraId="1C2DDF4C" w14:textId="77777777" w:rsidR="003E4B11" w:rsidRPr="00A605D7" w:rsidRDefault="003E4B11" w:rsidP="003E4B11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3E4B11" w:rsidRPr="00A605D7" w14:paraId="4E981DAA" w14:textId="77777777" w:rsidTr="00FD0634">
        <w:trPr>
          <w:cantSplit/>
        </w:trPr>
        <w:tc>
          <w:tcPr>
            <w:tcW w:w="3238" w:type="dxa"/>
          </w:tcPr>
          <w:p w14:paraId="03A1D20B" w14:textId="76370F40" w:rsidR="003E4B11" w:rsidRPr="00A605D7" w:rsidRDefault="003E4B11" w:rsidP="003E4B1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  <w:p w14:paraId="18A1BBDA" w14:textId="5C43E389" w:rsidR="003E4B11" w:rsidRPr="00A605D7" w:rsidRDefault="003E4B11" w:rsidP="003E4B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812" w:type="dxa"/>
            <w:vAlign w:val="bottom"/>
          </w:tcPr>
          <w:p w14:paraId="0FB04B94" w14:textId="6E384526" w:rsidR="003E4B11" w:rsidRPr="00A605D7" w:rsidRDefault="000E7754" w:rsidP="003E4B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795014C6" w14:textId="77777777" w:rsidR="003E4B11" w:rsidRPr="00A605D7" w:rsidRDefault="003E4B11" w:rsidP="003E4B11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39EFFC" w14:textId="036A7449" w:rsidR="003E4B11" w:rsidRPr="00A605D7" w:rsidRDefault="00370BFC" w:rsidP="003E4B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180" w:type="dxa"/>
            <w:vAlign w:val="bottom"/>
          </w:tcPr>
          <w:p w14:paraId="19B85A5C" w14:textId="77777777" w:rsidR="003E4B11" w:rsidRPr="00A605D7" w:rsidRDefault="003E4B11" w:rsidP="003E4B11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06F3DA8" w14:textId="56C1FD74" w:rsidR="003E4B11" w:rsidRPr="00A605D7" w:rsidRDefault="00370BFC" w:rsidP="003E4B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606</w:t>
            </w:r>
          </w:p>
        </w:tc>
        <w:tc>
          <w:tcPr>
            <w:tcW w:w="180" w:type="dxa"/>
            <w:vAlign w:val="bottom"/>
          </w:tcPr>
          <w:p w14:paraId="569D45C0" w14:textId="77777777" w:rsidR="003E4B11" w:rsidRPr="00A605D7" w:rsidRDefault="003E4B11" w:rsidP="003E4B1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89A9EB" w14:textId="605FE3AA" w:rsidR="003E4B11" w:rsidRPr="00A605D7" w:rsidRDefault="003E4B11" w:rsidP="003E4B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80" w:type="dxa"/>
            <w:vAlign w:val="bottom"/>
          </w:tcPr>
          <w:p w14:paraId="3E488E0A" w14:textId="77777777" w:rsidR="003E4B11" w:rsidRPr="00A605D7" w:rsidRDefault="003E4B11" w:rsidP="003E4B1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7DDE2B" w14:textId="7B75DEEC" w:rsidR="003E4B11" w:rsidRPr="00A605D7" w:rsidRDefault="003E4B11" w:rsidP="003E4B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  <w:vAlign w:val="bottom"/>
          </w:tcPr>
          <w:p w14:paraId="77C0C480" w14:textId="77777777" w:rsidR="003E4B11" w:rsidRPr="00A605D7" w:rsidRDefault="003E4B11" w:rsidP="003E4B1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93F5B23" w14:textId="40525C50" w:rsidR="003E4B11" w:rsidRPr="00A605D7" w:rsidRDefault="003E4B11" w:rsidP="003E4B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(74)</w:t>
            </w:r>
          </w:p>
        </w:tc>
      </w:tr>
    </w:tbl>
    <w:p w14:paraId="7132B56B" w14:textId="77777777" w:rsidR="008B5C6A" w:rsidRDefault="008B5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9"/>
        <w:gridCol w:w="990"/>
        <w:gridCol w:w="236"/>
        <w:gridCol w:w="1025"/>
        <w:gridCol w:w="270"/>
        <w:gridCol w:w="989"/>
        <w:gridCol w:w="236"/>
        <w:gridCol w:w="1014"/>
        <w:gridCol w:w="11"/>
      </w:tblGrid>
      <w:tr w:rsidR="003E4B11" w:rsidRPr="00A605D7" w14:paraId="1374BA1F" w14:textId="77777777" w:rsidTr="00B45C92">
        <w:trPr>
          <w:gridAfter w:val="1"/>
          <w:wAfter w:w="11" w:type="dxa"/>
          <w:tblHeader/>
        </w:trPr>
        <w:tc>
          <w:tcPr>
            <w:tcW w:w="4229" w:type="dxa"/>
            <w:shd w:val="clear" w:color="auto" w:fill="auto"/>
          </w:tcPr>
          <w:p w14:paraId="687CD2E4" w14:textId="2A56C9FA" w:rsidR="003E4B11" w:rsidRPr="00A605D7" w:rsidRDefault="003E4B1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60" w:type="dxa"/>
            <w:gridSpan w:val="7"/>
            <w:shd w:val="clear" w:color="auto" w:fill="auto"/>
          </w:tcPr>
          <w:p w14:paraId="17B3538A" w14:textId="74847DF4" w:rsidR="003E4B11" w:rsidRPr="008B5C6A" w:rsidRDefault="003E4B1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69A9" w:rsidRPr="00A605D7" w14:paraId="0C688753" w14:textId="77777777" w:rsidTr="00524821">
        <w:trPr>
          <w:tblHeader/>
        </w:trPr>
        <w:tc>
          <w:tcPr>
            <w:tcW w:w="4229" w:type="dxa"/>
            <w:shd w:val="clear" w:color="auto" w:fill="auto"/>
          </w:tcPr>
          <w:p w14:paraId="0015044B" w14:textId="7F7443B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41525A3B" w14:textId="69089D6D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5C70FD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68675C12" w14:textId="428019CA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0369A9" w:rsidRPr="00A605D7" w14:paraId="243D2A19" w14:textId="77777777" w:rsidTr="00524821">
        <w:trPr>
          <w:tblHeader/>
        </w:trPr>
        <w:tc>
          <w:tcPr>
            <w:tcW w:w="4229" w:type="dxa"/>
            <w:shd w:val="clear" w:color="auto" w:fill="auto"/>
          </w:tcPr>
          <w:p w14:paraId="211C2530" w14:textId="77777777" w:rsidR="000369A9" w:rsidRPr="00A605D7" w:rsidRDefault="000369A9" w:rsidP="000369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CB7874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8E80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nil"/>
            </w:tcBorders>
            <w:shd w:val="clear" w:color="auto" w:fill="auto"/>
          </w:tcPr>
          <w:p w14:paraId="788F26A5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6CA6DD9" w14:textId="03C3EF5A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EE4D282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6B6C934D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5BD52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445788" w14:textId="7928B33E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69A9" w:rsidRPr="00A605D7" w14:paraId="36FE8F85" w14:textId="77777777" w:rsidTr="00524821">
        <w:tc>
          <w:tcPr>
            <w:tcW w:w="4229" w:type="dxa"/>
            <w:shd w:val="clear" w:color="auto" w:fill="auto"/>
          </w:tcPr>
          <w:p w14:paraId="5984D6B9" w14:textId="70178638" w:rsidR="000369A9" w:rsidRPr="00A605D7" w:rsidRDefault="000369A9" w:rsidP="00036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3605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05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582E68A6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3EC0A7D2" w:rsidR="000369A9" w:rsidRPr="00B07B4D" w:rsidRDefault="00A76D63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</w:t>
            </w:r>
            <w:r w:rsidR="006076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076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30E0B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0294EBB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658E3F92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108,540</w:t>
            </w:r>
          </w:p>
        </w:tc>
      </w:tr>
      <w:tr w:rsidR="00B07B4D" w:rsidRPr="00A605D7" w14:paraId="5D9E6097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5ED4AEDE" w14:textId="77777777" w:rsidR="00B07B4D" w:rsidRPr="00A605D7" w:rsidRDefault="00B07B4D" w:rsidP="00B07B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045546A" w14:textId="31314890" w:rsidR="00B07B4D" w:rsidRPr="00A605D7" w:rsidRDefault="00B07B4D" w:rsidP="001E7071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223B3B96" w:rsidR="00B07B4D" w:rsidRPr="00A605D7" w:rsidRDefault="00366BA0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</w:t>
            </w:r>
            <w:r w:rsidR="00724C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4439D7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D6BBC61" w14:textId="6163C95B" w:rsidR="00B07B4D" w:rsidRPr="00A605D7" w:rsidRDefault="00B07B4D" w:rsidP="001E7071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7EA6072F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21,708</w:t>
            </w:r>
          </w:p>
        </w:tc>
      </w:tr>
      <w:tr w:rsidR="00B07B4D" w:rsidRPr="00A605D7" w14:paraId="5C814BD1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1C13BB29" w14:textId="0D688EF7" w:rsidR="00B07B4D" w:rsidRPr="00A605D7" w:rsidRDefault="00B07B4D" w:rsidP="00B07B4D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ส่วนแบ่งขาดทุนของบริษัทบริษัทร่วม</w:t>
            </w:r>
          </w:p>
          <w:p w14:paraId="6E142CB6" w14:textId="465202FA" w:rsidR="00B07B4D" w:rsidRPr="00A605D7" w:rsidRDefault="00B07B4D" w:rsidP="00B07B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7042A92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E1DE9C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41111738" w14:textId="77777777" w:rsidR="00B07B4D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25C9A9" w14:textId="2298456C" w:rsidR="00366BA0" w:rsidRPr="00A605D7" w:rsidRDefault="00724CCC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8B55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B61AB4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162B6214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5E6851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8A5D5" w14:textId="77777777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D4B71A" w14:textId="4EBEADE6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</w:tr>
      <w:tr w:rsidR="00B07B4D" w:rsidRPr="00A605D7" w14:paraId="03365915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5D37867F" w14:textId="3F222C4D" w:rsidR="00B07B4D" w:rsidRPr="00A605D7" w:rsidRDefault="00B07B4D" w:rsidP="00B07B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62FB0F2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A40296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55042A0E" w14:textId="46CC4490" w:rsidR="00B07B4D" w:rsidRPr="00A605D7" w:rsidRDefault="00531597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CE34B4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0C89A28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CED649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FF7B9F" w14:textId="31590CFB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213</w:t>
            </w:r>
          </w:p>
        </w:tc>
      </w:tr>
      <w:tr w:rsidR="00B07B4D" w:rsidRPr="00A605D7" w14:paraId="5DCBCFA2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21F63FD8" w14:textId="1DF90CDA" w:rsidR="00B07B4D" w:rsidRPr="00A605D7" w:rsidRDefault="00B07B4D" w:rsidP="00B07B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EFC0653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8B9B96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77DC7FAA" w14:textId="256F217B" w:rsidR="00B07B4D" w:rsidRPr="00A605D7" w:rsidRDefault="00531597" w:rsidP="0053159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1A831C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5124A7CE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46737D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C93A3B" w14:textId="689A3875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(17,660)</w:t>
            </w:r>
          </w:p>
        </w:tc>
      </w:tr>
      <w:tr w:rsidR="00B07B4D" w:rsidRPr="00A605D7" w14:paraId="525663F8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005A150B" w14:textId="77777777" w:rsidR="00B07B4D" w:rsidRPr="00A605D7" w:rsidRDefault="00B07B4D" w:rsidP="00B07B4D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8F79EA0" w14:textId="1AE5EBB7" w:rsidR="00B07B4D" w:rsidRPr="00A605D7" w:rsidRDefault="00B07B4D" w:rsidP="00B07B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E8D2822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49692F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12BF2B43" w14:textId="77777777" w:rsidR="00B07B4D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54F8D4" w14:textId="268AD1A1" w:rsidR="008B4E92" w:rsidRPr="00A605D7" w:rsidRDefault="008B4E92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178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178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DAC52B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3CCAC888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7BCEF0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990292" w14:textId="77777777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BEBC9C" w14:textId="32046DB0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</w:tr>
      <w:tr w:rsidR="00B07B4D" w:rsidRPr="00A605D7" w14:paraId="579DF60A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70A39F91" w14:textId="396A7B54" w:rsidR="00B07B4D" w:rsidRPr="00A605D7" w:rsidRDefault="00B07B4D" w:rsidP="00B07B4D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B07B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2D75EF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124031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06358700" w14:textId="55C675F0" w:rsidR="00B07B4D" w:rsidRPr="00A605D7" w:rsidRDefault="008B4E92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88AD64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auto"/>
          </w:tcPr>
          <w:p w14:paraId="6C70BD7A" w14:textId="77777777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21DD98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3ED5D3" w14:textId="39A760F0" w:rsidR="00B07B4D" w:rsidRPr="00A605D7" w:rsidRDefault="008B4E92" w:rsidP="008B4E9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07B4D" w:rsidRPr="00A605D7" w14:paraId="40A672B3" w14:textId="77777777" w:rsidTr="00524821">
        <w:tc>
          <w:tcPr>
            <w:tcW w:w="4229" w:type="dxa"/>
            <w:tcBorders>
              <w:bottom w:val="nil"/>
            </w:tcBorders>
            <w:shd w:val="clear" w:color="auto" w:fill="auto"/>
          </w:tcPr>
          <w:p w14:paraId="1E653E10" w14:textId="77777777" w:rsidR="00B07B4D" w:rsidRPr="00A605D7" w:rsidRDefault="00B07B4D" w:rsidP="00B07B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072AFC3E" w:rsidR="00B07B4D" w:rsidRPr="00A605D7" w:rsidRDefault="00080113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D7FEF" w14:textId="6A8740F1" w:rsidR="00B07B4D" w:rsidRPr="00A605D7" w:rsidRDefault="00794063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F12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F12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01D980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2415B908" w:rsidR="00B07B4D" w:rsidRPr="00A605D7" w:rsidRDefault="00B07B4D" w:rsidP="00B07B4D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B07B4D" w:rsidRPr="00A605D7" w:rsidRDefault="00B07B4D" w:rsidP="00B0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A9008" w14:textId="69505DD6" w:rsidR="00B07B4D" w:rsidRPr="00A605D7" w:rsidRDefault="00B07B4D" w:rsidP="00B07B4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5,575</w:t>
            </w:r>
          </w:p>
        </w:tc>
      </w:tr>
    </w:tbl>
    <w:p w14:paraId="52C32CD8" w14:textId="0578086B" w:rsidR="0038120B" w:rsidRPr="00A605D7" w:rsidRDefault="0038120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40"/>
        <w:gridCol w:w="930"/>
        <w:gridCol w:w="236"/>
        <w:gridCol w:w="1024"/>
      </w:tblGrid>
      <w:tr w:rsidR="00A223EA" w:rsidRPr="00A605D7" w14:paraId="3F8CEA74" w14:textId="77777777" w:rsidTr="00250B3A">
        <w:trPr>
          <w:tblHeader/>
        </w:trPr>
        <w:tc>
          <w:tcPr>
            <w:tcW w:w="4230" w:type="dxa"/>
            <w:shd w:val="clear" w:color="auto" w:fill="auto"/>
          </w:tcPr>
          <w:p w14:paraId="7FDC0CB3" w14:textId="463A8DD3" w:rsidR="00A223EA" w:rsidRPr="00A605D7" w:rsidRDefault="007009A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70" w:type="dxa"/>
            <w:gridSpan w:val="7"/>
          </w:tcPr>
          <w:p w14:paraId="54D9B8A1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369A9" w:rsidRPr="00A605D7" w14:paraId="68E9087A" w14:textId="77777777" w:rsidTr="00250B3A">
        <w:trPr>
          <w:tblHeader/>
        </w:trPr>
        <w:tc>
          <w:tcPr>
            <w:tcW w:w="4230" w:type="dxa"/>
            <w:shd w:val="clear" w:color="auto" w:fill="auto"/>
          </w:tcPr>
          <w:p w14:paraId="1C0B488C" w14:textId="0F106AA4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DC257F7" w14:textId="3C250CC1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13B57C0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90" w:type="dxa"/>
            <w:gridSpan w:val="3"/>
          </w:tcPr>
          <w:p w14:paraId="346384C3" w14:textId="30D99E7B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0369A9" w:rsidRPr="00A605D7" w14:paraId="21D553BB" w14:textId="77777777" w:rsidTr="004E6E38">
        <w:trPr>
          <w:tblHeader/>
        </w:trPr>
        <w:tc>
          <w:tcPr>
            <w:tcW w:w="4230" w:type="dxa"/>
            <w:shd w:val="clear" w:color="auto" w:fill="auto"/>
          </w:tcPr>
          <w:p w14:paraId="4EF70FC7" w14:textId="77777777" w:rsidR="000369A9" w:rsidRPr="00A605D7" w:rsidRDefault="000369A9" w:rsidP="000369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0A52251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A2232C6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59D497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47CDC06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B5C4A53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F06EB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D73" w:rsidRPr="00A605D7" w14:paraId="621FFDB2" w14:textId="77777777" w:rsidTr="004E6E38">
        <w:tc>
          <w:tcPr>
            <w:tcW w:w="4230" w:type="dxa"/>
            <w:shd w:val="clear" w:color="auto" w:fill="auto"/>
          </w:tcPr>
          <w:p w14:paraId="0FF9E535" w14:textId="5D916676" w:rsidR="009A3D73" w:rsidRPr="00A605D7" w:rsidRDefault="009A3D73" w:rsidP="009A3D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5A461526" w14:textId="77777777" w:rsidR="009A3D73" w:rsidRPr="00A605D7" w:rsidRDefault="009A3D73" w:rsidP="009A3D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9A3D73" w:rsidRPr="00A605D7" w:rsidRDefault="009A3D73" w:rsidP="009A3D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7B7F7A71" w:rsidR="009A3D73" w:rsidRPr="00A605D7" w:rsidRDefault="009A3D73" w:rsidP="009A3D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(133,268)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9A3D73" w:rsidRPr="00A605D7" w:rsidRDefault="009A3D73" w:rsidP="009A3D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F4B08B5" w14:textId="77777777" w:rsidR="009A3D73" w:rsidRPr="00A605D7" w:rsidRDefault="009A3D73" w:rsidP="009A3D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9A3D73" w:rsidRPr="00A605D7" w:rsidRDefault="009A3D73" w:rsidP="009A3D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6A7D4931" w:rsidR="009A3D73" w:rsidRPr="00A605D7" w:rsidRDefault="009A3D73" w:rsidP="009A3D7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115,109</w:t>
            </w:r>
          </w:p>
        </w:tc>
      </w:tr>
      <w:tr w:rsidR="000369A9" w:rsidRPr="00A605D7" w14:paraId="3E62F5C5" w14:textId="77777777" w:rsidTr="004E6E38">
        <w:trPr>
          <w:trHeight w:val="38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054714E" w14:textId="77777777" w:rsidR="000369A9" w:rsidRPr="00A605D7" w:rsidRDefault="000369A9" w:rsidP="000369A9">
            <w:pPr>
              <w:tabs>
                <w:tab w:val="clear" w:pos="5387"/>
                <w:tab w:val="clear" w:pos="5613"/>
                <w:tab w:val="clear" w:pos="6322"/>
                <w:tab w:val="left" w:pos="40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03A7BB" w14:textId="21EA9B53" w:rsidR="000369A9" w:rsidRPr="00A605D7" w:rsidRDefault="00794063" w:rsidP="001E7071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0B6BE9B0" w:rsidR="000369A9" w:rsidRPr="00A605D7" w:rsidRDefault="009A3D73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(26,654)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79C2ACDB" w14:textId="06BED851" w:rsidR="000369A9" w:rsidRPr="00A605D7" w:rsidRDefault="000369A9" w:rsidP="000369A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7E25F01E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23,022</w:t>
            </w:r>
          </w:p>
        </w:tc>
      </w:tr>
      <w:tr w:rsidR="000369A9" w:rsidRPr="00A605D7" w14:paraId="0EE98F7E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E995EFD" w14:textId="1E9FC199" w:rsidR="000369A9" w:rsidRPr="00A605D7" w:rsidRDefault="000369A9" w:rsidP="00036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DE1D26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123C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C96757D" w14:textId="55B72261" w:rsidR="000369A9" w:rsidRPr="00A605D7" w:rsidRDefault="00826462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262156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18D9D3C9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9E7D1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31C89B" w14:textId="39E77138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213</w:t>
            </w:r>
          </w:p>
        </w:tc>
      </w:tr>
      <w:tr w:rsidR="000369A9" w:rsidRPr="00A605D7" w14:paraId="29B51F3F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B6F5EAE" w14:textId="022202E9" w:rsidR="000369A9" w:rsidRPr="00A605D7" w:rsidRDefault="000369A9" w:rsidP="000369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901632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B065F6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E447A7D" w14:textId="7989A1AA" w:rsidR="000369A9" w:rsidRPr="00A605D7" w:rsidRDefault="00826462" w:rsidP="0082646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41BEB60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3E216CCF" w14:textId="77777777" w:rsidR="000369A9" w:rsidRPr="00A605D7" w:rsidRDefault="000369A9" w:rsidP="000369A9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581E1D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0687FB02" w14:textId="3EDBE7F6" w:rsidR="000369A9" w:rsidRPr="00A605D7" w:rsidRDefault="000369A9" w:rsidP="000369A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(17,660)</w:t>
            </w:r>
          </w:p>
        </w:tc>
      </w:tr>
      <w:tr w:rsidR="00826462" w:rsidRPr="00A605D7" w14:paraId="3911117C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13CD978" w14:textId="77777777" w:rsidR="00826462" w:rsidRPr="00A605D7" w:rsidRDefault="00826462" w:rsidP="00826462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3C3F9D3E" w14:textId="366F8C3D" w:rsidR="00826462" w:rsidRPr="00A605D7" w:rsidRDefault="00826462" w:rsidP="008264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803A79" w14:textId="77777777" w:rsidR="00826462" w:rsidRPr="00A605D7" w:rsidRDefault="00826462" w:rsidP="008264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5023D4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BA7C37B" w14:textId="77777777" w:rsidR="00826462" w:rsidRDefault="00826462" w:rsidP="0082646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7B36D6" w14:textId="6D07CBD0" w:rsidR="00826462" w:rsidRPr="00A605D7" w:rsidRDefault="00826462" w:rsidP="0082646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20,374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F379C6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42936617" w14:textId="77777777" w:rsidR="00826462" w:rsidRPr="00A605D7" w:rsidRDefault="00826462" w:rsidP="00826462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C04CEF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B08684B" w14:textId="77777777" w:rsidR="00826462" w:rsidRDefault="00826462" w:rsidP="0082646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5438BB" w14:textId="1C95F318" w:rsidR="00826462" w:rsidRPr="00A605D7" w:rsidRDefault="00826462" w:rsidP="007B76B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6462" w:rsidRPr="00A605D7" w14:paraId="11F85C44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45B71B9" w14:textId="425D5A41" w:rsidR="00826462" w:rsidRPr="00A605D7" w:rsidRDefault="00826462" w:rsidP="008264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B07B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266F58" w14:textId="77777777" w:rsidR="00826462" w:rsidRPr="00A605D7" w:rsidRDefault="00826462" w:rsidP="0082646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A5218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97C355E" w14:textId="3E433686" w:rsidR="00826462" w:rsidRPr="00A605D7" w:rsidRDefault="00826462" w:rsidP="0082646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D181809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505EF6A6" w14:textId="77777777" w:rsidR="00826462" w:rsidRPr="00A605D7" w:rsidRDefault="00826462" w:rsidP="00826462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290F00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503164E4" w14:textId="3D88AF4C" w:rsidR="00826462" w:rsidRPr="00A605D7" w:rsidRDefault="007B76B1" w:rsidP="007B76B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6462" w:rsidRPr="00A605D7" w14:paraId="4858D405" w14:textId="77777777" w:rsidTr="004E6E38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18E376D" w14:textId="77777777" w:rsidR="00826462" w:rsidRPr="00A605D7" w:rsidRDefault="00826462" w:rsidP="0082646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22E48B6" w14:textId="6A5F0927" w:rsidR="00826462" w:rsidRPr="00A605D7" w:rsidRDefault="00826462" w:rsidP="001E707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FA25E" w14:textId="494EAD66" w:rsidR="00826462" w:rsidRPr="00A605D7" w:rsidRDefault="00826462" w:rsidP="0082646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(6,119)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double" w:sz="4" w:space="0" w:color="auto"/>
            </w:tcBorders>
          </w:tcPr>
          <w:p w14:paraId="4D726A7C" w14:textId="67F23A69" w:rsidR="00826462" w:rsidRPr="00A605D7" w:rsidRDefault="00826462" w:rsidP="001E707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826462" w:rsidRPr="00A605D7" w:rsidRDefault="00826462" w:rsidP="0082646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9AC02" w14:textId="6D776067" w:rsidR="00826462" w:rsidRPr="00A605D7" w:rsidRDefault="00826462" w:rsidP="0082646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5,575</w:t>
            </w:r>
          </w:p>
        </w:tc>
      </w:tr>
    </w:tbl>
    <w:p w14:paraId="09C22E01" w14:textId="1FD08468" w:rsidR="00D62F67" w:rsidRDefault="00D62F67" w:rsidP="004451C9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1D7453D0" w14:textId="77777777" w:rsidR="00D62F67" w:rsidRDefault="00D62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170"/>
      </w:tblGrid>
      <w:tr w:rsidR="00D62F67" w:rsidRPr="00D4442D" w14:paraId="0410ADD2" w14:textId="77777777" w:rsidTr="00D62F67">
        <w:trPr>
          <w:tblHeader/>
        </w:trPr>
        <w:tc>
          <w:tcPr>
            <w:tcW w:w="4140" w:type="dxa"/>
            <w:shd w:val="clear" w:color="auto" w:fill="auto"/>
          </w:tcPr>
          <w:p w14:paraId="2F6E4AEC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353D19B9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2F67" w:rsidRPr="00D4442D" w14:paraId="671A77E8" w14:textId="77777777" w:rsidTr="00D62F67">
        <w:trPr>
          <w:tblHeader/>
        </w:trPr>
        <w:tc>
          <w:tcPr>
            <w:tcW w:w="4140" w:type="dxa"/>
            <w:shd w:val="clear" w:color="auto" w:fill="auto"/>
          </w:tcPr>
          <w:p w14:paraId="0EE8FC14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1B1B33E1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DA20372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B6B1BE8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62F67" w:rsidRPr="00D4442D" w14:paraId="28A99D36" w14:textId="77777777" w:rsidTr="00D62F67">
        <w:trPr>
          <w:tblHeader/>
        </w:trPr>
        <w:tc>
          <w:tcPr>
            <w:tcW w:w="4140" w:type="dxa"/>
            <w:shd w:val="clear" w:color="auto" w:fill="auto"/>
          </w:tcPr>
          <w:p w14:paraId="7D76FD4F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58E0AD78" w14:textId="63EC8989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6BB27B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AE303" w14:textId="3C5DE89B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AD3CB1F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2446B7" w14:textId="225FE40B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CB9CE65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F2FD275" w14:textId="7590C7F8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D62F67" w:rsidRPr="00D4442D" w14:paraId="4273105C" w14:textId="77777777" w:rsidTr="00D62F6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E00D7C5" w14:textId="77777777" w:rsidR="00D62F67" w:rsidRPr="00D4442D" w:rsidRDefault="00D62F67" w:rsidP="000D7B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shd w:val="clear" w:color="auto" w:fill="auto"/>
          </w:tcPr>
          <w:p w14:paraId="5162480E" w14:textId="77777777" w:rsidR="00D62F67" w:rsidRPr="00D4442D" w:rsidRDefault="00D62F67" w:rsidP="000D7B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2F67" w:rsidRPr="00D4442D" w14:paraId="1F94D646" w14:textId="77777777" w:rsidTr="00D62F6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3477A01" w14:textId="77777777" w:rsidR="00D62F67" w:rsidRPr="00D4442D" w:rsidRDefault="00D62F67" w:rsidP="00D62F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820575F" w14:textId="69DEB206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25,891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C4BDA4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5AC063C" w14:textId="529F3319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</w:t>
            </w:r>
            <w:r w:rsidR="002B13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77F47B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BEACD81" w14:textId="58FB6331" w:rsidR="00D62F67" w:rsidRPr="00D4442D" w:rsidRDefault="00D62F67" w:rsidP="00D62F6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(1,603)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A97E4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201F15B" w14:textId="4394E91D" w:rsidR="00D62F67" w:rsidRPr="00D4442D" w:rsidRDefault="00D62F67" w:rsidP="00D62F6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(3,883)</w:t>
            </w:r>
          </w:p>
        </w:tc>
      </w:tr>
      <w:tr w:rsidR="00D62F67" w:rsidRPr="00D4442D" w14:paraId="2F057D22" w14:textId="77777777" w:rsidTr="00D62F6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BED0756" w14:textId="77777777" w:rsidR="00D62F67" w:rsidRPr="00D4442D" w:rsidRDefault="00D62F67" w:rsidP="00D62F67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F38CC" w14:textId="52212D4A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(1,603)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72B9AE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A44AC" w14:textId="5A483F99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(3,88</w:t>
            </w:r>
            <w:r w:rsidR="002B13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3922B9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5DB6F" w14:textId="4280BC66" w:rsidR="00D62F67" w:rsidRPr="00D4442D" w:rsidRDefault="00D62F67" w:rsidP="00D62F6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F0356C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E5310" w14:textId="270E1BF8" w:rsidR="00D62F67" w:rsidRPr="00D4442D" w:rsidRDefault="00D62F67" w:rsidP="00D62F6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3,883</w:t>
            </w:r>
          </w:p>
        </w:tc>
      </w:tr>
      <w:tr w:rsidR="00471529" w:rsidRPr="00D4442D" w14:paraId="1A060FE2" w14:textId="77777777" w:rsidTr="00D62F6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1F88831" w14:textId="2A534D1D" w:rsidR="00471529" w:rsidRPr="00471529" w:rsidRDefault="00471529" w:rsidP="00471529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4715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DB1B1" w14:textId="1F51C935" w:rsidR="00471529" w:rsidRPr="00D62F67" w:rsidRDefault="00471529" w:rsidP="004715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E6BC33" w14:textId="77777777" w:rsidR="00471529" w:rsidRPr="00D62F67" w:rsidRDefault="00471529" w:rsidP="0047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ED5C1" w14:textId="766A8540" w:rsidR="00471529" w:rsidRPr="00D62F67" w:rsidRDefault="00471529" w:rsidP="0047152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EB362A" w14:textId="77777777" w:rsidR="00471529" w:rsidRPr="00D4442D" w:rsidRDefault="00471529" w:rsidP="0047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9B60F" w14:textId="25A1BB1D" w:rsidR="00471529" w:rsidRPr="00D62F67" w:rsidRDefault="00471529" w:rsidP="0047152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1A3E41" w14:textId="77777777" w:rsidR="00471529" w:rsidRPr="00D62F67" w:rsidRDefault="00471529" w:rsidP="00471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0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33787" w14:textId="731990D7" w:rsidR="00471529" w:rsidRPr="00D62F67" w:rsidRDefault="00471529" w:rsidP="0047152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62F67" w:rsidRPr="00D4442D" w14:paraId="5B4803DF" w14:textId="77777777" w:rsidTr="00D62F6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59C22C5" w14:textId="77777777" w:rsidR="00D62F67" w:rsidRPr="00D4442D" w:rsidRDefault="00D62F67" w:rsidP="000D7B0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EEDF53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A1B17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EE1414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52221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7AFDF8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DCC7D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4AB67F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2F67" w:rsidRPr="00D4442D" w14:paraId="3D1ED61A" w14:textId="77777777" w:rsidTr="00D62F67">
        <w:trPr>
          <w:tblHeader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4C964C4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6D2B9C7A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D4442D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2F67" w:rsidRPr="00D4442D" w14:paraId="1C1D786A" w14:textId="77777777" w:rsidTr="00D62F67">
        <w:trPr>
          <w:tblHeader/>
        </w:trPr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3087EEE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57FA6858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C81E9C9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5EF29A7C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62F67" w:rsidRPr="00D4442D" w14:paraId="349CF889" w14:textId="77777777" w:rsidTr="00D62F67">
        <w:trPr>
          <w:tblHeader/>
        </w:trPr>
        <w:tc>
          <w:tcPr>
            <w:tcW w:w="4140" w:type="dxa"/>
            <w:shd w:val="clear" w:color="auto" w:fill="auto"/>
          </w:tcPr>
          <w:p w14:paraId="31A14D88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142817C7" w14:textId="305365A7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24D7B3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73E6E3" w14:textId="71EF3F45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26D6BC8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ACC9EE9" w14:textId="0108188B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F946E2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42117DA" w14:textId="226BB165" w:rsidR="00D62F67" w:rsidRPr="00D4442D" w:rsidRDefault="00D62F67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D62F67" w:rsidRPr="00D4442D" w14:paraId="12B6E9DD" w14:textId="77777777" w:rsidTr="00D62F6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4F780CE" w14:textId="77777777" w:rsidR="00D62F67" w:rsidRPr="00D4442D" w:rsidRDefault="00D62F67" w:rsidP="000D7B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shd w:val="clear" w:color="auto" w:fill="auto"/>
          </w:tcPr>
          <w:p w14:paraId="26151AEE" w14:textId="77777777" w:rsidR="00D62F67" w:rsidRPr="00D4442D" w:rsidRDefault="00D62F67" w:rsidP="000D7B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2F67" w:rsidRPr="00D4442D" w14:paraId="273AB95B" w14:textId="77777777" w:rsidTr="00D62F6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E368F1E" w14:textId="77777777" w:rsidR="00D62F67" w:rsidRPr="00D4442D" w:rsidRDefault="00D62F67" w:rsidP="00D62F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E1D1E7B" w14:textId="35883820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25,370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73172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0A0B74E" w14:textId="09AC2A09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21,6</w:t>
            </w:r>
            <w:r w:rsidR="002B13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A523D3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A5C0C20" w14:textId="2741A7DE" w:rsidR="00D62F67" w:rsidRPr="00D4442D" w:rsidRDefault="00D62F67" w:rsidP="00D62F6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(1,603)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4A037D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A74A069" w14:textId="367C39F9" w:rsidR="00D62F67" w:rsidRPr="00D62F67" w:rsidRDefault="00D62F67" w:rsidP="00D62F6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(3,883)</w:t>
            </w:r>
          </w:p>
        </w:tc>
      </w:tr>
      <w:tr w:rsidR="00D62F67" w:rsidRPr="00D4442D" w14:paraId="6A4DC21D" w14:textId="77777777" w:rsidTr="00D62F6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2E5B067" w14:textId="77777777" w:rsidR="00D62F67" w:rsidRPr="00D4442D" w:rsidRDefault="00D62F67" w:rsidP="00D62F67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D18D1" w14:textId="7087B6AC" w:rsidR="00D62F67" w:rsidRPr="00D4442D" w:rsidRDefault="00D62F67" w:rsidP="00D62F6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(1,603)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9DC2A5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12109" w14:textId="111EC7C6" w:rsidR="00D62F67" w:rsidRPr="00D4442D" w:rsidRDefault="00D62F67" w:rsidP="00D62F6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(3,88</w:t>
            </w:r>
            <w:r w:rsidR="002B13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9D4218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D54CE" w14:textId="31A3E722" w:rsidR="00D62F67" w:rsidRPr="00D4442D" w:rsidRDefault="00D62F67" w:rsidP="00D62F6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AB449E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43CD0" w14:textId="6D30E472" w:rsidR="00D62F67" w:rsidRPr="00D62F67" w:rsidRDefault="00D62F67" w:rsidP="00D62F6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3,883</w:t>
            </w:r>
          </w:p>
        </w:tc>
      </w:tr>
      <w:tr w:rsidR="00D62F67" w:rsidRPr="00D4442D" w14:paraId="06346C8E" w14:textId="77777777" w:rsidTr="00D62F6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43A00D" w14:textId="3CDF4805" w:rsidR="00D62F67" w:rsidRPr="00D62F67" w:rsidRDefault="00D62F67" w:rsidP="00D62F67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62F67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FE140" w14:textId="5B742951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23,767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511582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32473" w14:textId="52E11D77" w:rsidR="00D62F67" w:rsidRPr="00D4442D" w:rsidRDefault="00D62F67" w:rsidP="00D62F6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,797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8A1A2F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B3EB5" w14:textId="6D26A763" w:rsidR="00D62F67" w:rsidRPr="00D4442D" w:rsidRDefault="00D62F67" w:rsidP="00D62F6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41AA75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4F1FE" w14:textId="69D4D4BF" w:rsidR="00D62F67" w:rsidRPr="00D4442D" w:rsidRDefault="00D62F67" w:rsidP="00D62F6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E3920E" w14:textId="674414AC" w:rsidR="00834260" w:rsidRDefault="00834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44"/>
        <w:gridCol w:w="1196"/>
        <w:gridCol w:w="236"/>
        <w:gridCol w:w="1204"/>
      </w:tblGrid>
      <w:tr w:rsidR="00D62F67" w:rsidRPr="00D4442D" w14:paraId="259B7340" w14:textId="77777777" w:rsidTr="007F5BD7">
        <w:trPr>
          <w:trHeight w:val="133"/>
          <w:tblHeader/>
        </w:trPr>
        <w:tc>
          <w:tcPr>
            <w:tcW w:w="4140" w:type="dxa"/>
          </w:tcPr>
          <w:p w14:paraId="69C0D9F4" w14:textId="77777777" w:rsidR="00D62F67" w:rsidRPr="00D4442D" w:rsidRDefault="00D62F67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</w:tcPr>
          <w:p w14:paraId="26765B5B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2F67" w:rsidRPr="00D4442D" w14:paraId="02875EA3" w14:textId="77777777" w:rsidTr="007F5BD7">
        <w:trPr>
          <w:trHeight w:val="133"/>
          <w:tblHeader/>
        </w:trPr>
        <w:tc>
          <w:tcPr>
            <w:tcW w:w="4140" w:type="dxa"/>
          </w:tcPr>
          <w:p w14:paraId="57A112C6" w14:textId="77777777" w:rsidR="00D62F67" w:rsidRPr="00D4442D" w:rsidRDefault="00D62F67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595A1C6E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019461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64A64712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5A0164DD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424" w:rsidRPr="00D4442D" w14:paraId="1B66894E" w14:textId="77777777" w:rsidTr="000D7B04">
        <w:trPr>
          <w:trHeight w:val="133"/>
          <w:tblHeader/>
        </w:trPr>
        <w:tc>
          <w:tcPr>
            <w:tcW w:w="4140" w:type="dxa"/>
          </w:tcPr>
          <w:p w14:paraId="7B558341" w14:textId="77777777" w:rsidR="007A1424" w:rsidRPr="007A1424" w:rsidRDefault="007A1424" w:rsidP="000D7B0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A995DE2" w14:textId="77777777" w:rsidR="007A1424" w:rsidRPr="007A1424" w:rsidRDefault="007A1424" w:rsidP="000D7B0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8B377F4" w14:textId="77777777" w:rsidR="007A1424" w:rsidRPr="007A1424" w:rsidRDefault="007A1424" w:rsidP="000D7B0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80D7EBD" w14:textId="5955C72D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8C41437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5486FFA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C962D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319F359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5995D3F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79B1167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F77C40" w14:textId="4E1736CE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62F67" w:rsidRPr="00D4442D" w14:paraId="23F147DF" w14:textId="77777777" w:rsidTr="007F5BD7">
        <w:trPr>
          <w:trHeight w:val="133"/>
          <w:tblHeader/>
        </w:trPr>
        <w:tc>
          <w:tcPr>
            <w:tcW w:w="4140" w:type="dxa"/>
          </w:tcPr>
          <w:p w14:paraId="5687D3A3" w14:textId="77777777" w:rsidR="00D62F67" w:rsidRPr="00D4442D" w:rsidRDefault="00D62F67" w:rsidP="000D7B04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3CEE9EF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BD7" w:rsidRPr="00D4442D" w14:paraId="03D831E0" w14:textId="77777777" w:rsidTr="007F5BD7">
        <w:trPr>
          <w:trHeight w:val="133"/>
        </w:trPr>
        <w:tc>
          <w:tcPr>
            <w:tcW w:w="4140" w:type="dxa"/>
          </w:tcPr>
          <w:p w14:paraId="7A5F0BE0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B5796B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3E04E8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D4E2FFD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B93C3B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EC83645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D6D965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5ED9D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BD7" w:rsidRPr="00D4442D" w14:paraId="5727AF98" w14:textId="77777777" w:rsidTr="007F5BD7">
        <w:trPr>
          <w:trHeight w:val="133"/>
        </w:trPr>
        <w:tc>
          <w:tcPr>
            <w:tcW w:w="4140" w:type="dxa"/>
          </w:tcPr>
          <w:p w14:paraId="17FE2243" w14:textId="605492CD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B752D8C" w14:textId="2790AAD9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8,494</w:t>
            </w:r>
          </w:p>
        </w:tc>
        <w:tc>
          <w:tcPr>
            <w:tcW w:w="236" w:type="dxa"/>
            <w:shd w:val="clear" w:color="auto" w:fill="auto"/>
          </w:tcPr>
          <w:p w14:paraId="29611918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55D057" w14:textId="73F721A4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6,181</w:t>
            </w:r>
          </w:p>
        </w:tc>
        <w:tc>
          <w:tcPr>
            <w:tcW w:w="244" w:type="dxa"/>
            <w:shd w:val="clear" w:color="auto" w:fill="auto"/>
          </w:tcPr>
          <w:p w14:paraId="3B26485D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46B2D873" w14:textId="6AD29679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268440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EAC683D" w14:textId="2BE39093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14,675</w:t>
            </w:r>
          </w:p>
        </w:tc>
      </w:tr>
      <w:tr w:rsidR="007F5BD7" w:rsidRPr="00D4442D" w14:paraId="44C3B7A3" w14:textId="77777777" w:rsidTr="007F5BD7">
        <w:trPr>
          <w:trHeight w:val="133"/>
        </w:trPr>
        <w:tc>
          <w:tcPr>
            <w:tcW w:w="4140" w:type="dxa"/>
          </w:tcPr>
          <w:p w14:paraId="28884658" w14:textId="542E318A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10105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1170" w:type="dxa"/>
            <w:shd w:val="clear" w:color="auto" w:fill="auto"/>
          </w:tcPr>
          <w:p w14:paraId="0EFF5592" w14:textId="0B2F68AE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826CF8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58F011" w14:textId="34CFA41E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</w:t>
            </w:r>
          </w:p>
        </w:tc>
        <w:tc>
          <w:tcPr>
            <w:tcW w:w="244" w:type="dxa"/>
            <w:shd w:val="clear" w:color="auto" w:fill="auto"/>
          </w:tcPr>
          <w:p w14:paraId="1AFE7367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2E9DE4E0" w14:textId="1CD7E2A0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623086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EC8C01" w14:textId="211DD1CB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7F5BD7" w:rsidRPr="00D4442D" w14:paraId="19F5C5DB" w14:textId="77777777" w:rsidTr="007F5BD7">
        <w:trPr>
          <w:trHeight w:val="133"/>
        </w:trPr>
        <w:tc>
          <w:tcPr>
            <w:tcW w:w="4140" w:type="dxa"/>
          </w:tcPr>
          <w:p w14:paraId="2368C7AD" w14:textId="10061F08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05C0FB10" w14:textId="55E137EB" w:rsidR="007F5BD7" w:rsidRPr="00D4442D" w:rsidRDefault="007F5BD7" w:rsidP="001E7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5,175</w:t>
            </w:r>
          </w:p>
        </w:tc>
        <w:tc>
          <w:tcPr>
            <w:tcW w:w="236" w:type="dxa"/>
            <w:shd w:val="clear" w:color="auto" w:fill="auto"/>
          </w:tcPr>
          <w:p w14:paraId="576C45A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537E19" w14:textId="3C2B0D2F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(2,264)</w:t>
            </w:r>
          </w:p>
        </w:tc>
        <w:tc>
          <w:tcPr>
            <w:tcW w:w="244" w:type="dxa"/>
            <w:shd w:val="clear" w:color="auto" w:fill="auto"/>
          </w:tcPr>
          <w:p w14:paraId="471966F0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48EE792" w14:textId="5AA5A39B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569278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3DFBE8" w14:textId="1F8261DA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2,911</w:t>
            </w:r>
          </w:p>
        </w:tc>
      </w:tr>
      <w:tr w:rsidR="007F5BD7" w:rsidRPr="00D4442D" w14:paraId="479279B5" w14:textId="77777777" w:rsidTr="007F5BD7">
        <w:trPr>
          <w:trHeight w:val="133"/>
        </w:trPr>
        <w:tc>
          <w:tcPr>
            <w:tcW w:w="4140" w:type="dxa"/>
          </w:tcPr>
          <w:p w14:paraId="04B41C7B" w14:textId="67F0BB4A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0CB55DD3" w14:textId="194DF095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7,336</w:t>
            </w:r>
          </w:p>
        </w:tc>
        <w:tc>
          <w:tcPr>
            <w:tcW w:w="236" w:type="dxa"/>
            <w:shd w:val="clear" w:color="auto" w:fill="auto"/>
          </w:tcPr>
          <w:p w14:paraId="24DD118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BB714B" w14:textId="5E1350C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600</w:t>
            </w:r>
          </w:p>
        </w:tc>
        <w:tc>
          <w:tcPr>
            <w:tcW w:w="244" w:type="dxa"/>
            <w:shd w:val="clear" w:color="auto" w:fill="auto"/>
          </w:tcPr>
          <w:p w14:paraId="6AF60C68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C46DA87" w14:textId="260EDB8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36" w:type="dxa"/>
            <w:shd w:val="clear" w:color="auto" w:fill="auto"/>
          </w:tcPr>
          <w:p w14:paraId="453A6AD9" w14:textId="77777777" w:rsidR="007F5BD7" w:rsidRPr="00D4442D" w:rsidRDefault="007F5BD7" w:rsidP="007F5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21DFC5" w14:textId="23089FD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7,784</w:t>
            </w:r>
          </w:p>
        </w:tc>
      </w:tr>
      <w:tr w:rsidR="007F5BD7" w:rsidRPr="00D4442D" w14:paraId="17F10EAD" w14:textId="77777777" w:rsidTr="007F5BD7">
        <w:trPr>
          <w:trHeight w:val="133"/>
        </w:trPr>
        <w:tc>
          <w:tcPr>
            <w:tcW w:w="4140" w:type="dxa"/>
          </w:tcPr>
          <w:p w14:paraId="5953F962" w14:textId="1CE8ADC2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0592FC46" w14:textId="255EBD3A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674</w:t>
            </w:r>
          </w:p>
        </w:tc>
        <w:tc>
          <w:tcPr>
            <w:tcW w:w="236" w:type="dxa"/>
            <w:shd w:val="clear" w:color="auto" w:fill="auto"/>
          </w:tcPr>
          <w:p w14:paraId="72E4AA78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1D1A41" w14:textId="3E8E1411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(674)</w:t>
            </w:r>
          </w:p>
        </w:tc>
        <w:tc>
          <w:tcPr>
            <w:tcW w:w="244" w:type="dxa"/>
            <w:shd w:val="clear" w:color="auto" w:fill="auto"/>
          </w:tcPr>
          <w:p w14:paraId="6784EB7B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14AAC8A" w14:textId="6BA49A47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CA28AF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E87B9D5" w14:textId="24BF8849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BD7" w:rsidRPr="00D4442D" w14:paraId="15C70133" w14:textId="77777777" w:rsidTr="007F5BD7">
        <w:trPr>
          <w:trHeight w:val="66"/>
        </w:trPr>
        <w:tc>
          <w:tcPr>
            <w:tcW w:w="4140" w:type="dxa"/>
          </w:tcPr>
          <w:p w14:paraId="34B78EF4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3F7CB" w14:textId="25F2EB69" w:rsidR="007F5BD7" w:rsidRPr="001E7071" w:rsidRDefault="007F5BD7" w:rsidP="001E7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70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21,679</w:t>
            </w:r>
          </w:p>
        </w:tc>
        <w:tc>
          <w:tcPr>
            <w:tcW w:w="236" w:type="dxa"/>
            <w:shd w:val="clear" w:color="auto" w:fill="auto"/>
          </w:tcPr>
          <w:p w14:paraId="2A75CF5C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971D575" w14:textId="29512BB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4,364</w:t>
            </w:r>
          </w:p>
        </w:tc>
        <w:tc>
          <w:tcPr>
            <w:tcW w:w="244" w:type="dxa"/>
            <w:shd w:val="clear" w:color="auto" w:fill="auto"/>
          </w:tcPr>
          <w:p w14:paraId="4F16E7F2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D096E" w14:textId="61DDF765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(152)</w:t>
            </w:r>
          </w:p>
        </w:tc>
        <w:tc>
          <w:tcPr>
            <w:tcW w:w="236" w:type="dxa"/>
            <w:shd w:val="clear" w:color="auto" w:fill="auto"/>
          </w:tcPr>
          <w:p w14:paraId="20EF84A0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FA26D" w14:textId="1F15C2E3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25,891</w:t>
            </w:r>
          </w:p>
        </w:tc>
      </w:tr>
      <w:tr w:rsidR="007F5BD7" w:rsidRPr="00D4442D" w14:paraId="26379ABD" w14:textId="77777777" w:rsidTr="007F5BD7">
        <w:trPr>
          <w:trHeight w:val="66"/>
        </w:trPr>
        <w:tc>
          <w:tcPr>
            <w:tcW w:w="4140" w:type="dxa"/>
          </w:tcPr>
          <w:p w14:paraId="0E85AD97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6125D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F5747B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8336331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671362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03655F8" w14:textId="77777777" w:rsidR="007F5BD7" w:rsidRPr="00D4442D" w:rsidRDefault="007F5BD7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8CFE1B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EFD4B1F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26CD79A5" w14:textId="77777777" w:rsidTr="007F5BD7">
        <w:trPr>
          <w:trHeight w:val="66"/>
        </w:trPr>
        <w:tc>
          <w:tcPr>
            <w:tcW w:w="4140" w:type="dxa"/>
          </w:tcPr>
          <w:p w14:paraId="007ADEB7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BEC67C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D138C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7BCBF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4CC0F3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992EFF6" w14:textId="77777777" w:rsidR="007F5BD7" w:rsidRPr="00D4442D" w:rsidRDefault="007F5BD7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0C875C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B1A9D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424" w:rsidRPr="00D4442D" w14:paraId="66D8F20A" w14:textId="77777777" w:rsidTr="007F5BD7">
        <w:trPr>
          <w:trHeight w:val="66"/>
        </w:trPr>
        <w:tc>
          <w:tcPr>
            <w:tcW w:w="4140" w:type="dxa"/>
          </w:tcPr>
          <w:p w14:paraId="5280048F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3BB533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A3116F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E0BA18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35024B5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49CDC24" w14:textId="77777777" w:rsidR="007A1424" w:rsidRPr="00D4442D" w:rsidRDefault="007A1424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B62741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0C8861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5C3305A7" w14:textId="77777777" w:rsidTr="007F5BD7">
        <w:trPr>
          <w:trHeight w:val="66"/>
          <w:tblHeader/>
        </w:trPr>
        <w:tc>
          <w:tcPr>
            <w:tcW w:w="4140" w:type="dxa"/>
          </w:tcPr>
          <w:p w14:paraId="3E37FA29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484C4E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82626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FC4FC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08C61B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48DF968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A5E6B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0F5D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BD7" w:rsidRPr="00D4442D" w14:paraId="43F90838" w14:textId="77777777" w:rsidTr="007F5BD7">
        <w:trPr>
          <w:trHeight w:val="66"/>
          <w:tblHeader/>
        </w:trPr>
        <w:tc>
          <w:tcPr>
            <w:tcW w:w="4140" w:type="dxa"/>
          </w:tcPr>
          <w:p w14:paraId="2C6CB062" w14:textId="4BEFCFDC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0B77BD6" w14:textId="634AC603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16B195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B8B6A2" w14:textId="4D727FA6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2,340</w:t>
            </w:r>
          </w:p>
        </w:tc>
        <w:tc>
          <w:tcPr>
            <w:tcW w:w="244" w:type="dxa"/>
          </w:tcPr>
          <w:p w14:paraId="5B432583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A03096D" w14:textId="28CC68F6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8D7796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3178ED" w14:textId="62D990DC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(1,542)</w:t>
            </w:r>
          </w:p>
        </w:tc>
      </w:tr>
      <w:tr w:rsidR="007F5BD7" w:rsidRPr="00D4442D" w14:paraId="6166B073" w14:textId="77777777" w:rsidTr="00D763F2">
        <w:trPr>
          <w:trHeight w:val="378"/>
          <w:tblHeader/>
        </w:trPr>
        <w:tc>
          <w:tcPr>
            <w:tcW w:w="4140" w:type="dxa"/>
          </w:tcPr>
          <w:p w14:paraId="43BD2A4E" w14:textId="77B71C50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4B0CC3A2" w14:textId="3BCAE035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9FAC3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6D325E" w14:textId="624D1F2C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(61)</w:t>
            </w:r>
          </w:p>
        </w:tc>
        <w:tc>
          <w:tcPr>
            <w:tcW w:w="244" w:type="dxa"/>
            <w:shd w:val="clear" w:color="auto" w:fill="auto"/>
          </w:tcPr>
          <w:p w14:paraId="34323B55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061AF709" w14:textId="165872F6" w:rsidR="007F5BD7" w:rsidRPr="007F5BD7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3CEDD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A3CFC7" w14:textId="3EBC7009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</w:tr>
      <w:tr w:rsidR="007F5BD7" w:rsidRPr="00D4442D" w14:paraId="46A69880" w14:textId="77777777" w:rsidTr="007F5BD7">
        <w:trPr>
          <w:trHeight w:val="260"/>
          <w:tblHeader/>
        </w:trPr>
        <w:tc>
          <w:tcPr>
            <w:tcW w:w="4140" w:type="dxa"/>
          </w:tcPr>
          <w:p w14:paraId="70C43C4B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9F12C" w14:textId="713A8388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(3,882)</w:t>
            </w:r>
          </w:p>
        </w:tc>
        <w:tc>
          <w:tcPr>
            <w:tcW w:w="236" w:type="dxa"/>
            <w:shd w:val="clear" w:color="auto" w:fill="auto"/>
          </w:tcPr>
          <w:p w14:paraId="36B5FC6D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92F074F" w14:textId="40CB306C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2,279</w:t>
            </w:r>
          </w:p>
        </w:tc>
        <w:tc>
          <w:tcPr>
            <w:tcW w:w="244" w:type="dxa"/>
            <w:shd w:val="clear" w:color="auto" w:fill="auto"/>
          </w:tcPr>
          <w:p w14:paraId="3C383206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3DF3A" w14:textId="76241CFC" w:rsidR="007F5BD7" w:rsidRPr="007F5BD7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F7A61D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C6B8B" w14:textId="5F7DDB18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82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F5BD7" w:rsidRPr="00D4442D" w14:paraId="37B9CD19" w14:textId="77777777" w:rsidTr="007F5BD7">
        <w:trPr>
          <w:trHeight w:val="225"/>
          <w:tblHeader/>
        </w:trPr>
        <w:tc>
          <w:tcPr>
            <w:tcW w:w="4140" w:type="dxa"/>
          </w:tcPr>
          <w:p w14:paraId="00353AA6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17A51C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25DC7E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6ED152A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2051A25C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6CE5C70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BD3DA8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7F3315F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64B2A670" w14:textId="77777777" w:rsidTr="007F5BD7">
        <w:trPr>
          <w:trHeight w:val="66"/>
          <w:tblHeader/>
        </w:trPr>
        <w:tc>
          <w:tcPr>
            <w:tcW w:w="4140" w:type="dxa"/>
          </w:tcPr>
          <w:p w14:paraId="6DFE0BC6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16A703" w14:textId="38ECA39D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17,797</w:t>
            </w:r>
          </w:p>
        </w:tc>
        <w:tc>
          <w:tcPr>
            <w:tcW w:w="236" w:type="dxa"/>
            <w:shd w:val="clear" w:color="auto" w:fill="auto"/>
          </w:tcPr>
          <w:p w14:paraId="6E11F022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0682DE7" w14:textId="61C252CB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6,643</w:t>
            </w:r>
          </w:p>
        </w:tc>
        <w:tc>
          <w:tcPr>
            <w:tcW w:w="244" w:type="dxa"/>
            <w:shd w:val="clear" w:color="auto" w:fill="auto"/>
          </w:tcPr>
          <w:p w14:paraId="27B5CF69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04E2B67B" w14:textId="4FE7749D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(152)</w:t>
            </w:r>
          </w:p>
        </w:tc>
        <w:tc>
          <w:tcPr>
            <w:tcW w:w="236" w:type="dxa"/>
            <w:shd w:val="clear" w:color="auto" w:fill="auto"/>
          </w:tcPr>
          <w:p w14:paraId="087F3D2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45A3BBE" w14:textId="0ABDAC1D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1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4,288</w:t>
            </w:r>
          </w:p>
        </w:tc>
      </w:tr>
    </w:tbl>
    <w:p w14:paraId="5D106AAF" w14:textId="48A7D5C6" w:rsidR="00D62F67" w:rsidRDefault="00D62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44"/>
        <w:gridCol w:w="1196"/>
        <w:gridCol w:w="236"/>
        <w:gridCol w:w="1204"/>
      </w:tblGrid>
      <w:tr w:rsidR="009D44B9" w:rsidRPr="00D4442D" w14:paraId="675EAB2C" w14:textId="77777777" w:rsidTr="00980490">
        <w:trPr>
          <w:trHeight w:val="133"/>
        </w:trPr>
        <w:tc>
          <w:tcPr>
            <w:tcW w:w="4140" w:type="dxa"/>
          </w:tcPr>
          <w:p w14:paraId="6F1894A7" w14:textId="77777777" w:rsidR="009D44B9" w:rsidRPr="00D4442D" w:rsidRDefault="009D44B9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D0BC3AE" w14:textId="184FADD9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4B9" w:rsidRPr="00D4442D" w14:paraId="5B368A3C" w14:textId="77777777" w:rsidTr="00980490">
        <w:trPr>
          <w:trHeight w:val="133"/>
        </w:trPr>
        <w:tc>
          <w:tcPr>
            <w:tcW w:w="4140" w:type="dxa"/>
          </w:tcPr>
          <w:p w14:paraId="35D9A355" w14:textId="77777777" w:rsidR="009D44B9" w:rsidRPr="00D4442D" w:rsidRDefault="009D44B9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795BC061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F03489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D1C49CE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51483C1A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44B9" w:rsidRPr="00D4442D" w14:paraId="7F16C590" w14:textId="77777777" w:rsidTr="00980490">
        <w:trPr>
          <w:trHeight w:val="133"/>
        </w:trPr>
        <w:tc>
          <w:tcPr>
            <w:tcW w:w="4140" w:type="dxa"/>
          </w:tcPr>
          <w:p w14:paraId="0ADF08A4" w14:textId="77777777" w:rsidR="007A1424" w:rsidRPr="007A1424" w:rsidRDefault="007A1424" w:rsidP="007A142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8BECE0E" w14:textId="77777777" w:rsidR="007A1424" w:rsidRPr="007A1424" w:rsidRDefault="007A1424" w:rsidP="007A142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0D9930" w14:textId="295B259D" w:rsidR="009D44B9" w:rsidRPr="007A1424" w:rsidRDefault="007A1424" w:rsidP="007A142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2BA9D22" w14:textId="22000DFF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 w:rsidR="00723A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1C2ADAE6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31C7037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9AC78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F2A642A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585180AA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9C1D8B1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A2DD76" w14:textId="7EE0284D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 w:rsidR="00723A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9D44B9" w:rsidRPr="00D4442D" w14:paraId="6358FB49" w14:textId="77777777" w:rsidTr="00980490">
        <w:trPr>
          <w:trHeight w:val="133"/>
        </w:trPr>
        <w:tc>
          <w:tcPr>
            <w:tcW w:w="4140" w:type="dxa"/>
          </w:tcPr>
          <w:p w14:paraId="27A63361" w14:textId="77777777" w:rsidR="009D44B9" w:rsidRPr="00D4442D" w:rsidRDefault="009D44B9" w:rsidP="000D7B04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E0DD2B3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4B9" w:rsidRPr="00D4442D" w14:paraId="45DBE966" w14:textId="77777777" w:rsidTr="00980490">
        <w:trPr>
          <w:trHeight w:val="133"/>
        </w:trPr>
        <w:tc>
          <w:tcPr>
            <w:tcW w:w="4140" w:type="dxa"/>
          </w:tcPr>
          <w:p w14:paraId="67AD0CB0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4CCAEBA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57F9E6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91ACECA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47BD3F5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D7F16CD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9A842D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5CD73AF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4B9" w:rsidRPr="00D4442D" w14:paraId="12331369" w14:textId="77777777" w:rsidTr="00980490">
        <w:trPr>
          <w:trHeight w:val="133"/>
        </w:trPr>
        <w:tc>
          <w:tcPr>
            <w:tcW w:w="4140" w:type="dxa"/>
          </w:tcPr>
          <w:p w14:paraId="2095CC51" w14:textId="7777777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DCC063C" w14:textId="14DA9EF1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8,494</w:t>
            </w:r>
          </w:p>
        </w:tc>
        <w:tc>
          <w:tcPr>
            <w:tcW w:w="236" w:type="dxa"/>
            <w:shd w:val="clear" w:color="auto" w:fill="auto"/>
          </w:tcPr>
          <w:p w14:paraId="0717F83A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9A8709" w14:textId="66D62E4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6,181</w:t>
            </w:r>
          </w:p>
        </w:tc>
        <w:tc>
          <w:tcPr>
            <w:tcW w:w="244" w:type="dxa"/>
            <w:shd w:val="clear" w:color="auto" w:fill="auto"/>
          </w:tcPr>
          <w:p w14:paraId="6C3B466C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9099B7D" w14:textId="2138CA0F" w:rsidR="009D44B9" w:rsidRPr="00D4442D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EE6CC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08F887" w14:textId="6128CF6C" w:rsidR="009D44B9" w:rsidRPr="007F5BD7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14,675</w:t>
            </w:r>
          </w:p>
        </w:tc>
      </w:tr>
      <w:tr w:rsidR="009D44B9" w:rsidRPr="00D4442D" w14:paraId="6DB5D880" w14:textId="77777777" w:rsidTr="00980490">
        <w:trPr>
          <w:trHeight w:val="133"/>
        </w:trPr>
        <w:tc>
          <w:tcPr>
            <w:tcW w:w="4140" w:type="dxa"/>
          </w:tcPr>
          <w:p w14:paraId="4C7C57BE" w14:textId="7777777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593F017E" w14:textId="225E9E9F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5,175</w:t>
            </w:r>
          </w:p>
        </w:tc>
        <w:tc>
          <w:tcPr>
            <w:tcW w:w="236" w:type="dxa"/>
            <w:shd w:val="clear" w:color="auto" w:fill="auto"/>
          </w:tcPr>
          <w:p w14:paraId="61292712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CCD7C0" w14:textId="1EA53431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(2,264)</w:t>
            </w:r>
          </w:p>
        </w:tc>
        <w:tc>
          <w:tcPr>
            <w:tcW w:w="244" w:type="dxa"/>
            <w:shd w:val="clear" w:color="auto" w:fill="auto"/>
          </w:tcPr>
          <w:p w14:paraId="077D9E0C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924D5CD" w14:textId="430C0F90" w:rsidR="009D44B9" w:rsidRPr="00D4442D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2B0716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BB97A8" w14:textId="4DDB3934" w:rsidR="009D44B9" w:rsidRPr="007F5BD7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2,911</w:t>
            </w:r>
          </w:p>
        </w:tc>
      </w:tr>
      <w:tr w:rsidR="009D44B9" w:rsidRPr="00D4442D" w14:paraId="44B09C37" w14:textId="77777777" w:rsidTr="00980490">
        <w:trPr>
          <w:trHeight w:val="133"/>
        </w:trPr>
        <w:tc>
          <w:tcPr>
            <w:tcW w:w="4140" w:type="dxa"/>
          </w:tcPr>
          <w:p w14:paraId="743FA9D9" w14:textId="7777777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4963D3B5" w14:textId="04999C93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7,336</w:t>
            </w:r>
          </w:p>
        </w:tc>
        <w:tc>
          <w:tcPr>
            <w:tcW w:w="236" w:type="dxa"/>
            <w:shd w:val="clear" w:color="auto" w:fill="auto"/>
          </w:tcPr>
          <w:p w14:paraId="15BD938F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D28F65" w14:textId="054CAD24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600</w:t>
            </w:r>
          </w:p>
        </w:tc>
        <w:tc>
          <w:tcPr>
            <w:tcW w:w="244" w:type="dxa"/>
            <w:shd w:val="clear" w:color="auto" w:fill="auto"/>
          </w:tcPr>
          <w:p w14:paraId="3CD3E33E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27C19B4A" w14:textId="786563ED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36" w:type="dxa"/>
            <w:shd w:val="clear" w:color="auto" w:fill="auto"/>
          </w:tcPr>
          <w:p w14:paraId="496F3096" w14:textId="77777777" w:rsidR="009D44B9" w:rsidRPr="00D4442D" w:rsidRDefault="009D44B9" w:rsidP="009D44B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9A7C801" w14:textId="6E528719" w:rsidR="009D44B9" w:rsidRPr="007F5BD7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7,784</w:t>
            </w:r>
          </w:p>
        </w:tc>
      </w:tr>
      <w:tr w:rsidR="009D44B9" w:rsidRPr="00D4442D" w14:paraId="1661F3E5" w14:textId="77777777" w:rsidTr="00980490">
        <w:trPr>
          <w:trHeight w:val="133"/>
        </w:trPr>
        <w:tc>
          <w:tcPr>
            <w:tcW w:w="4140" w:type="dxa"/>
          </w:tcPr>
          <w:p w14:paraId="4665B941" w14:textId="7777777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4780D332" w14:textId="2D2CFBD3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674</w:t>
            </w:r>
          </w:p>
        </w:tc>
        <w:tc>
          <w:tcPr>
            <w:tcW w:w="236" w:type="dxa"/>
            <w:shd w:val="clear" w:color="auto" w:fill="auto"/>
          </w:tcPr>
          <w:p w14:paraId="3433042D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33F21D" w14:textId="037B83B2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(674)</w:t>
            </w:r>
          </w:p>
        </w:tc>
        <w:tc>
          <w:tcPr>
            <w:tcW w:w="244" w:type="dxa"/>
            <w:shd w:val="clear" w:color="auto" w:fill="auto"/>
          </w:tcPr>
          <w:p w14:paraId="77DC0C1D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4FC99C9C" w14:textId="78E3B6A9" w:rsidR="009D44B9" w:rsidRPr="00D4442D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89F20E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B17AD59" w14:textId="7AF147AB" w:rsidR="009D44B9" w:rsidRPr="00D4442D" w:rsidRDefault="009D44B9" w:rsidP="00996E1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44B9" w:rsidRPr="00D4442D" w14:paraId="1B7C1825" w14:textId="77777777" w:rsidTr="00980490">
        <w:trPr>
          <w:trHeight w:val="66"/>
        </w:trPr>
        <w:tc>
          <w:tcPr>
            <w:tcW w:w="4140" w:type="dxa"/>
          </w:tcPr>
          <w:p w14:paraId="46D65362" w14:textId="7777777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9C379" w14:textId="577AACED" w:rsidR="009D44B9" w:rsidRPr="00D4442D" w:rsidRDefault="009D44B9" w:rsidP="009D44B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21,679</w:t>
            </w:r>
          </w:p>
        </w:tc>
        <w:tc>
          <w:tcPr>
            <w:tcW w:w="236" w:type="dxa"/>
            <w:shd w:val="clear" w:color="auto" w:fill="auto"/>
          </w:tcPr>
          <w:p w14:paraId="53DCCFDF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1F92D3" w14:textId="715D7A51" w:rsidR="009D44B9" w:rsidRPr="00D4442D" w:rsidRDefault="007A1424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3,843</w:t>
            </w:r>
          </w:p>
        </w:tc>
        <w:tc>
          <w:tcPr>
            <w:tcW w:w="244" w:type="dxa"/>
            <w:shd w:val="clear" w:color="auto" w:fill="auto"/>
          </w:tcPr>
          <w:p w14:paraId="2B508950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081AD" w14:textId="3AB17615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(152)</w:t>
            </w:r>
          </w:p>
        </w:tc>
        <w:tc>
          <w:tcPr>
            <w:tcW w:w="236" w:type="dxa"/>
            <w:shd w:val="clear" w:color="auto" w:fill="auto"/>
          </w:tcPr>
          <w:p w14:paraId="4D6BABDA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CBA84" w14:textId="577374F0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7A1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</w:tr>
      <w:tr w:rsidR="009D44B9" w:rsidRPr="00D4442D" w14:paraId="2E94118A" w14:textId="77777777" w:rsidTr="00980490">
        <w:trPr>
          <w:trHeight w:val="66"/>
        </w:trPr>
        <w:tc>
          <w:tcPr>
            <w:tcW w:w="4140" w:type="dxa"/>
          </w:tcPr>
          <w:p w14:paraId="02B71425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8C749B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623BBF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29AEC45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C6703C2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7080A82" w14:textId="77777777" w:rsidR="009D44B9" w:rsidRPr="00D4442D" w:rsidRDefault="009D44B9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87FFC3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E6B89D8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44B9" w:rsidRPr="00D4442D" w14:paraId="29F35E6F" w14:textId="77777777" w:rsidTr="00980490">
        <w:trPr>
          <w:trHeight w:val="66"/>
        </w:trPr>
        <w:tc>
          <w:tcPr>
            <w:tcW w:w="4140" w:type="dxa"/>
          </w:tcPr>
          <w:p w14:paraId="0171AE88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415141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D6E6C8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606686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94A086F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8325793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5686A7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78B638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4B9" w:rsidRPr="00D4442D" w14:paraId="1D043F81" w14:textId="77777777" w:rsidTr="00980490">
        <w:trPr>
          <w:trHeight w:val="66"/>
        </w:trPr>
        <w:tc>
          <w:tcPr>
            <w:tcW w:w="4140" w:type="dxa"/>
          </w:tcPr>
          <w:p w14:paraId="74F79648" w14:textId="4DA3E4B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94D328E" w14:textId="238A1394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9948BB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87EAEC" w14:textId="031DD91B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2,340</w:t>
            </w:r>
          </w:p>
        </w:tc>
        <w:tc>
          <w:tcPr>
            <w:tcW w:w="244" w:type="dxa"/>
          </w:tcPr>
          <w:p w14:paraId="294C5A65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7134A10A" w14:textId="2B1E8719" w:rsidR="009D44B9" w:rsidRPr="00D4442D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13005C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01897C" w14:textId="4D319CF4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(1,542)</w:t>
            </w:r>
          </w:p>
        </w:tc>
      </w:tr>
      <w:tr w:rsidR="009D44B9" w:rsidRPr="00D4442D" w14:paraId="67C9F60A" w14:textId="77777777" w:rsidTr="00980490">
        <w:trPr>
          <w:trHeight w:val="66"/>
        </w:trPr>
        <w:tc>
          <w:tcPr>
            <w:tcW w:w="4140" w:type="dxa"/>
          </w:tcPr>
          <w:p w14:paraId="787A84DD" w14:textId="74C57DA2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F480980" w14:textId="3E650774" w:rsidR="009D44B9" w:rsidRPr="00D4442D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A126AD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559703" w14:textId="3D1D0BFD" w:rsidR="009D44B9" w:rsidRPr="00D4442D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(61)</w:t>
            </w:r>
          </w:p>
        </w:tc>
        <w:tc>
          <w:tcPr>
            <w:tcW w:w="244" w:type="dxa"/>
          </w:tcPr>
          <w:p w14:paraId="6C8F1199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7A30DAC" w14:textId="24EC8EC8" w:rsidR="009D44B9" w:rsidRPr="00D4442D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05953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7F96D4" w14:textId="65D0EB52" w:rsidR="009D44B9" w:rsidRPr="007F5BD7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</w:tr>
      <w:tr w:rsidR="009D44B9" w:rsidRPr="00D4442D" w14:paraId="72DF7516" w14:textId="77777777" w:rsidTr="00980490">
        <w:trPr>
          <w:trHeight w:val="260"/>
        </w:trPr>
        <w:tc>
          <w:tcPr>
            <w:tcW w:w="4140" w:type="dxa"/>
          </w:tcPr>
          <w:p w14:paraId="49F0D239" w14:textId="77777777" w:rsidR="009D44B9" w:rsidRPr="00D4442D" w:rsidRDefault="009D44B9" w:rsidP="009D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DA076" w14:textId="7EAE3B22" w:rsidR="009D44B9" w:rsidRPr="007F5BD7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(3,882)</w:t>
            </w:r>
          </w:p>
        </w:tc>
        <w:tc>
          <w:tcPr>
            <w:tcW w:w="236" w:type="dxa"/>
            <w:shd w:val="clear" w:color="auto" w:fill="auto"/>
          </w:tcPr>
          <w:p w14:paraId="23C19AD9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55E315A" w14:textId="3FC52BB5" w:rsidR="009D44B9" w:rsidRPr="007F5BD7" w:rsidRDefault="009D44B9" w:rsidP="009D44B9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2,279</w:t>
            </w:r>
          </w:p>
        </w:tc>
        <w:tc>
          <w:tcPr>
            <w:tcW w:w="244" w:type="dxa"/>
            <w:shd w:val="clear" w:color="auto" w:fill="auto"/>
          </w:tcPr>
          <w:p w14:paraId="19981E38" w14:textId="77777777" w:rsidR="009D44B9" w:rsidRPr="007F5BD7" w:rsidRDefault="009D44B9" w:rsidP="009D44B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BF99F" w14:textId="1E3B5BC2" w:rsidR="009D44B9" w:rsidRPr="007F5BD7" w:rsidRDefault="009D44B9" w:rsidP="009D44B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343A34" w14:textId="77777777" w:rsidR="009D44B9" w:rsidRPr="00D4442D" w:rsidRDefault="009D44B9" w:rsidP="009D44B9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9B707" w14:textId="425EFB65" w:rsidR="009D44B9" w:rsidRPr="00D4442D" w:rsidRDefault="009D44B9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(1,603)</w:t>
            </w:r>
          </w:p>
        </w:tc>
      </w:tr>
      <w:tr w:rsidR="009D44B9" w:rsidRPr="00D4442D" w14:paraId="096F97EB" w14:textId="77777777" w:rsidTr="00A440B4">
        <w:trPr>
          <w:trHeight w:val="225"/>
        </w:trPr>
        <w:tc>
          <w:tcPr>
            <w:tcW w:w="4140" w:type="dxa"/>
          </w:tcPr>
          <w:p w14:paraId="019BBC6A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97E5E1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5ACB7F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A3D9584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479D9C47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48139E5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96C175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E889957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44B9" w:rsidRPr="00D4442D" w14:paraId="4A6E31CF" w14:textId="77777777" w:rsidTr="00A440B4">
        <w:trPr>
          <w:trHeight w:val="66"/>
        </w:trPr>
        <w:tc>
          <w:tcPr>
            <w:tcW w:w="4140" w:type="dxa"/>
          </w:tcPr>
          <w:p w14:paraId="1923C8D9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DCE256" w14:textId="6BC9D14B" w:rsidR="009D44B9" w:rsidRPr="007F5BD7" w:rsidRDefault="009D44B9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236" w:type="dxa"/>
            <w:shd w:val="clear" w:color="auto" w:fill="auto"/>
          </w:tcPr>
          <w:p w14:paraId="10E3A4E2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83928F4" w14:textId="59CE1947" w:rsidR="009D44B9" w:rsidRPr="007F5BD7" w:rsidRDefault="009D44B9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6,122</w:t>
            </w:r>
          </w:p>
        </w:tc>
        <w:tc>
          <w:tcPr>
            <w:tcW w:w="244" w:type="dxa"/>
            <w:shd w:val="clear" w:color="auto" w:fill="auto"/>
          </w:tcPr>
          <w:p w14:paraId="13E4CA9F" w14:textId="77777777" w:rsidR="009D44B9" w:rsidRPr="007F5BD7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B3DEF28" w14:textId="2B181788" w:rsidR="009D44B9" w:rsidRPr="00D4442D" w:rsidRDefault="009D44B9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(152)</w:t>
            </w:r>
          </w:p>
        </w:tc>
        <w:tc>
          <w:tcPr>
            <w:tcW w:w="236" w:type="dxa"/>
            <w:shd w:val="clear" w:color="auto" w:fill="auto"/>
          </w:tcPr>
          <w:p w14:paraId="220CB09E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BE06421" w14:textId="21F7693E" w:rsidR="009D44B9" w:rsidRPr="00D4442D" w:rsidRDefault="009D44B9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</w:tr>
      <w:tr w:rsidR="007F5BD7" w:rsidRPr="00D4442D" w14:paraId="07D24330" w14:textId="77777777" w:rsidTr="00980490">
        <w:trPr>
          <w:trHeight w:val="133"/>
        </w:trPr>
        <w:tc>
          <w:tcPr>
            <w:tcW w:w="4140" w:type="dxa"/>
          </w:tcPr>
          <w:p w14:paraId="4F8138E2" w14:textId="77777777" w:rsidR="007F5BD7" w:rsidRPr="00D4442D" w:rsidRDefault="007F5BD7" w:rsidP="007F5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B7021ED" w14:textId="562D07E9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A605D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BD7" w:rsidRPr="00D4442D" w14:paraId="6F44B875" w14:textId="77777777" w:rsidTr="00980490">
        <w:trPr>
          <w:trHeight w:val="133"/>
        </w:trPr>
        <w:tc>
          <w:tcPr>
            <w:tcW w:w="4140" w:type="dxa"/>
          </w:tcPr>
          <w:p w14:paraId="286843DB" w14:textId="77777777" w:rsidR="007F5BD7" w:rsidRPr="00D4442D" w:rsidRDefault="007F5BD7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430003F9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A53202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67C6CAA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2E618C00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424" w:rsidRPr="00D4442D" w14:paraId="320CD3AA" w14:textId="77777777" w:rsidTr="00980490">
        <w:trPr>
          <w:trHeight w:val="133"/>
        </w:trPr>
        <w:tc>
          <w:tcPr>
            <w:tcW w:w="4140" w:type="dxa"/>
          </w:tcPr>
          <w:p w14:paraId="7E8F514B" w14:textId="77777777" w:rsidR="007A1424" w:rsidRPr="007A1424" w:rsidRDefault="007A1424" w:rsidP="007A1424">
            <w:pPr>
              <w:pStyle w:val="acctfourfigures"/>
              <w:spacing w:line="18" w:lineRule="atLeast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B2E93D2" w14:textId="77777777" w:rsidR="007A1424" w:rsidRPr="007A1424" w:rsidRDefault="007A1424" w:rsidP="007A1424">
            <w:pPr>
              <w:pStyle w:val="acctfourfigures"/>
              <w:spacing w:line="18" w:lineRule="atLeast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83B97C5" w14:textId="24E9B695" w:rsidR="007A1424" w:rsidRPr="00D4442D" w:rsidRDefault="007A1424" w:rsidP="007A1424">
            <w:pPr>
              <w:pStyle w:val="acctfourfigures"/>
              <w:tabs>
                <w:tab w:val="clear" w:pos="765"/>
              </w:tabs>
              <w:spacing w:line="18" w:lineRule="atLeast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13A2008" w14:textId="7E49347F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DEBA6F9" w14:textId="77777777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7E41F3E" w14:textId="77777777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B5856" w14:textId="458F717A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2389396" w14:textId="77777777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F82D21B" w14:textId="69413521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8C3564F" w14:textId="77777777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D30251" w14:textId="6DEFAF6F" w:rsidR="007A1424" w:rsidRPr="00D4442D" w:rsidRDefault="007A1424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F5BD7" w:rsidRPr="00D4442D" w14:paraId="5EA0ACC6" w14:textId="77777777" w:rsidTr="00980490">
        <w:trPr>
          <w:trHeight w:val="133"/>
        </w:trPr>
        <w:tc>
          <w:tcPr>
            <w:tcW w:w="4140" w:type="dxa"/>
          </w:tcPr>
          <w:p w14:paraId="3120EC5D" w14:textId="77777777" w:rsidR="007F5BD7" w:rsidRPr="00D4442D" w:rsidRDefault="007F5BD7" w:rsidP="000D7B04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71869D3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BD7" w:rsidRPr="00D4442D" w14:paraId="7600FDB4" w14:textId="77777777" w:rsidTr="00980490">
        <w:trPr>
          <w:trHeight w:val="133"/>
        </w:trPr>
        <w:tc>
          <w:tcPr>
            <w:tcW w:w="4140" w:type="dxa"/>
          </w:tcPr>
          <w:p w14:paraId="55112210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D549C81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04A86E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7BE33D8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6D79B92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878000E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A6E36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36DCA92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BD7" w:rsidRPr="00D4442D" w14:paraId="3F6F015D" w14:textId="77777777" w:rsidTr="00980490">
        <w:trPr>
          <w:trHeight w:val="133"/>
        </w:trPr>
        <w:tc>
          <w:tcPr>
            <w:tcW w:w="4140" w:type="dxa"/>
          </w:tcPr>
          <w:p w14:paraId="1F11EB36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D79442C" w14:textId="6D69B7C0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9,333</w:t>
            </w:r>
          </w:p>
        </w:tc>
        <w:tc>
          <w:tcPr>
            <w:tcW w:w="236" w:type="dxa"/>
            <w:shd w:val="clear" w:color="auto" w:fill="auto"/>
          </w:tcPr>
          <w:p w14:paraId="0038FF64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AA43AC" w14:textId="2913C9D6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(839)</w:t>
            </w:r>
          </w:p>
        </w:tc>
        <w:tc>
          <w:tcPr>
            <w:tcW w:w="244" w:type="dxa"/>
            <w:shd w:val="clear" w:color="auto" w:fill="auto"/>
          </w:tcPr>
          <w:p w14:paraId="0FF2D4A3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1D42716" w14:textId="753F1896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EC67D5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58457F" w14:textId="45C1EFE9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</w:tr>
      <w:tr w:rsidR="007F5BD7" w:rsidRPr="00D4442D" w14:paraId="6CF90020" w14:textId="77777777" w:rsidTr="00980490">
        <w:trPr>
          <w:trHeight w:val="133"/>
        </w:trPr>
        <w:tc>
          <w:tcPr>
            <w:tcW w:w="4140" w:type="dxa"/>
          </w:tcPr>
          <w:p w14:paraId="0E3862F8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243982BC" w14:textId="58968735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2,726</w:t>
            </w:r>
          </w:p>
        </w:tc>
        <w:tc>
          <w:tcPr>
            <w:tcW w:w="236" w:type="dxa"/>
            <w:shd w:val="clear" w:color="auto" w:fill="auto"/>
          </w:tcPr>
          <w:p w14:paraId="4D593A71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23DA36" w14:textId="706A4A96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2,449</w:t>
            </w:r>
          </w:p>
        </w:tc>
        <w:tc>
          <w:tcPr>
            <w:tcW w:w="244" w:type="dxa"/>
            <w:shd w:val="clear" w:color="auto" w:fill="auto"/>
          </w:tcPr>
          <w:p w14:paraId="41774FA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193804F3" w14:textId="2C2BD6A0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22B01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CA9668" w14:textId="1FAA57D1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5,175</w:t>
            </w:r>
          </w:p>
        </w:tc>
      </w:tr>
      <w:tr w:rsidR="007F5BD7" w:rsidRPr="00D4442D" w14:paraId="2A7E0B12" w14:textId="77777777" w:rsidTr="00980490">
        <w:trPr>
          <w:trHeight w:val="133"/>
        </w:trPr>
        <w:tc>
          <w:tcPr>
            <w:tcW w:w="4140" w:type="dxa"/>
          </w:tcPr>
          <w:p w14:paraId="2786BEA4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774C6C85" w14:textId="0CD9A9AF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236" w:type="dxa"/>
            <w:shd w:val="clear" w:color="auto" w:fill="auto"/>
          </w:tcPr>
          <w:p w14:paraId="49EC2D71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981D19" w14:textId="222D8A51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44" w:type="dxa"/>
            <w:shd w:val="clear" w:color="auto" w:fill="auto"/>
          </w:tcPr>
          <w:p w14:paraId="5AA101C7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6DCE03E2" w14:textId="0DB6666E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1377F814" w14:textId="77777777" w:rsidR="007F5BD7" w:rsidRPr="00D4442D" w:rsidRDefault="007F5BD7" w:rsidP="007F5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C74DE38" w14:textId="515561F0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7,336</w:t>
            </w:r>
          </w:p>
        </w:tc>
      </w:tr>
      <w:tr w:rsidR="007F5BD7" w:rsidRPr="00D4442D" w14:paraId="7F6BC674" w14:textId="77777777" w:rsidTr="00980490">
        <w:trPr>
          <w:trHeight w:val="133"/>
        </w:trPr>
        <w:tc>
          <w:tcPr>
            <w:tcW w:w="4140" w:type="dxa"/>
          </w:tcPr>
          <w:p w14:paraId="407B8DC7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5EFAD5C5" w14:textId="7D596104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57E7D589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F7C2FB" w14:textId="386BF5D0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44" w:type="dxa"/>
            <w:shd w:val="clear" w:color="auto" w:fill="auto"/>
          </w:tcPr>
          <w:p w14:paraId="03000BB3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3CD96E3" w14:textId="4EF80987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25988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D1A9CC" w14:textId="37AE4C55" w:rsidR="007F5BD7" w:rsidRPr="00D4442D" w:rsidRDefault="007F5BD7" w:rsidP="009D44B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7F5BD7" w:rsidRPr="00D4442D" w14:paraId="2F702AB1" w14:textId="77777777" w:rsidTr="00980490">
        <w:trPr>
          <w:trHeight w:val="66"/>
        </w:trPr>
        <w:tc>
          <w:tcPr>
            <w:tcW w:w="4140" w:type="dxa"/>
          </w:tcPr>
          <w:p w14:paraId="64A95E0E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A1A20" w14:textId="57DEC356" w:rsidR="007F5BD7" w:rsidRPr="00D4442D" w:rsidRDefault="007F5BD7" w:rsidP="007F5B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36" w:type="dxa"/>
            <w:shd w:val="clear" w:color="auto" w:fill="auto"/>
          </w:tcPr>
          <w:p w14:paraId="5D190BB3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4E2B635" w14:textId="37F6888D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2,503</w:t>
            </w:r>
          </w:p>
        </w:tc>
        <w:tc>
          <w:tcPr>
            <w:tcW w:w="244" w:type="dxa"/>
            <w:shd w:val="clear" w:color="auto" w:fill="auto"/>
          </w:tcPr>
          <w:p w14:paraId="2874E37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77918" w14:textId="6940F569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7BFD42E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09DD" w14:textId="186E5DE2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7F5BD7" w:rsidRPr="00D4442D" w14:paraId="1A785074" w14:textId="77777777" w:rsidTr="00980490">
        <w:trPr>
          <w:trHeight w:val="66"/>
        </w:trPr>
        <w:tc>
          <w:tcPr>
            <w:tcW w:w="4140" w:type="dxa"/>
          </w:tcPr>
          <w:p w14:paraId="7D22A61C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4B69E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92A5B6C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90200EB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CEA2A8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E6EAA93" w14:textId="77777777" w:rsidR="007F5BD7" w:rsidRPr="00D4442D" w:rsidRDefault="007F5BD7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92BD5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675A643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568BD769" w14:textId="77777777" w:rsidTr="00980490">
        <w:trPr>
          <w:trHeight w:val="66"/>
        </w:trPr>
        <w:tc>
          <w:tcPr>
            <w:tcW w:w="4140" w:type="dxa"/>
          </w:tcPr>
          <w:p w14:paraId="7DC5E3A9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BBBC37B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470D8A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9DF4865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5E8F553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518588D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0A0C8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68FD284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BD7" w:rsidRPr="00D4442D" w14:paraId="1E795DE5" w14:textId="77777777" w:rsidTr="00980490">
        <w:trPr>
          <w:trHeight w:val="66"/>
        </w:trPr>
        <w:tc>
          <w:tcPr>
            <w:tcW w:w="4140" w:type="dxa"/>
          </w:tcPr>
          <w:p w14:paraId="4DD3BF98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F6A0C00" w14:textId="1D2DB9E3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(1,559)</w:t>
            </w:r>
          </w:p>
        </w:tc>
        <w:tc>
          <w:tcPr>
            <w:tcW w:w="236" w:type="dxa"/>
          </w:tcPr>
          <w:p w14:paraId="325B376A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69A80F" w14:textId="1FD97CAB" w:rsidR="007F5BD7" w:rsidRPr="00D4442D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(2,323)</w:t>
            </w:r>
          </w:p>
        </w:tc>
        <w:tc>
          <w:tcPr>
            <w:tcW w:w="244" w:type="dxa"/>
          </w:tcPr>
          <w:p w14:paraId="20613D63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D7CD535" w14:textId="4087AD0B" w:rsidR="007F5BD7" w:rsidRPr="00D4442D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90C2EB7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6901DD" w14:textId="00B2C296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(3,882)</w:t>
            </w:r>
          </w:p>
        </w:tc>
      </w:tr>
      <w:tr w:rsidR="007F5BD7" w:rsidRPr="00D4442D" w14:paraId="29630836" w14:textId="77777777" w:rsidTr="00980490">
        <w:trPr>
          <w:trHeight w:val="260"/>
        </w:trPr>
        <w:tc>
          <w:tcPr>
            <w:tcW w:w="4140" w:type="dxa"/>
          </w:tcPr>
          <w:p w14:paraId="5DAC42AE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6EB19" w14:textId="75524EB6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(1,559)</w:t>
            </w:r>
          </w:p>
        </w:tc>
        <w:tc>
          <w:tcPr>
            <w:tcW w:w="236" w:type="dxa"/>
            <w:shd w:val="clear" w:color="auto" w:fill="auto"/>
          </w:tcPr>
          <w:p w14:paraId="36F5E869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2E1E52E" w14:textId="02575560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F3A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(2,323)</w:t>
            </w:r>
          </w:p>
        </w:tc>
        <w:tc>
          <w:tcPr>
            <w:tcW w:w="244" w:type="dxa"/>
            <w:shd w:val="clear" w:color="auto" w:fill="auto"/>
          </w:tcPr>
          <w:p w14:paraId="7F21D1CD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A993C" w14:textId="35400118" w:rsidR="007F5BD7" w:rsidRPr="007F5BD7" w:rsidRDefault="007F5BD7" w:rsidP="007F5BD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A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558510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90BA" w14:textId="2E61C581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(3,882)</w:t>
            </w:r>
          </w:p>
        </w:tc>
      </w:tr>
      <w:tr w:rsidR="007F5BD7" w:rsidRPr="00D4442D" w14:paraId="2DC4287E" w14:textId="77777777" w:rsidTr="00980490">
        <w:trPr>
          <w:trHeight w:val="225"/>
        </w:trPr>
        <w:tc>
          <w:tcPr>
            <w:tcW w:w="4140" w:type="dxa"/>
          </w:tcPr>
          <w:p w14:paraId="573ED4E2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79D711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3C6F67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8AC685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70EE98C8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C6820E7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C2F54B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F48FAA2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6517301D" w14:textId="77777777" w:rsidTr="00980490">
        <w:trPr>
          <w:trHeight w:val="66"/>
        </w:trPr>
        <w:tc>
          <w:tcPr>
            <w:tcW w:w="4140" w:type="dxa"/>
          </w:tcPr>
          <w:p w14:paraId="59522531" w14:textId="77777777" w:rsidR="007F5BD7" w:rsidRPr="00D4442D" w:rsidRDefault="007F5BD7" w:rsidP="007F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69A437" w14:textId="4EFE43CA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17,599</w:t>
            </w:r>
          </w:p>
        </w:tc>
        <w:tc>
          <w:tcPr>
            <w:tcW w:w="236" w:type="dxa"/>
            <w:shd w:val="clear" w:color="auto" w:fill="auto"/>
          </w:tcPr>
          <w:p w14:paraId="52CD9C89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4FB0358" w14:textId="1AACB7CC" w:rsidR="007F5BD7" w:rsidRPr="007F5BD7" w:rsidRDefault="007F5BD7" w:rsidP="007F5BD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44" w:type="dxa"/>
            <w:shd w:val="clear" w:color="auto" w:fill="auto"/>
          </w:tcPr>
          <w:p w14:paraId="1CBC1D10" w14:textId="77777777" w:rsidR="007F5BD7" w:rsidRPr="007F5BD7" w:rsidRDefault="007F5BD7" w:rsidP="007F5B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77B3BD56" w14:textId="62E456C4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457373DE" w14:textId="77777777" w:rsidR="007F5BD7" w:rsidRPr="00D4442D" w:rsidRDefault="007F5BD7" w:rsidP="007F5BD7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7930ED94" w14:textId="25357DE8" w:rsidR="007F5BD7" w:rsidRPr="00D4442D" w:rsidRDefault="007F5BD7" w:rsidP="007F5BD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17,797</w:t>
            </w:r>
          </w:p>
        </w:tc>
      </w:tr>
    </w:tbl>
    <w:p w14:paraId="2C4528C9" w14:textId="77777777" w:rsidR="007A1424" w:rsidRDefault="007A1424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  <w:cs/>
        </w:rPr>
      </w:pPr>
    </w:p>
    <w:p w14:paraId="03BED194" w14:textId="743A7E75" w:rsidR="00E11312" w:rsidRPr="00A605D7" w:rsidRDefault="00E11312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hint="cs"/>
          <w:color w:val="000000"/>
          <w:sz w:val="30"/>
          <w:szCs w:val="30"/>
          <w:cs/>
        </w:rPr>
        <w:t>สินทรัพย์ภาษีเงินได้รอการตัดบัญชีที่ยังไม่ได้รับรู้เกิดจากรายการดังต่อไปนี้</w:t>
      </w:r>
    </w:p>
    <w:p w14:paraId="293E5D04" w14:textId="77777777" w:rsidR="006257F8" w:rsidRPr="00A605D7" w:rsidRDefault="006257F8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</w:p>
    <w:tbl>
      <w:tblPr>
        <w:tblW w:w="90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3"/>
      </w:tblGrid>
      <w:tr w:rsidR="003E4B11" w:rsidRPr="00A605D7" w14:paraId="5EF7E26E" w14:textId="77777777" w:rsidTr="00D97EF3">
        <w:trPr>
          <w:tblHeader/>
        </w:trPr>
        <w:tc>
          <w:tcPr>
            <w:tcW w:w="3150" w:type="dxa"/>
            <w:vAlign w:val="bottom"/>
          </w:tcPr>
          <w:p w14:paraId="73BF4B49" w14:textId="6A238473" w:rsidR="003E4B11" w:rsidRPr="00A605D7" w:rsidRDefault="003E4B11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B6C2632" w14:textId="322C22A4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01F201" w14:textId="77777777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7CDA54E5" w14:textId="77777777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9A9" w:rsidRPr="00A605D7" w14:paraId="12353816" w14:textId="77777777" w:rsidTr="00D97EF3">
        <w:trPr>
          <w:tblHeader/>
        </w:trPr>
        <w:tc>
          <w:tcPr>
            <w:tcW w:w="3150" w:type="dxa"/>
          </w:tcPr>
          <w:p w14:paraId="02308306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1F3BBF" w14:textId="5B2469F4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43DB91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4B179A" w14:textId="19185CCD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CD54531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CC1EE6" w14:textId="695F981B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CA3CE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290A5CB" w14:textId="2EF0FCE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0369A9" w:rsidRPr="00A605D7" w14:paraId="190D0C8B" w14:textId="77777777" w:rsidTr="00843D8E">
        <w:trPr>
          <w:tblHeader/>
        </w:trPr>
        <w:tc>
          <w:tcPr>
            <w:tcW w:w="3150" w:type="dxa"/>
          </w:tcPr>
          <w:p w14:paraId="30536C76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53" w:type="dxa"/>
            <w:gridSpan w:val="7"/>
          </w:tcPr>
          <w:p w14:paraId="0B74C097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69A9" w:rsidRPr="00A605D7" w14:paraId="22F77446" w14:textId="77777777" w:rsidTr="00D97EF3">
        <w:tc>
          <w:tcPr>
            <w:tcW w:w="3150" w:type="dxa"/>
            <w:shd w:val="clear" w:color="auto" w:fill="auto"/>
          </w:tcPr>
          <w:p w14:paraId="08D00E2E" w14:textId="18AB465D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CBDD9" w14:textId="3D58DEAA" w:rsidR="000369A9" w:rsidRPr="00A605D7" w:rsidRDefault="00A31FA5" w:rsidP="00D97E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72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162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72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62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CBFE14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DF33B6" w14:textId="4EF9066B" w:rsidR="000369A9" w:rsidRPr="00A605D7" w:rsidRDefault="000369A9" w:rsidP="00D97E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34CF9CEB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BC3A802" w14:textId="52616DC4" w:rsidR="000369A9" w:rsidRPr="00A605D7" w:rsidRDefault="00241D56" w:rsidP="00843D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(101,872)</w:t>
            </w:r>
          </w:p>
        </w:tc>
        <w:tc>
          <w:tcPr>
            <w:tcW w:w="270" w:type="dxa"/>
            <w:shd w:val="clear" w:color="auto" w:fill="auto"/>
          </w:tcPr>
          <w:p w14:paraId="3C1116E4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6A7EB36" w14:textId="3B61AC34" w:rsidR="000369A9" w:rsidRPr="00A605D7" w:rsidRDefault="000369A9" w:rsidP="000369A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D56" w:rsidRPr="00A605D7" w14:paraId="33A6573D" w14:textId="77777777" w:rsidTr="00D97EF3">
        <w:tc>
          <w:tcPr>
            <w:tcW w:w="3150" w:type="dxa"/>
            <w:shd w:val="clear" w:color="auto" w:fill="auto"/>
          </w:tcPr>
          <w:p w14:paraId="1830B159" w14:textId="66CB6AFA" w:rsidR="00241D56" w:rsidRPr="008B5C6A" w:rsidRDefault="00241D56" w:rsidP="002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060B3" w14:textId="0AA3F37E" w:rsidR="00241D56" w:rsidRPr="00C72437" w:rsidRDefault="00241D56" w:rsidP="00D97E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72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</w:t>
            </w:r>
            <w:r w:rsidR="00162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C72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62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868</w:t>
            </w:r>
            <w:r w:rsidRPr="00C72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5A83CD" w14:textId="77777777" w:rsidR="00241D56" w:rsidRPr="00A605D7" w:rsidRDefault="00241D56" w:rsidP="002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F21F7" w14:textId="11515CDF" w:rsidR="00241D56" w:rsidRPr="00A605D7" w:rsidRDefault="00241D56" w:rsidP="00D97E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29470069" w14:textId="77777777" w:rsidR="00241D56" w:rsidRPr="00A605D7" w:rsidRDefault="00241D56" w:rsidP="002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8367" w14:textId="0C5EDE60" w:rsidR="00241D56" w:rsidRPr="00241D56" w:rsidRDefault="00241D56" w:rsidP="00843D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1D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(101,872)</w:t>
            </w:r>
          </w:p>
        </w:tc>
        <w:tc>
          <w:tcPr>
            <w:tcW w:w="270" w:type="dxa"/>
            <w:shd w:val="clear" w:color="auto" w:fill="auto"/>
          </w:tcPr>
          <w:p w14:paraId="03A8D64C" w14:textId="77777777" w:rsidR="00241D56" w:rsidRPr="00A605D7" w:rsidRDefault="00241D56" w:rsidP="002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1C6D8" w14:textId="5CD68A4F" w:rsidR="00241D56" w:rsidRPr="00A605D7" w:rsidRDefault="00241D56" w:rsidP="00241D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12637A" w14:textId="77777777" w:rsidR="001B20D4" w:rsidRDefault="001B20D4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28"/>
          <w:szCs w:val="28"/>
        </w:rPr>
      </w:pPr>
    </w:p>
    <w:p w14:paraId="0E75E54F" w14:textId="20BAB3B7" w:rsidR="007C2A83" w:rsidRPr="00A605D7" w:rsidRDefault="007C2A83" w:rsidP="007C2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ขาดทุนทางภาษีจะสิ้นอายุในปี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E149DC">
        <w:rPr>
          <w:rFonts w:asciiTheme="majorBidi" w:eastAsia="Cordia New" w:hAnsiTheme="majorBidi"/>
          <w:color w:val="000000"/>
          <w:sz w:val="30"/>
          <w:szCs w:val="30"/>
        </w:rPr>
        <w:t>2571</w:t>
      </w:r>
      <w:r w:rsidR="00980490">
        <w:rPr>
          <w:rFonts w:asciiTheme="majorBidi" w:eastAsia="Cordia New" w:hAnsiTheme="majorBidi"/>
          <w:color w:val="000000"/>
          <w:sz w:val="30"/>
          <w:szCs w:val="30"/>
        </w:rPr>
        <w:t xml:space="preserve"> </w:t>
      </w:r>
      <w:r w:rsidR="006A4E52">
        <w:rPr>
          <w:rFonts w:asciiTheme="majorBidi" w:eastAsia="Cordia New" w:hAnsiTheme="majorBidi"/>
          <w:color w:val="000000"/>
          <w:sz w:val="30"/>
          <w:szCs w:val="30"/>
        </w:rPr>
        <w:t>-</w:t>
      </w:r>
      <w:r w:rsidR="00980490">
        <w:rPr>
          <w:rFonts w:asciiTheme="majorBidi" w:eastAsia="Cordia New" w:hAnsiTheme="majorBidi"/>
          <w:color w:val="000000"/>
          <w:sz w:val="30"/>
          <w:szCs w:val="30"/>
        </w:rPr>
        <w:t xml:space="preserve"> </w:t>
      </w:r>
      <w:r w:rsidR="006A4E52">
        <w:rPr>
          <w:rFonts w:asciiTheme="majorBidi" w:eastAsia="Cordia New" w:hAnsiTheme="majorBidi"/>
          <w:color w:val="000000"/>
          <w:sz w:val="30"/>
          <w:szCs w:val="30"/>
        </w:rPr>
        <w:t>2572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 w:rsidR="00E149DC">
        <w:rPr>
          <w:rFonts w:asciiTheme="majorBidi" w:eastAsia="Cordia New" w:hAnsiTheme="majorBidi"/>
          <w:color w:val="000000"/>
          <w:sz w:val="30"/>
          <w:szCs w:val="30"/>
        </w:rPr>
        <w:br/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543322C" w14:textId="77777777" w:rsidR="00080113" w:rsidRDefault="00080113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E5B8E96" w14:textId="77777777" w:rsidR="00080113" w:rsidRDefault="00080113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2D938DB" w14:textId="18404100" w:rsidR="009F53C1" w:rsidRPr="008B5C6A" w:rsidRDefault="00D2172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B5C6A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19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9F53C1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กำไร</w:t>
      </w:r>
      <w:r w:rsidR="00DF0FAE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(</w:t>
      </w:r>
      <w:r w:rsidR="00DF0FA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ขาดทุน</w:t>
      </w:r>
      <w:r w:rsidR="00DF0FAE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) </w:t>
      </w:r>
      <w:r w:rsidR="009F53C1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ต่อหุ้น</w:t>
      </w:r>
      <w:r w:rsidR="00961B13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ขั้นพื้นฐาน</w:t>
      </w:r>
    </w:p>
    <w:p w14:paraId="72671C92" w14:textId="6135EA9E" w:rsidR="009F53C1" w:rsidRPr="008B5C6A" w:rsidRDefault="009F53C1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1F75218B" w14:textId="75C6DE47" w:rsidR="00E15C37" w:rsidRPr="008B5C6A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</w:p>
    <w:p w14:paraId="694A3C95" w14:textId="77777777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185D3CB" w14:textId="73036317" w:rsidR="00E15C37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กำไรต่อหุ้น</w:t>
      </w:r>
      <w:r w:rsidR="00961B13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ขั้นพื้นฐาน</w:t>
      </w:r>
      <w:r w:rsidR="00483202" w:rsidRPr="00483202">
        <w:rPr>
          <w:rFonts w:asciiTheme="majorBidi" w:eastAsia="Cordia New" w:hAnsiTheme="majorBidi" w:hint="cs"/>
          <w:color w:val="000000"/>
          <w:sz w:val="30"/>
          <w:szCs w:val="30"/>
          <w:cs/>
        </w:rPr>
        <w:t>มาจากกำไร</w:t>
      </w:r>
      <w:r w:rsidR="00483202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หรือขาดทุน</w:t>
      </w:r>
      <w:r w:rsidR="00483202" w:rsidRPr="00483202">
        <w:rPr>
          <w:rFonts w:asciiTheme="majorBidi" w:eastAsia="Cordia New" w:hAnsiTheme="majorBidi" w:hint="cs"/>
          <w:color w:val="000000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F4E3A91" w14:textId="77777777" w:rsidR="00080113" w:rsidRDefault="0008011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2"/>
      </w:tblGrid>
      <w:tr w:rsidR="003E4B11" w:rsidRPr="008B5C6A" w14:paraId="1F09937A" w14:textId="77777777" w:rsidTr="00D97EF3">
        <w:tc>
          <w:tcPr>
            <w:tcW w:w="3600" w:type="dxa"/>
            <w:shd w:val="clear" w:color="auto" w:fill="auto"/>
          </w:tcPr>
          <w:p w14:paraId="3E489BF5" w14:textId="10126D00" w:rsidR="003E4B11" w:rsidRPr="008B5C6A" w:rsidRDefault="003E4B11" w:rsidP="008B5C6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F9D2084" w14:textId="3001BFDC" w:rsidR="003E4B11" w:rsidRPr="008B5C6A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9F555BA" w14:textId="77777777" w:rsidR="003E4B11" w:rsidRPr="008B5C6A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63E68F05" w14:textId="2E24F7D6" w:rsidR="003E4B11" w:rsidRPr="008B5C6A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9A9" w:rsidRPr="008B5C6A" w14:paraId="3312174E" w14:textId="77777777" w:rsidTr="00D97EF3">
        <w:tc>
          <w:tcPr>
            <w:tcW w:w="3600" w:type="dxa"/>
            <w:shd w:val="clear" w:color="auto" w:fill="auto"/>
          </w:tcPr>
          <w:p w14:paraId="4D6B6EEF" w14:textId="1F1981DA" w:rsidR="000369A9" w:rsidRPr="008B5C6A" w:rsidRDefault="000369A9" w:rsidP="000369A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D8BD55" w14:textId="4CD7C892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2E44A6F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085506" w14:textId="7CBDE96A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B292B6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B30731" w14:textId="2DFA2D25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927A9AE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1A571F8" w14:textId="0B8D2048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0369A9" w:rsidRPr="008B5C6A" w14:paraId="47ABCD2F" w14:textId="77777777" w:rsidTr="008B5C6A">
        <w:tc>
          <w:tcPr>
            <w:tcW w:w="3600" w:type="dxa"/>
            <w:shd w:val="clear" w:color="auto" w:fill="auto"/>
          </w:tcPr>
          <w:p w14:paraId="5814C781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2" w:type="dxa"/>
            <w:gridSpan w:val="7"/>
            <w:shd w:val="clear" w:color="auto" w:fill="auto"/>
          </w:tcPr>
          <w:p w14:paraId="3415E981" w14:textId="002E0729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0369A9" w:rsidRPr="008B5C6A" w14:paraId="08849895" w14:textId="77777777" w:rsidTr="00D97EF3">
        <w:tc>
          <w:tcPr>
            <w:tcW w:w="3600" w:type="dxa"/>
            <w:shd w:val="clear" w:color="auto" w:fill="auto"/>
          </w:tcPr>
          <w:p w14:paraId="7B5BE935" w14:textId="2BCDE04B" w:rsidR="00CD47D5" w:rsidRDefault="00CD47D5" w:rsidP="000369A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</w:p>
          <w:p w14:paraId="73FD3C93" w14:textId="142261BC" w:rsidR="000369A9" w:rsidRPr="008B5C6A" w:rsidRDefault="000369A9" w:rsidP="000369A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D47D5"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สามัญ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F193BD0" w14:textId="77777777" w:rsidR="00CD47D5" w:rsidRPr="00341807" w:rsidRDefault="00CD47D5" w:rsidP="00D97EF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6F59FB" w14:textId="18DC7F55" w:rsidR="000369A9" w:rsidRPr="00341807" w:rsidRDefault="0082101A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</w:t>
            </w:r>
            <w:r w:rsidR="00B618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0,626</w:t>
            </w: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DBF41B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FC6CCA9" w14:textId="77777777" w:rsidR="00CD47D5" w:rsidRDefault="00CD47D5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730AED1" w14:textId="56185D79" w:rsidR="000369A9" w:rsidRPr="008B5C6A" w:rsidRDefault="000369A9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102,964</w:t>
            </w:r>
          </w:p>
        </w:tc>
        <w:tc>
          <w:tcPr>
            <w:tcW w:w="270" w:type="dxa"/>
            <w:shd w:val="clear" w:color="auto" w:fill="auto"/>
          </w:tcPr>
          <w:p w14:paraId="71AF36E7" w14:textId="77777777" w:rsidR="000369A9" w:rsidRPr="008B5C6A" w:rsidRDefault="000369A9" w:rsidP="0034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451BA3" w14:textId="77777777" w:rsidR="00CD47D5" w:rsidRDefault="00CD47D5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9DA37D9" w14:textId="08A66A35" w:rsidR="000369A9" w:rsidRPr="008B5C6A" w:rsidRDefault="005E7E48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(127,149)</w:t>
            </w:r>
          </w:p>
        </w:tc>
        <w:tc>
          <w:tcPr>
            <w:tcW w:w="270" w:type="dxa"/>
            <w:shd w:val="clear" w:color="auto" w:fill="auto"/>
          </w:tcPr>
          <w:p w14:paraId="739D6A74" w14:textId="77777777" w:rsidR="000369A9" w:rsidRPr="008B5C6A" w:rsidRDefault="000369A9" w:rsidP="00341807">
            <w:pPr>
              <w:pStyle w:val="acctfourfigures"/>
              <w:tabs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3087CD08" w14:textId="77777777" w:rsidR="00CD47D5" w:rsidRDefault="00CD47D5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909D02F" w14:textId="3D4238BF" w:rsidR="000369A9" w:rsidRPr="008B5C6A" w:rsidRDefault="000369A9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109,533</w:t>
            </w:r>
          </w:p>
        </w:tc>
      </w:tr>
      <w:tr w:rsidR="00527F89" w:rsidRPr="008B5C6A" w14:paraId="7D42E0E9" w14:textId="77777777" w:rsidTr="00D97EF3">
        <w:tc>
          <w:tcPr>
            <w:tcW w:w="3600" w:type="dxa"/>
            <w:shd w:val="clear" w:color="auto" w:fill="auto"/>
          </w:tcPr>
          <w:p w14:paraId="335E5262" w14:textId="5D91A65C" w:rsidR="00527F89" w:rsidRPr="008B5C6A" w:rsidRDefault="00527F89" w:rsidP="00527F8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AF635" w14:textId="375F8255" w:rsidR="00527F89" w:rsidRPr="00341807" w:rsidRDefault="00527F89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  <w:tc>
          <w:tcPr>
            <w:tcW w:w="270" w:type="dxa"/>
            <w:shd w:val="clear" w:color="auto" w:fill="auto"/>
          </w:tcPr>
          <w:p w14:paraId="3B5429D8" w14:textId="77777777" w:rsidR="00527F89" w:rsidRPr="008B5C6A" w:rsidRDefault="00527F89" w:rsidP="0052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60E19" w14:textId="25B296CB" w:rsidR="00527F89" w:rsidRPr="00341807" w:rsidRDefault="00527F89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  <w:tc>
          <w:tcPr>
            <w:tcW w:w="270" w:type="dxa"/>
            <w:shd w:val="clear" w:color="auto" w:fill="auto"/>
          </w:tcPr>
          <w:p w14:paraId="7CE7AB9F" w14:textId="77777777" w:rsidR="00527F89" w:rsidRPr="008B5C6A" w:rsidRDefault="00527F89" w:rsidP="0034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FEB18" w14:textId="71669070" w:rsidR="00527F89" w:rsidRPr="008B5C6A" w:rsidRDefault="00527F89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  <w:tc>
          <w:tcPr>
            <w:tcW w:w="270" w:type="dxa"/>
            <w:shd w:val="clear" w:color="auto" w:fill="auto"/>
          </w:tcPr>
          <w:p w14:paraId="1DDAED22" w14:textId="77777777" w:rsidR="00527F89" w:rsidRPr="008B5C6A" w:rsidRDefault="00527F89" w:rsidP="0034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7FD07" w14:textId="3AD1CB8B" w:rsidR="00527F89" w:rsidRPr="008B5C6A" w:rsidRDefault="00527F89" w:rsidP="0034180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7,500</w:t>
            </w:r>
          </w:p>
        </w:tc>
      </w:tr>
      <w:tr w:rsidR="007B370A" w:rsidRPr="008B5C6A" w14:paraId="52DC517F" w14:textId="77777777" w:rsidTr="00D97EF3">
        <w:trPr>
          <w:trHeight w:val="425"/>
        </w:trPr>
        <w:tc>
          <w:tcPr>
            <w:tcW w:w="3600" w:type="dxa"/>
            <w:shd w:val="clear" w:color="auto" w:fill="auto"/>
          </w:tcPr>
          <w:p w14:paraId="332E2EE9" w14:textId="2D26A9B4" w:rsidR="007B370A" w:rsidRPr="008B5C6A" w:rsidRDefault="007B370A" w:rsidP="007B37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181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460F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460F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5C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52C912A0" w:rsidR="007B370A" w:rsidRPr="00341807" w:rsidRDefault="0082101A" w:rsidP="003418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(17.</w:t>
            </w:r>
            <w:r w:rsidR="00806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80490"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54BC12" w14:textId="77777777" w:rsidR="007B370A" w:rsidRPr="008B5C6A" w:rsidRDefault="007B370A" w:rsidP="007B3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3FD5FCC5" w:rsidR="007B370A" w:rsidRPr="008B5C6A" w:rsidRDefault="007B370A" w:rsidP="003418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13.73</w:t>
            </w:r>
          </w:p>
        </w:tc>
        <w:tc>
          <w:tcPr>
            <w:tcW w:w="270" w:type="dxa"/>
            <w:shd w:val="clear" w:color="auto" w:fill="auto"/>
          </w:tcPr>
          <w:p w14:paraId="6FD86F3F" w14:textId="77777777" w:rsidR="007B370A" w:rsidRPr="008B5C6A" w:rsidRDefault="007B370A" w:rsidP="0034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651DDB49" w:rsidR="007B370A" w:rsidRPr="008B5C6A" w:rsidRDefault="005E7E48" w:rsidP="003418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(16.95)</w:t>
            </w:r>
          </w:p>
        </w:tc>
        <w:tc>
          <w:tcPr>
            <w:tcW w:w="270" w:type="dxa"/>
            <w:shd w:val="clear" w:color="auto" w:fill="auto"/>
          </w:tcPr>
          <w:p w14:paraId="31138CCC" w14:textId="77777777" w:rsidR="007B370A" w:rsidRPr="008B5C6A" w:rsidRDefault="007B370A" w:rsidP="0034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796B9452" w:rsidR="007B370A" w:rsidRPr="008B5C6A" w:rsidRDefault="007B370A" w:rsidP="003418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14.60</w:t>
            </w:r>
          </w:p>
        </w:tc>
      </w:tr>
    </w:tbl>
    <w:p w14:paraId="469BF318" w14:textId="38BBAA16" w:rsidR="00D26542" w:rsidRDefault="00D26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cs/>
          <w:lang w:eastAsia="x-none"/>
        </w:rPr>
      </w:pPr>
    </w:p>
    <w:p w14:paraId="0EC3F7AA" w14:textId="03388702" w:rsidR="000A0432" w:rsidRPr="008B5C6A" w:rsidRDefault="00D2172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B5C6A">
        <w:rPr>
          <w:rFonts w:asciiTheme="majorBidi" w:eastAsia="MS Mincho" w:hAnsiTheme="majorBidi" w:cstheme="majorBidi"/>
          <w:sz w:val="30"/>
          <w:szCs w:val="30"/>
          <w:lang w:val="en-US"/>
        </w:rPr>
        <w:t>20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6610A4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58A9A4B5" w14:textId="7F20ABA3" w:rsidR="00B46FB1" w:rsidRPr="008B5C6A" w:rsidRDefault="00B46FB1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7A0CF74" w14:textId="2DEC4B94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D1C378B" w14:textId="77777777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F4340C0" w14:textId="46D52BFA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 xml:space="preserve">การจัดประเภทและการวัดมูลค่า </w:t>
      </w:r>
    </w:p>
    <w:p w14:paraId="7B04E22B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3745C869" w14:textId="4DBAEAB6" w:rsidR="00B46FB1" w:rsidRPr="008B5C6A" w:rsidRDefault="00B46FB1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5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)) รับรู้รายการ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เมื่อเริ่มแรกเมื่อ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และวัดมูลค่า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ทั้งนี้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="00106EC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และหนี้สินทางการเงิน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ไม่ได้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วัดมูลค่าด้วยมูลค่ายุติธรรม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ผ่านกำไรหรือขาดทุน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จะรวมหรือหัก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ด้วย</w:t>
      </w:r>
    </w:p>
    <w:p w14:paraId="009D61E9" w14:textId="77777777" w:rsidR="00295680" w:rsidRPr="008B5C6A" w:rsidRDefault="00295680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263166" w14:textId="1F8776AE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การเปลี่ยนแปลงการจัด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ประเภท</w:t>
      </w:r>
    </w:p>
    <w:p w14:paraId="1F6CC61B" w14:textId="3F0C46AE" w:rsidR="00B46FB1" w:rsidRPr="008B5C6A" w:rsidRDefault="00B46FB1" w:rsidP="00726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ดอกเบี้ยจ่าย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5BF2F58B" w14:textId="5C138F59" w:rsidR="00106ECC" w:rsidRPr="008B5C6A" w:rsidRDefault="00106E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216FF771" w14:textId="0B9B71C1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40EE53C" w14:textId="0A7CFDC6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90991E0" w14:textId="54D39459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="002645A6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มีสิทธิได้รับเงินปันผล 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เว้นแต่</w:t>
      </w:r>
      <w:r w:rsidR="00D828E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6041F77" w14:textId="7EF6BBAF" w:rsidR="00DF3A57" w:rsidRPr="008B5C6A" w:rsidRDefault="00DF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74168229" w14:textId="7CA003E1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การดำเนินงานโดยใช้อัตราแลกเปลี่ยน ณ วันที่เกิดรายการ และยอดคงเหลือ ณ วันสิ้นรอบระยะเวลารายงาน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จะรับรู้ในกำไรหรือขาดทุนในงวดบัญชีนั้น</w:t>
      </w:r>
    </w:p>
    <w:p w14:paraId="1E8C5F79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37731C" w14:textId="621787EB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6BA7F444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0C47BDF6" w14:textId="54A7A94C" w:rsidR="00B46FB1" w:rsidRPr="008B5C6A" w:rsidRDefault="00E3769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ในกรณีที่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2BFE348" w14:textId="77777777" w:rsidR="00183B81" w:rsidRDefault="00183B8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73F535F3" w14:textId="13DD101D" w:rsidR="00B46FB1" w:rsidRPr="008B5C6A" w:rsidRDefault="00E3769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14:paraId="2123A9AF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0316288" w14:textId="678176B5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BACA95" w14:textId="43532D40" w:rsidR="00A241A5" w:rsidRPr="008B5C6A" w:rsidRDefault="00B46FB1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6C148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ก็ต่อเมื่อ</w:t>
      </w:r>
      <w:r w:rsidR="006C148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C148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F0D43A7" w14:textId="77777777" w:rsidR="003B04BB" w:rsidRPr="008B5C6A" w:rsidRDefault="003B04BB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39EA7A29" w14:textId="06AB752C" w:rsidR="00106ECC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5007DD4E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9696DD" w14:textId="5F2E90C8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5A2D4D69" w14:textId="29F8B757" w:rsidR="00B46FB1" w:rsidRPr="008B5C6A" w:rsidRDefault="00B46FB1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F3DCF" w14:textId="783C17AD" w:rsidR="000D32BC" w:rsidRPr="008B5C6A" w:rsidRDefault="000D32BC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65437B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0F5BD145" w14:textId="1080276E" w:rsidR="00DF3A57" w:rsidRPr="008B5C6A" w:rsidRDefault="003B04BB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EC298C8" w14:textId="77777777" w:rsidR="00AE6716" w:rsidRPr="008B5C6A" w:rsidRDefault="00AE6716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4E24514B" w14:textId="3A7A8A3E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12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4F9B89" w14:textId="77777777" w:rsidR="000D32BC" w:rsidRPr="008B5C6A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30EC930" w14:textId="4A4D1378" w:rsidR="000D32BC" w:rsidRPr="008B5C6A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680605" w14:textId="682E6AE2" w:rsidR="0012349A" w:rsidRDefault="00123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27F53317" w14:textId="75BBA6E9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30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</w:p>
    <w:p w14:paraId="43253241" w14:textId="77777777" w:rsidR="00DF3A57" w:rsidRPr="008B5C6A" w:rsidRDefault="00DF3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59E3D8D" w14:textId="3AFF2238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3E0ACB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>90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วัน</w:t>
      </w:r>
    </w:p>
    <w:p w14:paraId="75521E41" w14:textId="2906AAEE" w:rsidR="00D66C05" w:rsidRDefault="00D6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D85F36" w14:textId="6E84DBD9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lastRenderedPageBreak/>
        <w:t>การตัดจำหน่าย</w:t>
      </w:r>
    </w:p>
    <w:p w14:paraId="79F2F9F5" w14:textId="77777777" w:rsidR="00A241A5" w:rsidRPr="00D66C05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26"/>
          <w:szCs w:val="26"/>
        </w:rPr>
      </w:pPr>
    </w:p>
    <w:p w14:paraId="53614835" w14:textId="25095925" w:rsidR="00EB0704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B04B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ไม่สามารถคาดการณ์ได้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BBF45A1" w14:textId="77777777" w:rsidR="0012349A" w:rsidRPr="00D66C05" w:rsidRDefault="001234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7D043E76" w14:textId="443018BB" w:rsidR="00B46FB1" w:rsidRPr="008B5C6A" w:rsidRDefault="00B46FB1" w:rsidP="004451C9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5C6A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04319827" w14:textId="77777777" w:rsidR="00A241A5" w:rsidRPr="00D66C05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26DD1FF1" w14:textId="60733108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A3426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C1F29C2" w14:textId="5C6444D8" w:rsidR="00B46FB1" w:rsidRPr="00D66C05" w:rsidRDefault="00B46FB1" w:rsidP="004451C9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8"/>
          <w:szCs w:val="28"/>
        </w:rPr>
      </w:pPr>
    </w:p>
    <w:p w14:paraId="2291BCB6" w14:textId="1CC0E237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B54B9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ใช้ข้อมูลที่สามารถสังเกตได้ให้มากที่สุด</w:t>
      </w:r>
      <w:r w:rsidR="00C05998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ที่ใช้ในการประเมินมูลค่า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ดังนี้ </w:t>
      </w:r>
    </w:p>
    <w:p w14:paraId="4C0165A9" w14:textId="32DE165D" w:rsidR="00B46FB1" w:rsidRPr="008B5C6A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B5C6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A5F289" w14:textId="3C9D1AD1" w:rsidR="00B46FB1" w:rsidRPr="008B5C6A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56726C" w14:textId="57859615" w:rsidR="00B46FB1" w:rsidRPr="008B5C6A" w:rsidDel="001A6CC8" w:rsidRDefault="00B46FB1" w:rsidP="004451C9">
      <w:pPr>
        <w:pStyle w:val="block"/>
        <w:numPr>
          <w:ilvl w:val="0"/>
          <w:numId w:val="53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E0ACB" w:rsidRPr="008B5C6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6AB8F17" w14:textId="77777777" w:rsidR="00004EE5" w:rsidRPr="00D66C05" w:rsidRDefault="00004EE5" w:rsidP="00600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3273E667" w14:textId="1E9D3036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54B9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ด้วยราคาเสนอขาย  </w:t>
      </w:r>
    </w:p>
    <w:p w14:paraId="235ABD55" w14:textId="77777777" w:rsidR="00B46FB1" w:rsidRPr="00D66C05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6B1E3D65" w14:textId="0F4F4CB4" w:rsidR="00B46FB1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ของการทำรายการ เช่น มูลค่ายุติธรรมของผลตอบแทนที่ให้หรือได้รับ</w:t>
      </w:r>
    </w:p>
    <w:p w14:paraId="52A98928" w14:textId="77777777" w:rsidR="00D66C05" w:rsidRPr="00D66C05" w:rsidDel="001A6CC8" w:rsidRDefault="00D66C0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0D6099CF" w14:textId="68B543C5" w:rsidR="00B46FB1" w:rsidRPr="008B5C6A" w:rsidRDefault="00B46FB1" w:rsidP="004451C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5C6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5F6CDA" w14:textId="77777777" w:rsidR="00A241A5" w:rsidRPr="00D66C05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566ECAFE" w14:textId="6A756CA6" w:rsidR="00F71BBC" w:rsidRPr="00DF3A57" w:rsidRDefault="00B46FB1" w:rsidP="00D6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8B5C6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E77644">
        <w:rPr>
          <w:rFonts w:asciiTheme="majorBidi" w:hAnsiTheme="majorBidi" w:cstheme="majorBidi"/>
          <w:sz w:val="30"/>
          <w:szCs w:val="30"/>
        </w:rPr>
        <w:br/>
      </w:r>
      <w:r w:rsidRPr="008B5C6A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0C8D3E" w14:textId="11935593" w:rsidR="00F71BBC" w:rsidRPr="00DF3A57" w:rsidRDefault="00F71BBC" w:rsidP="004451C9">
      <w:pPr>
        <w:rPr>
          <w:rFonts w:asciiTheme="majorBidi" w:hAnsiTheme="majorBidi" w:cstheme="majorBidi"/>
          <w:lang w:eastAsia="x-none"/>
        </w:rPr>
      </w:pPr>
    </w:p>
    <w:p w14:paraId="24FC7440" w14:textId="77777777" w:rsidR="00F71BBC" w:rsidRPr="00DF3A57" w:rsidRDefault="00F71BBC" w:rsidP="004451C9">
      <w:pPr>
        <w:rPr>
          <w:rFonts w:asciiTheme="majorBidi" w:hAnsiTheme="majorBidi" w:cstheme="majorBidi"/>
          <w:cs/>
          <w:lang w:eastAsia="x-none"/>
        </w:rPr>
        <w:sectPr w:rsidR="00F71BBC" w:rsidRPr="00DF3A57" w:rsidSect="00941B8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F9424F" w:rsidRPr="008965E7" w14:paraId="0A4D305F" w14:textId="77777777" w:rsidTr="000D7B04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5896186C" w14:textId="77777777" w:rsidR="00F9424F" w:rsidRPr="008965E7" w:rsidRDefault="00F9424F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133D95A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0D261DAD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424F" w:rsidRPr="008965E7" w14:paraId="2CAFEFBE" w14:textId="77777777" w:rsidTr="000D7B04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4E455AAB" w14:textId="77777777" w:rsidR="00F9424F" w:rsidRPr="008965E7" w:rsidRDefault="00F9424F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5B427C3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B66554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FE28526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01ABC20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9424F" w:rsidRPr="008965E7" w14:paraId="2D9DE68D" w14:textId="77777777" w:rsidTr="000D7B04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748D16E0" w14:textId="77777777" w:rsidR="00F9424F" w:rsidRPr="008965E7" w:rsidRDefault="00F9424F" w:rsidP="000D7B04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3B37AD2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77BB668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011B81A" w14:textId="77777777" w:rsidR="00F9424F" w:rsidRPr="008965E7" w:rsidRDefault="00F9424F" w:rsidP="000D7B04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22D0B54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BC66976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5C8AE75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D98922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A6EB3E5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82A2A" w14:textId="77777777" w:rsidR="00F9424F" w:rsidRPr="008965E7" w:rsidRDefault="00F9424F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2765C2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1BA4EA3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367907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1E097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65EB53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5A5B9ACF" w14:textId="77777777" w:rsidR="00F9424F" w:rsidRPr="008965E7" w:rsidRDefault="00F9424F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074ED324" w14:textId="77777777" w:rsidR="00F9424F" w:rsidRPr="008965E7" w:rsidRDefault="00F9424F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606BAAE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B34A4A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424F" w:rsidRPr="008965E7" w14:paraId="62A9C832" w14:textId="77777777" w:rsidTr="000D7B04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1DA26C24" w14:textId="77777777" w:rsidR="00F9424F" w:rsidRPr="008965E7" w:rsidRDefault="00F9424F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B1B6E6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6750A3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248D7AB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424F" w:rsidRPr="008965E7" w14:paraId="68663AC2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267220D3" w14:textId="25AF85AA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6415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415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0361FF65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8F76C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CC3C6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137322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B2AF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FB9BF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59C58C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7C8A8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7A9852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55AB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5617D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E5D0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A3333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5F10A90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B2F35F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371888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5B4E94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24F" w:rsidRPr="008965E7" w14:paraId="04651D73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34E908E2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6B0688D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BD5A0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34A7E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21AE4A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36F7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978E3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138462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E7FC0C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BCFC7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E9CE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470A5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636D3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619BC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4A17E73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27CF03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E188A8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E8661D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24F" w:rsidRPr="008965E7" w14:paraId="64D5E09D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3627873D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57C0D6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BAF0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17056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37E49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84A8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60955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54E9C4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CD1527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DB11AB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B868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448FA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47023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2D7D1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30254F53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260E6D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83943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4DA46A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24F" w:rsidRPr="008965E7" w14:paraId="07E2D21A" w14:textId="77777777" w:rsidTr="000D7B04">
        <w:trPr>
          <w:trHeight w:val="68"/>
        </w:trPr>
        <w:tc>
          <w:tcPr>
            <w:tcW w:w="3864" w:type="dxa"/>
            <w:shd w:val="clear" w:color="auto" w:fill="auto"/>
          </w:tcPr>
          <w:p w14:paraId="7C16E6B6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159DC1BD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1E3F9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7B163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1128C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57505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DB1C37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37A580D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4D215B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1058B0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CB4809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B6C96B" w14:textId="77777777" w:rsidR="00F9424F" w:rsidRPr="00113CC5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65A0BA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7EC4B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54D6471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513134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17D8390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D119DE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F9424F" w:rsidRPr="008965E7" w14:paraId="75C0C527" w14:textId="77777777" w:rsidTr="000D7B04">
        <w:trPr>
          <w:trHeight w:val="288"/>
        </w:trPr>
        <w:tc>
          <w:tcPr>
            <w:tcW w:w="3864" w:type="dxa"/>
            <w:shd w:val="clear" w:color="auto" w:fill="auto"/>
          </w:tcPr>
          <w:p w14:paraId="23A2F19C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D1BB00F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3E06B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89571F3" w14:textId="481704EE" w:rsidR="00F9424F" w:rsidRPr="008965E7" w:rsidRDefault="00586F69" w:rsidP="000D7B0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484169B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09328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9A0F9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45403B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1E8B38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CFCF17" w14:textId="4AF6FE83" w:rsidR="00F9424F" w:rsidRPr="008965E7" w:rsidRDefault="00490346" w:rsidP="000D7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0B4886D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69A5A4" w14:textId="77777777" w:rsidR="00F9424F" w:rsidRPr="00113CC5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0485F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94BC56" w14:textId="47BDD430" w:rsidR="00F9424F" w:rsidRPr="008965E7" w:rsidRDefault="00490346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5509F407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9E380A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7CAF41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002C809" w14:textId="4EFCE39E" w:rsidR="00F9424F" w:rsidRPr="008965E7" w:rsidRDefault="00490346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F9424F" w:rsidRPr="008965E7" w14:paraId="2FA440A1" w14:textId="77777777" w:rsidTr="000D7B04">
        <w:trPr>
          <w:trHeight w:val="288"/>
        </w:trPr>
        <w:tc>
          <w:tcPr>
            <w:tcW w:w="3864" w:type="dxa"/>
            <w:shd w:val="clear" w:color="auto" w:fill="auto"/>
          </w:tcPr>
          <w:p w14:paraId="7F5858BC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7B510FF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DE77A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A23F4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62646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1B20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08B49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10558E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307168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E7B744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299FC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E3DEDA" w14:textId="77777777" w:rsidR="00F9424F" w:rsidRPr="00113CC5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E91C3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EBAF0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5A751BC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F790D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7C942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84C3BF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24F" w:rsidRPr="008965E7" w14:paraId="58706998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4B501D2E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5B7C4C7E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8F755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C96205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6476B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BFA5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EBE1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53FF32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5F841E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85C5D2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6E442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39AC24" w14:textId="77777777" w:rsidR="00F9424F" w:rsidRPr="00113CC5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8DB35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6481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38A9076E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78ED5B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97D4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A382F0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A5E" w:rsidRPr="008965E7" w14:paraId="2469969A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6B8FCE73" w14:textId="77777777" w:rsidR="00354A5E" w:rsidRPr="008965E7" w:rsidRDefault="00354A5E" w:rsidP="00354A5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06EFF0A4" w14:textId="76E3DE96" w:rsidR="00354A5E" w:rsidRPr="008965E7" w:rsidRDefault="00354A5E" w:rsidP="00354A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3DEF758E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67DA859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B0170E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13AD2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EA4FBF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1023AD6" w14:textId="045320A9" w:rsidR="00354A5E" w:rsidRPr="008965E7" w:rsidRDefault="00354A5E" w:rsidP="00354A5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</w:tcPr>
          <w:p w14:paraId="2D980586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18C118" w14:textId="52946228" w:rsidR="00354A5E" w:rsidRPr="008965E7" w:rsidRDefault="00354A5E" w:rsidP="00354A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1CB48046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A9CD01" w14:textId="77777777" w:rsidR="00354A5E" w:rsidRPr="00113CC5" w:rsidRDefault="00354A5E" w:rsidP="00354A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42A7575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E8D807" w14:textId="3067C890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0EB46C2C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AA68F7A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2DB1DB4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B0F48D3" w14:textId="6E839284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354A5E" w:rsidRPr="008965E7" w14:paraId="76C35281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01C36485" w14:textId="77777777" w:rsidR="00354A5E" w:rsidRPr="008965E7" w:rsidRDefault="00354A5E" w:rsidP="00354A5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3FF3FC3C" w14:textId="58467930" w:rsidR="00354A5E" w:rsidRPr="008965E7" w:rsidRDefault="00354A5E" w:rsidP="00354A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0E20734D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DF411DD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75E0A4C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BDFC99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C903E25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ACCCA2" w14:textId="695C23EF" w:rsidR="00354A5E" w:rsidRPr="008965E7" w:rsidRDefault="00354A5E" w:rsidP="00354A5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4334FB9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F864320" w14:textId="7191E51B" w:rsidR="00354A5E" w:rsidRPr="008965E7" w:rsidRDefault="00D66C05" w:rsidP="00354A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</w:tcPr>
          <w:p w14:paraId="6CC9F113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324690" w14:textId="77777777" w:rsidR="00354A5E" w:rsidRPr="00113CC5" w:rsidRDefault="00354A5E" w:rsidP="00354A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5C9C214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2742D8" w14:textId="06A690D1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301,199</w:t>
            </w:r>
          </w:p>
        </w:tc>
        <w:tc>
          <w:tcPr>
            <w:tcW w:w="304" w:type="dxa"/>
          </w:tcPr>
          <w:p w14:paraId="153C408C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384F9E0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72D6FF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3AEDF8F" w14:textId="27F72EF9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301,199</w:t>
            </w:r>
          </w:p>
        </w:tc>
      </w:tr>
      <w:tr w:rsidR="00F9424F" w:rsidRPr="008965E7" w14:paraId="07400A81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3E410BBC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606C024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A0A64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18B48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D1C59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59D6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C43BC8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136267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6DC580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F3E6A1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77AD6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3685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06009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50BD2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8745787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24ECD4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25101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E6A47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15B" w:rsidRPr="008965E7" w14:paraId="7AE1F04F" w14:textId="77777777" w:rsidTr="000D7B04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0A07C830" w14:textId="77777777" w:rsidR="00A6415B" w:rsidRPr="008965E7" w:rsidRDefault="00A6415B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79780C6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3A3413A2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415B" w:rsidRPr="008965E7" w14:paraId="45A1CABB" w14:textId="77777777" w:rsidTr="000D7B04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48CD0B52" w14:textId="77777777" w:rsidR="00A6415B" w:rsidRPr="008965E7" w:rsidRDefault="00A6415B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D38361B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080AA88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31B2602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138DE549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415B" w:rsidRPr="008965E7" w14:paraId="53E5A524" w14:textId="77777777" w:rsidTr="000D7B04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6AEB3E06" w14:textId="77777777" w:rsidR="00A6415B" w:rsidRPr="008965E7" w:rsidRDefault="00A6415B" w:rsidP="000D7B04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DB76111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5F13B0CD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728A55" w14:textId="77777777" w:rsidR="00A6415B" w:rsidRPr="008965E7" w:rsidRDefault="00A6415B" w:rsidP="000D7B04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72319AE5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4102FFC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C0DCCDC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878E692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1322FED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57C7A" w14:textId="77777777" w:rsidR="00A6415B" w:rsidRPr="008965E7" w:rsidRDefault="00A6415B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6524F1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8471C79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1C2F97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35A8155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206CAC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10F5F7AD" w14:textId="77777777" w:rsidR="00A6415B" w:rsidRPr="008965E7" w:rsidRDefault="00A6415B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472B5E9F" w14:textId="77777777" w:rsidR="00A6415B" w:rsidRPr="008965E7" w:rsidRDefault="00A6415B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5D9CB22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52BB3A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415B" w:rsidRPr="008965E7" w14:paraId="422FBABA" w14:textId="77777777" w:rsidTr="000D7B04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BFD46B2" w14:textId="77777777" w:rsidR="00A6415B" w:rsidRPr="008965E7" w:rsidRDefault="00A6415B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E8DF4BB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F26A26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6CDF00D4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415B" w:rsidRPr="008965E7" w14:paraId="2AA2DA7D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3C1B5932" w14:textId="2C1BDECD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0039B506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E26333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80461F6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2EF8B3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7DF2C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093D14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678F48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4A4EE4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2C144D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BA96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1F9DF4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FB84E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7C939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65F680C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527741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9E81F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CED675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415B" w:rsidRPr="008965E7" w14:paraId="4F891DBB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44A4AB60" w14:textId="77777777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7C4F6407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BD5EC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EA947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D4FA48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89BF3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33943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8CAD5A2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7269DE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541E1A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3849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D36B95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2DFD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E2E59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18FD16B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561B961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11B155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ECCBD5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415B" w:rsidRPr="008965E7" w14:paraId="66B340FD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5A466852" w14:textId="77777777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5A1D0660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8A82F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D01641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F27623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ACAD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35A2A9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2ADD22F" w14:textId="77777777" w:rsidR="00A6415B" w:rsidRPr="00113CC5" w:rsidRDefault="00A6415B" w:rsidP="000D7B04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653607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D6AC65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0704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00994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0617A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76007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FBBC302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1351517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770CD0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E337244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415B" w:rsidRPr="008965E7" w14:paraId="39F9B3A3" w14:textId="77777777" w:rsidTr="000D7B04">
        <w:trPr>
          <w:trHeight w:val="68"/>
        </w:trPr>
        <w:tc>
          <w:tcPr>
            <w:tcW w:w="3864" w:type="dxa"/>
            <w:shd w:val="clear" w:color="auto" w:fill="auto"/>
          </w:tcPr>
          <w:p w14:paraId="05D12326" w14:textId="77777777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433E183C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348ED0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B57934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BB1E0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CEF8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5FEE6B6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EE5C2F0" w14:textId="77777777" w:rsidR="00A6415B" w:rsidRPr="00113CC5" w:rsidRDefault="00A6415B" w:rsidP="000D7B04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743D8A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69B47F" w14:textId="77777777" w:rsidR="00A6415B" w:rsidRPr="00113CC5" w:rsidRDefault="00A6415B" w:rsidP="000D7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73E2C0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2CC63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BDF1F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98354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7F2FF020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D1BE7D2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629953C1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F2F05A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354A5E" w:rsidRPr="008965E7" w14:paraId="3714D608" w14:textId="77777777" w:rsidTr="000D7B04">
        <w:trPr>
          <w:trHeight w:val="288"/>
        </w:trPr>
        <w:tc>
          <w:tcPr>
            <w:tcW w:w="3864" w:type="dxa"/>
            <w:shd w:val="clear" w:color="auto" w:fill="auto"/>
          </w:tcPr>
          <w:p w14:paraId="3B6D3C5F" w14:textId="77777777" w:rsidR="00354A5E" w:rsidRPr="008965E7" w:rsidRDefault="00354A5E" w:rsidP="00354A5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68B1DF47" w14:textId="77777777" w:rsidR="00354A5E" w:rsidRPr="008965E7" w:rsidRDefault="00354A5E" w:rsidP="00354A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CF8DAC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77AC205" w14:textId="2E8B3C2C" w:rsidR="00354A5E" w:rsidRPr="008965E7" w:rsidRDefault="00354A5E" w:rsidP="00354A5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B721F0C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DD20D" w14:textId="6D982538" w:rsidR="00354A5E" w:rsidRPr="008965E7" w:rsidRDefault="00354A5E" w:rsidP="00354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0FE32A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78A7CB5" w14:textId="18C77625" w:rsidR="00354A5E" w:rsidRPr="00113CC5" w:rsidRDefault="00354A5E" w:rsidP="00354A5E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ED2F0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D4F4151" w14:textId="683C8F58" w:rsidR="00354A5E" w:rsidRPr="00113CC5" w:rsidRDefault="00354A5E" w:rsidP="00354A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34898B21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AB4E80" w14:textId="0F91FD50" w:rsidR="00354A5E" w:rsidRPr="008965E7" w:rsidRDefault="00354A5E" w:rsidP="00354A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5EF525A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715F9" w14:textId="63C43C3B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7152ABAC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B90EADC" w14:textId="26F091D3" w:rsidR="00354A5E" w:rsidRPr="008965E7" w:rsidRDefault="00354A5E" w:rsidP="00354A5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18EB9AF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B765E84" w14:textId="6C65D9BA" w:rsidR="00354A5E" w:rsidRPr="00113CC5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A6415B" w:rsidRPr="008965E7" w14:paraId="24F5817A" w14:textId="77777777" w:rsidTr="000D7B04">
        <w:trPr>
          <w:trHeight w:val="288"/>
        </w:trPr>
        <w:tc>
          <w:tcPr>
            <w:tcW w:w="3864" w:type="dxa"/>
            <w:shd w:val="clear" w:color="auto" w:fill="auto"/>
          </w:tcPr>
          <w:p w14:paraId="3563AFEC" w14:textId="77777777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4C60C15B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E6AAF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A3A40B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D27F88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35B53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834D9A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544ED9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C12EC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74EC9B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9E47F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3C2660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990192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DE2FE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4FE19AE5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D003084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51EBF4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0D5CBB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15B" w:rsidRPr="008965E7" w14:paraId="3FB16979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7974F62A" w14:textId="77777777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714B497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60C260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0D9538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2275F7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43881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89A6A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0D88E0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CE75BE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187DEE0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7E23F2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35DC52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5214B9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F1DC5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179FCFDA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8F59F88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F60D3B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7666EB1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A5E" w:rsidRPr="008965E7" w14:paraId="79A015C4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14281363" w14:textId="77777777" w:rsidR="00354A5E" w:rsidRPr="008965E7" w:rsidRDefault="00354A5E" w:rsidP="00354A5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607C7AEE" w14:textId="7DD54A30" w:rsidR="00354A5E" w:rsidRPr="008965E7" w:rsidRDefault="00354A5E" w:rsidP="00354A5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2284DE9E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E5D2B4A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529232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F599C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DDA085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963E90D" w14:textId="5B096C3B" w:rsidR="00354A5E" w:rsidRPr="008965E7" w:rsidRDefault="00354A5E" w:rsidP="00354A5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</w:tcPr>
          <w:p w14:paraId="08F096A8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D0531F" w14:textId="0545CDCD" w:rsidR="00354A5E" w:rsidRPr="008965E7" w:rsidRDefault="00354A5E" w:rsidP="00354A5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2311868F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63DB90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BEB0551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37E4BF" w14:textId="25E7EF25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354F31A7" w14:textId="77777777" w:rsidR="00354A5E" w:rsidRPr="008965E7" w:rsidRDefault="00354A5E" w:rsidP="00354A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A30AB56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29E0A6" w14:textId="77777777" w:rsidR="00354A5E" w:rsidRPr="008965E7" w:rsidRDefault="00354A5E" w:rsidP="00354A5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99C3B69" w14:textId="520B8454" w:rsidR="00354A5E" w:rsidRPr="008965E7" w:rsidRDefault="00354A5E" w:rsidP="00354A5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A6415B" w:rsidRPr="008965E7" w14:paraId="3ECB3275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0D6FEC54" w14:textId="77777777" w:rsidR="00A6415B" w:rsidRPr="008965E7" w:rsidRDefault="00A6415B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19CA0A31" w14:textId="77777777" w:rsidR="00A6415B" w:rsidRPr="008965E7" w:rsidRDefault="00A6415B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5ABB3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9C8F12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D954FE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E6199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1315CD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A3856FA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D983F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D76AA82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7846B8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3DE6AC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C7288F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BA1C9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D2A5976" w14:textId="77777777" w:rsidR="00A6415B" w:rsidRPr="008965E7" w:rsidRDefault="00A6415B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CB6DB9C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13BE0C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66EAC0C" w14:textId="77777777" w:rsidR="00A6415B" w:rsidRPr="008965E7" w:rsidRDefault="00A6415B" w:rsidP="000D7B0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BF5A644" w14:textId="02FDE0B1" w:rsidR="00F71BBC" w:rsidRPr="00004EE5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04EE5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C94DA1" w:rsidRPr="008965E7" w14:paraId="70ECC4C8" w14:textId="77777777" w:rsidTr="000D7B04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347BA724" w14:textId="77777777" w:rsidR="00C94DA1" w:rsidRPr="008965E7" w:rsidRDefault="00C94DA1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06C7E9C5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5FEE4D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0145E19C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4DA1" w:rsidRPr="008965E7" w14:paraId="4FB81DC9" w14:textId="77777777" w:rsidTr="000D7B04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64625D1" w14:textId="77777777" w:rsidR="00C94DA1" w:rsidRPr="008965E7" w:rsidRDefault="00C94DA1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0C259D5E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A12DBD8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6088A5E3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550ED0C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3CA2E1AA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4DA1" w:rsidRPr="008965E7" w14:paraId="5FDE5FA4" w14:textId="77777777" w:rsidTr="000D7B04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655B787E" w14:textId="77777777" w:rsidR="00C94DA1" w:rsidRPr="008965E7" w:rsidRDefault="00C94DA1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012A56C3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504F3A46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A7B7B8E" w14:textId="77777777" w:rsidR="00C94DA1" w:rsidRPr="008965E7" w:rsidRDefault="00C94DA1" w:rsidP="000D7B04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E3FB9A6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2DC1DE96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0184ECB3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63793816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3C699283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9268DD2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71B9027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775DA00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38DD76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6394B8D4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B83895C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60398149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1921B8D2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3DBC07F6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718A40A1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4DA1" w:rsidRPr="008965E7" w14:paraId="2794A38C" w14:textId="77777777" w:rsidTr="000D7B04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7107F9DB" w14:textId="77777777" w:rsidR="00C94DA1" w:rsidRPr="008965E7" w:rsidRDefault="00C94DA1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5A093A3F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0C6E1C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0AE8FF3E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DA1" w:rsidRPr="008965E7" w14:paraId="14850283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0C530A47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0" w:type="dxa"/>
          </w:tcPr>
          <w:p w14:paraId="68BE0627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FF077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ECF5A3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3C5E4D3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9E8467F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EE559C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B28A8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7A19EB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A4105FD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8FAEE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358E4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A0737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A7A1D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76AB9B39" w14:textId="77777777" w:rsidR="00C94DA1" w:rsidRPr="008965E7" w:rsidRDefault="00C94DA1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06EE11B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8BE84F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0003F3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DA1" w:rsidRPr="008965E7" w14:paraId="60C3E0EA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4DBE088C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0E5ABC1A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EEF1B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EBC8D4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2854179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D2DA6E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B68037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059E47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9F7DB5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8A64A9F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895C4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A5D135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57A7C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CB9E9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198FA38E" w14:textId="77777777" w:rsidR="00C94DA1" w:rsidRPr="008965E7" w:rsidRDefault="00C94DA1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68247D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F0BDBD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4FE099F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DA1" w:rsidRPr="008965E7" w14:paraId="6AA79E13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55986E23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53C61B97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1D58C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AE2C95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952F7B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F694C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4B679F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771291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41E152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96DE6B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3827AF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57496D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8A8C72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D9E0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4FD4517A" w14:textId="77777777" w:rsidR="00C94DA1" w:rsidRPr="008965E7" w:rsidRDefault="00C94DA1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F46948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BDE04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C51013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DA1" w:rsidRPr="008965E7" w14:paraId="1B1EC267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3B68209C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24B7D51E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77AE93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9710C99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0FD4990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FFBD615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4B50A305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8ACF6B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420E0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FAE0585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216987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E4865F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039C43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8EA78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39BEDE09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A58C4E0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6A85BBC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781016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C94DA1" w:rsidRPr="008965E7" w14:paraId="13A3DBD5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0614ACEF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623AF330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90524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DB13F7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  <w:gridSpan w:val="2"/>
          </w:tcPr>
          <w:p w14:paraId="73DC919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FCB4EF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A20BA9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4A644D0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AAA10D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1F1401F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</w:tcPr>
          <w:p w14:paraId="0F35BB4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5E80B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37CB1D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C04CC5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304" w:type="dxa"/>
            <w:gridSpan w:val="3"/>
          </w:tcPr>
          <w:p w14:paraId="394DE11B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BC1A3D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B789E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2326D9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C94DA1" w:rsidRPr="008965E7" w14:paraId="41B612E1" w14:textId="77777777" w:rsidTr="000D7B04">
        <w:trPr>
          <w:trHeight w:val="288"/>
        </w:trPr>
        <w:tc>
          <w:tcPr>
            <w:tcW w:w="3864" w:type="dxa"/>
            <w:shd w:val="clear" w:color="auto" w:fill="auto"/>
          </w:tcPr>
          <w:p w14:paraId="10352C0F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62E7FF55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3B4F7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363B40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2FDAAA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887F71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31E4EC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CC1B91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E72836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FE6C9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97E56B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4925B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37DFC0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8FAA8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328DFED2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C7588D9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40F960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4FBFA1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DA1" w:rsidRPr="008965E7" w14:paraId="629A2F17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00FF295E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57E2B6A4" w14:textId="77777777" w:rsidR="00C94DA1" w:rsidRPr="008965E7" w:rsidRDefault="00C94DA1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8593F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28A1644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684F6A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5F68D13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E8F053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FC7FDB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5D8DE2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E18CB40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3A404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C09817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097A25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3ACFD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F448A2E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375D21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A098BDC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B471FC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DA1" w:rsidRPr="008965E7" w14:paraId="7F8ABD31" w14:textId="77777777" w:rsidTr="000D7B04">
        <w:trPr>
          <w:trHeight w:val="261"/>
        </w:trPr>
        <w:tc>
          <w:tcPr>
            <w:tcW w:w="3864" w:type="dxa"/>
            <w:shd w:val="clear" w:color="auto" w:fill="auto"/>
          </w:tcPr>
          <w:p w14:paraId="500D687C" w14:textId="77777777" w:rsidR="00C94DA1" w:rsidRPr="008965E7" w:rsidRDefault="00C94DA1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2D6E42CD" w14:textId="5706E261" w:rsidR="00C94DA1" w:rsidRPr="008965E7" w:rsidRDefault="009A1FBE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7A057F92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FFC00B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B4764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32A36B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810748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2012CF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2721CE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2488B0B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</w:tcPr>
          <w:p w14:paraId="240B001B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0FD935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C0CB871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CC05B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304" w:type="dxa"/>
            <w:gridSpan w:val="3"/>
          </w:tcPr>
          <w:p w14:paraId="573C662F" w14:textId="77777777" w:rsidR="00C94DA1" w:rsidRPr="008965E7" w:rsidRDefault="00C94DA1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328EE1E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43D4F6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94D8F9A" w14:textId="77777777" w:rsidR="00C94DA1" w:rsidRPr="008965E7" w:rsidRDefault="00C94DA1" w:rsidP="000D7B0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</w:tr>
    </w:tbl>
    <w:p w14:paraId="5E8F38BB" w14:textId="77777777" w:rsidR="007F3CA1" w:rsidRPr="00004EE5" w:rsidRDefault="007F3CA1" w:rsidP="004451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40A7CF03" w14:textId="77777777" w:rsidR="00400D6C" w:rsidRPr="00DF3A57" w:rsidRDefault="00400D6C" w:rsidP="004451C9">
      <w:pPr>
        <w:rPr>
          <w:rFonts w:asciiTheme="majorBidi" w:hAnsiTheme="majorBidi" w:cstheme="majorBidi"/>
          <w:lang w:eastAsia="x-none"/>
        </w:rPr>
      </w:pPr>
    </w:p>
    <w:p w14:paraId="0D3291FD" w14:textId="77777777" w:rsidR="00F71BBC" w:rsidRPr="00DF3A57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  <w:r w:rsidRPr="00DF3A57">
        <w:rPr>
          <w:rFonts w:asciiTheme="majorBidi" w:hAnsiTheme="majorBidi" w:cstheme="majorBidi"/>
          <w:cs/>
          <w:lang w:eastAsia="x-none"/>
        </w:rPr>
        <w:br w:type="page"/>
      </w:r>
    </w:p>
    <w:p w14:paraId="5EC47E33" w14:textId="261F7682" w:rsidR="00400D6C" w:rsidRPr="00DF3A57" w:rsidRDefault="00400D6C" w:rsidP="004451C9">
      <w:pPr>
        <w:rPr>
          <w:rFonts w:asciiTheme="majorBidi" w:hAnsiTheme="majorBidi" w:cstheme="majorBidi"/>
          <w:cs/>
          <w:lang w:eastAsia="x-none"/>
        </w:rPr>
        <w:sectPr w:rsidR="00400D6C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00F413" w14:textId="7E79C19F" w:rsidR="006610A4" w:rsidRPr="00182328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1B764FAE" w14:textId="77777777" w:rsidR="00A31A00" w:rsidRPr="00182328" w:rsidRDefault="00A31A00" w:rsidP="004451C9">
      <w:pPr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A31A00" w:rsidRPr="00182328" w14:paraId="1621F021" w14:textId="77777777" w:rsidTr="001926A2">
        <w:trPr>
          <w:tblHeader/>
        </w:trPr>
        <w:tc>
          <w:tcPr>
            <w:tcW w:w="2250" w:type="dxa"/>
            <w:hideMark/>
          </w:tcPr>
          <w:p w14:paraId="55AA715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6CAE5A9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30D929B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31A00" w:rsidRPr="00182328" w14:paraId="4086A6D3" w14:textId="77777777" w:rsidTr="001926A2">
        <w:tc>
          <w:tcPr>
            <w:tcW w:w="2250" w:type="dxa"/>
            <w:hideMark/>
          </w:tcPr>
          <w:p w14:paraId="0E7D4C1F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</w:t>
            </w:r>
          </w:p>
          <w:p w14:paraId="3A432C24" w14:textId="67C7D70D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3E013A9E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50329B8F" w14:textId="5C49183B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ประมาณการกระแสเงินสดที่คาดว่าจะได้รับ</w:t>
            </w:r>
          </w:p>
        </w:tc>
      </w:tr>
      <w:tr w:rsidR="00A31A00" w:rsidRPr="00182328" w14:paraId="1109E227" w14:textId="77777777" w:rsidTr="001926A2">
        <w:tc>
          <w:tcPr>
            <w:tcW w:w="2250" w:type="dxa"/>
          </w:tcPr>
          <w:p w14:paraId="6F6C1E9E" w14:textId="7B337EEC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1DF7E0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15F271F1" w14:textId="3CB45FD2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สกุลเงินที่เกี่ยวข้อง</w:t>
            </w:r>
          </w:p>
        </w:tc>
      </w:tr>
      <w:tr w:rsidR="00DA7DE3" w:rsidRPr="00182328" w14:paraId="10EBC5E3" w14:textId="77777777" w:rsidTr="00904889">
        <w:trPr>
          <w:trHeight w:val="443"/>
        </w:trPr>
        <w:tc>
          <w:tcPr>
            <w:tcW w:w="2250" w:type="dxa"/>
          </w:tcPr>
          <w:p w14:paraId="0773E53A" w14:textId="6310351E" w:rsidR="00DA7DE3" w:rsidRPr="00182328" w:rsidRDefault="00DA7DE3" w:rsidP="00C4017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042D866A" w14:textId="77777777" w:rsidR="00DA7DE3" w:rsidRPr="00182328" w:rsidRDefault="00DA7DE3" w:rsidP="00C4017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618A47A7" w14:textId="6764FB4E" w:rsidR="00DA7DE3" w:rsidRPr="00C4017A" w:rsidRDefault="00904889" w:rsidP="00C4017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0AA04C08" w14:textId="77777777" w:rsidR="00A31A00" w:rsidRPr="00904889" w:rsidRDefault="00A31A00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60CD1B" w14:textId="015954DE" w:rsidR="001926A2" w:rsidRPr="00182328" w:rsidRDefault="00A31A00" w:rsidP="00BB3A79">
      <w:pPr>
        <w:pStyle w:val="ListParagraph"/>
        <w:numPr>
          <w:ilvl w:val="1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19803E" w14:textId="77777777" w:rsidR="00A241A5" w:rsidRPr="00182328" w:rsidRDefault="00A241A5" w:rsidP="00BB3A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BCBAE6" w14:textId="47C597DE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b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2600614" w14:textId="77777777" w:rsidR="00A241A5" w:rsidRPr="00904889" w:rsidRDefault="00A241A5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D5AC786" w14:textId="12B1455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คณะกรรมการบริษัทของ</w:t>
      </w:r>
      <w:r w:rsidR="00E22D60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E22D60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EA51B78" w14:textId="77777777" w:rsidR="001926A2" w:rsidRPr="0090488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F1BC8D9" w14:textId="38244451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นโยบายการบริหารความเสี่ยงของ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เผชิญ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มีเป้าหมายในการรักษาสภาพแวดล้อม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ในการบริหารเพื่อให้พนักงานทั้งหมดเข้าใจถึงบทบาทและภาระหน้าที่ของตน</w:t>
      </w:r>
    </w:p>
    <w:p w14:paraId="77F50937" w14:textId="77777777" w:rsidR="001926A2" w:rsidRPr="0090488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E6F81C3" w14:textId="3A9A0CF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คณะกรรมการตรวจสอบของ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เผชิญอยู่ คณะกรรมการตรวจสอบของ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C694C4" w14:textId="3C7B903A" w:rsidR="001926A2" w:rsidRPr="00182328" w:rsidRDefault="001926A2" w:rsidP="0090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lastRenderedPageBreak/>
        <w:t> 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ข.</w:t>
      </w:r>
      <w:r w:rsidR="003E0ACB" w:rsidRPr="0018232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</w:p>
    <w:p w14:paraId="6FA1D156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1C2E43" w14:textId="6F190ACF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หากลูกค้าหรือคู่สัญญา</w:t>
      </w:r>
      <w:r w:rsidR="00CB52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</w:p>
    <w:p w14:paraId="00490476" w14:textId="77777777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E7FC8A5" w14:textId="70B69CAF" w:rsidR="004E19B3" w:rsidRPr="00182328" w:rsidRDefault="004E19B3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="00AF1CD4"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182328">
        <w:rPr>
          <w:rFonts w:asciiTheme="majorBidi" w:hAnsiTheme="majorBidi" w:cstheme="majorBidi"/>
          <w:sz w:val="30"/>
          <w:szCs w:val="30"/>
        </w:rPr>
        <w:t>)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</w:p>
    <w:p w14:paraId="581DA943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</w:p>
    <w:p w14:paraId="702C20F1" w14:textId="2EC08E4D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Pr="00182328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82328">
        <w:rPr>
          <w:rFonts w:asciiTheme="majorBidi" w:hAnsiTheme="majorBidi" w:cstheme="majorBidi"/>
          <w:sz w:val="30"/>
          <w:szCs w:val="30"/>
        </w:rPr>
        <w:t xml:space="preserve"> 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E0ACB" w:rsidRPr="00182328">
        <w:rPr>
          <w:rFonts w:asciiTheme="majorBidi" w:hAnsiTheme="majorBidi" w:cstheme="majorBidi"/>
          <w:sz w:val="30"/>
          <w:szCs w:val="30"/>
        </w:rPr>
        <w:t>1</w:t>
      </w:r>
      <w:r w:rsidR="00FD3B90" w:rsidRPr="00182328">
        <w:rPr>
          <w:rFonts w:asciiTheme="majorBidi" w:hAnsiTheme="majorBidi" w:cstheme="majorBidi"/>
          <w:sz w:val="30"/>
          <w:szCs w:val="30"/>
        </w:rPr>
        <w:t>5</w:t>
      </w:r>
    </w:p>
    <w:p w14:paraId="67F8B463" w14:textId="77777777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2D171A" w14:textId="2C1FF76A" w:rsidR="004E19B3" w:rsidRPr="00182328" w:rsidRDefault="004E19B3" w:rsidP="004451C9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Pr="00182328">
        <w:rPr>
          <w:rFonts w:asciiTheme="majorBidi" w:hAnsiTheme="majorBidi" w:cstheme="majorBidi"/>
          <w:sz w:val="30"/>
          <w:szCs w:val="30"/>
          <w:cs/>
        </w:rPr>
        <w:t>แต่ละรายก่อนที่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3E54DF" w:rsidRPr="00182328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5F17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>จะทบทวนอันดับความน่าเชื่อถือภายนอก</w:t>
      </w:r>
      <w:r w:rsidRPr="00182328">
        <w:rPr>
          <w:rFonts w:asciiTheme="majorBidi" w:hAnsiTheme="majorBidi" w:cstheme="majorBidi"/>
          <w:sz w:val="30"/>
          <w:szCs w:val="30"/>
        </w:rPr>
        <w:t xml:space="preserve"> (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ถ้ามี) งบการเงิน </w:t>
      </w:r>
      <w:r w:rsidR="00410773" w:rsidRPr="00182328">
        <w:rPr>
          <w:rFonts w:asciiTheme="majorBidi" w:hAnsiTheme="majorBidi" w:cstheme="majorBidi"/>
          <w:sz w:val="30"/>
          <w:szCs w:val="30"/>
          <w:cs/>
        </w:rPr>
        <w:t>และ</w:t>
      </w:r>
      <w:r w:rsidRPr="00182328">
        <w:rPr>
          <w:rFonts w:asciiTheme="majorBidi" w:hAnsiTheme="majorBidi" w:cstheme="majorBidi"/>
          <w:sz w:val="30"/>
          <w:szCs w:val="30"/>
          <w:cs/>
        </w:rPr>
        <w:t>ข้อมูลอุตสาหกรรม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1BDC11D2" w14:textId="77777777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F122F" w14:textId="51D705B4" w:rsidR="00CC3E69" w:rsidRPr="00182328" w:rsidRDefault="00AB5F1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ที่</w:t>
      </w:r>
      <w:r w:rsidR="00CB526A">
        <w:rPr>
          <w:rFonts w:asciiTheme="majorBidi" w:hAnsiTheme="majorBidi" w:cstheme="majorBidi"/>
          <w:sz w:val="30"/>
          <w:szCs w:val="30"/>
        </w:rPr>
        <w:t xml:space="preserve"> </w:t>
      </w:r>
      <w:r w:rsidR="003E0ACB" w:rsidRPr="00182328">
        <w:rPr>
          <w:rFonts w:asciiTheme="majorBidi" w:hAnsiTheme="majorBidi" w:cstheme="majorBidi"/>
          <w:sz w:val="30"/>
          <w:szCs w:val="30"/>
        </w:rPr>
        <w:t>3</w:t>
      </w:r>
      <w:r w:rsidR="00CC3E69" w:rsidRPr="00182328">
        <w:rPr>
          <w:rFonts w:asciiTheme="majorBidi" w:hAnsiTheme="majorBidi" w:cstheme="majorBidi"/>
          <w:sz w:val="30"/>
          <w:szCs w:val="30"/>
        </w:rPr>
        <w:t xml:space="preserve"> 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1" w:name="_Hlk59433075"/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1"/>
      <w:r w:rsidR="00CC3E69" w:rsidRPr="00182328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726054B4" w14:textId="749E6670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E50D1" w14:textId="26715EE9" w:rsidR="001926A2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E0ACB" w:rsidRPr="00182328">
        <w:rPr>
          <w:rFonts w:asciiTheme="majorBidi" w:hAnsiTheme="majorBidi" w:cstheme="majorBidi"/>
          <w:sz w:val="30"/>
          <w:szCs w:val="30"/>
        </w:rPr>
        <w:t>5</w:t>
      </w:r>
      <w:r w:rsidRPr="00182328">
        <w:rPr>
          <w:rFonts w:asciiTheme="majorBidi" w:hAnsiTheme="majorBidi" w:cstheme="majorBidi"/>
          <w:sz w:val="30"/>
          <w:szCs w:val="30"/>
        </w:rPr>
        <w:t xml:space="preserve"> </w:t>
      </w:r>
    </w:p>
    <w:p w14:paraId="48210D5B" w14:textId="77777777" w:rsidR="00904889" w:rsidRPr="00182328" w:rsidRDefault="0090488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597E64" w14:textId="40949E00" w:rsidR="00C91248" w:rsidRPr="00182328" w:rsidRDefault="00C91248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2328">
        <w:rPr>
          <w:rFonts w:asciiTheme="majorBidi" w:hAnsiTheme="majorBidi" w:cstheme="majorBidi"/>
          <w:sz w:val="30"/>
          <w:szCs w:val="30"/>
        </w:rPr>
        <w:t>)</w:t>
      </w:r>
      <w:r w:rsidR="004E653B" w:rsidRPr="00182328">
        <w:rPr>
          <w:rFonts w:asciiTheme="majorBidi" w:hAnsiTheme="majorBidi" w:cstheme="majorBidi"/>
          <w:sz w:val="30"/>
          <w:szCs w:val="30"/>
        </w:rPr>
        <w:tab/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  <w:r w:rsidR="009C0536" w:rsidRPr="00182328">
        <w:rPr>
          <w:rFonts w:asciiTheme="majorBidi" w:hAnsiTheme="majorBidi" w:cstheme="majorBidi"/>
          <w:sz w:val="30"/>
          <w:szCs w:val="30"/>
          <w:cs/>
          <w:lang w:bidi="th-TH"/>
        </w:rPr>
        <w:t>และอนุพันธ์</w:t>
      </w:r>
    </w:p>
    <w:p w14:paraId="41DAD5B7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36601F8" w14:textId="542482B6" w:rsidR="00C91248" w:rsidRPr="00182328" w:rsidRDefault="00C9124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="00AB5F17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1823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63E91" w:rsidRPr="0018232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63E91" w:rsidRPr="001823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352815" w:rsidRPr="001823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พิจารณาว่ามีความเสี่ยงด้านเครดิตต่ำ</w:t>
      </w:r>
    </w:p>
    <w:p w14:paraId="36671627" w14:textId="22E6B549" w:rsidR="00A241A5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41493F2" w14:textId="168662C7" w:rsidR="008D0516" w:rsidRPr="00182328" w:rsidRDefault="008D0516" w:rsidP="008D0516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3</w:t>
      </w:r>
      <w:r w:rsidRPr="00182328">
        <w:rPr>
          <w:rFonts w:asciiTheme="majorBidi" w:hAnsiTheme="majorBidi" w:cstheme="majorBidi"/>
          <w:sz w:val="30"/>
          <w:szCs w:val="30"/>
        </w:rPr>
        <w:t>)</w:t>
      </w:r>
      <w:r w:rsidRPr="00182328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การค้ำประกัน</w:t>
      </w:r>
    </w:p>
    <w:p w14:paraId="047C873B" w14:textId="77777777" w:rsidR="008D0516" w:rsidRPr="00194262" w:rsidRDefault="008D0516" w:rsidP="008D0516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385C8D85" w14:textId="1979A193" w:rsidR="008D0516" w:rsidRPr="008F40BF" w:rsidRDefault="00632211" w:rsidP="008D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F40BF">
        <w:rPr>
          <w:rFonts w:asciiTheme="majorBidi" w:hAnsiTheme="majorBidi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กลุ่มบริษัทมีนโยบายให้การค้ำประกันทางการเงินแก่หนี้สินของบริษัทย่อยเท่านั้น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 w:hint="cs"/>
          <w:sz w:val="30"/>
          <w:szCs w:val="30"/>
          <w:cs/>
        </w:rPr>
        <w:t>ณ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 w:hint="cs"/>
          <w:sz w:val="30"/>
          <w:szCs w:val="30"/>
          <w:cs/>
        </w:rPr>
        <w:t>วันที่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="008F40BF">
        <w:rPr>
          <w:rFonts w:asciiTheme="majorBidi" w:hAnsiTheme="majorBidi"/>
          <w:sz w:val="30"/>
          <w:szCs w:val="30"/>
          <w:cs/>
        </w:rPr>
        <w:br/>
      </w:r>
      <w:r w:rsidRPr="008F40BF">
        <w:rPr>
          <w:rFonts w:asciiTheme="majorBidi" w:hAnsiTheme="majorBidi"/>
          <w:sz w:val="30"/>
          <w:szCs w:val="30"/>
        </w:rPr>
        <w:t>31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 w:hint="cs"/>
          <w:sz w:val="30"/>
          <w:szCs w:val="30"/>
          <w:cs/>
        </w:rPr>
        <w:t>ธันวาคม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/>
          <w:sz w:val="30"/>
          <w:szCs w:val="30"/>
        </w:rPr>
        <w:t>2567</w:t>
      </w:r>
      <w:r w:rsidRPr="008F40BF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8F40BF" w:rsidRPr="008F40BF">
        <w:rPr>
          <w:rFonts w:asciiTheme="majorBidi" w:hAnsiTheme="majorBidi" w:hint="cs"/>
          <w:sz w:val="30"/>
          <w:szCs w:val="30"/>
          <w:cs/>
        </w:rPr>
        <w:t>มีหนี้สินที่อาจเกิดขึ้น</w:t>
      </w:r>
      <w:r w:rsidRPr="008F40BF">
        <w:rPr>
          <w:rFonts w:asciiTheme="majorBidi" w:hAnsiTheme="majorBidi" w:hint="cs"/>
          <w:sz w:val="30"/>
          <w:szCs w:val="30"/>
          <w:cs/>
        </w:rPr>
        <w:t>สำหรับ</w:t>
      </w:r>
      <w:r w:rsidR="00A149B7" w:rsidRPr="008F40BF">
        <w:rPr>
          <w:rFonts w:asciiTheme="majorBidi" w:hAnsiTheme="majorBidi" w:hint="cs"/>
          <w:sz w:val="30"/>
          <w:szCs w:val="30"/>
          <w:cs/>
        </w:rPr>
        <w:t>การค้ำประกัน</w:t>
      </w:r>
      <w:r w:rsidR="004E1D2D" w:rsidRPr="008F40BF">
        <w:rPr>
          <w:rFonts w:asciiTheme="majorBidi" w:hAnsiTheme="majorBidi" w:hint="cs"/>
          <w:sz w:val="30"/>
          <w:szCs w:val="30"/>
          <w:cs/>
        </w:rPr>
        <w:t>วงเงินสินเชื่อของ</w:t>
      </w:r>
      <w:r w:rsidRPr="008F40BF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="00904889">
        <w:rPr>
          <w:rFonts w:asciiTheme="majorBidi" w:hAnsiTheme="majorBidi"/>
          <w:sz w:val="30"/>
          <w:szCs w:val="30"/>
          <w:cs/>
        </w:rPr>
        <w:br/>
      </w:r>
      <w:r w:rsidRPr="008F40BF">
        <w:rPr>
          <w:rFonts w:asciiTheme="majorBidi" w:hAnsiTheme="majorBidi"/>
          <w:sz w:val="30"/>
          <w:szCs w:val="30"/>
          <w:cs/>
        </w:rPr>
        <w:t>(</w:t>
      </w:r>
      <w:r w:rsidRPr="008F40BF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8F40BF">
        <w:rPr>
          <w:rFonts w:asciiTheme="majorBidi" w:hAnsiTheme="majorBidi"/>
          <w:sz w:val="30"/>
          <w:szCs w:val="30"/>
          <w:cs/>
        </w:rPr>
        <w:t xml:space="preserve"> 3)</w:t>
      </w:r>
    </w:p>
    <w:p w14:paraId="640D0F65" w14:textId="77777777" w:rsidR="008D0516" w:rsidRPr="00182328" w:rsidRDefault="008D051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E367FF5" w14:textId="27B15DC7" w:rsidR="007923F5" w:rsidRPr="00182328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1CD4"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3D43E8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196CF6CD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437795" w14:textId="51E00EC2" w:rsidR="00C91248" w:rsidRPr="00182328" w:rsidRDefault="008E2E4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และลดผลกระทบ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จากความผันผวนในกระแสเงินสด </w:t>
      </w:r>
    </w:p>
    <w:p w14:paraId="22B4B453" w14:textId="77777777" w:rsidR="009C0536" w:rsidRPr="00182328" w:rsidRDefault="009C0536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5E0539" w14:textId="5B684362" w:rsidR="00B3635B" w:rsidRPr="00182328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ณ วันที่รายงาน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โดย</w:t>
      </w:r>
      <w:r w:rsidR="00A63E91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แสดง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หากหักกลบตามสัญญา</w:t>
      </w:r>
    </w:p>
    <w:p w14:paraId="558C76B2" w14:textId="7B989D79" w:rsidR="00D8517A" w:rsidRDefault="00D85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ED1D19" w:rsidRPr="00182328" w14:paraId="60AB574F" w14:textId="77777777" w:rsidTr="00714EC0">
        <w:tc>
          <w:tcPr>
            <w:tcW w:w="3330" w:type="dxa"/>
            <w:shd w:val="clear" w:color="auto" w:fill="auto"/>
          </w:tcPr>
          <w:p w14:paraId="3C65FE78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D4DE732" w14:textId="4D6A7C5A" w:rsidR="00ED1D19" w:rsidRPr="00182328" w:rsidRDefault="00140191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6254C3"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1D19" w:rsidRPr="00182328" w14:paraId="68DDC2F3" w14:textId="77777777" w:rsidTr="003E3E75">
        <w:tc>
          <w:tcPr>
            <w:tcW w:w="3330" w:type="dxa"/>
            <w:shd w:val="clear" w:color="auto" w:fill="auto"/>
          </w:tcPr>
          <w:p w14:paraId="360AF2CF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11B58E" w14:textId="77777777" w:rsidR="00ED1D19" w:rsidRPr="00182328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6EF7EF" w14:textId="77777777" w:rsidR="00ED1D19" w:rsidRPr="00182328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3FB4047" w14:textId="75152AC1" w:rsidR="00ED1D19" w:rsidRPr="00182328" w:rsidRDefault="00437936" w:rsidP="00437936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ED1D19"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34C46" w:rsidRPr="00182328" w14:paraId="0C6AE79F" w14:textId="77777777" w:rsidTr="003E3E75">
        <w:tc>
          <w:tcPr>
            <w:tcW w:w="3330" w:type="dxa"/>
            <w:shd w:val="clear" w:color="auto" w:fill="auto"/>
          </w:tcPr>
          <w:p w14:paraId="1BBEB60E" w14:textId="77777777" w:rsidR="00334C46" w:rsidRPr="00714EC0" w:rsidRDefault="00334C46" w:rsidP="00334C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0CC586" w14:textId="602773E9" w:rsidR="00334C46" w:rsidRPr="00182328" w:rsidRDefault="00334C46" w:rsidP="00334C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84E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F49753" w14:textId="77777777" w:rsidR="00334C46" w:rsidRPr="00334C46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7B02A07C" w14:textId="475E30C1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2ED3AA29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3BD24" w14:textId="6BCF5298" w:rsidR="00334C46" w:rsidRPr="00AE6DB6" w:rsidRDefault="00334C46" w:rsidP="00334C46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0EBC42E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D1D1BC" w14:textId="256B17B1" w:rsidR="00334C46" w:rsidRPr="00182328" w:rsidRDefault="00334C46" w:rsidP="00334C46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F60ACA1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4179D" w14:textId="68AABD07" w:rsidR="00334C46" w:rsidRPr="00182328" w:rsidRDefault="00334C46" w:rsidP="00334C46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F67D589" w14:textId="5FA659E9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1FED4AD" w14:textId="77777777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7EA78" w14:textId="3831E224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1D19" w:rsidRPr="00182328" w14:paraId="116D29FF" w14:textId="77777777" w:rsidTr="00714EC0">
        <w:tc>
          <w:tcPr>
            <w:tcW w:w="3330" w:type="dxa"/>
            <w:shd w:val="clear" w:color="auto" w:fill="auto"/>
          </w:tcPr>
          <w:p w14:paraId="5EB9B969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20F27B33" w14:textId="67F60F02" w:rsidR="00ED1D19" w:rsidRPr="00182328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397E" w:rsidRPr="00182328" w14:paraId="6B8D5B2E" w14:textId="77777777" w:rsidTr="003E3E75">
        <w:tc>
          <w:tcPr>
            <w:tcW w:w="3330" w:type="dxa"/>
            <w:shd w:val="clear" w:color="auto" w:fill="auto"/>
          </w:tcPr>
          <w:p w14:paraId="17A7A8E3" w14:textId="5872E344" w:rsidR="00ED1D19" w:rsidRPr="00182328" w:rsidRDefault="00ED1D19" w:rsidP="004451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1606D17A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01F883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A792C2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0B5D5CB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7040D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0C3F7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D7CB3B" w14:textId="629A9EF3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39C3AED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352C" w:rsidRPr="00182328" w14:paraId="15026759" w14:textId="77777777" w:rsidTr="003E3E75">
        <w:tc>
          <w:tcPr>
            <w:tcW w:w="3330" w:type="dxa"/>
            <w:shd w:val="clear" w:color="auto" w:fill="auto"/>
            <w:hideMark/>
          </w:tcPr>
          <w:p w14:paraId="168B5A97" w14:textId="6AF6DD4E" w:rsidR="002D352C" w:rsidRPr="00182328" w:rsidRDefault="002D352C" w:rsidP="002D352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1F1A1C" w14:textId="358813D4" w:rsidR="002D352C" w:rsidRPr="00182328" w:rsidRDefault="002D352C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99A68" w14:textId="77777777" w:rsidR="002D352C" w:rsidRPr="00182328" w:rsidRDefault="002D352C" w:rsidP="002D352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579E7" w14:textId="6EB351E5" w:rsidR="002D352C" w:rsidRPr="00182328" w:rsidRDefault="002D352C" w:rsidP="002D35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922,696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2389C" w14:textId="77777777" w:rsidR="002D352C" w:rsidRPr="00182328" w:rsidRDefault="002D352C" w:rsidP="002D35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C27A29" w14:textId="6393E9BD" w:rsidR="002D352C" w:rsidRPr="00182328" w:rsidRDefault="002D352C" w:rsidP="002D352C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292871" w14:textId="77777777" w:rsidR="002D352C" w:rsidRPr="00182328" w:rsidRDefault="002D352C" w:rsidP="002D35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A3817F" w14:textId="29FA3D30" w:rsidR="002D352C" w:rsidRPr="00182328" w:rsidRDefault="002D352C" w:rsidP="002D352C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5474B" w14:textId="4FBA1424" w:rsidR="002D352C" w:rsidRPr="00182328" w:rsidRDefault="002D352C" w:rsidP="002D352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B1CDE43" w14:textId="1308A5B5" w:rsidR="002D352C" w:rsidRPr="00182328" w:rsidRDefault="002D352C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922,696</w:t>
            </w:r>
          </w:p>
        </w:tc>
      </w:tr>
      <w:tr w:rsidR="00040EB9" w:rsidRPr="00182328" w14:paraId="50E79A48" w14:textId="77777777" w:rsidTr="003E3E75">
        <w:tc>
          <w:tcPr>
            <w:tcW w:w="3330" w:type="dxa"/>
            <w:shd w:val="clear" w:color="auto" w:fill="auto"/>
          </w:tcPr>
          <w:p w14:paraId="6E05EDCF" w14:textId="51108ED0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748107C5" w14:textId="7F8898B1" w:rsidR="00040EB9" w:rsidRPr="00182328" w:rsidRDefault="00040EB9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96,791</w:t>
            </w:r>
          </w:p>
        </w:tc>
        <w:tc>
          <w:tcPr>
            <w:tcW w:w="270" w:type="dxa"/>
            <w:shd w:val="clear" w:color="auto" w:fill="auto"/>
          </w:tcPr>
          <w:p w14:paraId="15140E39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726BB6" w14:textId="2EDB8314" w:rsidR="00040EB9" w:rsidRPr="00182328" w:rsidRDefault="00040EB9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96,791</w:t>
            </w:r>
          </w:p>
        </w:tc>
        <w:tc>
          <w:tcPr>
            <w:tcW w:w="236" w:type="dxa"/>
            <w:shd w:val="clear" w:color="auto" w:fill="auto"/>
          </w:tcPr>
          <w:p w14:paraId="699AF823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2E3A71" w14:textId="3C7AD878" w:rsidR="00040EB9" w:rsidRPr="00182328" w:rsidRDefault="00040EB9" w:rsidP="00040EB9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84F82F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1C15" w14:textId="000A2405" w:rsidR="00040EB9" w:rsidRPr="00182328" w:rsidRDefault="00040EB9" w:rsidP="00040EB9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6C38F5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4D1D511" w14:textId="5405C770" w:rsidR="00040EB9" w:rsidRPr="00182328" w:rsidRDefault="00040EB9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96,791</w:t>
            </w:r>
          </w:p>
        </w:tc>
      </w:tr>
      <w:tr w:rsidR="00040EB9" w:rsidRPr="00182328" w14:paraId="3B2780AE" w14:textId="77777777" w:rsidTr="003E3E75">
        <w:tc>
          <w:tcPr>
            <w:tcW w:w="3330" w:type="dxa"/>
            <w:shd w:val="clear" w:color="auto" w:fill="auto"/>
          </w:tcPr>
          <w:p w14:paraId="48F6BC0E" w14:textId="404781F4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AC1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C9937E2" w14:textId="65407C95" w:rsidR="00040EB9" w:rsidRDefault="00040EB9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  <w:shd w:val="clear" w:color="auto" w:fill="auto"/>
          </w:tcPr>
          <w:p w14:paraId="5D01A7ED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940C3C" w14:textId="4ECB708B" w:rsidR="00040EB9" w:rsidRPr="00182328" w:rsidRDefault="00040EB9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10,376</w:t>
            </w:r>
          </w:p>
        </w:tc>
        <w:tc>
          <w:tcPr>
            <w:tcW w:w="236" w:type="dxa"/>
            <w:shd w:val="clear" w:color="auto" w:fill="auto"/>
          </w:tcPr>
          <w:p w14:paraId="01A62B2C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ED2F480" w14:textId="5E34FD4E" w:rsidR="00040EB9" w:rsidRPr="00182328" w:rsidRDefault="00040EB9" w:rsidP="00040E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230,898</w:t>
            </w:r>
          </w:p>
        </w:tc>
        <w:tc>
          <w:tcPr>
            <w:tcW w:w="236" w:type="dxa"/>
          </w:tcPr>
          <w:p w14:paraId="5DFAB136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D3A55" w14:textId="5D00329A" w:rsidR="00040EB9" w:rsidRPr="00182328" w:rsidRDefault="00040EB9" w:rsidP="00040E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110,112</w:t>
            </w:r>
          </w:p>
        </w:tc>
        <w:tc>
          <w:tcPr>
            <w:tcW w:w="236" w:type="dxa"/>
            <w:shd w:val="clear" w:color="auto" w:fill="auto"/>
          </w:tcPr>
          <w:p w14:paraId="7A63C749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0E137D3" w14:textId="44573E0D" w:rsidR="00040EB9" w:rsidRPr="00182328" w:rsidRDefault="00040EB9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351,386</w:t>
            </w:r>
          </w:p>
        </w:tc>
      </w:tr>
      <w:tr w:rsidR="00040EB9" w:rsidRPr="00182328" w14:paraId="763EE1A8" w14:textId="77777777" w:rsidTr="003E3E75">
        <w:trPr>
          <w:trHeight w:val="119"/>
        </w:trPr>
        <w:tc>
          <w:tcPr>
            <w:tcW w:w="3330" w:type="dxa"/>
            <w:shd w:val="clear" w:color="auto" w:fill="auto"/>
            <w:hideMark/>
          </w:tcPr>
          <w:p w14:paraId="18438BE3" w14:textId="77777777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0A8A1AF1" w:rsidR="00040EB9" w:rsidRPr="00182328" w:rsidRDefault="00040EB9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7A75DFC1" w:rsidR="00040EB9" w:rsidRPr="00182328" w:rsidRDefault="00040EB9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12,624</w:t>
            </w:r>
          </w:p>
        </w:tc>
        <w:tc>
          <w:tcPr>
            <w:tcW w:w="236" w:type="dxa"/>
            <w:shd w:val="clear" w:color="auto" w:fill="auto"/>
          </w:tcPr>
          <w:p w14:paraId="764BF236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6C4BFE6B" w:rsidR="00040EB9" w:rsidRPr="00182328" w:rsidRDefault="00040EB9" w:rsidP="00040E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48,790</w:t>
            </w:r>
          </w:p>
        </w:tc>
        <w:tc>
          <w:tcPr>
            <w:tcW w:w="236" w:type="dxa"/>
          </w:tcPr>
          <w:p w14:paraId="66F9A9FC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8FA76" w14:textId="317D5844" w:rsidR="00040EB9" w:rsidRPr="00182328" w:rsidRDefault="00040EB9" w:rsidP="00040E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02050" w14:textId="0BABA581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7BF73FB5" w:rsidR="00040EB9" w:rsidRPr="00182328" w:rsidRDefault="00040EB9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110,758</w:t>
            </w:r>
          </w:p>
        </w:tc>
      </w:tr>
      <w:tr w:rsidR="00040EB9" w:rsidRPr="00182328" w14:paraId="58D51B45" w14:textId="77777777" w:rsidTr="003E3E75">
        <w:tc>
          <w:tcPr>
            <w:tcW w:w="3330" w:type="dxa"/>
            <w:shd w:val="clear" w:color="auto" w:fill="auto"/>
          </w:tcPr>
          <w:p w14:paraId="05E1E3F1" w14:textId="77777777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75FD81BE" w:rsidR="00040EB9" w:rsidRPr="00182328" w:rsidRDefault="00040EB9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1,400,022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020E531D" w:rsidR="00040EB9" w:rsidRPr="00182328" w:rsidRDefault="00040EB9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1,042,487</w:t>
            </w:r>
          </w:p>
        </w:tc>
        <w:tc>
          <w:tcPr>
            <w:tcW w:w="236" w:type="dxa"/>
            <w:shd w:val="clear" w:color="auto" w:fill="auto"/>
          </w:tcPr>
          <w:p w14:paraId="6EA8F00C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E01E1" w14:textId="482B47BB" w:rsidR="00040EB9" w:rsidRPr="00182328" w:rsidRDefault="00040EB9" w:rsidP="00040E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279,688</w:t>
            </w:r>
          </w:p>
        </w:tc>
        <w:tc>
          <w:tcPr>
            <w:tcW w:w="236" w:type="dxa"/>
          </w:tcPr>
          <w:p w14:paraId="455A81D3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EC18A" w14:textId="76C3B21A" w:rsidR="00040EB9" w:rsidRPr="00182328" w:rsidRDefault="00040EB9" w:rsidP="00040EB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159,456</w:t>
            </w:r>
          </w:p>
        </w:tc>
        <w:tc>
          <w:tcPr>
            <w:tcW w:w="236" w:type="dxa"/>
            <w:shd w:val="clear" w:color="auto" w:fill="auto"/>
          </w:tcPr>
          <w:p w14:paraId="4E6B08F4" w14:textId="34AD6E5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0A22D5E6" w:rsidR="00040EB9" w:rsidRPr="00182328" w:rsidRDefault="00040EB9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1,481,631</w:t>
            </w:r>
          </w:p>
        </w:tc>
      </w:tr>
    </w:tbl>
    <w:p w14:paraId="40A5F97F" w14:textId="77777777" w:rsidR="00904889" w:rsidRDefault="00904889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9534A3" w:rsidRPr="00182328" w14:paraId="3E564559" w14:textId="77777777" w:rsidTr="00714EC0">
        <w:tc>
          <w:tcPr>
            <w:tcW w:w="3330" w:type="dxa"/>
            <w:shd w:val="clear" w:color="auto" w:fill="auto"/>
          </w:tcPr>
          <w:p w14:paraId="4C8D5F2F" w14:textId="77777777" w:rsidR="009534A3" w:rsidRPr="00182328" w:rsidRDefault="009534A3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6895A33" w14:textId="093AB0F3" w:rsidR="009534A3" w:rsidRPr="00182328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4A3" w:rsidRPr="00182328" w14:paraId="4C68F1D5" w14:textId="77777777" w:rsidTr="00714EC0">
        <w:tc>
          <w:tcPr>
            <w:tcW w:w="3330" w:type="dxa"/>
            <w:shd w:val="clear" w:color="auto" w:fill="auto"/>
          </w:tcPr>
          <w:p w14:paraId="0EAF339D" w14:textId="77777777" w:rsidR="009534A3" w:rsidRPr="00182328" w:rsidRDefault="009534A3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5BBE10" w14:textId="77777777" w:rsidR="009534A3" w:rsidRPr="00182328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975636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7CD32CC1" w14:textId="77777777" w:rsidR="009534A3" w:rsidRPr="00182328" w:rsidRDefault="009534A3" w:rsidP="000D7B04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534A3" w:rsidRPr="00182328" w14:paraId="7A0A0BF9" w14:textId="77777777" w:rsidTr="00714EC0">
        <w:tc>
          <w:tcPr>
            <w:tcW w:w="3330" w:type="dxa"/>
            <w:shd w:val="clear" w:color="auto" w:fill="auto"/>
          </w:tcPr>
          <w:p w14:paraId="71124CD2" w14:textId="77777777" w:rsidR="009534A3" w:rsidRPr="00182328" w:rsidRDefault="009534A3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1A0953" w14:textId="77777777" w:rsidR="009534A3" w:rsidRPr="00182328" w:rsidRDefault="009534A3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E4AADE" w14:textId="77777777" w:rsidR="009534A3" w:rsidRPr="00334C46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527BC7D6" w14:textId="77777777" w:rsidR="009534A3" w:rsidRPr="00182328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71AE37A1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901FE" w14:textId="77777777" w:rsidR="009534A3" w:rsidRPr="00AE6DB6" w:rsidRDefault="009534A3" w:rsidP="000D7B04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5FEE3354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341759" w14:textId="77777777" w:rsidR="009534A3" w:rsidRPr="00182328" w:rsidRDefault="009534A3" w:rsidP="000D7B04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709881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9791A2" w14:textId="77777777" w:rsidR="009534A3" w:rsidRPr="00182328" w:rsidRDefault="009534A3" w:rsidP="000D7B04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24BAEEF6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26E17A1" w14:textId="77777777" w:rsidR="009534A3" w:rsidRPr="00182328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8D412C" w14:textId="77777777" w:rsidR="009534A3" w:rsidRPr="00182328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34A3" w:rsidRPr="00182328" w14:paraId="32897618" w14:textId="77777777" w:rsidTr="00DF067B">
        <w:trPr>
          <w:trHeight w:val="299"/>
        </w:trPr>
        <w:tc>
          <w:tcPr>
            <w:tcW w:w="3330" w:type="dxa"/>
            <w:shd w:val="clear" w:color="auto" w:fill="auto"/>
          </w:tcPr>
          <w:p w14:paraId="6E7A4B3C" w14:textId="77777777" w:rsidR="009534A3" w:rsidRPr="00182328" w:rsidRDefault="009534A3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4A53FB2" w14:textId="77777777" w:rsidR="009534A3" w:rsidRPr="00182328" w:rsidRDefault="009534A3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534A3" w:rsidRPr="00182328" w14:paraId="1CB2B30A" w14:textId="77777777" w:rsidTr="00714EC0">
        <w:tc>
          <w:tcPr>
            <w:tcW w:w="3330" w:type="dxa"/>
            <w:shd w:val="clear" w:color="auto" w:fill="auto"/>
          </w:tcPr>
          <w:p w14:paraId="5E8435CF" w14:textId="77777777" w:rsidR="009534A3" w:rsidRPr="00182328" w:rsidRDefault="009534A3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11111DCB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B0B52F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23AE02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D745B7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29A3FCB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E1F13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AC496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4A088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B6F6CEE" w14:textId="77777777" w:rsidR="009534A3" w:rsidRPr="00182328" w:rsidRDefault="009534A3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51AA" w:rsidRPr="00182328" w14:paraId="4876E01B" w14:textId="77777777" w:rsidTr="00714EC0">
        <w:tc>
          <w:tcPr>
            <w:tcW w:w="3330" w:type="dxa"/>
            <w:shd w:val="clear" w:color="auto" w:fill="auto"/>
            <w:hideMark/>
          </w:tcPr>
          <w:p w14:paraId="0E8B528A" w14:textId="77777777" w:rsidR="002E51AA" w:rsidRPr="00182328" w:rsidRDefault="002E51AA" w:rsidP="002E51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EA2BB0" w14:textId="77777777" w:rsidR="002E51AA" w:rsidRPr="00182328" w:rsidRDefault="002E51AA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AB136" w14:textId="77777777" w:rsidR="002E51AA" w:rsidRPr="00182328" w:rsidRDefault="002E51AA" w:rsidP="002E51A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8D6040" w14:textId="2504F1FB" w:rsidR="002E51AA" w:rsidRPr="00182328" w:rsidRDefault="002E51AA" w:rsidP="002E51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922,696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B245D9" w14:textId="77777777" w:rsidR="002E51AA" w:rsidRPr="00182328" w:rsidRDefault="002E51AA" w:rsidP="002E51A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2E846D" w14:textId="77777777" w:rsidR="002E51AA" w:rsidRPr="00182328" w:rsidRDefault="002E51AA" w:rsidP="002E51AA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9B2755" w14:textId="77777777" w:rsidR="002E51AA" w:rsidRPr="00182328" w:rsidRDefault="002E51AA" w:rsidP="002E51A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40CAA3" w14:textId="77777777" w:rsidR="002E51AA" w:rsidRPr="00182328" w:rsidRDefault="002E51AA" w:rsidP="002E51AA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A9247" w14:textId="77777777" w:rsidR="002E51AA" w:rsidRPr="00182328" w:rsidRDefault="002E51AA" w:rsidP="002E51A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CBA7712" w14:textId="01530598" w:rsidR="002E51AA" w:rsidRPr="00182328" w:rsidRDefault="002E51AA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922,696</w:t>
            </w:r>
          </w:p>
        </w:tc>
      </w:tr>
      <w:tr w:rsidR="00243725" w:rsidRPr="00182328" w14:paraId="014152F3" w14:textId="77777777" w:rsidTr="00714EC0">
        <w:tc>
          <w:tcPr>
            <w:tcW w:w="3330" w:type="dxa"/>
            <w:shd w:val="clear" w:color="auto" w:fill="auto"/>
          </w:tcPr>
          <w:p w14:paraId="13803B50" w14:textId="7744FD2C" w:rsidR="00243725" w:rsidRPr="00182328" w:rsidRDefault="00243725" w:rsidP="002437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397014D3" w14:textId="4FADFC67" w:rsidR="00243725" w:rsidRPr="00182328" w:rsidRDefault="00243725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65,964</w:t>
            </w:r>
          </w:p>
        </w:tc>
        <w:tc>
          <w:tcPr>
            <w:tcW w:w="270" w:type="dxa"/>
            <w:shd w:val="clear" w:color="auto" w:fill="auto"/>
          </w:tcPr>
          <w:p w14:paraId="1BDBB54D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C70BDC" w14:textId="53E0CF26" w:rsidR="00243725" w:rsidRPr="00182328" w:rsidRDefault="00243725" w:rsidP="002437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65,964</w:t>
            </w:r>
          </w:p>
        </w:tc>
        <w:tc>
          <w:tcPr>
            <w:tcW w:w="236" w:type="dxa"/>
            <w:shd w:val="clear" w:color="auto" w:fill="auto"/>
          </w:tcPr>
          <w:p w14:paraId="2D1EDC4D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3F64699" w14:textId="77777777" w:rsidR="00243725" w:rsidRPr="00182328" w:rsidRDefault="00243725" w:rsidP="00243725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9FF2024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0E6A2" w14:textId="77777777" w:rsidR="00243725" w:rsidRPr="00182328" w:rsidRDefault="00243725" w:rsidP="00243725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CC1BA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940AD33" w14:textId="6099B17E" w:rsidR="00243725" w:rsidRPr="00182328" w:rsidRDefault="00243725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65,964</w:t>
            </w:r>
          </w:p>
        </w:tc>
      </w:tr>
      <w:tr w:rsidR="00243725" w:rsidRPr="00182328" w14:paraId="272ADC4D" w14:textId="77777777" w:rsidTr="00714EC0">
        <w:trPr>
          <w:trHeight w:val="119"/>
        </w:trPr>
        <w:tc>
          <w:tcPr>
            <w:tcW w:w="3330" w:type="dxa"/>
            <w:shd w:val="clear" w:color="auto" w:fill="auto"/>
            <w:hideMark/>
          </w:tcPr>
          <w:p w14:paraId="1D106122" w14:textId="77777777" w:rsidR="00243725" w:rsidRPr="00182328" w:rsidRDefault="00243725" w:rsidP="002437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B17F7" w14:textId="77777777" w:rsidR="00243725" w:rsidRPr="00182328" w:rsidRDefault="00243725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32490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E8D3E" w14:textId="77777777" w:rsidR="00243725" w:rsidRPr="00182328" w:rsidRDefault="00243725" w:rsidP="002437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12,624</w:t>
            </w:r>
          </w:p>
        </w:tc>
        <w:tc>
          <w:tcPr>
            <w:tcW w:w="236" w:type="dxa"/>
            <w:shd w:val="clear" w:color="auto" w:fill="auto"/>
          </w:tcPr>
          <w:p w14:paraId="401D50B3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DC050" w14:textId="77777777" w:rsidR="00243725" w:rsidRPr="00182328" w:rsidRDefault="00243725" w:rsidP="0024372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48,790</w:t>
            </w:r>
          </w:p>
        </w:tc>
        <w:tc>
          <w:tcPr>
            <w:tcW w:w="236" w:type="dxa"/>
          </w:tcPr>
          <w:p w14:paraId="07B79C60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F6C427" w14:textId="77777777" w:rsidR="00243725" w:rsidRPr="00182328" w:rsidRDefault="00243725" w:rsidP="002437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FC543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F84EB" w14:textId="77777777" w:rsidR="00243725" w:rsidRPr="00182328" w:rsidRDefault="00243725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110,758</w:t>
            </w:r>
          </w:p>
        </w:tc>
      </w:tr>
      <w:tr w:rsidR="00243725" w:rsidRPr="00182328" w14:paraId="29806D6E" w14:textId="77777777" w:rsidTr="00714EC0">
        <w:tc>
          <w:tcPr>
            <w:tcW w:w="3330" w:type="dxa"/>
            <w:shd w:val="clear" w:color="auto" w:fill="auto"/>
          </w:tcPr>
          <w:p w14:paraId="325240E7" w14:textId="77777777" w:rsidR="00243725" w:rsidRPr="00182328" w:rsidRDefault="00243725" w:rsidP="0024372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0A9F9" w14:textId="69E12B8D" w:rsidR="00243725" w:rsidRPr="00D70504" w:rsidRDefault="00243725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0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1,068,285</w:t>
            </w:r>
          </w:p>
        </w:tc>
        <w:tc>
          <w:tcPr>
            <w:tcW w:w="270" w:type="dxa"/>
            <w:shd w:val="clear" w:color="auto" w:fill="auto"/>
          </w:tcPr>
          <w:p w14:paraId="00D576F3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40F251" w14:textId="5E968A59" w:rsidR="00243725" w:rsidRPr="00182328" w:rsidRDefault="00243725" w:rsidP="0024372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1,001,284</w:t>
            </w:r>
          </w:p>
        </w:tc>
        <w:tc>
          <w:tcPr>
            <w:tcW w:w="236" w:type="dxa"/>
            <w:shd w:val="clear" w:color="auto" w:fill="auto"/>
          </w:tcPr>
          <w:p w14:paraId="0E9CBD16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0EA1B0" w14:textId="5E6098E4" w:rsidR="00243725" w:rsidRPr="00182328" w:rsidRDefault="00243725" w:rsidP="0024372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48,790</w:t>
            </w:r>
          </w:p>
        </w:tc>
        <w:tc>
          <w:tcPr>
            <w:tcW w:w="236" w:type="dxa"/>
          </w:tcPr>
          <w:p w14:paraId="025DB0F9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AFBFC" w14:textId="4CB73235" w:rsidR="00243725" w:rsidRPr="00182328" w:rsidRDefault="00243725" w:rsidP="002437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49,344</w:t>
            </w:r>
          </w:p>
        </w:tc>
        <w:tc>
          <w:tcPr>
            <w:tcW w:w="236" w:type="dxa"/>
            <w:shd w:val="clear" w:color="auto" w:fill="auto"/>
          </w:tcPr>
          <w:p w14:paraId="4081EB99" w14:textId="77777777" w:rsidR="00243725" w:rsidRPr="00182328" w:rsidRDefault="00243725" w:rsidP="0024372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814BD" w14:textId="26BE3CE0" w:rsidR="00243725" w:rsidRPr="00D70504" w:rsidRDefault="00243725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70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1,099,418</w:t>
            </w:r>
          </w:p>
        </w:tc>
      </w:tr>
    </w:tbl>
    <w:p w14:paraId="5E18A000" w14:textId="26C4D365" w:rsidR="00714EC0" w:rsidRPr="00D525DB" w:rsidRDefault="0071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714EC0" w:rsidRPr="00182328" w14:paraId="61E77FC0" w14:textId="77777777" w:rsidTr="000D7B04">
        <w:tc>
          <w:tcPr>
            <w:tcW w:w="3330" w:type="dxa"/>
            <w:shd w:val="clear" w:color="auto" w:fill="auto"/>
          </w:tcPr>
          <w:p w14:paraId="1F1A334E" w14:textId="77777777" w:rsidR="00714EC0" w:rsidRPr="00182328" w:rsidRDefault="00714EC0" w:rsidP="00714E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4B2EEA83" w14:textId="0DE66CF8" w:rsidR="00714EC0" w:rsidRPr="00182328" w:rsidRDefault="00714EC0" w:rsidP="00714E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4EC0" w:rsidRPr="00182328" w14:paraId="73EDF5F0" w14:textId="77777777" w:rsidTr="000D7B04">
        <w:tc>
          <w:tcPr>
            <w:tcW w:w="3330" w:type="dxa"/>
            <w:shd w:val="clear" w:color="auto" w:fill="auto"/>
          </w:tcPr>
          <w:p w14:paraId="091CD2A1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C910DA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98550A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4030BF1" w14:textId="77777777" w:rsidR="00714EC0" w:rsidRPr="00182328" w:rsidRDefault="00714EC0" w:rsidP="000D7B04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14EC0" w:rsidRPr="00182328" w14:paraId="40072807" w14:textId="77777777" w:rsidTr="000D7B04">
        <w:tc>
          <w:tcPr>
            <w:tcW w:w="3330" w:type="dxa"/>
            <w:shd w:val="clear" w:color="auto" w:fill="auto"/>
          </w:tcPr>
          <w:p w14:paraId="0B00ECC8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885A0C" w14:textId="41C138C2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F34A56" w14:textId="77777777" w:rsidR="00714EC0" w:rsidRPr="00334C46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3A77A620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B2CEE26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B8D716" w14:textId="77777777" w:rsidR="00714EC0" w:rsidRPr="00AE6DB6" w:rsidRDefault="00714EC0" w:rsidP="000D7B04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3F203212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2DB687" w14:textId="77777777" w:rsidR="00714EC0" w:rsidRPr="00182328" w:rsidRDefault="00714EC0" w:rsidP="000D7B04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1C038A6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4A2FD1" w14:textId="77777777" w:rsidR="00714EC0" w:rsidRPr="00182328" w:rsidRDefault="00714EC0" w:rsidP="000D7B04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071933E7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CE8E9A0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78E9E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4EC0" w:rsidRPr="00182328" w14:paraId="755C9310" w14:textId="77777777" w:rsidTr="000D7B04">
        <w:tc>
          <w:tcPr>
            <w:tcW w:w="3330" w:type="dxa"/>
            <w:shd w:val="clear" w:color="auto" w:fill="auto"/>
          </w:tcPr>
          <w:p w14:paraId="6D976C35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651F1B06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4EC0" w:rsidRPr="00182328" w14:paraId="72825DE8" w14:textId="77777777" w:rsidTr="000D7B04">
        <w:tc>
          <w:tcPr>
            <w:tcW w:w="3330" w:type="dxa"/>
            <w:shd w:val="clear" w:color="auto" w:fill="auto"/>
          </w:tcPr>
          <w:p w14:paraId="7B82BD80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61ACDEE5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EFD9B9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806293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528F79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56E85B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CA4E7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F1474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F05427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FD8FD82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4731" w:rsidRPr="00182328" w14:paraId="508C0B1F" w14:textId="77777777" w:rsidTr="000D7B04">
        <w:tc>
          <w:tcPr>
            <w:tcW w:w="3330" w:type="dxa"/>
            <w:shd w:val="clear" w:color="auto" w:fill="auto"/>
            <w:hideMark/>
          </w:tcPr>
          <w:p w14:paraId="0E598CE3" w14:textId="77777777" w:rsidR="00984731" w:rsidRPr="00182328" w:rsidRDefault="00984731" w:rsidP="009847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7EA0D5" w14:textId="206B7C4A" w:rsidR="00984731" w:rsidRPr="00182328" w:rsidRDefault="00984731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CBFFB" w14:textId="77777777" w:rsidR="00984731" w:rsidRPr="00182328" w:rsidRDefault="00984731" w:rsidP="00984731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8DC74A" w14:textId="49860D46" w:rsidR="00984731" w:rsidRPr="00182328" w:rsidRDefault="00984731" w:rsidP="00984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1,430,622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34A2F" w14:textId="77777777" w:rsidR="00984731" w:rsidRPr="00182328" w:rsidRDefault="00984731" w:rsidP="0098473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3E1C0EB" w14:textId="4A767A7A" w:rsidR="00984731" w:rsidRPr="00182328" w:rsidRDefault="00984731" w:rsidP="00984731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B2DB07" w14:textId="77777777" w:rsidR="00984731" w:rsidRPr="00182328" w:rsidRDefault="00984731" w:rsidP="0098473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896558" w14:textId="088EE5B1" w:rsidR="00984731" w:rsidRPr="00182328" w:rsidRDefault="00984731" w:rsidP="00984731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01DDF3" w14:textId="77777777" w:rsidR="00984731" w:rsidRPr="00182328" w:rsidRDefault="00984731" w:rsidP="0098473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2AC8C38" w14:textId="3E6CF94E" w:rsidR="00984731" w:rsidRPr="00182328" w:rsidRDefault="00984731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1,430,622</w:t>
            </w:r>
          </w:p>
        </w:tc>
      </w:tr>
      <w:tr w:rsidR="00FB786E" w:rsidRPr="00182328" w14:paraId="4CC2F03E" w14:textId="77777777" w:rsidTr="000D7B04">
        <w:tc>
          <w:tcPr>
            <w:tcW w:w="3330" w:type="dxa"/>
            <w:shd w:val="clear" w:color="auto" w:fill="auto"/>
          </w:tcPr>
          <w:p w14:paraId="279388BE" w14:textId="2CB167F0" w:rsidR="00FB786E" w:rsidRPr="00182328" w:rsidRDefault="00FB786E" w:rsidP="00FB78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61F1AAC0" w14:textId="50282450" w:rsidR="00FB786E" w:rsidRPr="00182328" w:rsidRDefault="00FB786E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77,466</w:t>
            </w:r>
          </w:p>
        </w:tc>
        <w:tc>
          <w:tcPr>
            <w:tcW w:w="270" w:type="dxa"/>
            <w:shd w:val="clear" w:color="auto" w:fill="auto"/>
          </w:tcPr>
          <w:p w14:paraId="0F307DC4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557EE6" w14:textId="273A7D0C" w:rsidR="00FB786E" w:rsidRPr="00182328" w:rsidRDefault="00FB786E" w:rsidP="00FB78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77,466</w:t>
            </w:r>
          </w:p>
        </w:tc>
        <w:tc>
          <w:tcPr>
            <w:tcW w:w="236" w:type="dxa"/>
            <w:shd w:val="clear" w:color="auto" w:fill="auto"/>
          </w:tcPr>
          <w:p w14:paraId="34F22E53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9E7E7CA" w14:textId="157939A0" w:rsidR="00FB786E" w:rsidRPr="00182328" w:rsidRDefault="00FB786E" w:rsidP="00FB786E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0B40EB7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5769E" w14:textId="4E13A0D6" w:rsidR="00FB786E" w:rsidRPr="00182328" w:rsidRDefault="00FB786E" w:rsidP="00FB786E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47A11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08BC2F4" w14:textId="060D3B0D" w:rsidR="00FB786E" w:rsidRPr="00182328" w:rsidRDefault="00FB786E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77,466</w:t>
            </w:r>
          </w:p>
        </w:tc>
      </w:tr>
      <w:tr w:rsidR="00714EC0" w:rsidRPr="00182328" w14:paraId="2F84ECF6" w14:textId="77777777" w:rsidTr="000D7B04">
        <w:trPr>
          <w:trHeight w:val="119"/>
        </w:trPr>
        <w:tc>
          <w:tcPr>
            <w:tcW w:w="3330" w:type="dxa"/>
            <w:shd w:val="clear" w:color="auto" w:fill="auto"/>
            <w:hideMark/>
          </w:tcPr>
          <w:p w14:paraId="6D87600C" w14:textId="77777777" w:rsidR="00714EC0" w:rsidRPr="00182328" w:rsidRDefault="00714EC0" w:rsidP="00714E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CB147" w14:textId="09B28950" w:rsidR="00714EC0" w:rsidRPr="00182328" w:rsidRDefault="00714EC0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F9FD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28DE" w14:textId="3F6C8DBD" w:rsidR="00714EC0" w:rsidRPr="00182328" w:rsidRDefault="00714EC0" w:rsidP="00714E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11,080</w:t>
            </w:r>
          </w:p>
        </w:tc>
        <w:tc>
          <w:tcPr>
            <w:tcW w:w="236" w:type="dxa"/>
            <w:shd w:val="clear" w:color="auto" w:fill="auto"/>
          </w:tcPr>
          <w:p w14:paraId="57748AD6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2ACE" w14:textId="37640305" w:rsidR="00714EC0" w:rsidRPr="00182328" w:rsidRDefault="00714EC0" w:rsidP="00714E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48,610</w:t>
            </w:r>
          </w:p>
        </w:tc>
        <w:tc>
          <w:tcPr>
            <w:tcW w:w="236" w:type="dxa"/>
          </w:tcPr>
          <w:p w14:paraId="5419EC5D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8D893A" w14:textId="0375FB1F" w:rsidR="00714EC0" w:rsidRPr="00182328" w:rsidRDefault="00714EC0" w:rsidP="001E707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61697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D7241" w14:textId="1C31DB6B" w:rsidR="00714EC0" w:rsidRPr="00182328" w:rsidRDefault="00714EC0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93,246</w:t>
            </w:r>
          </w:p>
        </w:tc>
      </w:tr>
      <w:tr w:rsidR="00714EC0" w:rsidRPr="00182328" w14:paraId="16317B4F" w14:textId="77777777" w:rsidTr="000D7B04">
        <w:tc>
          <w:tcPr>
            <w:tcW w:w="3330" w:type="dxa"/>
            <w:shd w:val="clear" w:color="auto" w:fill="auto"/>
          </w:tcPr>
          <w:p w14:paraId="19836430" w14:textId="77777777" w:rsidR="00714EC0" w:rsidRPr="00182328" w:rsidRDefault="00714EC0" w:rsidP="00714E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A733DB" w14:textId="5A99E480" w:rsidR="00714EC0" w:rsidRPr="00182328" w:rsidRDefault="00984731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1,535,</w:t>
            </w:r>
            <w:r w:rsidR="000128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097D336A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2A1305" w14:textId="26D192C1" w:rsidR="00714EC0" w:rsidRPr="00182328" w:rsidRDefault="000128C2" w:rsidP="00714E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1,519,168</w:t>
            </w:r>
          </w:p>
        </w:tc>
        <w:tc>
          <w:tcPr>
            <w:tcW w:w="236" w:type="dxa"/>
            <w:shd w:val="clear" w:color="auto" w:fill="auto"/>
          </w:tcPr>
          <w:p w14:paraId="2028726C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BA5746" w14:textId="33A7A912" w:rsidR="00714EC0" w:rsidRPr="00182328" w:rsidRDefault="00714EC0" w:rsidP="00714E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48,610</w:t>
            </w:r>
          </w:p>
        </w:tc>
        <w:tc>
          <w:tcPr>
            <w:tcW w:w="236" w:type="dxa"/>
          </w:tcPr>
          <w:p w14:paraId="69B3018D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F785C" w14:textId="2803D52D" w:rsidR="00714EC0" w:rsidRPr="001E7071" w:rsidRDefault="00714EC0" w:rsidP="00714EC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70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33,556</w:t>
            </w:r>
          </w:p>
        </w:tc>
        <w:tc>
          <w:tcPr>
            <w:tcW w:w="236" w:type="dxa"/>
            <w:shd w:val="clear" w:color="auto" w:fill="auto"/>
          </w:tcPr>
          <w:p w14:paraId="6AC917BE" w14:textId="77777777" w:rsidR="00714EC0" w:rsidRPr="00182328" w:rsidRDefault="00714EC0" w:rsidP="00714E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A0C850" w14:textId="2E820867" w:rsidR="00714EC0" w:rsidRPr="00182328" w:rsidRDefault="000128C2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1,601,334</w:t>
            </w:r>
          </w:p>
        </w:tc>
      </w:tr>
    </w:tbl>
    <w:p w14:paraId="6E4D5F4C" w14:textId="082394D6" w:rsidR="00637DBA" w:rsidRPr="00D525DB" w:rsidRDefault="0063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1E14EE" w:rsidRPr="00182328" w14:paraId="437A9022" w14:textId="77777777" w:rsidTr="00460A4F">
        <w:tc>
          <w:tcPr>
            <w:tcW w:w="3330" w:type="dxa"/>
            <w:shd w:val="clear" w:color="auto" w:fill="auto"/>
          </w:tcPr>
          <w:p w14:paraId="44736897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1A8034E9" w14:textId="5BEF16A5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4EE" w:rsidRPr="00182328" w14:paraId="001A1AC0" w14:textId="77777777" w:rsidTr="00460A4F">
        <w:tc>
          <w:tcPr>
            <w:tcW w:w="3330" w:type="dxa"/>
            <w:shd w:val="clear" w:color="auto" w:fill="auto"/>
          </w:tcPr>
          <w:p w14:paraId="4FF838C0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A5F3C6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85941F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4905503" w14:textId="77777777" w:rsidR="001E14EE" w:rsidRPr="00182328" w:rsidRDefault="001E14EE" w:rsidP="00460A4F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E14EE" w:rsidRPr="00182328" w14:paraId="39D072AA" w14:textId="77777777" w:rsidTr="00460A4F">
        <w:tc>
          <w:tcPr>
            <w:tcW w:w="3330" w:type="dxa"/>
            <w:shd w:val="clear" w:color="auto" w:fill="auto"/>
          </w:tcPr>
          <w:p w14:paraId="0480F63F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736EBB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6BEBB7" w14:textId="77777777" w:rsidR="001E14EE" w:rsidRPr="00334C46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243E8EC5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0EF7D364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56EAB" w14:textId="77777777" w:rsidR="001E14EE" w:rsidRPr="00AE6DB6" w:rsidRDefault="001E14EE" w:rsidP="00460A4F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38237551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5888D4" w14:textId="77777777" w:rsidR="001E14EE" w:rsidRPr="00182328" w:rsidRDefault="001E14EE" w:rsidP="00460A4F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36861624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0C36D9" w14:textId="77777777" w:rsidR="001E14EE" w:rsidRPr="00182328" w:rsidRDefault="001E14EE" w:rsidP="00460A4F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5CA0FF84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7775F3E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DA3C5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E14EE" w:rsidRPr="00182328" w14:paraId="1F47FAEA" w14:textId="77777777" w:rsidTr="00460A4F">
        <w:tc>
          <w:tcPr>
            <w:tcW w:w="3330" w:type="dxa"/>
            <w:shd w:val="clear" w:color="auto" w:fill="auto"/>
          </w:tcPr>
          <w:p w14:paraId="0CCBC325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shd w:val="clear" w:color="auto" w:fill="auto"/>
            <w:vAlign w:val="bottom"/>
          </w:tcPr>
          <w:p w14:paraId="000A1EB0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E14EE" w:rsidRPr="00182328" w14:paraId="3F2996B2" w14:textId="77777777" w:rsidTr="00460A4F">
        <w:tc>
          <w:tcPr>
            <w:tcW w:w="3330" w:type="dxa"/>
            <w:shd w:val="clear" w:color="auto" w:fill="auto"/>
          </w:tcPr>
          <w:p w14:paraId="2771A699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4E10F68D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F572F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50AFB7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71F33F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48D83B8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2D66E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8F05C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9CE51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A4CCB8D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28C2" w:rsidRPr="00182328" w14:paraId="244CF9EA" w14:textId="77777777" w:rsidTr="00460A4F">
        <w:tc>
          <w:tcPr>
            <w:tcW w:w="3330" w:type="dxa"/>
            <w:shd w:val="clear" w:color="auto" w:fill="auto"/>
            <w:hideMark/>
          </w:tcPr>
          <w:p w14:paraId="39870687" w14:textId="77777777" w:rsidR="000128C2" w:rsidRPr="00182328" w:rsidRDefault="000128C2" w:rsidP="000128C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12370C" w14:textId="77777777" w:rsidR="000128C2" w:rsidRPr="00182328" w:rsidRDefault="000128C2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1,386,340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67E35" w14:textId="77777777" w:rsidR="000128C2" w:rsidRPr="00182328" w:rsidRDefault="000128C2" w:rsidP="000128C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48F99" w14:textId="2CE48AEC" w:rsidR="000128C2" w:rsidRPr="00182328" w:rsidRDefault="000128C2" w:rsidP="000128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1,430,622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F599FB" w14:textId="77777777" w:rsidR="000128C2" w:rsidRPr="00182328" w:rsidRDefault="000128C2" w:rsidP="000128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20EAE8" w14:textId="77777777" w:rsidR="000128C2" w:rsidRPr="00182328" w:rsidRDefault="000128C2" w:rsidP="000128C2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E08D04" w14:textId="77777777" w:rsidR="000128C2" w:rsidRPr="00182328" w:rsidRDefault="000128C2" w:rsidP="000128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E97EA" w14:textId="77777777" w:rsidR="000128C2" w:rsidRPr="00182328" w:rsidRDefault="000128C2" w:rsidP="000128C2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6AE18" w14:textId="77777777" w:rsidR="000128C2" w:rsidRPr="00182328" w:rsidRDefault="000128C2" w:rsidP="000128C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331B081" w14:textId="1F878890" w:rsidR="000128C2" w:rsidRPr="00182328" w:rsidRDefault="000128C2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1,430,622</w:t>
            </w:r>
          </w:p>
        </w:tc>
      </w:tr>
      <w:tr w:rsidR="00FB786E" w:rsidRPr="00182328" w14:paraId="1AC4DE8B" w14:textId="77777777" w:rsidTr="00460A4F">
        <w:tc>
          <w:tcPr>
            <w:tcW w:w="3330" w:type="dxa"/>
            <w:shd w:val="clear" w:color="auto" w:fill="auto"/>
          </w:tcPr>
          <w:p w14:paraId="381C5091" w14:textId="48202C50" w:rsidR="00FB786E" w:rsidRPr="00182328" w:rsidRDefault="00FB786E" w:rsidP="00FB78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314B8AE4" w14:textId="29A2F47C" w:rsidR="00FB786E" w:rsidRPr="00182328" w:rsidRDefault="00FB786E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74,265</w:t>
            </w:r>
          </w:p>
        </w:tc>
        <w:tc>
          <w:tcPr>
            <w:tcW w:w="270" w:type="dxa"/>
            <w:shd w:val="clear" w:color="auto" w:fill="auto"/>
          </w:tcPr>
          <w:p w14:paraId="3A1C19DB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18B5E8" w14:textId="52821818" w:rsidR="00FB786E" w:rsidRPr="00182328" w:rsidRDefault="00FB786E" w:rsidP="00FB786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74,265</w:t>
            </w:r>
          </w:p>
        </w:tc>
        <w:tc>
          <w:tcPr>
            <w:tcW w:w="236" w:type="dxa"/>
            <w:shd w:val="clear" w:color="auto" w:fill="auto"/>
          </w:tcPr>
          <w:p w14:paraId="46076CD5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E70245" w14:textId="77777777" w:rsidR="00FB786E" w:rsidRPr="00182328" w:rsidRDefault="00FB786E" w:rsidP="00FB786E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A4ED135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CA450" w14:textId="77777777" w:rsidR="00FB786E" w:rsidRPr="00182328" w:rsidRDefault="00FB786E" w:rsidP="00FB786E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F86488" w14:textId="77777777" w:rsidR="00FB786E" w:rsidRPr="00182328" w:rsidRDefault="00FB786E" w:rsidP="00FB78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3359C95" w14:textId="2F7DF7BB" w:rsidR="00FB786E" w:rsidRPr="00182328" w:rsidRDefault="00FB786E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74,265</w:t>
            </w:r>
          </w:p>
        </w:tc>
      </w:tr>
      <w:tr w:rsidR="001E14EE" w:rsidRPr="00182328" w14:paraId="76C78978" w14:textId="77777777" w:rsidTr="00460A4F">
        <w:trPr>
          <w:trHeight w:val="119"/>
        </w:trPr>
        <w:tc>
          <w:tcPr>
            <w:tcW w:w="3330" w:type="dxa"/>
            <w:shd w:val="clear" w:color="auto" w:fill="auto"/>
            <w:hideMark/>
          </w:tcPr>
          <w:p w14:paraId="0D9A28E1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03EC" w14:textId="77777777" w:rsidR="001E14EE" w:rsidRPr="00182328" w:rsidRDefault="001E14EE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659D0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05BC0" w14:textId="77777777" w:rsidR="001E14EE" w:rsidRPr="00182328" w:rsidRDefault="001E14EE" w:rsidP="00460A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11,080</w:t>
            </w:r>
          </w:p>
        </w:tc>
        <w:tc>
          <w:tcPr>
            <w:tcW w:w="236" w:type="dxa"/>
            <w:shd w:val="clear" w:color="auto" w:fill="auto"/>
          </w:tcPr>
          <w:p w14:paraId="149CB0C4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604C7" w14:textId="77777777" w:rsidR="001E14EE" w:rsidRPr="00182328" w:rsidRDefault="001E14EE" w:rsidP="00460A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48,610</w:t>
            </w:r>
          </w:p>
        </w:tc>
        <w:tc>
          <w:tcPr>
            <w:tcW w:w="236" w:type="dxa"/>
          </w:tcPr>
          <w:p w14:paraId="65621B42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BCB26D" w14:textId="77777777" w:rsidR="001E14EE" w:rsidRPr="00182328" w:rsidRDefault="001E14EE" w:rsidP="00460A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5FEAE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80F16" w14:textId="77777777" w:rsidR="001E14EE" w:rsidRPr="00182328" w:rsidRDefault="001E14EE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93,246</w:t>
            </w:r>
          </w:p>
        </w:tc>
      </w:tr>
      <w:tr w:rsidR="001E14EE" w:rsidRPr="00182328" w14:paraId="69AC974F" w14:textId="77777777" w:rsidTr="00460A4F">
        <w:tc>
          <w:tcPr>
            <w:tcW w:w="3330" w:type="dxa"/>
            <w:shd w:val="clear" w:color="auto" w:fill="auto"/>
          </w:tcPr>
          <w:p w14:paraId="5FF1AF90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E9019A" w14:textId="0BA5CB66" w:rsidR="001E14EE" w:rsidRPr="00182328" w:rsidRDefault="000128C2" w:rsidP="00D705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1,532,544</w:t>
            </w:r>
          </w:p>
        </w:tc>
        <w:tc>
          <w:tcPr>
            <w:tcW w:w="270" w:type="dxa"/>
            <w:shd w:val="clear" w:color="auto" w:fill="auto"/>
          </w:tcPr>
          <w:p w14:paraId="66EF4610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5FBAD8" w14:textId="76F10581" w:rsidR="001E14EE" w:rsidRPr="00182328" w:rsidRDefault="000128C2" w:rsidP="00460A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1,515,967</w:t>
            </w:r>
          </w:p>
        </w:tc>
        <w:tc>
          <w:tcPr>
            <w:tcW w:w="236" w:type="dxa"/>
            <w:shd w:val="clear" w:color="auto" w:fill="auto"/>
          </w:tcPr>
          <w:p w14:paraId="678F9A94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29FCC1" w14:textId="77777777" w:rsidR="001E14EE" w:rsidRPr="00182328" w:rsidRDefault="001E14EE" w:rsidP="00460A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48,610</w:t>
            </w:r>
          </w:p>
        </w:tc>
        <w:tc>
          <w:tcPr>
            <w:tcW w:w="236" w:type="dxa"/>
          </w:tcPr>
          <w:p w14:paraId="64D23B8C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355FA" w14:textId="77777777" w:rsidR="001E14EE" w:rsidRPr="001E7071" w:rsidRDefault="001E14EE" w:rsidP="00460A4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70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33,556</w:t>
            </w:r>
          </w:p>
        </w:tc>
        <w:tc>
          <w:tcPr>
            <w:tcW w:w="236" w:type="dxa"/>
            <w:shd w:val="clear" w:color="auto" w:fill="auto"/>
          </w:tcPr>
          <w:p w14:paraId="62465C24" w14:textId="77777777" w:rsidR="001E14EE" w:rsidRPr="00182328" w:rsidRDefault="001E14EE" w:rsidP="00460A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9C8E4" w14:textId="5A68BC8E" w:rsidR="001E14EE" w:rsidRPr="00182328" w:rsidRDefault="000128C2" w:rsidP="00D7050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1,598,133</w:t>
            </w:r>
          </w:p>
        </w:tc>
      </w:tr>
    </w:tbl>
    <w:p w14:paraId="5D43B99F" w14:textId="74702D19" w:rsidR="007923F5" w:rsidRPr="00182328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840FFF"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E3550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19D6C4D" w14:textId="77777777" w:rsidR="00A241A5" w:rsidRPr="00D525DB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93C6740" w14:textId="5B27BA8F" w:rsidR="007923F5" w:rsidRPr="00182328" w:rsidRDefault="003A634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4D4B97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</w:t>
      </w:r>
      <w:r w:rsidR="00334C46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4D4B97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BF38B3" w14:textId="0676B8DA" w:rsidR="00904889" w:rsidRPr="00D525DB" w:rsidRDefault="0090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14957CA6" w14:textId="422B502C" w:rsidR="007923F5" w:rsidRPr="00182328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="00840FFF"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3E0ACB" w:rsidRPr="001823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 xml:space="preserve">) </w:t>
      </w:r>
      <w:r w:rsidR="009E13A3" w:rsidRPr="00182328">
        <w:rPr>
          <w:rFonts w:asciiTheme="majorBidi" w:hAnsiTheme="majorBidi" w:cstheme="majorBidi"/>
          <w:sz w:val="30"/>
          <w:szCs w:val="30"/>
        </w:rPr>
        <w:tab/>
      </w:r>
      <w:r w:rsidRPr="0018232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3BFF5A8E" w14:textId="77777777" w:rsidR="00A241A5" w:rsidRPr="00D525DB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</w:p>
    <w:p w14:paraId="51957227" w14:textId="5FE520EF" w:rsidR="00B3635B" w:rsidRPr="00182328" w:rsidRDefault="003A6344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</w:t>
      </w:r>
      <w:r w:rsidR="00DC3AF6">
        <w:rPr>
          <w:rFonts w:asciiTheme="majorBidi" w:hAnsiTheme="majorBidi" w:cstheme="majorBidi"/>
          <w:sz w:val="30"/>
          <w:szCs w:val="30"/>
        </w:rPr>
        <w:br/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น้อยกว่าหนึ่งปี สัญญาซื้อขายเงินตราต่างประเทศล่วงหน้าที่ทำสัญญา ณ วันที่รายงานเกี่ยวข้อง</w:t>
      </w:r>
      <w:r w:rsidR="001E10AA">
        <w:rPr>
          <w:rFonts w:asciiTheme="majorBidi" w:hAnsiTheme="majorBidi" w:cstheme="majorBidi"/>
          <w:sz w:val="30"/>
          <w:szCs w:val="30"/>
        </w:rPr>
        <w:br/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กับการซื้อและขายในสกุลเงินตราต่างประเทศที่คาดการณ์ว่าจะเกิดขึ้นในภายหลัง</w:t>
      </w:r>
    </w:p>
    <w:p w14:paraId="20ED425F" w14:textId="53DF4E7E" w:rsidR="00CD120C" w:rsidRPr="00D525DB" w:rsidRDefault="00CD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810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050"/>
        <w:gridCol w:w="1890"/>
        <w:gridCol w:w="270"/>
        <w:gridCol w:w="1890"/>
      </w:tblGrid>
      <w:tr w:rsidR="003E4B11" w:rsidRPr="00182328" w14:paraId="077477DA" w14:textId="77777777" w:rsidTr="00873849">
        <w:trPr>
          <w:tblHeader/>
        </w:trPr>
        <w:tc>
          <w:tcPr>
            <w:tcW w:w="4050" w:type="dxa"/>
            <w:shd w:val="clear" w:color="auto" w:fill="auto"/>
          </w:tcPr>
          <w:p w14:paraId="0CCA34BA" w14:textId="77777777" w:rsidR="003E4B11" w:rsidRPr="00182328" w:rsidRDefault="003E4B11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DE4D1EC" w14:textId="44556BF5" w:rsidR="003E4B11" w:rsidRPr="00182328" w:rsidRDefault="003E4B11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0858DD81" w14:textId="3FA5250F" w:rsidR="003E4B11" w:rsidRPr="002E2535" w:rsidRDefault="003E4B11" w:rsidP="00334C4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6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18232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18232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/</w:t>
            </w: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br/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191" w:rsidRPr="00182328" w14:paraId="6058C988" w14:textId="77777777" w:rsidTr="00873849">
        <w:trPr>
          <w:tblHeader/>
        </w:trPr>
        <w:tc>
          <w:tcPr>
            <w:tcW w:w="4050" w:type="dxa"/>
            <w:shd w:val="clear" w:color="auto" w:fill="auto"/>
          </w:tcPr>
          <w:p w14:paraId="1A2693FB" w14:textId="25F567AB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90" w:type="dxa"/>
            <w:shd w:val="clear" w:color="auto" w:fill="auto"/>
          </w:tcPr>
          <w:p w14:paraId="2403C13B" w14:textId="4C48407D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84E76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18CC8D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56C0814" w14:textId="57D2B3F0" w:rsidR="00140191" w:rsidRPr="00182328" w:rsidRDefault="00784E76" w:rsidP="001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140191" w:rsidRPr="00182328" w14:paraId="41AE62FB" w14:textId="77777777" w:rsidTr="00873849">
        <w:trPr>
          <w:tblHeader/>
        </w:trPr>
        <w:tc>
          <w:tcPr>
            <w:tcW w:w="4050" w:type="dxa"/>
            <w:shd w:val="clear" w:color="auto" w:fill="auto"/>
          </w:tcPr>
          <w:p w14:paraId="131D7E64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6FF1E631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140191" w:rsidRPr="00182328" w14:paraId="3F5FD6DC" w14:textId="77777777" w:rsidTr="00873849">
        <w:trPr>
          <w:tblHeader/>
        </w:trPr>
        <w:tc>
          <w:tcPr>
            <w:tcW w:w="4050" w:type="dxa"/>
            <w:shd w:val="clear" w:color="auto" w:fill="auto"/>
          </w:tcPr>
          <w:p w14:paraId="493840FF" w14:textId="1E6CC078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2E0769B4" w14:textId="77777777" w:rsidR="00140191" w:rsidRPr="00182328" w:rsidRDefault="00140191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E76" w:rsidRPr="00182328" w14:paraId="76D571A2" w14:textId="77777777" w:rsidTr="00873849">
        <w:tc>
          <w:tcPr>
            <w:tcW w:w="4050" w:type="dxa"/>
            <w:shd w:val="clear" w:color="auto" w:fill="auto"/>
          </w:tcPr>
          <w:p w14:paraId="5AC284D2" w14:textId="530E3F39" w:rsidR="00784E76" w:rsidRPr="00182328" w:rsidRDefault="00784E76" w:rsidP="00784E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6A0EFFF1" w14:textId="0207A7EC" w:rsidR="00784E76" w:rsidRPr="00182328" w:rsidRDefault="005D0692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5C7DA4E1" w14:textId="77777777" w:rsidR="00784E76" w:rsidRPr="00182328" w:rsidRDefault="00784E76" w:rsidP="00784E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B2B2DE5" w14:textId="70DDF70E" w:rsidR="00784E76" w:rsidRPr="00182328" w:rsidRDefault="00784E76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170</w:t>
            </w:r>
          </w:p>
        </w:tc>
      </w:tr>
      <w:tr w:rsidR="00784E76" w:rsidRPr="00182328" w14:paraId="532F37ED" w14:textId="77777777" w:rsidTr="00873849">
        <w:tc>
          <w:tcPr>
            <w:tcW w:w="4050" w:type="dxa"/>
            <w:shd w:val="clear" w:color="auto" w:fill="auto"/>
          </w:tcPr>
          <w:p w14:paraId="757544D7" w14:textId="09A37F9D" w:rsidR="00784E76" w:rsidRPr="00182328" w:rsidRDefault="00784E76" w:rsidP="00784E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  <w:shd w:val="clear" w:color="auto" w:fill="auto"/>
          </w:tcPr>
          <w:p w14:paraId="389DEA23" w14:textId="55564FC7" w:rsidR="00784E76" w:rsidRPr="00182328" w:rsidRDefault="005D0692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140,585</w:t>
            </w:r>
          </w:p>
        </w:tc>
        <w:tc>
          <w:tcPr>
            <w:tcW w:w="270" w:type="dxa"/>
            <w:shd w:val="clear" w:color="auto" w:fill="auto"/>
          </w:tcPr>
          <w:p w14:paraId="1D2C1696" w14:textId="77777777" w:rsidR="00784E76" w:rsidRPr="00182328" w:rsidRDefault="00784E76" w:rsidP="00784E76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3F6B321D" w14:textId="72AFBADA" w:rsidR="00784E76" w:rsidRPr="00182328" w:rsidRDefault="00784E76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88,317</w:t>
            </w:r>
          </w:p>
        </w:tc>
      </w:tr>
      <w:tr w:rsidR="00784E76" w:rsidRPr="00182328" w14:paraId="23D1EF81" w14:textId="77777777" w:rsidTr="00873849">
        <w:tc>
          <w:tcPr>
            <w:tcW w:w="4050" w:type="dxa"/>
            <w:shd w:val="clear" w:color="auto" w:fill="auto"/>
          </w:tcPr>
          <w:p w14:paraId="55816021" w14:textId="61D5DBEE" w:rsidR="00784E76" w:rsidRPr="00182328" w:rsidRDefault="00784E76" w:rsidP="00784E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</w:tcPr>
          <w:p w14:paraId="5C8446D0" w14:textId="7ACD0B20" w:rsidR="00784E76" w:rsidRPr="00182328" w:rsidRDefault="004069C9" w:rsidP="004069C9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645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6,053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9D8BC1" w14:textId="77777777" w:rsidR="00784E76" w:rsidRPr="00182328" w:rsidRDefault="00784E76" w:rsidP="00784E76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C073E10" w14:textId="00835308" w:rsidR="00784E76" w:rsidRPr="00182328" w:rsidRDefault="00164570" w:rsidP="00164570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(12,746)</w:t>
            </w:r>
          </w:p>
        </w:tc>
      </w:tr>
      <w:tr w:rsidR="00784E76" w:rsidRPr="00182328" w14:paraId="59A812C9" w14:textId="77777777" w:rsidTr="00873849">
        <w:tc>
          <w:tcPr>
            <w:tcW w:w="4050" w:type="dxa"/>
            <w:shd w:val="clear" w:color="auto" w:fill="auto"/>
          </w:tcPr>
          <w:p w14:paraId="7733EF0D" w14:textId="50D07081" w:rsidR="00784E76" w:rsidRPr="00182328" w:rsidRDefault="00784E76" w:rsidP="00784E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ยอดบัญชีที่มีความเสี่ยง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E66BCF0" w14:textId="11457D3F" w:rsidR="00784E76" w:rsidRPr="00182328" w:rsidRDefault="004069C9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16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34,701</w:t>
            </w:r>
          </w:p>
        </w:tc>
        <w:tc>
          <w:tcPr>
            <w:tcW w:w="270" w:type="dxa"/>
            <w:shd w:val="clear" w:color="auto" w:fill="auto"/>
          </w:tcPr>
          <w:p w14:paraId="666AF65D" w14:textId="77777777" w:rsidR="00784E76" w:rsidRPr="00182328" w:rsidRDefault="00784E76" w:rsidP="00784E76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07A29F3" w14:textId="22292B3E" w:rsidR="00784E76" w:rsidRPr="00182328" w:rsidRDefault="00164570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75,741</w:t>
            </w:r>
          </w:p>
        </w:tc>
      </w:tr>
      <w:tr w:rsidR="00784E76" w:rsidRPr="00182328" w14:paraId="25042642" w14:textId="77777777" w:rsidTr="00873849">
        <w:tc>
          <w:tcPr>
            <w:tcW w:w="4050" w:type="dxa"/>
            <w:shd w:val="clear" w:color="auto" w:fill="auto"/>
          </w:tcPr>
          <w:p w14:paraId="37087F80" w14:textId="415868E6" w:rsidR="00784E76" w:rsidRPr="00182328" w:rsidRDefault="00784E76" w:rsidP="00784E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Pr="00182328">
              <w:rPr>
                <w:rFonts w:asciiTheme="majorBidi" w:hAnsiTheme="majorBidi" w:cstheme="majorBidi" w:hint="eastAsia"/>
                <w:sz w:val="30"/>
                <w:szCs w:val="30"/>
              </w:rPr>
              <w:t> </w:t>
            </w:r>
          </w:p>
        </w:tc>
        <w:tc>
          <w:tcPr>
            <w:tcW w:w="1890" w:type="dxa"/>
            <w:shd w:val="clear" w:color="auto" w:fill="auto"/>
          </w:tcPr>
          <w:p w14:paraId="5C101D40" w14:textId="24249B69" w:rsidR="00784E76" w:rsidRPr="00182328" w:rsidRDefault="004069C9" w:rsidP="00784E76">
            <w:pPr>
              <w:pStyle w:val="acctfourfigures"/>
              <w:tabs>
                <w:tab w:val="clear" w:pos="765"/>
                <w:tab w:val="decimal" w:pos="142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(43,731)</w:t>
            </w:r>
          </w:p>
        </w:tc>
        <w:tc>
          <w:tcPr>
            <w:tcW w:w="270" w:type="dxa"/>
            <w:shd w:val="clear" w:color="auto" w:fill="auto"/>
          </w:tcPr>
          <w:p w14:paraId="713F1297" w14:textId="77777777" w:rsidR="00784E76" w:rsidRPr="00182328" w:rsidRDefault="00784E76" w:rsidP="00784E76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BB90BBE" w14:textId="1753E018" w:rsidR="00784E76" w:rsidRPr="00182328" w:rsidRDefault="00784E76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(100,862)</w:t>
            </w:r>
          </w:p>
        </w:tc>
      </w:tr>
      <w:tr w:rsidR="00784E76" w:rsidRPr="00182328" w14:paraId="2A536F67" w14:textId="77777777" w:rsidTr="00873849">
        <w:tc>
          <w:tcPr>
            <w:tcW w:w="4050" w:type="dxa"/>
            <w:shd w:val="clear" w:color="auto" w:fill="auto"/>
          </w:tcPr>
          <w:p w14:paraId="47DDF603" w14:textId="6445E39B" w:rsidR="00784E76" w:rsidRPr="00182328" w:rsidRDefault="00784E76" w:rsidP="00784E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4042" w14:textId="3E481C45" w:rsidR="00784E76" w:rsidRPr="00182328" w:rsidRDefault="000036FD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16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16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03B3047D" w14:textId="77777777" w:rsidR="00784E76" w:rsidRPr="00182328" w:rsidRDefault="00784E76" w:rsidP="00784E7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E117" w14:textId="620D00BA" w:rsidR="00784E76" w:rsidRPr="00182328" w:rsidRDefault="00784E76" w:rsidP="00784E76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16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</w:t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1645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121</w:t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4AAC802F" w14:textId="77777777" w:rsidR="00560A58" w:rsidRPr="00D525DB" w:rsidRDefault="00560A58" w:rsidP="00560A5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FB17FB4" w14:textId="2710CD9B" w:rsidR="00560A58" w:rsidRPr="0030455B" w:rsidRDefault="00560A58" w:rsidP="00560A5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45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77D170D" w14:textId="77777777" w:rsidR="00560A58" w:rsidRPr="00D525DB" w:rsidRDefault="00560A58" w:rsidP="00560A5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4EA0E76" w14:textId="77777777" w:rsidR="00560A58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455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0455B">
        <w:rPr>
          <w:rFonts w:asciiTheme="majorBidi" w:hAnsiTheme="majorBidi" w:cstheme="majorBidi"/>
          <w:sz w:val="30"/>
          <w:szCs w:val="30"/>
          <w:cs/>
          <w:lang w:bidi="th-TH"/>
        </w:rPr>
        <w:t>รายงาน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32399C4F" w14:textId="77777777" w:rsidR="00560A58" w:rsidRPr="00D525DB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</w:p>
    <w:p w14:paraId="672E5B90" w14:textId="77777777" w:rsidR="00560A58" w:rsidRPr="0030455B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ได้ประเมินผลกระทบที่อาจเกิดขึ้นต่องบการเงินจากการวัดมูลค่าของเครื่องมือทางการเงินในสกุลเงินตราต่างประเทศ ซึ่งไม่มีผลกระทบที่มีสาระสำคัญต่องบการเงินในงวดที่ถือปฏิบัติ</w:t>
      </w:r>
    </w:p>
    <w:p w14:paraId="5B871B14" w14:textId="7BE650B3" w:rsidR="007923F5" w:rsidRPr="009A0092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  <w:r w:rsidRPr="009A0092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840FFF" w:rsidRPr="009A009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840FFF" w:rsidRPr="009A009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3E0ACB" w:rsidRPr="009A009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A0092">
        <w:rPr>
          <w:rFonts w:asciiTheme="majorBidi" w:hAnsiTheme="majorBidi" w:cstheme="majorBidi"/>
          <w:sz w:val="30"/>
          <w:szCs w:val="30"/>
        </w:rPr>
        <w:t>.</w:t>
      </w:r>
      <w:r w:rsidR="003E0ACB" w:rsidRPr="009A009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A009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B83174" w:rsidRPr="009A009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9A009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B5EC078" w14:textId="77777777" w:rsidR="00A241A5" w:rsidRPr="008949AC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Cs w:val="22"/>
          <w:lang w:val="en-US"/>
        </w:rPr>
      </w:pPr>
    </w:p>
    <w:p w14:paraId="0DC22D38" w14:textId="3DAB7BDB" w:rsidR="007923F5" w:rsidRPr="009A0092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E72DFE" w:rsidRPr="009A009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9A009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เนื่องจากเงินกู้ยืม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  <w:cs/>
        </w:rPr>
        <w:t>(ดูหมายเหตุ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</w:rPr>
        <w:br/>
      </w:r>
      <w:r w:rsidR="005A7093" w:rsidRPr="009A009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="003E0ACB" w:rsidRPr="009A009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47F9B" w:rsidRPr="009A0092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A7093" w:rsidRPr="009A0092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077EF1" w:rsidRPr="009A009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ส่วนใหญ่มีอัตราดอกเบี้ยคงที่ทำให้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246950" w:rsidRPr="009A0092">
        <w:rPr>
          <w:rFonts w:asciiTheme="majorBidi" w:hAnsiTheme="majorBidi" w:cstheme="majorBidi"/>
          <w:spacing w:val="-2"/>
          <w:sz w:val="30"/>
          <w:szCs w:val="30"/>
        </w:rPr>
        <w:br/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</w:p>
    <w:p w14:paraId="2D6F47C9" w14:textId="6170EF70" w:rsidR="00351CE6" w:rsidRPr="008949AC" w:rsidRDefault="0035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2"/>
          <w:szCs w:val="22"/>
          <w:lang w:eastAsia="x-none"/>
        </w:rPr>
      </w:pPr>
    </w:p>
    <w:p w14:paraId="6CFCFFD6" w14:textId="02C0D530" w:rsidR="0089746E" w:rsidRPr="009A0092" w:rsidRDefault="003E0ACB" w:rsidP="00CD6A3B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CD6A3B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B972FF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B972FF" w:rsidRPr="009A009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การบริหารจัดการทุน</w:t>
      </w:r>
    </w:p>
    <w:p w14:paraId="3D647E6E" w14:textId="2BAB7D91" w:rsidR="00077EF1" w:rsidRPr="008949AC" w:rsidRDefault="00B972FF" w:rsidP="006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2"/>
          <w:szCs w:val="22"/>
        </w:rPr>
      </w:pPr>
      <w:r w:rsidRPr="0066535F">
        <w:rPr>
          <w:rFonts w:asciiTheme="majorBidi" w:eastAsia="Cordia New" w:hAnsiTheme="majorBidi" w:cstheme="majorBidi"/>
          <w:color w:val="000000"/>
          <w:sz w:val="24"/>
          <w:szCs w:val="24"/>
          <w:cs/>
        </w:rPr>
        <w:t xml:space="preserve"> </w:t>
      </w:r>
    </w:p>
    <w:p w14:paraId="61605D4C" w14:textId="195A2DDC" w:rsidR="00400D6C" w:rsidRPr="009A0092" w:rsidRDefault="00400D6C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246950" w:rsidRPr="009A0092">
        <w:rPr>
          <w:rFonts w:asciiTheme="majorBidi" w:hAnsiTheme="majorBidi" w:cstheme="majorBidi"/>
          <w:spacing w:val="-6"/>
          <w:sz w:val="30"/>
          <w:szCs w:val="30"/>
        </w:rPr>
        <w:br/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="00246950" w:rsidRPr="009A0092">
        <w:rPr>
          <w:rFonts w:asciiTheme="majorBidi" w:hAnsiTheme="majorBidi" w:cstheme="majorBidi"/>
          <w:spacing w:val="-6"/>
          <w:sz w:val="30"/>
          <w:szCs w:val="30"/>
        </w:rPr>
        <w:br/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0C936A2E" w14:textId="6BBEA1F3" w:rsidR="009A0092" w:rsidRPr="008949AC" w:rsidRDefault="009A0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36803EBD" w14:textId="6383C066" w:rsidR="00820F68" w:rsidRPr="009A0092" w:rsidRDefault="003E0ACB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CD6A3B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820F68" w:rsidRPr="009A009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8949AC" w:rsidRDefault="00820F68" w:rsidP="004451C9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59"/>
        <w:gridCol w:w="270"/>
        <w:gridCol w:w="1261"/>
        <w:gridCol w:w="270"/>
        <w:gridCol w:w="1256"/>
        <w:gridCol w:w="285"/>
        <w:gridCol w:w="1248"/>
      </w:tblGrid>
      <w:tr w:rsidR="00936EE6" w:rsidRPr="009A0092" w14:paraId="4E9AC6B6" w14:textId="77777777" w:rsidTr="00DF7E31">
        <w:trPr>
          <w:tblHeader/>
        </w:trPr>
        <w:tc>
          <w:tcPr>
            <w:tcW w:w="1814" w:type="pct"/>
          </w:tcPr>
          <w:p w14:paraId="5121DE04" w14:textId="77777777" w:rsidR="00936EE6" w:rsidRPr="009A0092" w:rsidRDefault="00936EE6" w:rsidP="009A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1B4F1519" w14:textId="5DC1F883" w:rsidR="00936EE6" w:rsidRPr="009A0092" w:rsidRDefault="00936EE6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9A009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นรวม</w:t>
            </w:r>
          </w:p>
        </w:tc>
        <w:tc>
          <w:tcPr>
            <w:tcW w:w="147" w:type="pct"/>
          </w:tcPr>
          <w:p w14:paraId="43E92B29" w14:textId="77777777" w:rsidR="00936EE6" w:rsidRPr="009A0092" w:rsidRDefault="00936EE6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14:paraId="63299DE2" w14:textId="341037B1" w:rsidR="00936EE6" w:rsidRPr="009A0092" w:rsidRDefault="00936EE6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7E31" w:rsidRPr="009A0092" w14:paraId="637522F5" w14:textId="77777777" w:rsidTr="00DF7E31">
        <w:trPr>
          <w:trHeight w:val="344"/>
          <w:tblHeader/>
        </w:trPr>
        <w:tc>
          <w:tcPr>
            <w:tcW w:w="1814" w:type="pct"/>
          </w:tcPr>
          <w:p w14:paraId="22C60544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21C4D0AE" w14:textId="3368653B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168667E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D4D91DD" w14:textId="7220879F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63E1AFE9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4267BAC" w14:textId="787944A9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33636341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</w:tcPr>
          <w:p w14:paraId="06E3926D" w14:textId="039E20D1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784E76" w:rsidRPr="009A0092" w14:paraId="1EA7E070" w14:textId="77777777" w:rsidTr="00DF7E31">
        <w:trPr>
          <w:tblHeader/>
        </w:trPr>
        <w:tc>
          <w:tcPr>
            <w:tcW w:w="1814" w:type="pct"/>
          </w:tcPr>
          <w:p w14:paraId="48523E9D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6" w:type="pct"/>
            <w:gridSpan w:val="7"/>
          </w:tcPr>
          <w:p w14:paraId="1638DDF6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E31" w:rsidRPr="009A0092" w14:paraId="657396A4" w14:textId="77777777" w:rsidTr="00DF7E31">
        <w:tc>
          <w:tcPr>
            <w:tcW w:w="1814" w:type="pct"/>
          </w:tcPr>
          <w:p w14:paraId="05DDEB22" w14:textId="6FB35218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6" w:type="pct"/>
          </w:tcPr>
          <w:p w14:paraId="2D922EE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1D11B4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23D076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529CB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2E51FFB4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1ACB6838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869FF4B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E31" w:rsidRPr="009A0092" w14:paraId="62B8F1F1" w14:textId="77777777" w:rsidTr="00DF7E31">
        <w:tc>
          <w:tcPr>
            <w:tcW w:w="1814" w:type="pct"/>
          </w:tcPr>
          <w:p w14:paraId="106DEC62" w14:textId="4D6161DF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86" w:type="pct"/>
          </w:tcPr>
          <w:p w14:paraId="64122824" w14:textId="188F2909" w:rsidR="00784E76" w:rsidRPr="009A0092" w:rsidRDefault="00AD5CC9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15,495</w:t>
            </w:r>
          </w:p>
        </w:tc>
        <w:tc>
          <w:tcPr>
            <w:tcW w:w="147" w:type="pct"/>
          </w:tcPr>
          <w:p w14:paraId="279AE44A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C34C458" w14:textId="3FAFCD21" w:rsidR="00784E76" w:rsidRPr="009A0092" w:rsidRDefault="00784E76" w:rsidP="00784E7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136,270</w:t>
            </w:r>
          </w:p>
        </w:tc>
        <w:tc>
          <w:tcPr>
            <w:tcW w:w="147" w:type="pct"/>
          </w:tcPr>
          <w:p w14:paraId="0F5D5F87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C2685C1" w14:textId="5B591882" w:rsidR="00784E76" w:rsidRPr="009A0092" w:rsidRDefault="00AD5CC9" w:rsidP="00DF7E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CE5EA12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B518DC7" w14:textId="3A96EB16" w:rsidR="00784E76" w:rsidRPr="009A0092" w:rsidRDefault="00784E76" w:rsidP="00DF7E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7E31" w:rsidRPr="009A0092" w14:paraId="008EDD88" w14:textId="77777777" w:rsidTr="00DF7E31">
        <w:tc>
          <w:tcPr>
            <w:tcW w:w="1814" w:type="pct"/>
          </w:tcPr>
          <w:p w14:paraId="2AB0C40E" w14:textId="2BF48B4B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A5E0522" w14:textId="280B7A21" w:rsidR="00784E76" w:rsidRPr="009A0092" w:rsidRDefault="00AD5CC9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89,346</w:t>
            </w:r>
          </w:p>
        </w:tc>
        <w:tc>
          <w:tcPr>
            <w:tcW w:w="147" w:type="pct"/>
          </w:tcPr>
          <w:p w14:paraId="63F7BE18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2448945" w14:textId="52267632" w:rsidR="00784E76" w:rsidRPr="009A0092" w:rsidRDefault="00784E76" w:rsidP="00784E7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77,780</w:t>
            </w:r>
          </w:p>
        </w:tc>
        <w:tc>
          <w:tcPr>
            <w:tcW w:w="147" w:type="pct"/>
          </w:tcPr>
          <w:p w14:paraId="0A52DAC9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7A005C5" w14:textId="667FB3E9" w:rsidR="00784E76" w:rsidRPr="009A0092" w:rsidRDefault="00AD5CC9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7,238</w:t>
            </w:r>
          </w:p>
        </w:tc>
        <w:tc>
          <w:tcPr>
            <w:tcW w:w="155" w:type="pct"/>
          </w:tcPr>
          <w:p w14:paraId="410A2B9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3E37DFBB" w14:textId="135B1586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12,270</w:t>
            </w:r>
          </w:p>
        </w:tc>
      </w:tr>
      <w:tr w:rsidR="00DF7E31" w:rsidRPr="009A0092" w14:paraId="01A4E575" w14:textId="77777777" w:rsidTr="00DF7E31">
        <w:tc>
          <w:tcPr>
            <w:tcW w:w="1814" w:type="pct"/>
          </w:tcPr>
          <w:p w14:paraId="4A35A40F" w14:textId="46FA9143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6E3A0DB" w14:textId="4B04200A" w:rsidR="00784E76" w:rsidRPr="00DF7E31" w:rsidRDefault="00AD5CC9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104,841</w:t>
            </w:r>
          </w:p>
        </w:tc>
        <w:tc>
          <w:tcPr>
            <w:tcW w:w="147" w:type="pct"/>
          </w:tcPr>
          <w:p w14:paraId="659E9705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0149421" w14:textId="68F951B1" w:rsidR="00784E76" w:rsidRPr="009A0092" w:rsidRDefault="00784E76" w:rsidP="00784E7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214,050</w:t>
            </w:r>
          </w:p>
        </w:tc>
        <w:tc>
          <w:tcPr>
            <w:tcW w:w="147" w:type="pct"/>
          </w:tcPr>
          <w:p w14:paraId="00836C64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E1E6DC" w14:textId="54BBD77E" w:rsidR="00784E76" w:rsidRPr="00DF7E31" w:rsidRDefault="00AD5CC9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7,238</w:t>
            </w:r>
          </w:p>
        </w:tc>
        <w:tc>
          <w:tcPr>
            <w:tcW w:w="155" w:type="pct"/>
          </w:tcPr>
          <w:p w14:paraId="1162580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04D8864D" w14:textId="714DE294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12,270</w:t>
            </w:r>
          </w:p>
        </w:tc>
      </w:tr>
      <w:tr w:rsidR="00DF7E31" w:rsidRPr="008949AC" w14:paraId="7853DF19" w14:textId="77777777" w:rsidTr="00DF7E31">
        <w:tc>
          <w:tcPr>
            <w:tcW w:w="1814" w:type="pct"/>
          </w:tcPr>
          <w:p w14:paraId="12196DA0" w14:textId="16613AD4" w:rsidR="00784E76" w:rsidRPr="008949AC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748F4D44" w14:textId="77777777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894281C" w14:textId="77777777" w:rsidR="00784E76" w:rsidRPr="008949AC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26D37E22" w14:textId="77777777" w:rsidR="00784E76" w:rsidRPr="008949AC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9AAE87" w14:textId="77777777" w:rsidR="00784E76" w:rsidRPr="008949AC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B263228" w14:textId="77777777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435EFC73" w14:textId="77777777" w:rsidR="00784E76" w:rsidRPr="008949AC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2E07B267" w14:textId="77777777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7E31" w:rsidRPr="009A0092" w14:paraId="2C43DAB0" w14:textId="77777777" w:rsidTr="00DF7E31">
        <w:tc>
          <w:tcPr>
            <w:tcW w:w="1814" w:type="pct"/>
          </w:tcPr>
          <w:p w14:paraId="57C4BC6A" w14:textId="3297012F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6" w:type="pct"/>
          </w:tcPr>
          <w:p w14:paraId="317D1E01" w14:textId="77777777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F4CAA1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50E5A27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A577F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0F71012" w14:textId="77777777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0130733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AC17F77" w14:textId="77777777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7E31" w:rsidRPr="009A0092" w14:paraId="6AD8B774" w14:textId="77777777" w:rsidTr="00DF7E31">
        <w:tc>
          <w:tcPr>
            <w:tcW w:w="1814" w:type="pct"/>
          </w:tcPr>
          <w:p w14:paraId="1E670CD6" w14:textId="3893F01C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คำสั่งซื้อ</w:t>
            </w:r>
            <w:r w:rsidR="005A631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สินค้าและวัสดุ</w:t>
            </w:r>
          </w:p>
        </w:tc>
        <w:tc>
          <w:tcPr>
            <w:tcW w:w="686" w:type="pct"/>
          </w:tcPr>
          <w:p w14:paraId="72643FDC" w14:textId="65C58EAC" w:rsidR="00784E76" w:rsidRPr="00DF7E31" w:rsidRDefault="00480B41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9,769</w:t>
            </w:r>
          </w:p>
        </w:tc>
        <w:tc>
          <w:tcPr>
            <w:tcW w:w="147" w:type="pct"/>
          </w:tcPr>
          <w:p w14:paraId="0AF2DE2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2402733" w14:textId="40CB1A99" w:rsidR="00784E76" w:rsidRPr="00784E76" w:rsidRDefault="00784E76" w:rsidP="00784E7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E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4,913</w:t>
            </w:r>
          </w:p>
        </w:tc>
        <w:tc>
          <w:tcPr>
            <w:tcW w:w="147" w:type="pct"/>
          </w:tcPr>
          <w:p w14:paraId="122CA48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5AF753A" w14:textId="1BDDDCD2" w:rsidR="00784E76" w:rsidRPr="009A0092" w:rsidRDefault="00480B41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8,065</w:t>
            </w:r>
          </w:p>
        </w:tc>
        <w:tc>
          <w:tcPr>
            <w:tcW w:w="155" w:type="pct"/>
          </w:tcPr>
          <w:p w14:paraId="47310AC9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F779D42" w14:textId="40E4A6A8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4,913</w:t>
            </w:r>
          </w:p>
        </w:tc>
      </w:tr>
      <w:tr w:rsidR="00DF7E31" w:rsidRPr="009A0092" w14:paraId="54CB7031" w14:textId="77777777" w:rsidTr="00DF7E31">
        <w:tc>
          <w:tcPr>
            <w:tcW w:w="1814" w:type="pct"/>
          </w:tcPr>
          <w:p w14:paraId="1702CC1D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6" w:type="pct"/>
          </w:tcPr>
          <w:p w14:paraId="615D2875" w14:textId="05E017B1" w:rsidR="00784E76" w:rsidRPr="00DF7E31" w:rsidRDefault="00480B41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6,782</w:t>
            </w:r>
          </w:p>
        </w:tc>
        <w:tc>
          <w:tcPr>
            <w:tcW w:w="147" w:type="pct"/>
          </w:tcPr>
          <w:p w14:paraId="4DE60BFC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D66A994" w14:textId="7D6120A3" w:rsidR="00784E76" w:rsidRPr="00784E76" w:rsidRDefault="00784E76" w:rsidP="00784E7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E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4,824</w:t>
            </w:r>
          </w:p>
        </w:tc>
        <w:tc>
          <w:tcPr>
            <w:tcW w:w="147" w:type="pct"/>
          </w:tcPr>
          <w:p w14:paraId="36843CE0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A203A5D" w14:textId="30ACB797" w:rsidR="00784E76" w:rsidRPr="009A0092" w:rsidRDefault="00480B41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4,382</w:t>
            </w:r>
          </w:p>
        </w:tc>
        <w:tc>
          <w:tcPr>
            <w:tcW w:w="155" w:type="pct"/>
          </w:tcPr>
          <w:p w14:paraId="116BC539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E79E176" w14:textId="36A3BB74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4,824</w:t>
            </w:r>
          </w:p>
        </w:tc>
      </w:tr>
      <w:tr w:rsidR="00DF7E31" w:rsidRPr="009A0092" w14:paraId="4ACDCE4B" w14:textId="77777777" w:rsidTr="00DF7E31">
        <w:tc>
          <w:tcPr>
            <w:tcW w:w="1814" w:type="pct"/>
          </w:tcPr>
          <w:p w14:paraId="78176C94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39406566" w:rsidR="00784E76" w:rsidRPr="00DF7E31" w:rsidRDefault="00480B41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16,551</w:t>
            </w:r>
          </w:p>
        </w:tc>
        <w:tc>
          <w:tcPr>
            <w:tcW w:w="147" w:type="pct"/>
          </w:tcPr>
          <w:p w14:paraId="5A09125B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9120C38" w14:textId="0B38BA09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9,737</w:t>
            </w:r>
          </w:p>
        </w:tc>
        <w:tc>
          <w:tcPr>
            <w:tcW w:w="147" w:type="pct"/>
          </w:tcPr>
          <w:p w14:paraId="346B8E0C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12FAE792" w:rsidR="00784E76" w:rsidRPr="00DF7E31" w:rsidRDefault="00480B41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12,447</w:t>
            </w:r>
          </w:p>
        </w:tc>
        <w:tc>
          <w:tcPr>
            <w:tcW w:w="155" w:type="pct"/>
          </w:tcPr>
          <w:p w14:paraId="1AA74C7E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3FD741FC" w:rsidR="00784E76" w:rsidRPr="00DF7E31" w:rsidRDefault="00784E76" w:rsidP="00DF7E3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9,737</w:t>
            </w:r>
          </w:p>
        </w:tc>
      </w:tr>
    </w:tbl>
    <w:p w14:paraId="7679E33A" w14:textId="77777777" w:rsidR="009A0092" w:rsidRPr="008949AC" w:rsidRDefault="009A0092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065BDC85" w14:textId="338FA206" w:rsidR="004A4AA5" w:rsidRPr="008949AC" w:rsidRDefault="003E0CA2" w:rsidP="008949A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sectPr w:rsidR="004A4AA5" w:rsidRPr="008949AC" w:rsidSect="00941B8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0DD03" w14:textId="77777777" w:rsidR="00F33655" w:rsidRDefault="00F33655" w:rsidP="00900EE2">
      <w:r>
        <w:separator/>
      </w:r>
    </w:p>
  </w:endnote>
  <w:endnote w:type="continuationSeparator" w:id="0">
    <w:p w14:paraId="5C7BAACC" w14:textId="77777777" w:rsidR="00F33655" w:rsidRDefault="00F33655" w:rsidP="00900EE2">
      <w:r>
        <w:continuationSeparator/>
      </w:r>
    </w:p>
  </w:endnote>
  <w:endnote w:type="continuationNotice" w:id="1">
    <w:p w14:paraId="2C4B2B40" w14:textId="77777777" w:rsidR="00F33655" w:rsidRDefault="00F336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86DC" w14:textId="77777777" w:rsidR="001827D0" w:rsidRPr="00211355" w:rsidRDefault="001827D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72F97C9C" w14:textId="77777777" w:rsidR="001827D0" w:rsidRDefault="001827D0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D52B" w14:textId="77777777" w:rsidR="00AA1A6F" w:rsidRPr="00211355" w:rsidRDefault="00AA1A6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D73B0CE" w14:textId="77777777" w:rsidR="00AA1A6F" w:rsidRDefault="00AA1A6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C6790" w14:textId="77777777" w:rsidR="00F33655" w:rsidRDefault="00F33655" w:rsidP="00900EE2">
      <w:r>
        <w:separator/>
      </w:r>
    </w:p>
  </w:footnote>
  <w:footnote w:type="continuationSeparator" w:id="0">
    <w:p w14:paraId="4FA31E65" w14:textId="77777777" w:rsidR="00F33655" w:rsidRDefault="00F33655" w:rsidP="00900EE2">
      <w:r>
        <w:continuationSeparator/>
      </w:r>
    </w:p>
  </w:footnote>
  <w:footnote w:type="continuationNotice" w:id="1">
    <w:p w14:paraId="73117FE2" w14:textId="77777777" w:rsidR="00F33655" w:rsidRDefault="00F336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BA29" w14:textId="77777777" w:rsidR="001827D0" w:rsidRPr="00E669A5" w:rsidRDefault="001827D0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6131A45D" w14:textId="77777777" w:rsidR="001827D0" w:rsidRPr="00E669A5" w:rsidRDefault="001827D0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87B6C16" w14:textId="0CFA850F" w:rsidR="001827D0" w:rsidRPr="00DF07CF" w:rsidRDefault="001827D0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9E1811">
      <w:rPr>
        <w:rFonts w:ascii="Angsana New" w:hAnsi="Angsana New"/>
        <w:sz w:val="32"/>
        <w:szCs w:val="32"/>
        <w:lang w:val="en-US" w:bidi="th-TH"/>
      </w:rPr>
      <w:t>7</w:t>
    </w:r>
  </w:p>
  <w:p w14:paraId="41EE5BD6" w14:textId="77777777" w:rsidR="001827D0" w:rsidRPr="004B3C0B" w:rsidRDefault="001827D0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50AC" w14:textId="77777777" w:rsidR="00AA1A6F" w:rsidRPr="00E669A5" w:rsidRDefault="00AA1A6F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229DC801" w14:textId="77777777" w:rsidR="00AA1A6F" w:rsidRPr="00E669A5" w:rsidRDefault="00AA1A6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0E96AC" w14:textId="05C78530" w:rsidR="00AA1A6F" w:rsidRPr="00DF07CF" w:rsidRDefault="00AA1A6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3B5615">
      <w:rPr>
        <w:rFonts w:ascii="Angsana New" w:hAnsi="Angsana New"/>
        <w:sz w:val="32"/>
        <w:szCs w:val="32"/>
        <w:lang w:val="en-US" w:bidi="th-TH"/>
      </w:rPr>
      <w:t>7</w:t>
    </w:r>
  </w:p>
  <w:p w14:paraId="3CB702D3" w14:textId="77777777" w:rsidR="00AA1A6F" w:rsidRPr="004B3C0B" w:rsidRDefault="00AA1A6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1442B0" w:rsidRDefault="00144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6697" w14:textId="4DA27AC5" w:rsidR="001442B0" w:rsidRPr="00E669A5" w:rsidRDefault="001442B0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164FA5">
      <w:rPr>
        <w:rFonts w:ascii="Angsana New" w:hAnsi="Angsana New" w:hint="cs"/>
        <w:sz w:val="32"/>
        <w:szCs w:val="32"/>
        <w:cs/>
      </w:rPr>
      <w:t>บริษัท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จำกัด</w:t>
    </w:r>
    <w:r w:rsidRPr="00164FA5">
      <w:rPr>
        <w:rFonts w:ascii="Angsana New" w:hAnsi="Angsana New"/>
        <w:sz w:val="32"/>
        <w:szCs w:val="32"/>
        <w:cs/>
      </w:rPr>
      <w:t xml:space="preserve"> (</w:t>
    </w:r>
    <w:r w:rsidRPr="00164FA5">
      <w:rPr>
        <w:rFonts w:ascii="Angsana New" w:hAnsi="Angsana New" w:hint="cs"/>
        <w:sz w:val="32"/>
        <w:szCs w:val="32"/>
        <w:cs/>
      </w:rPr>
      <w:t>มหาชน</w:t>
    </w:r>
    <w:r w:rsidRPr="00164FA5">
      <w:rPr>
        <w:rFonts w:ascii="Angsana New" w:hAnsi="Angsana New"/>
        <w:sz w:val="32"/>
        <w:szCs w:val="32"/>
        <w:cs/>
      </w:rPr>
      <w:t>)</w:t>
    </w:r>
    <w:r w:rsidR="006A7455">
      <w:rPr>
        <w:rFonts w:ascii="Angsana New" w:hAnsi="Angsana New" w:hint="cs"/>
        <w:sz w:val="32"/>
        <w:szCs w:val="32"/>
        <w:cs/>
      </w:rPr>
      <w:t xml:space="preserve"> 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1442B0" w:rsidRPr="00E669A5" w:rsidRDefault="001442B0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06178C48" w:rsidR="001442B0" w:rsidRDefault="001442B0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3E0AC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3B5615">
      <w:rPr>
        <w:rFonts w:ascii="Angsana New" w:hAnsi="Angsana New"/>
        <w:sz w:val="32"/>
        <w:szCs w:val="32"/>
        <w:lang w:val="en-US" w:bidi="th-TH"/>
      </w:rPr>
      <w:t>7</w:t>
    </w:r>
  </w:p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1442B0" w:rsidRDefault="0014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9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4D25CD"/>
    <w:multiLevelType w:val="hybridMultilevel"/>
    <w:tmpl w:val="03900AC8"/>
    <w:lvl w:ilvl="0" w:tplc="9B408F2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72618D"/>
    <w:multiLevelType w:val="hybridMultilevel"/>
    <w:tmpl w:val="F6825E52"/>
    <w:lvl w:ilvl="0" w:tplc="F872C0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5D875170"/>
    <w:multiLevelType w:val="hybridMultilevel"/>
    <w:tmpl w:val="E2B851E0"/>
    <w:lvl w:ilvl="0" w:tplc="EF5E6772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1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6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73776679">
    <w:abstractNumId w:val="6"/>
  </w:num>
  <w:num w:numId="2" w16cid:durableId="1309238819">
    <w:abstractNumId w:val="5"/>
  </w:num>
  <w:num w:numId="3" w16cid:durableId="507407870">
    <w:abstractNumId w:val="9"/>
  </w:num>
  <w:num w:numId="4" w16cid:durableId="1701465797">
    <w:abstractNumId w:val="7"/>
  </w:num>
  <w:num w:numId="5" w16cid:durableId="715087224">
    <w:abstractNumId w:val="8"/>
  </w:num>
  <w:num w:numId="6" w16cid:durableId="1087771987">
    <w:abstractNumId w:val="3"/>
  </w:num>
  <w:num w:numId="7" w16cid:durableId="1865945524">
    <w:abstractNumId w:val="2"/>
  </w:num>
  <w:num w:numId="8" w16cid:durableId="218365964">
    <w:abstractNumId w:val="0"/>
  </w:num>
  <w:num w:numId="9" w16cid:durableId="527959843">
    <w:abstractNumId w:val="1"/>
  </w:num>
  <w:num w:numId="10" w16cid:durableId="1527673306">
    <w:abstractNumId w:val="4"/>
  </w:num>
  <w:num w:numId="11" w16cid:durableId="1041515327">
    <w:abstractNumId w:val="34"/>
  </w:num>
  <w:num w:numId="12" w16cid:durableId="1001078170">
    <w:abstractNumId w:val="25"/>
  </w:num>
  <w:num w:numId="13" w16cid:durableId="1379552740">
    <w:abstractNumId w:val="50"/>
  </w:num>
  <w:num w:numId="14" w16cid:durableId="1942519153">
    <w:abstractNumId w:val="30"/>
  </w:num>
  <w:num w:numId="15" w16cid:durableId="491213087">
    <w:abstractNumId w:val="37"/>
  </w:num>
  <w:num w:numId="16" w16cid:durableId="2115395296">
    <w:abstractNumId w:val="44"/>
  </w:num>
  <w:num w:numId="17" w16cid:durableId="1185632974">
    <w:abstractNumId w:val="31"/>
  </w:num>
  <w:num w:numId="18" w16cid:durableId="1836678458">
    <w:abstractNumId w:val="55"/>
  </w:num>
  <w:num w:numId="19" w16cid:durableId="184251056">
    <w:abstractNumId w:val="15"/>
  </w:num>
  <w:num w:numId="20" w16cid:durableId="1259943508">
    <w:abstractNumId w:val="49"/>
  </w:num>
  <w:num w:numId="21" w16cid:durableId="1129399938">
    <w:abstractNumId w:val="18"/>
  </w:num>
  <w:num w:numId="22" w16cid:durableId="825901465">
    <w:abstractNumId w:val="10"/>
  </w:num>
  <w:num w:numId="23" w16cid:durableId="847063135">
    <w:abstractNumId w:val="56"/>
  </w:num>
  <w:num w:numId="24" w16cid:durableId="614288528">
    <w:abstractNumId w:val="20"/>
  </w:num>
  <w:num w:numId="25" w16cid:durableId="1394740383">
    <w:abstractNumId w:val="42"/>
  </w:num>
  <w:num w:numId="26" w16cid:durableId="419840095">
    <w:abstractNumId w:val="36"/>
  </w:num>
  <w:num w:numId="27" w16cid:durableId="1241872267">
    <w:abstractNumId w:val="57"/>
  </w:num>
  <w:num w:numId="28" w16cid:durableId="858155442">
    <w:abstractNumId w:val="13"/>
  </w:num>
  <w:num w:numId="29" w16cid:durableId="222255856">
    <w:abstractNumId w:val="20"/>
  </w:num>
  <w:num w:numId="30" w16cid:durableId="627393010">
    <w:abstractNumId w:val="53"/>
  </w:num>
  <w:num w:numId="31" w16cid:durableId="323165536">
    <w:abstractNumId w:val="51"/>
  </w:num>
  <w:num w:numId="32" w16cid:durableId="1541358903">
    <w:abstractNumId w:val="58"/>
  </w:num>
  <w:num w:numId="33" w16cid:durableId="2106264501">
    <w:abstractNumId w:val="4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89514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326318034">
    <w:abstractNumId w:val="12"/>
  </w:num>
  <w:num w:numId="36" w16cid:durableId="90016779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4556624">
    <w:abstractNumId w:val="54"/>
  </w:num>
  <w:num w:numId="38" w16cid:durableId="73265487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8019359">
    <w:abstractNumId w:val="14"/>
  </w:num>
  <w:num w:numId="40" w16cid:durableId="579169764">
    <w:abstractNumId w:val="38"/>
  </w:num>
  <w:num w:numId="41" w16cid:durableId="812908632">
    <w:abstractNumId w:val="40"/>
  </w:num>
  <w:num w:numId="42" w16cid:durableId="1944336697">
    <w:abstractNumId w:val="17"/>
  </w:num>
  <w:num w:numId="43" w16cid:durableId="1411197716">
    <w:abstractNumId w:val="52"/>
  </w:num>
  <w:num w:numId="44" w16cid:durableId="1950501718">
    <w:abstractNumId w:val="26"/>
  </w:num>
  <w:num w:numId="45" w16cid:durableId="809126863">
    <w:abstractNumId w:val="24"/>
  </w:num>
  <w:num w:numId="46" w16cid:durableId="1022053661">
    <w:abstractNumId w:val="28"/>
  </w:num>
  <w:num w:numId="47" w16cid:durableId="121772661">
    <w:abstractNumId w:val="29"/>
  </w:num>
  <w:num w:numId="48" w16cid:durableId="128329093">
    <w:abstractNumId w:val="35"/>
  </w:num>
  <w:num w:numId="49" w16cid:durableId="9898656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77308188">
    <w:abstractNumId w:val="22"/>
  </w:num>
  <w:num w:numId="51" w16cid:durableId="1778985992">
    <w:abstractNumId w:val="32"/>
  </w:num>
  <w:num w:numId="52" w16cid:durableId="1553882483">
    <w:abstractNumId w:val="47"/>
  </w:num>
  <w:num w:numId="53" w16cid:durableId="676230586">
    <w:abstractNumId w:val="33"/>
  </w:num>
  <w:num w:numId="54" w16cid:durableId="1486049459">
    <w:abstractNumId w:val="41"/>
  </w:num>
  <w:num w:numId="55" w16cid:durableId="255595027">
    <w:abstractNumId w:val="43"/>
  </w:num>
  <w:num w:numId="56" w16cid:durableId="1678072811">
    <w:abstractNumId w:val="23"/>
  </w:num>
  <w:num w:numId="57" w16cid:durableId="1224289856">
    <w:abstractNumId w:val="27"/>
  </w:num>
  <w:num w:numId="58" w16cid:durableId="1873613358">
    <w:abstractNumId w:val="39"/>
  </w:num>
  <w:num w:numId="59" w16cid:durableId="956762569">
    <w:abstractNumId w:val="11"/>
  </w:num>
  <w:num w:numId="60" w16cid:durableId="1709525676">
    <w:abstractNumId w:val="48"/>
  </w:num>
  <w:num w:numId="61" w16cid:durableId="1127234575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5C5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6FD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4EE5"/>
    <w:rsid w:val="00004FC0"/>
    <w:rsid w:val="00005193"/>
    <w:rsid w:val="00005444"/>
    <w:rsid w:val="00005497"/>
    <w:rsid w:val="000055B8"/>
    <w:rsid w:val="00005755"/>
    <w:rsid w:val="000057A0"/>
    <w:rsid w:val="00005813"/>
    <w:rsid w:val="00005B3E"/>
    <w:rsid w:val="00005E7B"/>
    <w:rsid w:val="00005EA5"/>
    <w:rsid w:val="00006117"/>
    <w:rsid w:val="00006838"/>
    <w:rsid w:val="0000690E"/>
    <w:rsid w:val="00006B43"/>
    <w:rsid w:val="00006BFA"/>
    <w:rsid w:val="00006C2A"/>
    <w:rsid w:val="00006C60"/>
    <w:rsid w:val="00006D07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044"/>
    <w:rsid w:val="000125B8"/>
    <w:rsid w:val="0001260E"/>
    <w:rsid w:val="0001268F"/>
    <w:rsid w:val="000128C2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D0A"/>
    <w:rsid w:val="00015E87"/>
    <w:rsid w:val="0001622C"/>
    <w:rsid w:val="0001630E"/>
    <w:rsid w:val="000163C1"/>
    <w:rsid w:val="00016437"/>
    <w:rsid w:val="00016704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E34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0FF9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13A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84"/>
    <w:rsid w:val="00030199"/>
    <w:rsid w:val="00030216"/>
    <w:rsid w:val="0003023F"/>
    <w:rsid w:val="00030293"/>
    <w:rsid w:val="00030443"/>
    <w:rsid w:val="000304DD"/>
    <w:rsid w:val="00030625"/>
    <w:rsid w:val="0003063B"/>
    <w:rsid w:val="000309B0"/>
    <w:rsid w:val="00030A4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1D51"/>
    <w:rsid w:val="0003241F"/>
    <w:rsid w:val="0003247B"/>
    <w:rsid w:val="000324CA"/>
    <w:rsid w:val="000324EF"/>
    <w:rsid w:val="000326C6"/>
    <w:rsid w:val="000327E3"/>
    <w:rsid w:val="00032825"/>
    <w:rsid w:val="00032852"/>
    <w:rsid w:val="00032A9E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21"/>
    <w:rsid w:val="00034DB1"/>
    <w:rsid w:val="00034E09"/>
    <w:rsid w:val="00034F14"/>
    <w:rsid w:val="000351F3"/>
    <w:rsid w:val="000352B9"/>
    <w:rsid w:val="0003541D"/>
    <w:rsid w:val="000354ED"/>
    <w:rsid w:val="00035D67"/>
    <w:rsid w:val="00036023"/>
    <w:rsid w:val="00036333"/>
    <w:rsid w:val="0003640B"/>
    <w:rsid w:val="000369A9"/>
    <w:rsid w:val="00036A39"/>
    <w:rsid w:val="00036C87"/>
    <w:rsid w:val="00036CBF"/>
    <w:rsid w:val="000370DF"/>
    <w:rsid w:val="000371FB"/>
    <w:rsid w:val="00037239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EB9"/>
    <w:rsid w:val="00040FA7"/>
    <w:rsid w:val="00040FE9"/>
    <w:rsid w:val="00041068"/>
    <w:rsid w:val="0004130C"/>
    <w:rsid w:val="00041431"/>
    <w:rsid w:val="000415C3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1E9"/>
    <w:rsid w:val="00044269"/>
    <w:rsid w:val="000444C6"/>
    <w:rsid w:val="000445C1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599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E0C"/>
    <w:rsid w:val="0005108B"/>
    <w:rsid w:val="000510CB"/>
    <w:rsid w:val="0005136E"/>
    <w:rsid w:val="00051816"/>
    <w:rsid w:val="000518DA"/>
    <w:rsid w:val="00051920"/>
    <w:rsid w:val="0005196C"/>
    <w:rsid w:val="00051994"/>
    <w:rsid w:val="00051A2D"/>
    <w:rsid w:val="00051BDE"/>
    <w:rsid w:val="00052164"/>
    <w:rsid w:val="00052547"/>
    <w:rsid w:val="00052C9F"/>
    <w:rsid w:val="00052E75"/>
    <w:rsid w:val="00053079"/>
    <w:rsid w:val="000534BE"/>
    <w:rsid w:val="00053937"/>
    <w:rsid w:val="00053938"/>
    <w:rsid w:val="00053D9E"/>
    <w:rsid w:val="00053DB2"/>
    <w:rsid w:val="00053F02"/>
    <w:rsid w:val="00054215"/>
    <w:rsid w:val="0005457E"/>
    <w:rsid w:val="00054606"/>
    <w:rsid w:val="00054691"/>
    <w:rsid w:val="00054896"/>
    <w:rsid w:val="00054AFE"/>
    <w:rsid w:val="00054B6D"/>
    <w:rsid w:val="00054C08"/>
    <w:rsid w:val="00054CF1"/>
    <w:rsid w:val="00054D73"/>
    <w:rsid w:val="000550E7"/>
    <w:rsid w:val="000552C1"/>
    <w:rsid w:val="0005543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D79"/>
    <w:rsid w:val="00056FF4"/>
    <w:rsid w:val="00057179"/>
    <w:rsid w:val="000572B9"/>
    <w:rsid w:val="0005746E"/>
    <w:rsid w:val="000575A5"/>
    <w:rsid w:val="00057604"/>
    <w:rsid w:val="000577FC"/>
    <w:rsid w:val="00057B71"/>
    <w:rsid w:val="00057C79"/>
    <w:rsid w:val="00057C88"/>
    <w:rsid w:val="00057F57"/>
    <w:rsid w:val="0006009D"/>
    <w:rsid w:val="000600D5"/>
    <w:rsid w:val="000600ED"/>
    <w:rsid w:val="0006061C"/>
    <w:rsid w:val="00060696"/>
    <w:rsid w:val="000606AF"/>
    <w:rsid w:val="00060E87"/>
    <w:rsid w:val="00061021"/>
    <w:rsid w:val="00061201"/>
    <w:rsid w:val="00061355"/>
    <w:rsid w:val="0006158D"/>
    <w:rsid w:val="000617AA"/>
    <w:rsid w:val="00061991"/>
    <w:rsid w:val="00061DF6"/>
    <w:rsid w:val="00061E63"/>
    <w:rsid w:val="00061F55"/>
    <w:rsid w:val="000621FA"/>
    <w:rsid w:val="000621FD"/>
    <w:rsid w:val="00062202"/>
    <w:rsid w:val="0006244F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C7"/>
    <w:rsid w:val="00063DE0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6EF"/>
    <w:rsid w:val="00066FC3"/>
    <w:rsid w:val="00066FDC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7DE"/>
    <w:rsid w:val="000708C1"/>
    <w:rsid w:val="00070A79"/>
    <w:rsid w:val="00070D2A"/>
    <w:rsid w:val="0007104E"/>
    <w:rsid w:val="00071553"/>
    <w:rsid w:val="000716B6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00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38A"/>
    <w:rsid w:val="000779A8"/>
    <w:rsid w:val="000779E1"/>
    <w:rsid w:val="00077B8E"/>
    <w:rsid w:val="00077EF1"/>
    <w:rsid w:val="00077FB5"/>
    <w:rsid w:val="00080113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8AB"/>
    <w:rsid w:val="00081BBB"/>
    <w:rsid w:val="0008214C"/>
    <w:rsid w:val="0008241A"/>
    <w:rsid w:val="000825A2"/>
    <w:rsid w:val="000825F3"/>
    <w:rsid w:val="00082BD0"/>
    <w:rsid w:val="00082D5D"/>
    <w:rsid w:val="00082ECA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D09"/>
    <w:rsid w:val="00085E61"/>
    <w:rsid w:val="00085F4C"/>
    <w:rsid w:val="00086607"/>
    <w:rsid w:val="00086678"/>
    <w:rsid w:val="00086792"/>
    <w:rsid w:val="00086840"/>
    <w:rsid w:val="0008685A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6A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168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394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50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AE9"/>
    <w:rsid w:val="00096C9E"/>
    <w:rsid w:val="0009734D"/>
    <w:rsid w:val="00097413"/>
    <w:rsid w:val="00097665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943"/>
    <w:rsid w:val="000A0C69"/>
    <w:rsid w:val="000A0D40"/>
    <w:rsid w:val="000A0F4D"/>
    <w:rsid w:val="000A117F"/>
    <w:rsid w:val="000A163E"/>
    <w:rsid w:val="000A164D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18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3B2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6E41"/>
    <w:rsid w:val="000A6FE5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4C2"/>
    <w:rsid w:val="000B15D7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0E4"/>
    <w:rsid w:val="000B3592"/>
    <w:rsid w:val="000B3CFB"/>
    <w:rsid w:val="000B3E61"/>
    <w:rsid w:val="000B4023"/>
    <w:rsid w:val="000B4141"/>
    <w:rsid w:val="000B4171"/>
    <w:rsid w:val="000B4535"/>
    <w:rsid w:val="000B4600"/>
    <w:rsid w:val="000B4821"/>
    <w:rsid w:val="000B49DA"/>
    <w:rsid w:val="000B4BF6"/>
    <w:rsid w:val="000B53DE"/>
    <w:rsid w:val="000B56C5"/>
    <w:rsid w:val="000B5955"/>
    <w:rsid w:val="000B59F8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0D2"/>
    <w:rsid w:val="000B7593"/>
    <w:rsid w:val="000B771B"/>
    <w:rsid w:val="000B782B"/>
    <w:rsid w:val="000B78AA"/>
    <w:rsid w:val="000B79BF"/>
    <w:rsid w:val="000C005E"/>
    <w:rsid w:val="000C023C"/>
    <w:rsid w:val="000C024F"/>
    <w:rsid w:val="000C09B2"/>
    <w:rsid w:val="000C0B78"/>
    <w:rsid w:val="000C0B99"/>
    <w:rsid w:val="000C0D6A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0"/>
    <w:rsid w:val="000C3CEE"/>
    <w:rsid w:val="000C3D48"/>
    <w:rsid w:val="000C3DA0"/>
    <w:rsid w:val="000C43CD"/>
    <w:rsid w:val="000C4506"/>
    <w:rsid w:val="000C558C"/>
    <w:rsid w:val="000C55AB"/>
    <w:rsid w:val="000C5DE9"/>
    <w:rsid w:val="000C5EF3"/>
    <w:rsid w:val="000C61BC"/>
    <w:rsid w:val="000C6376"/>
    <w:rsid w:val="000C64C2"/>
    <w:rsid w:val="000C64C9"/>
    <w:rsid w:val="000C65EC"/>
    <w:rsid w:val="000C666F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B1D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0B4"/>
    <w:rsid w:val="000D4190"/>
    <w:rsid w:val="000D43C2"/>
    <w:rsid w:val="000D44CA"/>
    <w:rsid w:val="000D457C"/>
    <w:rsid w:val="000D48A0"/>
    <w:rsid w:val="000D4BE5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63"/>
    <w:rsid w:val="000D6466"/>
    <w:rsid w:val="000D6497"/>
    <w:rsid w:val="000D65F2"/>
    <w:rsid w:val="000D667A"/>
    <w:rsid w:val="000D6864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1FDF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221"/>
    <w:rsid w:val="000E53B7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E31"/>
    <w:rsid w:val="000E6F12"/>
    <w:rsid w:val="000E7219"/>
    <w:rsid w:val="000E7413"/>
    <w:rsid w:val="000E7420"/>
    <w:rsid w:val="000E7754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3"/>
    <w:rsid w:val="000F12BE"/>
    <w:rsid w:val="000F18D6"/>
    <w:rsid w:val="000F1A4E"/>
    <w:rsid w:val="000F1C0A"/>
    <w:rsid w:val="000F1DA8"/>
    <w:rsid w:val="000F1F5D"/>
    <w:rsid w:val="000F24BC"/>
    <w:rsid w:val="000F2573"/>
    <w:rsid w:val="000F25CD"/>
    <w:rsid w:val="000F2B4F"/>
    <w:rsid w:val="000F2B5C"/>
    <w:rsid w:val="000F2B92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D1A"/>
    <w:rsid w:val="000F3E09"/>
    <w:rsid w:val="000F4174"/>
    <w:rsid w:val="000F424D"/>
    <w:rsid w:val="000F4553"/>
    <w:rsid w:val="000F499B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C8B"/>
    <w:rsid w:val="000F7DE4"/>
    <w:rsid w:val="000F7F13"/>
    <w:rsid w:val="000F7F4A"/>
    <w:rsid w:val="00100100"/>
    <w:rsid w:val="001001C3"/>
    <w:rsid w:val="001004BD"/>
    <w:rsid w:val="00100804"/>
    <w:rsid w:val="00100866"/>
    <w:rsid w:val="0010095C"/>
    <w:rsid w:val="00100A72"/>
    <w:rsid w:val="00100BF4"/>
    <w:rsid w:val="00100C6E"/>
    <w:rsid w:val="00100F94"/>
    <w:rsid w:val="00101052"/>
    <w:rsid w:val="0010140E"/>
    <w:rsid w:val="00101513"/>
    <w:rsid w:val="00101580"/>
    <w:rsid w:val="00101739"/>
    <w:rsid w:val="00101DB0"/>
    <w:rsid w:val="00101F92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051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242"/>
    <w:rsid w:val="001052FC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C12"/>
    <w:rsid w:val="00106C37"/>
    <w:rsid w:val="00106E3E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07"/>
    <w:rsid w:val="00107EF3"/>
    <w:rsid w:val="00107FC8"/>
    <w:rsid w:val="001102E4"/>
    <w:rsid w:val="00110357"/>
    <w:rsid w:val="0011042C"/>
    <w:rsid w:val="001104A8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66C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552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C43"/>
    <w:rsid w:val="00115D12"/>
    <w:rsid w:val="00115D8E"/>
    <w:rsid w:val="00115EA2"/>
    <w:rsid w:val="0011640E"/>
    <w:rsid w:val="00116475"/>
    <w:rsid w:val="00116838"/>
    <w:rsid w:val="00116A17"/>
    <w:rsid w:val="00116BFD"/>
    <w:rsid w:val="00116E0C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49A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5F1"/>
    <w:rsid w:val="00130975"/>
    <w:rsid w:val="001309B4"/>
    <w:rsid w:val="00130ADF"/>
    <w:rsid w:val="00130CDA"/>
    <w:rsid w:val="00130EF8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2EA4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9B1"/>
    <w:rsid w:val="00134AC1"/>
    <w:rsid w:val="0013518D"/>
    <w:rsid w:val="001352AD"/>
    <w:rsid w:val="001352C2"/>
    <w:rsid w:val="00135ACD"/>
    <w:rsid w:val="00135E7C"/>
    <w:rsid w:val="0013608B"/>
    <w:rsid w:val="001362E9"/>
    <w:rsid w:val="001362F4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191"/>
    <w:rsid w:val="001403D1"/>
    <w:rsid w:val="0014040D"/>
    <w:rsid w:val="00140670"/>
    <w:rsid w:val="00140BF0"/>
    <w:rsid w:val="00140D56"/>
    <w:rsid w:val="00141215"/>
    <w:rsid w:val="001412DB"/>
    <w:rsid w:val="001413B0"/>
    <w:rsid w:val="00141575"/>
    <w:rsid w:val="00141626"/>
    <w:rsid w:val="00141954"/>
    <w:rsid w:val="00141BC6"/>
    <w:rsid w:val="00141CEB"/>
    <w:rsid w:val="00141FE0"/>
    <w:rsid w:val="001423E2"/>
    <w:rsid w:val="00142779"/>
    <w:rsid w:val="00142940"/>
    <w:rsid w:val="00142949"/>
    <w:rsid w:val="00142D50"/>
    <w:rsid w:val="00143013"/>
    <w:rsid w:val="00143127"/>
    <w:rsid w:val="00143563"/>
    <w:rsid w:val="001437E2"/>
    <w:rsid w:val="001437F6"/>
    <w:rsid w:val="00143866"/>
    <w:rsid w:val="00143A19"/>
    <w:rsid w:val="00143B43"/>
    <w:rsid w:val="00143FA5"/>
    <w:rsid w:val="0014419E"/>
    <w:rsid w:val="00144209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5EFC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3F"/>
    <w:rsid w:val="00147EED"/>
    <w:rsid w:val="00147FE6"/>
    <w:rsid w:val="0015040F"/>
    <w:rsid w:val="00150516"/>
    <w:rsid w:val="001506B9"/>
    <w:rsid w:val="001509EE"/>
    <w:rsid w:val="00150A30"/>
    <w:rsid w:val="00150CED"/>
    <w:rsid w:val="00150D96"/>
    <w:rsid w:val="00150D9B"/>
    <w:rsid w:val="001510F0"/>
    <w:rsid w:val="00151434"/>
    <w:rsid w:val="001514DF"/>
    <w:rsid w:val="0015174A"/>
    <w:rsid w:val="001517DF"/>
    <w:rsid w:val="00151A6D"/>
    <w:rsid w:val="00151D3C"/>
    <w:rsid w:val="00151E4C"/>
    <w:rsid w:val="001521A1"/>
    <w:rsid w:val="00152455"/>
    <w:rsid w:val="00152B5D"/>
    <w:rsid w:val="00152D43"/>
    <w:rsid w:val="00152EED"/>
    <w:rsid w:val="00153013"/>
    <w:rsid w:val="0015310B"/>
    <w:rsid w:val="001534ED"/>
    <w:rsid w:val="00153553"/>
    <w:rsid w:val="0015358B"/>
    <w:rsid w:val="0015377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2E8"/>
    <w:rsid w:val="001603F3"/>
    <w:rsid w:val="001605CC"/>
    <w:rsid w:val="00160949"/>
    <w:rsid w:val="00160A62"/>
    <w:rsid w:val="00160A78"/>
    <w:rsid w:val="00160C02"/>
    <w:rsid w:val="00160CB3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EFA"/>
    <w:rsid w:val="00161FED"/>
    <w:rsid w:val="001622AA"/>
    <w:rsid w:val="00162408"/>
    <w:rsid w:val="00162BC2"/>
    <w:rsid w:val="00162BC3"/>
    <w:rsid w:val="00162CA4"/>
    <w:rsid w:val="00162D15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70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60C"/>
    <w:rsid w:val="001669A7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060"/>
    <w:rsid w:val="0017013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6F7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762"/>
    <w:rsid w:val="001757A3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789"/>
    <w:rsid w:val="001808DB"/>
    <w:rsid w:val="001808E8"/>
    <w:rsid w:val="00180A39"/>
    <w:rsid w:val="00180CED"/>
    <w:rsid w:val="00181054"/>
    <w:rsid w:val="0018108B"/>
    <w:rsid w:val="00181107"/>
    <w:rsid w:val="001813DE"/>
    <w:rsid w:val="00181EBF"/>
    <w:rsid w:val="00182057"/>
    <w:rsid w:val="0018223A"/>
    <w:rsid w:val="00182328"/>
    <w:rsid w:val="001823F9"/>
    <w:rsid w:val="00182473"/>
    <w:rsid w:val="001825DB"/>
    <w:rsid w:val="00182697"/>
    <w:rsid w:val="00182710"/>
    <w:rsid w:val="00182766"/>
    <w:rsid w:val="001827D0"/>
    <w:rsid w:val="00182C71"/>
    <w:rsid w:val="001830EB"/>
    <w:rsid w:val="0018312F"/>
    <w:rsid w:val="001831B4"/>
    <w:rsid w:val="00183444"/>
    <w:rsid w:val="001836F0"/>
    <w:rsid w:val="00183AB4"/>
    <w:rsid w:val="00183B81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6F5"/>
    <w:rsid w:val="0018572F"/>
    <w:rsid w:val="001857CB"/>
    <w:rsid w:val="00185871"/>
    <w:rsid w:val="00185AA7"/>
    <w:rsid w:val="00185C16"/>
    <w:rsid w:val="00185DFD"/>
    <w:rsid w:val="00185ED7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4A8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4D0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801"/>
    <w:rsid w:val="00193C7B"/>
    <w:rsid w:val="00193CBA"/>
    <w:rsid w:val="00193DF0"/>
    <w:rsid w:val="00193E9B"/>
    <w:rsid w:val="00193F97"/>
    <w:rsid w:val="00193FA8"/>
    <w:rsid w:val="00194067"/>
    <w:rsid w:val="001941E4"/>
    <w:rsid w:val="00194262"/>
    <w:rsid w:val="00194553"/>
    <w:rsid w:val="001947FC"/>
    <w:rsid w:val="00194845"/>
    <w:rsid w:val="0019489D"/>
    <w:rsid w:val="00194CF6"/>
    <w:rsid w:val="00195682"/>
    <w:rsid w:val="001959E9"/>
    <w:rsid w:val="00195A31"/>
    <w:rsid w:val="00195CDD"/>
    <w:rsid w:val="00195D58"/>
    <w:rsid w:val="00195E66"/>
    <w:rsid w:val="00195E78"/>
    <w:rsid w:val="00195F31"/>
    <w:rsid w:val="00196012"/>
    <w:rsid w:val="0019696A"/>
    <w:rsid w:val="00196A08"/>
    <w:rsid w:val="00196AC6"/>
    <w:rsid w:val="00196DF5"/>
    <w:rsid w:val="00196F47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08BA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08B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77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D4"/>
    <w:rsid w:val="001B20F9"/>
    <w:rsid w:val="001B21B0"/>
    <w:rsid w:val="001B27AD"/>
    <w:rsid w:val="001B2955"/>
    <w:rsid w:val="001B2E69"/>
    <w:rsid w:val="001B308F"/>
    <w:rsid w:val="001B313F"/>
    <w:rsid w:val="001B324D"/>
    <w:rsid w:val="001B32DB"/>
    <w:rsid w:val="001B3925"/>
    <w:rsid w:val="001B3AEA"/>
    <w:rsid w:val="001B408F"/>
    <w:rsid w:val="001B451C"/>
    <w:rsid w:val="001B4605"/>
    <w:rsid w:val="001B47A2"/>
    <w:rsid w:val="001B491A"/>
    <w:rsid w:val="001B4931"/>
    <w:rsid w:val="001B4D39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199"/>
    <w:rsid w:val="001B7593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809"/>
    <w:rsid w:val="001C18E9"/>
    <w:rsid w:val="001C1A27"/>
    <w:rsid w:val="001C1BC2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2F28"/>
    <w:rsid w:val="001C30D3"/>
    <w:rsid w:val="001C34A7"/>
    <w:rsid w:val="001C34C8"/>
    <w:rsid w:val="001C37EF"/>
    <w:rsid w:val="001C3947"/>
    <w:rsid w:val="001C3A19"/>
    <w:rsid w:val="001C3B54"/>
    <w:rsid w:val="001C3D07"/>
    <w:rsid w:val="001C3D50"/>
    <w:rsid w:val="001C3DE6"/>
    <w:rsid w:val="001C401E"/>
    <w:rsid w:val="001C40BD"/>
    <w:rsid w:val="001C41D2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C0"/>
    <w:rsid w:val="001C6FFD"/>
    <w:rsid w:val="001C70B1"/>
    <w:rsid w:val="001C71F2"/>
    <w:rsid w:val="001C77F9"/>
    <w:rsid w:val="001C7804"/>
    <w:rsid w:val="001C7858"/>
    <w:rsid w:val="001C7884"/>
    <w:rsid w:val="001C7950"/>
    <w:rsid w:val="001C79B9"/>
    <w:rsid w:val="001C7B67"/>
    <w:rsid w:val="001C7D4B"/>
    <w:rsid w:val="001C7D99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1A7"/>
    <w:rsid w:val="001D4430"/>
    <w:rsid w:val="001D463E"/>
    <w:rsid w:val="001D475D"/>
    <w:rsid w:val="001D4C8D"/>
    <w:rsid w:val="001D4CC1"/>
    <w:rsid w:val="001D50C3"/>
    <w:rsid w:val="001D544A"/>
    <w:rsid w:val="001D5683"/>
    <w:rsid w:val="001D5B91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8FC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0AA"/>
    <w:rsid w:val="001E11A9"/>
    <w:rsid w:val="001E13E0"/>
    <w:rsid w:val="001E14EE"/>
    <w:rsid w:val="001E1531"/>
    <w:rsid w:val="001E1706"/>
    <w:rsid w:val="001E1732"/>
    <w:rsid w:val="001E18EA"/>
    <w:rsid w:val="001E1955"/>
    <w:rsid w:val="001E199D"/>
    <w:rsid w:val="001E19A1"/>
    <w:rsid w:val="001E19CE"/>
    <w:rsid w:val="001E1A5D"/>
    <w:rsid w:val="001E1AAE"/>
    <w:rsid w:val="001E1AEC"/>
    <w:rsid w:val="001E1BDC"/>
    <w:rsid w:val="001E1C96"/>
    <w:rsid w:val="001E1E02"/>
    <w:rsid w:val="001E215F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71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A1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4AB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C32"/>
    <w:rsid w:val="001F3F36"/>
    <w:rsid w:val="001F3FA7"/>
    <w:rsid w:val="001F4140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6225"/>
    <w:rsid w:val="001F6284"/>
    <w:rsid w:val="001F62A7"/>
    <w:rsid w:val="001F63AB"/>
    <w:rsid w:val="001F65C8"/>
    <w:rsid w:val="001F6815"/>
    <w:rsid w:val="001F69CD"/>
    <w:rsid w:val="001F6BA6"/>
    <w:rsid w:val="001F6BD6"/>
    <w:rsid w:val="001F6C9C"/>
    <w:rsid w:val="001F76BC"/>
    <w:rsid w:val="001F7713"/>
    <w:rsid w:val="001F78CE"/>
    <w:rsid w:val="001F7949"/>
    <w:rsid w:val="001F7C92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58"/>
    <w:rsid w:val="00200FA4"/>
    <w:rsid w:val="00201283"/>
    <w:rsid w:val="002012A1"/>
    <w:rsid w:val="002013A1"/>
    <w:rsid w:val="002014CA"/>
    <w:rsid w:val="00201976"/>
    <w:rsid w:val="002019A1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74D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A30"/>
    <w:rsid w:val="00204C43"/>
    <w:rsid w:val="00204C7B"/>
    <w:rsid w:val="00204D68"/>
    <w:rsid w:val="00204E57"/>
    <w:rsid w:val="00204FAC"/>
    <w:rsid w:val="00205051"/>
    <w:rsid w:val="002050FA"/>
    <w:rsid w:val="002054AB"/>
    <w:rsid w:val="00205637"/>
    <w:rsid w:val="002057C5"/>
    <w:rsid w:val="002058DE"/>
    <w:rsid w:val="00205B13"/>
    <w:rsid w:val="00205F3F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8B3"/>
    <w:rsid w:val="002109A6"/>
    <w:rsid w:val="00210A96"/>
    <w:rsid w:val="00210B08"/>
    <w:rsid w:val="00210B32"/>
    <w:rsid w:val="00210E4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099"/>
    <w:rsid w:val="0021417A"/>
    <w:rsid w:val="002141AF"/>
    <w:rsid w:val="002141C9"/>
    <w:rsid w:val="0021425A"/>
    <w:rsid w:val="002143AC"/>
    <w:rsid w:val="0021454A"/>
    <w:rsid w:val="00214665"/>
    <w:rsid w:val="00214A8F"/>
    <w:rsid w:val="00214B3A"/>
    <w:rsid w:val="00214B4F"/>
    <w:rsid w:val="00214CB6"/>
    <w:rsid w:val="00215024"/>
    <w:rsid w:val="002150FF"/>
    <w:rsid w:val="0021515B"/>
    <w:rsid w:val="00215567"/>
    <w:rsid w:val="00215780"/>
    <w:rsid w:val="002157EB"/>
    <w:rsid w:val="00215936"/>
    <w:rsid w:val="00215ADE"/>
    <w:rsid w:val="00215B55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48"/>
    <w:rsid w:val="002176E2"/>
    <w:rsid w:val="00217BD7"/>
    <w:rsid w:val="00217C08"/>
    <w:rsid w:val="00220256"/>
    <w:rsid w:val="002204D1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99"/>
    <w:rsid w:val="00222969"/>
    <w:rsid w:val="00222976"/>
    <w:rsid w:val="002229C3"/>
    <w:rsid w:val="00222AEC"/>
    <w:rsid w:val="00222D03"/>
    <w:rsid w:val="00223167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5C4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CA"/>
    <w:rsid w:val="002255F7"/>
    <w:rsid w:val="002256AA"/>
    <w:rsid w:val="00225EEC"/>
    <w:rsid w:val="002262DC"/>
    <w:rsid w:val="00226305"/>
    <w:rsid w:val="0022647F"/>
    <w:rsid w:val="002267A8"/>
    <w:rsid w:val="002267EF"/>
    <w:rsid w:val="002268FA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142"/>
    <w:rsid w:val="002303A6"/>
    <w:rsid w:val="00230544"/>
    <w:rsid w:val="00230598"/>
    <w:rsid w:val="002305EC"/>
    <w:rsid w:val="00230AA3"/>
    <w:rsid w:val="00230F67"/>
    <w:rsid w:val="00231172"/>
    <w:rsid w:val="00231683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374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5B4"/>
    <w:rsid w:val="00235B27"/>
    <w:rsid w:val="00235C3E"/>
    <w:rsid w:val="00235C4B"/>
    <w:rsid w:val="00235E33"/>
    <w:rsid w:val="00235F36"/>
    <w:rsid w:val="0023610A"/>
    <w:rsid w:val="0023620F"/>
    <w:rsid w:val="00236442"/>
    <w:rsid w:val="002366A9"/>
    <w:rsid w:val="00236832"/>
    <w:rsid w:val="00236834"/>
    <w:rsid w:val="002369C8"/>
    <w:rsid w:val="002369D7"/>
    <w:rsid w:val="00236A11"/>
    <w:rsid w:val="00236D1E"/>
    <w:rsid w:val="00236F1A"/>
    <w:rsid w:val="0023721F"/>
    <w:rsid w:val="0023786A"/>
    <w:rsid w:val="0023799F"/>
    <w:rsid w:val="00237B6C"/>
    <w:rsid w:val="00237CE9"/>
    <w:rsid w:val="00237E65"/>
    <w:rsid w:val="00237E9D"/>
    <w:rsid w:val="00237FC7"/>
    <w:rsid w:val="002400F0"/>
    <w:rsid w:val="00240179"/>
    <w:rsid w:val="00240253"/>
    <w:rsid w:val="00240628"/>
    <w:rsid w:val="002406BE"/>
    <w:rsid w:val="00240739"/>
    <w:rsid w:val="00240783"/>
    <w:rsid w:val="00240C57"/>
    <w:rsid w:val="00240D72"/>
    <w:rsid w:val="00240D8A"/>
    <w:rsid w:val="00240DB9"/>
    <w:rsid w:val="002410B0"/>
    <w:rsid w:val="002414D2"/>
    <w:rsid w:val="00241625"/>
    <w:rsid w:val="00241681"/>
    <w:rsid w:val="00241862"/>
    <w:rsid w:val="00241985"/>
    <w:rsid w:val="00241D32"/>
    <w:rsid w:val="00241D56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725"/>
    <w:rsid w:val="0024390E"/>
    <w:rsid w:val="00243C38"/>
    <w:rsid w:val="00243E02"/>
    <w:rsid w:val="00243E96"/>
    <w:rsid w:val="00243F91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950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B3A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AF7"/>
    <w:rsid w:val="00251CA4"/>
    <w:rsid w:val="00251D50"/>
    <w:rsid w:val="00251F6C"/>
    <w:rsid w:val="00252102"/>
    <w:rsid w:val="00252625"/>
    <w:rsid w:val="002526AF"/>
    <w:rsid w:val="002526BD"/>
    <w:rsid w:val="002526D9"/>
    <w:rsid w:val="00252713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04A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6B3"/>
    <w:rsid w:val="0025789B"/>
    <w:rsid w:val="0025792D"/>
    <w:rsid w:val="00257EC6"/>
    <w:rsid w:val="0026001A"/>
    <w:rsid w:val="002601A6"/>
    <w:rsid w:val="0026020D"/>
    <w:rsid w:val="002609A8"/>
    <w:rsid w:val="00260B8E"/>
    <w:rsid w:val="00260F8A"/>
    <w:rsid w:val="0026109F"/>
    <w:rsid w:val="00261242"/>
    <w:rsid w:val="00261326"/>
    <w:rsid w:val="002615EC"/>
    <w:rsid w:val="0026174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C1E"/>
    <w:rsid w:val="00264297"/>
    <w:rsid w:val="002645A6"/>
    <w:rsid w:val="00264950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8B0"/>
    <w:rsid w:val="00265D04"/>
    <w:rsid w:val="00265FA1"/>
    <w:rsid w:val="00266066"/>
    <w:rsid w:val="00266299"/>
    <w:rsid w:val="0026630F"/>
    <w:rsid w:val="002663A0"/>
    <w:rsid w:val="002666FA"/>
    <w:rsid w:val="002667BB"/>
    <w:rsid w:val="002667DE"/>
    <w:rsid w:val="0026686D"/>
    <w:rsid w:val="00266A3A"/>
    <w:rsid w:val="00266A78"/>
    <w:rsid w:val="00266A8D"/>
    <w:rsid w:val="00266AB1"/>
    <w:rsid w:val="00266C67"/>
    <w:rsid w:val="00266D72"/>
    <w:rsid w:val="002671AC"/>
    <w:rsid w:val="002671B8"/>
    <w:rsid w:val="0026741A"/>
    <w:rsid w:val="00267C55"/>
    <w:rsid w:val="00267F95"/>
    <w:rsid w:val="002701C6"/>
    <w:rsid w:val="002701E2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4FA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0E0"/>
    <w:rsid w:val="00275258"/>
    <w:rsid w:val="0027526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A82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2FD6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D1F"/>
    <w:rsid w:val="00284D38"/>
    <w:rsid w:val="00284EF4"/>
    <w:rsid w:val="00284F37"/>
    <w:rsid w:val="0028522D"/>
    <w:rsid w:val="002852B0"/>
    <w:rsid w:val="0028554F"/>
    <w:rsid w:val="002856C4"/>
    <w:rsid w:val="002857CF"/>
    <w:rsid w:val="00285A30"/>
    <w:rsid w:val="00285DA0"/>
    <w:rsid w:val="00285E2C"/>
    <w:rsid w:val="002860DA"/>
    <w:rsid w:val="002860F4"/>
    <w:rsid w:val="002864C8"/>
    <w:rsid w:val="00286EDC"/>
    <w:rsid w:val="00287028"/>
    <w:rsid w:val="0028721C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554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3CD"/>
    <w:rsid w:val="00294496"/>
    <w:rsid w:val="0029454A"/>
    <w:rsid w:val="0029459B"/>
    <w:rsid w:val="00294EB0"/>
    <w:rsid w:val="00295297"/>
    <w:rsid w:val="0029549E"/>
    <w:rsid w:val="00295555"/>
    <w:rsid w:val="0029560F"/>
    <w:rsid w:val="00295680"/>
    <w:rsid w:val="00295ACD"/>
    <w:rsid w:val="00295CF0"/>
    <w:rsid w:val="00295CF3"/>
    <w:rsid w:val="0029622F"/>
    <w:rsid w:val="002964E7"/>
    <w:rsid w:val="00296B2D"/>
    <w:rsid w:val="00296CAE"/>
    <w:rsid w:val="00296D2A"/>
    <w:rsid w:val="00296E1B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E36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ED6"/>
    <w:rsid w:val="002A5046"/>
    <w:rsid w:val="002A5145"/>
    <w:rsid w:val="002A533B"/>
    <w:rsid w:val="002A5365"/>
    <w:rsid w:val="002A5392"/>
    <w:rsid w:val="002A553A"/>
    <w:rsid w:val="002A566D"/>
    <w:rsid w:val="002A58CA"/>
    <w:rsid w:val="002A5AB3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924"/>
    <w:rsid w:val="002A7A67"/>
    <w:rsid w:val="002A7AFD"/>
    <w:rsid w:val="002A7EDF"/>
    <w:rsid w:val="002B0247"/>
    <w:rsid w:val="002B07D4"/>
    <w:rsid w:val="002B0C69"/>
    <w:rsid w:val="002B0E7A"/>
    <w:rsid w:val="002B1284"/>
    <w:rsid w:val="002B1375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D8C"/>
    <w:rsid w:val="002B3FD8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12"/>
    <w:rsid w:val="002B5186"/>
    <w:rsid w:val="002B526B"/>
    <w:rsid w:val="002B533D"/>
    <w:rsid w:val="002B5346"/>
    <w:rsid w:val="002B55ED"/>
    <w:rsid w:val="002B5E80"/>
    <w:rsid w:val="002B613E"/>
    <w:rsid w:val="002B6450"/>
    <w:rsid w:val="002B6956"/>
    <w:rsid w:val="002B6C3E"/>
    <w:rsid w:val="002B6D46"/>
    <w:rsid w:val="002B6FAD"/>
    <w:rsid w:val="002B7039"/>
    <w:rsid w:val="002B7739"/>
    <w:rsid w:val="002B780A"/>
    <w:rsid w:val="002B7C95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0EE6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3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B04"/>
    <w:rsid w:val="002D1E98"/>
    <w:rsid w:val="002D1FE1"/>
    <w:rsid w:val="002D1FEB"/>
    <w:rsid w:val="002D2023"/>
    <w:rsid w:val="002D2033"/>
    <w:rsid w:val="002D2218"/>
    <w:rsid w:val="002D2975"/>
    <w:rsid w:val="002D2A92"/>
    <w:rsid w:val="002D2EA1"/>
    <w:rsid w:val="002D2F2D"/>
    <w:rsid w:val="002D2F9D"/>
    <w:rsid w:val="002D2FF8"/>
    <w:rsid w:val="002D317F"/>
    <w:rsid w:val="002D332D"/>
    <w:rsid w:val="002D352C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0B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2ED"/>
    <w:rsid w:val="002E1767"/>
    <w:rsid w:val="002E1840"/>
    <w:rsid w:val="002E1964"/>
    <w:rsid w:val="002E1CCB"/>
    <w:rsid w:val="002E1FA5"/>
    <w:rsid w:val="002E24DC"/>
    <w:rsid w:val="002E24E3"/>
    <w:rsid w:val="002E2535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1AA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2F2"/>
    <w:rsid w:val="002E631A"/>
    <w:rsid w:val="002E653C"/>
    <w:rsid w:val="002E688F"/>
    <w:rsid w:val="002E696D"/>
    <w:rsid w:val="002E6CF9"/>
    <w:rsid w:val="002E6FE2"/>
    <w:rsid w:val="002E702C"/>
    <w:rsid w:val="002E73C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EF7"/>
    <w:rsid w:val="002F0F12"/>
    <w:rsid w:val="002F11D8"/>
    <w:rsid w:val="002F1235"/>
    <w:rsid w:val="002F124B"/>
    <w:rsid w:val="002F1339"/>
    <w:rsid w:val="002F17CB"/>
    <w:rsid w:val="002F18AA"/>
    <w:rsid w:val="002F1A71"/>
    <w:rsid w:val="002F1AB4"/>
    <w:rsid w:val="002F1E1D"/>
    <w:rsid w:val="002F21EF"/>
    <w:rsid w:val="002F248E"/>
    <w:rsid w:val="002F264F"/>
    <w:rsid w:val="002F297A"/>
    <w:rsid w:val="002F2B31"/>
    <w:rsid w:val="002F2C0B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AE9"/>
    <w:rsid w:val="002F3CAD"/>
    <w:rsid w:val="002F3CF5"/>
    <w:rsid w:val="002F3F2E"/>
    <w:rsid w:val="002F4298"/>
    <w:rsid w:val="002F449C"/>
    <w:rsid w:val="002F4814"/>
    <w:rsid w:val="002F497A"/>
    <w:rsid w:val="002F4DAB"/>
    <w:rsid w:val="002F4ECF"/>
    <w:rsid w:val="002F4F6F"/>
    <w:rsid w:val="002F5413"/>
    <w:rsid w:val="002F5C6A"/>
    <w:rsid w:val="002F5D20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2F7FBF"/>
    <w:rsid w:val="00300183"/>
    <w:rsid w:val="00300362"/>
    <w:rsid w:val="003003D9"/>
    <w:rsid w:val="003005D0"/>
    <w:rsid w:val="00300630"/>
    <w:rsid w:val="00300857"/>
    <w:rsid w:val="00300F20"/>
    <w:rsid w:val="00301102"/>
    <w:rsid w:val="0030167E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55B"/>
    <w:rsid w:val="00304678"/>
    <w:rsid w:val="003046D0"/>
    <w:rsid w:val="00304772"/>
    <w:rsid w:val="003047BD"/>
    <w:rsid w:val="00304873"/>
    <w:rsid w:val="003049B8"/>
    <w:rsid w:val="003049E5"/>
    <w:rsid w:val="00304ADE"/>
    <w:rsid w:val="00304BC4"/>
    <w:rsid w:val="00304C47"/>
    <w:rsid w:val="00304C60"/>
    <w:rsid w:val="00304E04"/>
    <w:rsid w:val="003050A9"/>
    <w:rsid w:val="0030514A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1E35"/>
    <w:rsid w:val="00312284"/>
    <w:rsid w:val="003125EB"/>
    <w:rsid w:val="00312633"/>
    <w:rsid w:val="003129A3"/>
    <w:rsid w:val="00312BC4"/>
    <w:rsid w:val="00312CB3"/>
    <w:rsid w:val="00312E6A"/>
    <w:rsid w:val="003132EB"/>
    <w:rsid w:val="003133AD"/>
    <w:rsid w:val="00313742"/>
    <w:rsid w:val="0031396A"/>
    <w:rsid w:val="00314222"/>
    <w:rsid w:val="003144E0"/>
    <w:rsid w:val="00314542"/>
    <w:rsid w:val="00314569"/>
    <w:rsid w:val="003147D7"/>
    <w:rsid w:val="0031483C"/>
    <w:rsid w:val="003148A1"/>
    <w:rsid w:val="00314E0A"/>
    <w:rsid w:val="00314EB7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50"/>
    <w:rsid w:val="00316396"/>
    <w:rsid w:val="00316756"/>
    <w:rsid w:val="003168A9"/>
    <w:rsid w:val="00316903"/>
    <w:rsid w:val="00316932"/>
    <w:rsid w:val="00316A42"/>
    <w:rsid w:val="00316D6E"/>
    <w:rsid w:val="00316F33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5B"/>
    <w:rsid w:val="00324371"/>
    <w:rsid w:val="00324397"/>
    <w:rsid w:val="00324412"/>
    <w:rsid w:val="003246B6"/>
    <w:rsid w:val="00324B10"/>
    <w:rsid w:val="00324BC0"/>
    <w:rsid w:val="00324C02"/>
    <w:rsid w:val="00324FA4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3DD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866"/>
    <w:rsid w:val="00331C00"/>
    <w:rsid w:val="00331E29"/>
    <w:rsid w:val="0033224D"/>
    <w:rsid w:val="00332433"/>
    <w:rsid w:val="003325CD"/>
    <w:rsid w:val="0033265B"/>
    <w:rsid w:val="0033279C"/>
    <w:rsid w:val="003327A9"/>
    <w:rsid w:val="00332D1B"/>
    <w:rsid w:val="00332EE3"/>
    <w:rsid w:val="00333108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46"/>
    <w:rsid w:val="00334C91"/>
    <w:rsid w:val="00334C95"/>
    <w:rsid w:val="00334D1C"/>
    <w:rsid w:val="00334F98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A67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261"/>
    <w:rsid w:val="0034131F"/>
    <w:rsid w:val="0034133D"/>
    <w:rsid w:val="00341401"/>
    <w:rsid w:val="003414A6"/>
    <w:rsid w:val="00341807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A2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979"/>
    <w:rsid w:val="00345A12"/>
    <w:rsid w:val="00345A88"/>
    <w:rsid w:val="00345C6B"/>
    <w:rsid w:val="00345F1F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4"/>
    <w:rsid w:val="00351A6D"/>
    <w:rsid w:val="00351B2B"/>
    <w:rsid w:val="00351CE6"/>
    <w:rsid w:val="00351CF4"/>
    <w:rsid w:val="00351FF3"/>
    <w:rsid w:val="00352105"/>
    <w:rsid w:val="0035228B"/>
    <w:rsid w:val="00352506"/>
    <w:rsid w:val="003526B4"/>
    <w:rsid w:val="003527BA"/>
    <w:rsid w:val="003527BF"/>
    <w:rsid w:val="00352815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7B"/>
    <w:rsid w:val="003544F1"/>
    <w:rsid w:val="00354579"/>
    <w:rsid w:val="00354A5E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7D8"/>
    <w:rsid w:val="0035681C"/>
    <w:rsid w:val="00356821"/>
    <w:rsid w:val="0035686B"/>
    <w:rsid w:val="0035698C"/>
    <w:rsid w:val="00356A25"/>
    <w:rsid w:val="00356AE5"/>
    <w:rsid w:val="00356B8E"/>
    <w:rsid w:val="003570FB"/>
    <w:rsid w:val="00357159"/>
    <w:rsid w:val="003571D5"/>
    <w:rsid w:val="003577A2"/>
    <w:rsid w:val="00357807"/>
    <w:rsid w:val="00357A19"/>
    <w:rsid w:val="00357B31"/>
    <w:rsid w:val="00357BFA"/>
    <w:rsid w:val="00357DB7"/>
    <w:rsid w:val="003603BD"/>
    <w:rsid w:val="003605E6"/>
    <w:rsid w:val="0036075B"/>
    <w:rsid w:val="003608BA"/>
    <w:rsid w:val="00360BB2"/>
    <w:rsid w:val="00361026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83C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BA0"/>
    <w:rsid w:val="00366C19"/>
    <w:rsid w:val="00366D41"/>
    <w:rsid w:val="00366DA4"/>
    <w:rsid w:val="00366ECA"/>
    <w:rsid w:val="003671C5"/>
    <w:rsid w:val="003671DA"/>
    <w:rsid w:val="003678AE"/>
    <w:rsid w:val="00367979"/>
    <w:rsid w:val="003679E3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BFC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3B7"/>
    <w:rsid w:val="0037340C"/>
    <w:rsid w:val="00373652"/>
    <w:rsid w:val="003736ED"/>
    <w:rsid w:val="003737E6"/>
    <w:rsid w:val="00374327"/>
    <w:rsid w:val="0037450C"/>
    <w:rsid w:val="003746AC"/>
    <w:rsid w:val="0037476F"/>
    <w:rsid w:val="00374871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02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D5A"/>
    <w:rsid w:val="00383D6F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80F"/>
    <w:rsid w:val="00391A9E"/>
    <w:rsid w:val="00391B17"/>
    <w:rsid w:val="00391EE1"/>
    <w:rsid w:val="00391FA0"/>
    <w:rsid w:val="00392631"/>
    <w:rsid w:val="00392A52"/>
    <w:rsid w:val="00392B37"/>
    <w:rsid w:val="00392B4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6EC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54D"/>
    <w:rsid w:val="003A0662"/>
    <w:rsid w:val="003A142C"/>
    <w:rsid w:val="003A16B3"/>
    <w:rsid w:val="003A1C59"/>
    <w:rsid w:val="003A219B"/>
    <w:rsid w:val="003A2388"/>
    <w:rsid w:val="003A245A"/>
    <w:rsid w:val="003A252C"/>
    <w:rsid w:val="003A25C6"/>
    <w:rsid w:val="003A286A"/>
    <w:rsid w:val="003A2B2F"/>
    <w:rsid w:val="003A2BAA"/>
    <w:rsid w:val="003A2C9A"/>
    <w:rsid w:val="003A2E9C"/>
    <w:rsid w:val="003A2F4C"/>
    <w:rsid w:val="003A30D2"/>
    <w:rsid w:val="003A3237"/>
    <w:rsid w:val="003A33D9"/>
    <w:rsid w:val="003A3682"/>
    <w:rsid w:val="003A3802"/>
    <w:rsid w:val="003A3C37"/>
    <w:rsid w:val="003A3EE6"/>
    <w:rsid w:val="003A4187"/>
    <w:rsid w:val="003A43B1"/>
    <w:rsid w:val="003A4581"/>
    <w:rsid w:val="003A49FC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344"/>
    <w:rsid w:val="003A645D"/>
    <w:rsid w:val="003A6472"/>
    <w:rsid w:val="003A6591"/>
    <w:rsid w:val="003A6626"/>
    <w:rsid w:val="003A66C1"/>
    <w:rsid w:val="003A67CA"/>
    <w:rsid w:val="003A6960"/>
    <w:rsid w:val="003A6D0F"/>
    <w:rsid w:val="003A7044"/>
    <w:rsid w:val="003A7265"/>
    <w:rsid w:val="003A7544"/>
    <w:rsid w:val="003A756A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BB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2A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15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24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CD5"/>
    <w:rsid w:val="003C2DBD"/>
    <w:rsid w:val="003C2F81"/>
    <w:rsid w:val="003C307C"/>
    <w:rsid w:val="003C3378"/>
    <w:rsid w:val="003C3390"/>
    <w:rsid w:val="003C33DE"/>
    <w:rsid w:val="003C3841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BB4"/>
    <w:rsid w:val="003C4E59"/>
    <w:rsid w:val="003C4F7D"/>
    <w:rsid w:val="003C5132"/>
    <w:rsid w:val="003C5797"/>
    <w:rsid w:val="003C6154"/>
    <w:rsid w:val="003C616C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C79F7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E9F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72D"/>
    <w:rsid w:val="003D374C"/>
    <w:rsid w:val="003D39FD"/>
    <w:rsid w:val="003D3EEA"/>
    <w:rsid w:val="003D41F9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20"/>
    <w:rsid w:val="003E07AF"/>
    <w:rsid w:val="003E08A1"/>
    <w:rsid w:val="003E09A1"/>
    <w:rsid w:val="003E0ACB"/>
    <w:rsid w:val="003E0C39"/>
    <w:rsid w:val="003E0CA2"/>
    <w:rsid w:val="003E0E39"/>
    <w:rsid w:val="003E1060"/>
    <w:rsid w:val="003E128F"/>
    <w:rsid w:val="003E14C2"/>
    <w:rsid w:val="003E1A0B"/>
    <w:rsid w:val="003E1CDC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E75"/>
    <w:rsid w:val="003E3FA6"/>
    <w:rsid w:val="003E41D2"/>
    <w:rsid w:val="003E42FF"/>
    <w:rsid w:val="003E44EA"/>
    <w:rsid w:val="003E45B9"/>
    <w:rsid w:val="003E45CE"/>
    <w:rsid w:val="003E469F"/>
    <w:rsid w:val="003E46C5"/>
    <w:rsid w:val="003E4891"/>
    <w:rsid w:val="003E4B11"/>
    <w:rsid w:val="003E4BF0"/>
    <w:rsid w:val="003E5268"/>
    <w:rsid w:val="003E535E"/>
    <w:rsid w:val="003E53E0"/>
    <w:rsid w:val="003E54DF"/>
    <w:rsid w:val="003E55AC"/>
    <w:rsid w:val="003E575F"/>
    <w:rsid w:val="003E589F"/>
    <w:rsid w:val="003E5904"/>
    <w:rsid w:val="003E5A64"/>
    <w:rsid w:val="003E5B9C"/>
    <w:rsid w:val="003E5C0D"/>
    <w:rsid w:val="003E5CA8"/>
    <w:rsid w:val="003E5D6E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24B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93A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4D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0B4"/>
    <w:rsid w:val="003F550F"/>
    <w:rsid w:val="003F5708"/>
    <w:rsid w:val="003F5960"/>
    <w:rsid w:val="003F5B32"/>
    <w:rsid w:val="003F62EB"/>
    <w:rsid w:val="003F65E8"/>
    <w:rsid w:val="003F66C1"/>
    <w:rsid w:val="003F68FA"/>
    <w:rsid w:val="003F6926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0D6C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11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9C9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8DE"/>
    <w:rsid w:val="00412B18"/>
    <w:rsid w:val="00412E6D"/>
    <w:rsid w:val="00413098"/>
    <w:rsid w:val="00413163"/>
    <w:rsid w:val="004140BE"/>
    <w:rsid w:val="0041425C"/>
    <w:rsid w:val="004146BA"/>
    <w:rsid w:val="00414B30"/>
    <w:rsid w:val="00414C0F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345"/>
    <w:rsid w:val="00416890"/>
    <w:rsid w:val="00416EF7"/>
    <w:rsid w:val="00417411"/>
    <w:rsid w:val="0041741A"/>
    <w:rsid w:val="0041742F"/>
    <w:rsid w:val="00417BA9"/>
    <w:rsid w:val="00417EFE"/>
    <w:rsid w:val="00417FDF"/>
    <w:rsid w:val="00420484"/>
    <w:rsid w:val="00420873"/>
    <w:rsid w:val="00420D4D"/>
    <w:rsid w:val="00420E91"/>
    <w:rsid w:val="00420F24"/>
    <w:rsid w:val="0042124F"/>
    <w:rsid w:val="00421720"/>
    <w:rsid w:val="00421C12"/>
    <w:rsid w:val="00421C1F"/>
    <w:rsid w:val="00421CA0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54A"/>
    <w:rsid w:val="004256C1"/>
    <w:rsid w:val="00425963"/>
    <w:rsid w:val="00425A56"/>
    <w:rsid w:val="00425B5A"/>
    <w:rsid w:val="00425D16"/>
    <w:rsid w:val="00425F0D"/>
    <w:rsid w:val="00426107"/>
    <w:rsid w:val="0042619C"/>
    <w:rsid w:val="00426414"/>
    <w:rsid w:val="00426468"/>
    <w:rsid w:val="00426469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5D"/>
    <w:rsid w:val="004279FC"/>
    <w:rsid w:val="00427C10"/>
    <w:rsid w:val="00427CEA"/>
    <w:rsid w:val="00427D29"/>
    <w:rsid w:val="00427D57"/>
    <w:rsid w:val="00427F85"/>
    <w:rsid w:val="00427FA5"/>
    <w:rsid w:val="00430000"/>
    <w:rsid w:val="00430204"/>
    <w:rsid w:val="00430259"/>
    <w:rsid w:val="00430356"/>
    <w:rsid w:val="0043055F"/>
    <w:rsid w:val="00430840"/>
    <w:rsid w:val="0043090E"/>
    <w:rsid w:val="00430AFF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AF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653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3F8"/>
    <w:rsid w:val="00437568"/>
    <w:rsid w:val="0043756B"/>
    <w:rsid w:val="004376F5"/>
    <w:rsid w:val="00437936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1075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D6B"/>
    <w:rsid w:val="004451C9"/>
    <w:rsid w:val="00445228"/>
    <w:rsid w:val="00445430"/>
    <w:rsid w:val="00445602"/>
    <w:rsid w:val="0044581A"/>
    <w:rsid w:val="0044583E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47E58"/>
    <w:rsid w:val="00450261"/>
    <w:rsid w:val="00450379"/>
    <w:rsid w:val="0045042D"/>
    <w:rsid w:val="00450616"/>
    <w:rsid w:val="004506C1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430"/>
    <w:rsid w:val="004526BF"/>
    <w:rsid w:val="004529F7"/>
    <w:rsid w:val="00452D15"/>
    <w:rsid w:val="00452E59"/>
    <w:rsid w:val="00452FB4"/>
    <w:rsid w:val="00453020"/>
    <w:rsid w:val="0045304D"/>
    <w:rsid w:val="00453131"/>
    <w:rsid w:val="004532AB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93D"/>
    <w:rsid w:val="00454A63"/>
    <w:rsid w:val="00454A74"/>
    <w:rsid w:val="00454E27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5A6"/>
    <w:rsid w:val="004566BA"/>
    <w:rsid w:val="00456875"/>
    <w:rsid w:val="004569BC"/>
    <w:rsid w:val="00456F57"/>
    <w:rsid w:val="00457360"/>
    <w:rsid w:val="00457586"/>
    <w:rsid w:val="004577CB"/>
    <w:rsid w:val="00457A51"/>
    <w:rsid w:val="00457E1C"/>
    <w:rsid w:val="00457ECC"/>
    <w:rsid w:val="00457EF9"/>
    <w:rsid w:val="00460049"/>
    <w:rsid w:val="004604EC"/>
    <w:rsid w:val="0046054B"/>
    <w:rsid w:val="00460841"/>
    <w:rsid w:val="004608EA"/>
    <w:rsid w:val="00460F9C"/>
    <w:rsid w:val="004610A8"/>
    <w:rsid w:val="00461743"/>
    <w:rsid w:val="00461799"/>
    <w:rsid w:val="00461CCB"/>
    <w:rsid w:val="00461D9B"/>
    <w:rsid w:val="00461FB7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46"/>
    <w:rsid w:val="00463670"/>
    <w:rsid w:val="00463684"/>
    <w:rsid w:val="00463A33"/>
    <w:rsid w:val="00463B22"/>
    <w:rsid w:val="00463DC0"/>
    <w:rsid w:val="00463F2E"/>
    <w:rsid w:val="004641E0"/>
    <w:rsid w:val="00464489"/>
    <w:rsid w:val="004647A8"/>
    <w:rsid w:val="004649CF"/>
    <w:rsid w:val="00464BF6"/>
    <w:rsid w:val="00464C36"/>
    <w:rsid w:val="00464DAB"/>
    <w:rsid w:val="00464E83"/>
    <w:rsid w:val="00464EB4"/>
    <w:rsid w:val="00464F99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67DBB"/>
    <w:rsid w:val="00467EEC"/>
    <w:rsid w:val="00470132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529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51A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DCA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2A"/>
    <w:rsid w:val="00477092"/>
    <w:rsid w:val="00477302"/>
    <w:rsid w:val="004773DC"/>
    <w:rsid w:val="00477C6E"/>
    <w:rsid w:val="00477E9C"/>
    <w:rsid w:val="0048045D"/>
    <w:rsid w:val="004806B9"/>
    <w:rsid w:val="00480725"/>
    <w:rsid w:val="004807AA"/>
    <w:rsid w:val="00480890"/>
    <w:rsid w:val="00480AE1"/>
    <w:rsid w:val="00480B41"/>
    <w:rsid w:val="00480BFB"/>
    <w:rsid w:val="00480C37"/>
    <w:rsid w:val="00480D13"/>
    <w:rsid w:val="00480F3A"/>
    <w:rsid w:val="004810BB"/>
    <w:rsid w:val="00481274"/>
    <w:rsid w:val="00481375"/>
    <w:rsid w:val="004819E7"/>
    <w:rsid w:val="004819F3"/>
    <w:rsid w:val="00481D22"/>
    <w:rsid w:val="004825C5"/>
    <w:rsid w:val="00482BE8"/>
    <w:rsid w:val="00482D18"/>
    <w:rsid w:val="00482F85"/>
    <w:rsid w:val="00482F86"/>
    <w:rsid w:val="00483202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D77"/>
    <w:rsid w:val="00487F3C"/>
    <w:rsid w:val="00487FB7"/>
    <w:rsid w:val="004900D0"/>
    <w:rsid w:val="00490346"/>
    <w:rsid w:val="00490AEA"/>
    <w:rsid w:val="0049100B"/>
    <w:rsid w:val="00491045"/>
    <w:rsid w:val="00491276"/>
    <w:rsid w:val="004912BF"/>
    <w:rsid w:val="00491378"/>
    <w:rsid w:val="0049139D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58B"/>
    <w:rsid w:val="0049297B"/>
    <w:rsid w:val="00492C06"/>
    <w:rsid w:val="00492C5B"/>
    <w:rsid w:val="004930FF"/>
    <w:rsid w:val="00493137"/>
    <w:rsid w:val="004931EA"/>
    <w:rsid w:val="004932AC"/>
    <w:rsid w:val="00493313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1C5D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A5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6C"/>
    <w:rsid w:val="004A5DDE"/>
    <w:rsid w:val="004A6024"/>
    <w:rsid w:val="004A606E"/>
    <w:rsid w:val="004A64E8"/>
    <w:rsid w:val="004A68EE"/>
    <w:rsid w:val="004A6A14"/>
    <w:rsid w:val="004A6BAB"/>
    <w:rsid w:val="004A6C96"/>
    <w:rsid w:val="004A6D35"/>
    <w:rsid w:val="004A6DC4"/>
    <w:rsid w:val="004A6DE7"/>
    <w:rsid w:val="004A76B5"/>
    <w:rsid w:val="004A790F"/>
    <w:rsid w:val="004A7989"/>
    <w:rsid w:val="004A7A0B"/>
    <w:rsid w:val="004B01E0"/>
    <w:rsid w:val="004B02B5"/>
    <w:rsid w:val="004B0308"/>
    <w:rsid w:val="004B0459"/>
    <w:rsid w:val="004B08D2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022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2F5"/>
    <w:rsid w:val="004C05E4"/>
    <w:rsid w:val="004C0990"/>
    <w:rsid w:val="004C09E1"/>
    <w:rsid w:val="004C0A6C"/>
    <w:rsid w:val="004C0CD8"/>
    <w:rsid w:val="004C0E7F"/>
    <w:rsid w:val="004C0ECD"/>
    <w:rsid w:val="004C12D2"/>
    <w:rsid w:val="004C13C1"/>
    <w:rsid w:val="004C1973"/>
    <w:rsid w:val="004C1AC6"/>
    <w:rsid w:val="004C1AD7"/>
    <w:rsid w:val="004C1AFF"/>
    <w:rsid w:val="004C1B21"/>
    <w:rsid w:val="004C1C1A"/>
    <w:rsid w:val="004C1F8E"/>
    <w:rsid w:val="004C20CC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2F7D"/>
    <w:rsid w:val="004C2F7F"/>
    <w:rsid w:val="004C3001"/>
    <w:rsid w:val="004C30E6"/>
    <w:rsid w:val="004C31F0"/>
    <w:rsid w:val="004C32B9"/>
    <w:rsid w:val="004C34DD"/>
    <w:rsid w:val="004C3A24"/>
    <w:rsid w:val="004C3B7C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0BB"/>
    <w:rsid w:val="004C614E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750"/>
    <w:rsid w:val="004C7AD6"/>
    <w:rsid w:val="004C7AE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0F6E"/>
    <w:rsid w:val="004D1090"/>
    <w:rsid w:val="004D11E5"/>
    <w:rsid w:val="004D12C8"/>
    <w:rsid w:val="004D14BA"/>
    <w:rsid w:val="004D1824"/>
    <w:rsid w:val="004D1851"/>
    <w:rsid w:val="004D18EE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57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6F4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58F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ED5"/>
    <w:rsid w:val="004E0FF8"/>
    <w:rsid w:val="004E10F3"/>
    <w:rsid w:val="004E1375"/>
    <w:rsid w:val="004E14A3"/>
    <w:rsid w:val="004E163A"/>
    <w:rsid w:val="004E19B3"/>
    <w:rsid w:val="004E1A3B"/>
    <w:rsid w:val="004E1C01"/>
    <w:rsid w:val="004E1D2D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06"/>
    <w:rsid w:val="004E4257"/>
    <w:rsid w:val="004E43ED"/>
    <w:rsid w:val="004E449C"/>
    <w:rsid w:val="004E468D"/>
    <w:rsid w:val="004E468E"/>
    <w:rsid w:val="004E4726"/>
    <w:rsid w:val="004E494D"/>
    <w:rsid w:val="004E499A"/>
    <w:rsid w:val="004E4A97"/>
    <w:rsid w:val="004E4DA8"/>
    <w:rsid w:val="004E53B5"/>
    <w:rsid w:val="004E55EE"/>
    <w:rsid w:val="004E57A6"/>
    <w:rsid w:val="004E58E8"/>
    <w:rsid w:val="004E58EE"/>
    <w:rsid w:val="004E5959"/>
    <w:rsid w:val="004E59C0"/>
    <w:rsid w:val="004E5A70"/>
    <w:rsid w:val="004E5A7D"/>
    <w:rsid w:val="004E5D6A"/>
    <w:rsid w:val="004E5DDB"/>
    <w:rsid w:val="004E5ECE"/>
    <w:rsid w:val="004E6239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6E38"/>
    <w:rsid w:val="004E70B9"/>
    <w:rsid w:val="004E722A"/>
    <w:rsid w:val="004E72D8"/>
    <w:rsid w:val="004E74F6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3F6"/>
    <w:rsid w:val="004F2500"/>
    <w:rsid w:val="004F2616"/>
    <w:rsid w:val="004F302F"/>
    <w:rsid w:val="004F3239"/>
    <w:rsid w:val="004F32B8"/>
    <w:rsid w:val="004F39A9"/>
    <w:rsid w:val="004F3A2A"/>
    <w:rsid w:val="004F3A54"/>
    <w:rsid w:val="004F3DA0"/>
    <w:rsid w:val="004F3F8A"/>
    <w:rsid w:val="004F4367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6D7A"/>
    <w:rsid w:val="004F7170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5C6"/>
    <w:rsid w:val="005017A9"/>
    <w:rsid w:val="005018F6"/>
    <w:rsid w:val="00501D3A"/>
    <w:rsid w:val="00501E23"/>
    <w:rsid w:val="005020C6"/>
    <w:rsid w:val="00502A68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EB9"/>
    <w:rsid w:val="00503F22"/>
    <w:rsid w:val="00504167"/>
    <w:rsid w:val="0050422F"/>
    <w:rsid w:val="005042BA"/>
    <w:rsid w:val="00504517"/>
    <w:rsid w:val="0050475B"/>
    <w:rsid w:val="0050490A"/>
    <w:rsid w:val="00504BAF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090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459"/>
    <w:rsid w:val="005156C4"/>
    <w:rsid w:val="0051592F"/>
    <w:rsid w:val="00515A04"/>
    <w:rsid w:val="00515A4A"/>
    <w:rsid w:val="00515AFE"/>
    <w:rsid w:val="00515B82"/>
    <w:rsid w:val="00515E21"/>
    <w:rsid w:val="005161D4"/>
    <w:rsid w:val="0051628E"/>
    <w:rsid w:val="005163CD"/>
    <w:rsid w:val="005168AA"/>
    <w:rsid w:val="00516AED"/>
    <w:rsid w:val="00516B65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876"/>
    <w:rsid w:val="005179B6"/>
    <w:rsid w:val="00517CFE"/>
    <w:rsid w:val="00517DC3"/>
    <w:rsid w:val="005206E0"/>
    <w:rsid w:val="005208F2"/>
    <w:rsid w:val="00520BB6"/>
    <w:rsid w:val="00520EA3"/>
    <w:rsid w:val="00520EC8"/>
    <w:rsid w:val="00520F92"/>
    <w:rsid w:val="005213E6"/>
    <w:rsid w:val="0052140B"/>
    <w:rsid w:val="00521517"/>
    <w:rsid w:val="00521575"/>
    <w:rsid w:val="00521692"/>
    <w:rsid w:val="005217DC"/>
    <w:rsid w:val="00521E97"/>
    <w:rsid w:val="00522202"/>
    <w:rsid w:val="005222E9"/>
    <w:rsid w:val="005224C1"/>
    <w:rsid w:val="005226F7"/>
    <w:rsid w:val="005226FB"/>
    <w:rsid w:val="0052272B"/>
    <w:rsid w:val="005228BF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21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6B34"/>
    <w:rsid w:val="00526B3F"/>
    <w:rsid w:val="00526DFA"/>
    <w:rsid w:val="00527275"/>
    <w:rsid w:val="005277A2"/>
    <w:rsid w:val="005277C5"/>
    <w:rsid w:val="00527A52"/>
    <w:rsid w:val="00527AA0"/>
    <w:rsid w:val="00527D55"/>
    <w:rsid w:val="00527D68"/>
    <w:rsid w:val="00527F89"/>
    <w:rsid w:val="005305AE"/>
    <w:rsid w:val="00530717"/>
    <w:rsid w:val="00530EF3"/>
    <w:rsid w:val="00531478"/>
    <w:rsid w:val="00531597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2A3B"/>
    <w:rsid w:val="00533221"/>
    <w:rsid w:val="005332DD"/>
    <w:rsid w:val="00533349"/>
    <w:rsid w:val="005335B1"/>
    <w:rsid w:val="00533727"/>
    <w:rsid w:val="00533AE5"/>
    <w:rsid w:val="00533BC7"/>
    <w:rsid w:val="00533CB8"/>
    <w:rsid w:val="00533F0B"/>
    <w:rsid w:val="0053412E"/>
    <w:rsid w:val="00534299"/>
    <w:rsid w:val="0053469A"/>
    <w:rsid w:val="00534784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DC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0FD"/>
    <w:rsid w:val="0055119D"/>
    <w:rsid w:val="00551380"/>
    <w:rsid w:val="00551416"/>
    <w:rsid w:val="00551725"/>
    <w:rsid w:val="00551A44"/>
    <w:rsid w:val="00551DA8"/>
    <w:rsid w:val="00551ED3"/>
    <w:rsid w:val="00551F1E"/>
    <w:rsid w:val="00551F35"/>
    <w:rsid w:val="0055286B"/>
    <w:rsid w:val="00552C5E"/>
    <w:rsid w:val="00552E9C"/>
    <w:rsid w:val="00552FC5"/>
    <w:rsid w:val="00552FE3"/>
    <w:rsid w:val="0055300C"/>
    <w:rsid w:val="00553019"/>
    <w:rsid w:val="005530BD"/>
    <w:rsid w:val="00553203"/>
    <w:rsid w:val="0055353A"/>
    <w:rsid w:val="005536CC"/>
    <w:rsid w:val="005536D5"/>
    <w:rsid w:val="00553D84"/>
    <w:rsid w:val="005545E4"/>
    <w:rsid w:val="005546A3"/>
    <w:rsid w:val="00554B23"/>
    <w:rsid w:val="00554BBD"/>
    <w:rsid w:val="00554DD7"/>
    <w:rsid w:val="00554EA1"/>
    <w:rsid w:val="00554EA8"/>
    <w:rsid w:val="00554FD7"/>
    <w:rsid w:val="0055516C"/>
    <w:rsid w:val="005556AB"/>
    <w:rsid w:val="00555763"/>
    <w:rsid w:val="00555ACA"/>
    <w:rsid w:val="00555B9A"/>
    <w:rsid w:val="00555D17"/>
    <w:rsid w:val="0055665D"/>
    <w:rsid w:val="0055667A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065"/>
    <w:rsid w:val="00560135"/>
    <w:rsid w:val="00560194"/>
    <w:rsid w:val="00560237"/>
    <w:rsid w:val="00560288"/>
    <w:rsid w:val="00560860"/>
    <w:rsid w:val="00560899"/>
    <w:rsid w:val="00560A58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1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5DD9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334"/>
    <w:rsid w:val="00567703"/>
    <w:rsid w:val="00567A6F"/>
    <w:rsid w:val="00567E5F"/>
    <w:rsid w:val="00567F21"/>
    <w:rsid w:val="00567F3C"/>
    <w:rsid w:val="005700CD"/>
    <w:rsid w:val="0057022E"/>
    <w:rsid w:val="005703A0"/>
    <w:rsid w:val="005708F5"/>
    <w:rsid w:val="00570F55"/>
    <w:rsid w:val="0057104C"/>
    <w:rsid w:val="0057116E"/>
    <w:rsid w:val="00571192"/>
    <w:rsid w:val="00571304"/>
    <w:rsid w:val="00571481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5BD"/>
    <w:rsid w:val="005727AF"/>
    <w:rsid w:val="0057281E"/>
    <w:rsid w:val="00572856"/>
    <w:rsid w:val="00572998"/>
    <w:rsid w:val="00572ADD"/>
    <w:rsid w:val="00572B19"/>
    <w:rsid w:val="00572C14"/>
    <w:rsid w:val="00572D6F"/>
    <w:rsid w:val="00572DEB"/>
    <w:rsid w:val="005730A6"/>
    <w:rsid w:val="0057322B"/>
    <w:rsid w:val="005732E6"/>
    <w:rsid w:val="005733FF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22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07A4"/>
    <w:rsid w:val="00580B8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4C4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976"/>
    <w:rsid w:val="00584A6D"/>
    <w:rsid w:val="00584BBC"/>
    <w:rsid w:val="00584BD1"/>
    <w:rsid w:val="00584D23"/>
    <w:rsid w:val="00584FF8"/>
    <w:rsid w:val="0058518B"/>
    <w:rsid w:val="0058554A"/>
    <w:rsid w:val="00585740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6F69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1EE"/>
    <w:rsid w:val="005912B1"/>
    <w:rsid w:val="005915CB"/>
    <w:rsid w:val="005917B1"/>
    <w:rsid w:val="0059193F"/>
    <w:rsid w:val="00591B39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BA3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26E"/>
    <w:rsid w:val="005963A4"/>
    <w:rsid w:val="00596421"/>
    <w:rsid w:val="00596537"/>
    <w:rsid w:val="00596563"/>
    <w:rsid w:val="005966F4"/>
    <w:rsid w:val="00596910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35"/>
    <w:rsid w:val="005A3140"/>
    <w:rsid w:val="005A3175"/>
    <w:rsid w:val="005A3363"/>
    <w:rsid w:val="005A368C"/>
    <w:rsid w:val="005A380D"/>
    <w:rsid w:val="005A3972"/>
    <w:rsid w:val="005A3DBE"/>
    <w:rsid w:val="005A3EC9"/>
    <w:rsid w:val="005A3F5C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31F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A7EDF"/>
    <w:rsid w:val="005B015F"/>
    <w:rsid w:val="005B03BD"/>
    <w:rsid w:val="005B0570"/>
    <w:rsid w:val="005B0599"/>
    <w:rsid w:val="005B0664"/>
    <w:rsid w:val="005B0837"/>
    <w:rsid w:val="005B08F3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3E3"/>
    <w:rsid w:val="005B36A4"/>
    <w:rsid w:val="005B373D"/>
    <w:rsid w:val="005B398E"/>
    <w:rsid w:val="005B39B4"/>
    <w:rsid w:val="005B3BB0"/>
    <w:rsid w:val="005B40EE"/>
    <w:rsid w:val="005B41D0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961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22C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C79E2"/>
    <w:rsid w:val="005D00C4"/>
    <w:rsid w:val="005D0196"/>
    <w:rsid w:val="005D0449"/>
    <w:rsid w:val="005D059E"/>
    <w:rsid w:val="005D0635"/>
    <w:rsid w:val="005D0692"/>
    <w:rsid w:val="005D0F9A"/>
    <w:rsid w:val="005D1029"/>
    <w:rsid w:val="005D1AB0"/>
    <w:rsid w:val="005D1EA0"/>
    <w:rsid w:val="005D2050"/>
    <w:rsid w:val="005D218D"/>
    <w:rsid w:val="005D247F"/>
    <w:rsid w:val="005D2611"/>
    <w:rsid w:val="005D294E"/>
    <w:rsid w:val="005D2969"/>
    <w:rsid w:val="005D2D75"/>
    <w:rsid w:val="005D2F2A"/>
    <w:rsid w:val="005D2FA2"/>
    <w:rsid w:val="005D2FE7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83D"/>
    <w:rsid w:val="005D787B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83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B45"/>
    <w:rsid w:val="005E2E2F"/>
    <w:rsid w:val="005E3092"/>
    <w:rsid w:val="005E3309"/>
    <w:rsid w:val="005E33C8"/>
    <w:rsid w:val="005E39B2"/>
    <w:rsid w:val="005E3CDF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86"/>
    <w:rsid w:val="005E53AF"/>
    <w:rsid w:val="005E578E"/>
    <w:rsid w:val="005E5845"/>
    <w:rsid w:val="005E58E1"/>
    <w:rsid w:val="005E5981"/>
    <w:rsid w:val="005E5A53"/>
    <w:rsid w:val="005E5B93"/>
    <w:rsid w:val="005E5EC9"/>
    <w:rsid w:val="005E5F82"/>
    <w:rsid w:val="005E6043"/>
    <w:rsid w:val="005E6083"/>
    <w:rsid w:val="005E6143"/>
    <w:rsid w:val="005E658B"/>
    <w:rsid w:val="005E665F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662"/>
    <w:rsid w:val="005E7856"/>
    <w:rsid w:val="005E78BD"/>
    <w:rsid w:val="005E78C2"/>
    <w:rsid w:val="005E79A3"/>
    <w:rsid w:val="005E7AF4"/>
    <w:rsid w:val="005E7B14"/>
    <w:rsid w:val="005E7E48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7C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36F"/>
    <w:rsid w:val="005F7425"/>
    <w:rsid w:val="005F7759"/>
    <w:rsid w:val="005F79DA"/>
    <w:rsid w:val="005F7AA9"/>
    <w:rsid w:val="005F7BA3"/>
    <w:rsid w:val="005F7EFF"/>
    <w:rsid w:val="006000F4"/>
    <w:rsid w:val="00600279"/>
    <w:rsid w:val="0060040D"/>
    <w:rsid w:val="0060060A"/>
    <w:rsid w:val="006008D0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73B"/>
    <w:rsid w:val="00601982"/>
    <w:rsid w:val="006019D1"/>
    <w:rsid w:val="00601E2A"/>
    <w:rsid w:val="00601ED1"/>
    <w:rsid w:val="00601FC4"/>
    <w:rsid w:val="00602464"/>
    <w:rsid w:val="00602D97"/>
    <w:rsid w:val="00602F6A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BF9"/>
    <w:rsid w:val="00606CF7"/>
    <w:rsid w:val="00606DED"/>
    <w:rsid w:val="00606FFA"/>
    <w:rsid w:val="00607107"/>
    <w:rsid w:val="00607608"/>
    <w:rsid w:val="00607652"/>
    <w:rsid w:val="00607699"/>
    <w:rsid w:val="006076BA"/>
    <w:rsid w:val="00607D12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ACC"/>
    <w:rsid w:val="00612B23"/>
    <w:rsid w:val="00613442"/>
    <w:rsid w:val="0061350B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242"/>
    <w:rsid w:val="00616303"/>
    <w:rsid w:val="0061688A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3A2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4C3"/>
    <w:rsid w:val="006257F8"/>
    <w:rsid w:val="00625B5F"/>
    <w:rsid w:val="00625C6F"/>
    <w:rsid w:val="00625DA2"/>
    <w:rsid w:val="00625EB1"/>
    <w:rsid w:val="00625F95"/>
    <w:rsid w:val="00626088"/>
    <w:rsid w:val="00626749"/>
    <w:rsid w:val="006267C9"/>
    <w:rsid w:val="00626818"/>
    <w:rsid w:val="00626901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211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18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DBA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1028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725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534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056"/>
    <w:rsid w:val="0064736A"/>
    <w:rsid w:val="00647748"/>
    <w:rsid w:val="00647B83"/>
    <w:rsid w:val="00647C43"/>
    <w:rsid w:val="00647D84"/>
    <w:rsid w:val="00647FA7"/>
    <w:rsid w:val="00650563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BD9"/>
    <w:rsid w:val="00652C4F"/>
    <w:rsid w:val="00652CB8"/>
    <w:rsid w:val="00652D89"/>
    <w:rsid w:val="00652EDE"/>
    <w:rsid w:val="00652F93"/>
    <w:rsid w:val="0065318D"/>
    <w:rsid w:val="006535F8"/>
    <w:rsid w:val="00653618"/>
    <w:rsid w:val="00653712"/>
    <w:rsid w:val="00653771"/>
    <w:rsid w:val="006538BF"/>
    <w:rsid w:val="0065394C"/>
    <w:rsid w:val="00653F5F"/>
    <w:rsid w:val="00654297"/>
    <w:rsid w:val="006544FD"/>
    <w:rsid w:val="006547F5"/>
    <w:rsid w:val="00654926"/>
    <w:rsid w:val="00654CEA"/>
    <w:rsid w:val="00654DE1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9F7"/>
    <w:rsid w:val="00657DCB"/>
    <w:rsid w:val="00657FC4"/>
    <w:rsid w:val="0066011D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5F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0B5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0A"/>
    <w:rsid w:val="00672D3E"/>
    <w:rsid w:val="00673141"/>
    <w:rsid w:val="00673418"/>
    <w:rsid w:val="00673556"/>
    <w:rsid w:val="00673AAB"/>
    <w:rsid w:val="00673C50"/>
    <w:rsid w:val="00673F36"/>
    <w:rsid w:val="00674105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016"/>
    <w:rsid w:val="006761F9"/>
    <w:rsid w:val="006763A1"/>
    <w:rsid w:val="00676695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C4C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4C"/>
    <w:rsid w:val="006824D6"/>
    <w:rsid w:val="00682A66"/>
    <w:rsid w:val="00683070"/>
    <w:rsid w:val="006834ED"/>
    <w:rsid w:val="00683570"/>
    <w:rsid w:val="00683607"/>
    <w:rsid w:val="00684208"/>
    <w:rsid w:val="0068443F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5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5D4"/>
    <w:rsid w:val="00690C25"/>
    <w:rsid w:val="00690D60"/>
    <w:rsid w:val="00691361"/>
    <w:rsid w:val="006915E7"/>
    <w:rsid w:val="006915F7"/>
    <w:rsid w:val="00691655"/>
    <w:rsid w:val="00691ACC"/>
    <w:rsid w:val="00691C40"/>
    <w:rsid w:val="0069209C"/>
    <w:rsid w:val="00692749"/>
    <w:rsid w:val="006929AA"/>
    <w:rsid w:val="00692A62"/>
    <w:rsid w:val="00692AE5"/>
    <w:rsid w:val="00692B26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AD4"/>
    <w:rsid w:val="00694D40"/>
    <w:rsid w:val="00694F99"/>
    <w:rsid w:val="00695087"/>
    <w:rsid w:val="00695418"/>
    <w:rsid w:val="0069627A"/>
    <w:rsid w:val="0069629C"/>
    <w:rsid w:val="0069648E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9A0"/>
    <w:rsid w:val="006A2BC6"/>
    <w:rsid w:val="006A2CEE"/>
    <w:rsid w:val="006A30A4"/>
    <w:rsid w:val="006A3221"/>
    <w:rsid w:val="006A3426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4E52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4A"/>
    <w:rsid w:val="006A62CE"/>
    <w:rsid w:val="006A6403"/>
    <w:rsid w:val="006A6C4D"/>
    <w:rsid w:val="006A6E2B"/>
    <w:rsid w:val="006A719A"/>
    <w:rsid w:val="006A7223"/>
    <w:rsid w:val="006A7455"/>
    <w:rsid w:val="006A748D"/>
    <w:rsid w:val="006A7D89"/>
    <w:rsid w:val="006A7D93"/>
    <w:rsid w:val="006B0150"/>
    <w:rsid w:val="006B0197"/>
    <w:rsid w:val="006B042A"/>
    <w:rsid w:val="006B0788"/>
    <w:rsid w:val="006B0C80"/>
    <w:rsid w:val="006B0E00"/>
    <w:rsid w:val="006B11BF"/>
    <w:rsid w:val="006B1323"/>
    <w:rsid w:val="006B13FF"/>
    <w:rsid w:val="006B1605"/>
    <w:rsid w:val="006B16ED"/>
    <w:rsid w:val="006B188D"/>
    <w:rsid w:val="006B1ACA"/>
    <w:rsid w:val="006B1B4A"/>
    <w:rsid w:val="006B1D80"/>
    <w:rsid w:val="006B1D8A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7D0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5EF4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481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43E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3FE"/>
    <w:rsid w:val="006C65ED"/>
    <w:rsid w:val="006C6658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8E"/>
    <w:rsid w:val="006C7EA2"/>
    <w:rsid w:val="006D031D"/>
    <w:rsid w:val="006D057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B9C"/>
    <w:rsid w:val="006D1D3A"/>
    <w:rsid w:val="006D1D6A"/>
    <w:rsid w:val="006D2164"/>
    <w:rsid w:val="006D23C0"/>
    <w:rsid w:val="006D2419"/>
    <w:rsid w:val="006D243D"/>
    <w:rsid w:val="006D258B"/>
    <w:rsid w:val="006D2814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3A6"/>
    <w:rsid w:val="006D64C6"/>
    <w:rsid w:val="006D65D7"/>
    <w:rsid w:val="006D666E"/>
    <w:rsid w:val="006D6895"/>
    <w:rsid w:val="006D68B1"/>
    <w:rsid w:val="006D6A11"/>
    <w:rsid w:val="006D6ADC"/>
    <w:rsid w:val="006D6BD1"/>
    <w:rsid w:val="006D6C4A"/>
    <w:rsid w:val="006D70EE"/>
    <w:rsid w:val="006D73B4"/>
    <w:rsid w:val="006D74CA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B52"/>
    <w:rsid w:val="006E2EF3"/>
    <w:rsid w:val="006E2F6F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D2"/>
    <w:rsid w:val="006E50FE"/>
    <w:rsid w:val="006E567B"/>
    <w:rsid w:val="006E5979"/>
    <w:rsid w:val="006E5C07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44D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0C"/>
    <w:rsid w:val="006F0B87"/>
    <w:rsid w:val="006F0B89"/>
    <w:rsid w:val="006F0C25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133"/>
    <w:rsid w:val="006F321B"/>
    <w:rsid w:val="006F34BB"/>
    <w:rsid w:val="006F353A"/>
    <w:rsid w:val="006F35CE"/>
    <w:rsid w:val="006F376B"/>
    <w:rsid w:val="006F3D5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5DBE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584"/>
    <w:rsid w:val="00700968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65"/>
    <w:rsid w:val="00702E7C"/>
    <w:rsid w:val="00702EE1"/>
    <w:rsid w:val="00702F5E"/>
    <w:rsid w:val="00703998"/>
    <w:rsid w:val="00703AC2"/>
    <w:rsid w:val="00703BF8"/>
    <w:rsid w:val="00704071"/>
    <w:rsid w:val="007041A9"/>
    <w:rsid w:val="007041B3"/>
    <w:rsid w:val="00704211"/>
    <w:rsid w:val="0070429A"/>
    <w:rsid w:val="007043E2"/>
    <w:rsid w:val="007044B1"/>
    <w:rsid w:val="00704840"/>
    <w:rsid w:val="00704A5D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CEE"/>
    <w:rsid w:val="00706D07"/>
    <w:rsid w:val="0070701A"/>
    <w:rsid w:val="00707205"/>
    <w:rsid w:val="0070734E"/>
    <w:rsid w:val="00707393"/>
    <w:rsid w:val="0070754B"/>
    <w:rsid w:val="007079C1"/>
    <w:rsid w:val="00707AAE"/>
    <w:rsid w:val="00707C19"/>
    <w:rsid w:val="007100EF"/>
    <w:rsid w:val="0071048E"/>
    <w:rsid w:val="0071065F"/>
    <w:rsid w:val="007107F8"/>
    <w:rsid w:val="00710C22"/>
    <w:rsid w:val="00710D15"/>
    <w:rsid w:val="00710D18"/>
    <w:rsid w:val="00710DA3"/>
    <w:rsid w:val="00710DD0"/>
    <w:rsid w:val="00710F4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4EC0"/>
    <w:rsid w:val="0071515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91E"/>
    <w:rsid w:val="00720A77"/>
    <w:rsid w:val="00720CA3"/>
    <w:rsid w:val="00720DD4"/>
    <w:rsid w:val="00720EDE"/>
    <w:rsid w:val="00721052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48F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845"/>
    <w:rsid w:val="007239ED"/>
    <w:rsid w:val="00723A05"/>
    <w:rsid w:val="00723A83"/>
    <w:rsid w:val="00723D00"/>
    <w:rsid w:val="0072439A"/>
    <w:rsid w:val="0072448C"/>
    <w:rsid w:val="007245BD"/>
    <w:rsid w:val="00724672"/>
    <w:rsid w:val="00724678"/>
    <w:rsid w:val="007246B3"/>
    <w:rsid w:val="007246C0"/>
    <w:rsid w:val="00724C33"/>
    <w:rsid w:val="00724CCC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251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55"/>
    <w:rsid w:val="0073188A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5E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0F74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6D9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CA4"/>
    <w:rsid w:val="00745D11"/>
    <w:rsid w:val="007460B0"/>
    <w:rsid w:val="007460BE"/>
    <w:rsid w:val="007460D9"/>
    <w:rsid w:val="0074616C"/>
    <w:rsid w:val="00746320"/>
    <w:rsid w:val="00746619"/>
    <w:rsid w:val="00746A26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584"/>
    <w:rsid w:val="007516D9"/>
    <w:rsid w:val="007518D5"/>
    <w:rsid w:val="00751951"/>
    <w:rsid w:val="00751CD9"/>
    <w:rsid w:val="00752040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A"/>
    <w:rsid w:val="00754A1E"/>
    <w:rsid w:val="00754E04"/>
    <w:rsid w:val="00754EBA"/>
    <w:rsid w:val="0075501C"/>
    <w:rsid w:val="0075515F"/>
    <w:rsid w:val="007551F3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1F9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894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8B3"/>
    <w:rsid w:val="00761CF5"/>
    <w:rsid w:val="00761D5A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3E5E"/>
    <w:rsid w:val="007641DE"/>
    <w:rsid w:val="007642FD"/>
    <w:rsid w:val="0076432A"/>
    <w:rsid w:val="00764559"/>
    <w:rsid w:val="007647A9"/>
    <w:rsid w:val="007647C7"/>
    <w:rsid w:val="0076485F"/>
    <w:rsid w:val="0076488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912"/>
    <w:rsid w:val="00773B6B"/>
    <w:rsid w:val="00773F74"/>
    <w:rsid w:val="00773F77"/>
    <w:rsid w:val="007741A5"/>
    <w:rsid w:val="007741EF"/>
    <w:rsid w:val="00774408"/>
    <w:rsid w:val="00774732"/>
    <w:rsid w:val="00774867"/>
    <w:rsid w:val="00774885"/>
    <w:rsid w:val="00774E07"/>
    <w:rsid w:val="00775066"/>
    <w:rsid w:val="0077541C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70E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3D"/>
    <w:rsid w:val="007820D4"/>
    <w:rsid w:val="0078213A"/>
    <w:rsid w:val="007823AB"/>
    <w:rsid w:val="007823DF"/>
    <w:rsid w:val="007824FE"/>
    <w:rsid w:val="007827C1"/>
    <w:rsid w:val="00782C3D"/>
    <w:rsid w:val="00782C95"/>
    <w:rsid w:val="00782F49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4E76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0E"/>
    <w:rsid w:val="00790060"/>
    <w:rsid w:val="00790622"/>
    <w:rsid w:val="00790CBA"/>
    <w:rsid w:val="007910A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063"/>
    <w:rsid w:val="0079417F"/>
    <w:rsid w:val="007941D0"/>
    <w:rsid w:val="007943AE"/>
    <w:rsid w:val="007947C6"/>
    <w:rsid w:val="00795987"/>
    <w:rsid w:val="00795C28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6F27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C4"/>
    <w:rsid w:val="007A10D7"/>
    <w:rsid w:val="007A1313"/>
    <w:rsid w:val="007A1424"/>
    <w:rsid w:val="007A169D"/>
    <w:rsid w:val="007A1ABF"/>
    <w:rsid w:val="007A1BF8"/>
    <w:rsid w:val="007A1F48"/>
    <w:rsid w:val="007A2196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2FDA"/>
    <w:rsid w:val="007A3062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8BF"/>
    <w:rsid w:val="007A5F8A"/>
    <w:rsid w:val="007A5FAB"/>
    <w:rsid w:val="007A608B"/>
    <w:rsid w:val="007A6229"/>
    <w:rsid w:val="007A628C"/>
    <w:rsid w:val="007A6389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70A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00"/>
    <w:rsid w:val="007B6671"/>
    <w:rsid w:val="007B6E41"/>
    <w:rsid w:val="007B6E5C"/>
    <w:rsid w:val="007B70D5"/>
    <w:rsid w:val="007B7106"/>
    <w:rsid w:val="007B7560"/>
    <w:rsid w:val="007B76B1"/>
    <w:rsid w:val="007B7706"/>
    <w:rsid w:val="007B772A"/>
    <w:rsid w:val="007B77E9"/>
    <w:rsid w:val="007B7BCA"/>
    <w:rsid w:val="007B7F02"/>
    <w:rsid w:val="007C019E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51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A83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11D"/>
    <w:rsid w:val="007D0150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155"/>
    <w:rsid w:val="007D1236"/>
    <w:rsid w:val="007D144C"/>
    <w:rsid w:val="007D16B9"/>
    <w:rsid w:val="007D16D4"/>
    <w:rsid w:val="007D18D6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6F"/>
    <w:rsid w:val="007D2AB8"/>
    <w:rsid w:val="007D301B"/>
    <w:rsid w:val="007D30B1"/>
    <w:rsid w:val="007D32E7"/>
    <w:rsid w:val="007D32F3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5D5"/>
    <w:rsid w:val="007D671B"/>
    <w:rsid w:val="007D676B"/>
    <w:rsid w:val="007D71F1"/>
    <w:rsid w:val="007D7316"/>
    <w:rsid w:val="007D77C6"/>
    <w:rsid w:val="007D7D9A"/>
    <w:rsid w:val="007E02A2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AD"/>
    <w:rsid w:val="007E19E1"/>
    <w:rsid w:val="007E1E44"/>
    <w:rsid w:val="007E25CD"/>
    <w:rsid w:val="007E2957"/>
    <w:rsid w:val="007E2B1F"/>
    <w:rsid w:val="007E2CB6"/>
    <w:rsid w:val="007E2CFD"/>
    <w:rsid w:val="007E2E01"/>
    <w:rsid w:val="007E2F07"/>
    <w:rsid w:val="007E354E"/>
    <w:rsid w:val="007E3550"/>
    <w:rsid w:val="007E37C9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4CC"/>
    <w:rsid w:val="007E59F4"/>
    <w:rsid w:val="007E5A5D"/>
    <w:rsid w:val="007E5B95"/>
    <w:rsid w:val="007E5C3C"/>
    <w:rsid w:val="007E5EDA"/>
    <w:rsid w:val="007E5F57"/>
    <w:rsid w:val="007E5F6A"/>
    <w:rsid w:val="007E5F71"/>
    <w:rsid w:val="007E609A"/>
    <w:rsid w:val="007E6357"/>
    <w:rsid w:val="007E6397"/>
    <w:rsid w:val="007E67EA"/>
    <w:rsid w:val="007E6B8B"/>
    <w:rsid w:val="007E6E31"/>
    <w:rsid w:val="007E6F4E"/>
    <w:rsid w:val="007E724A"/>
    <w:rsid w:val="007E72FE"/>
    <w:rsid w:val="007E7633"/>
    <w:rsid w:val="007E7717"/>
    <w:rsid w:val="007E77C5"/>
    <w:rsid w:val="007E78BF"/>
    <w:rsid w:val="007E7904"/>
    <w:rsid w:val="007E792D"/>
    <w:rsid w:val="007E7A1E"/>
    <w:rsid w:val="007E7B0B"/>
    <w:rsid w:val="007E7C43"/>
    <w:rsid w:val="007E7C67"/>
    <w:rsid w:val="007E7C84"/>
    <w:rsid w:val="007E7FD9"/>
    <w:rsid w:val="007F010C"/>
    <w:rsid w:val="007F0240"/>
    <w:rsid w:val="007F059B"/>
    <w:rsid w:val="007F06FF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1"/>
    <w:rsid w:val="007F3CA5"/>
    <w:rsid w:val="007F3CBB"/>
    <w:rsid w:val="007F3EA0"/>
    <w:rsid w:val="007F437F"/>
    <w:rsid w:val="007F4395"/>
    <w:rsid w:val="007F4416"/>
    <w:rsid w:val="007F4485"/>
    <w:rsid w:val="007F4584"/>
    <w:rsid w:val="007F4611"/>
    <w:rsid w:val="007F46BB"/>
    <w:rsid w:val="007F46FF"/>
    <w:rsid w:val="007F4C3A"/>
    <w:rsid w:val="007F4C83"/>
    <w:rsid w:val="007F4EA8"/>
    <w:rsid w:val="007F4F80"/>
    <w:rsid w:val="007F50E0"/>
    <w:rsid w:val="007F524B"/>
    <w:rsid w:val="007F5271"/>
    <w:rsid w:val="007F535D"/>
    <w:rsid w:val="007F5A97"/>
    <w:rsid w:val="007F5BB3"/>
    <w:rsid w:val="007F5BD7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384"/>
    <w:rsid w:val="00800482"/>
    <w:rsid w:val="0080096B"/>
    <w:rsid w:val="00800A7C"/>
    <w:rsid w:val="00800DEF"/>
    <w:rsid w:val="00800FA2"/>
    <w:rsid w:val="0080143C"/>
    <w:rsid w:val="00801460"/>
    <w:rsid w:val="008014F3"/>
    <w:rsid w:val="00801808"/>
    <w:rsid w:val="00801862"/>
    <w:rsid w:val="00801C9D"/>
    <w:rsid w:val="00801CD3"/>
    <w:rsid w:val="0080234D"/>
    <w:rsid w:val="008026A5"/>
    <w:rsid w:val="00802707"/>
    <w:rsid w:val="00802910"/>
    <w:rsid w:val="00802D1A"/>
    <w:rsid w:val="00803073"/>
    <w:rsid w:val="008033EA"/>
    <w:rsid w:val="008035A6"/>
    <w:rsid w:val="008037A1"/>
    <w:rsid w:val="00803B2D"/>
    <w:rsid w:val="00803CBB"/>
    <w:rsid w:val="00803D3E"/>
    <w:rsid w:val="00803D82"/>
    <w:rsid w:val="00803DEE"/>
    <w:rsid w:val="00803E5A"/>
    <w:rsid w:val="00803E63"/>
    <w:rsid w:val="00804148"/>
    <w:rsid w:val="00804475"/>
    <w:rsid w:val="0080492C"/>
    <w:rsid w:val="00804C38"/>
    <w:rsid w:val="00804C58"/>
    <w:rsid w:val="00804D0A"/>
    <w:rsid w:val="00804E2B"/>
    <w:rsid w:val="008057C1"/>
    <w:rsid w:val="008059A3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88"/>
    <w:rsid w:val="008066D1"/>
    <w:rsid w:val="0080684C"/>
    <w:rsid w:val="008068D2"/>
    <w:rsid w:val="008068E7"/>
    <w:rsid w:val="008068F7"/>
    <w:rsid w:val="008069DF"/>
    <w:rsid w:val="00806F06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396"/>
    <w:rsid w:val="00810840"/>
    <w:rsid w:val="00810ADD"/>
    <w:rsid w:val="00810B10"/>
    <w:rsid w:val="00810BC5"/>
    <w:rsid w:val="00810C14"/>
    <w:rsid w:val="00810D5B"/>
    <w:rsid w:val="00811088"/>
    <w:rsid w:val="00811271"/>
    <w:rsid w:val="0081128E"/>
    <w:rsid w:val="0081140A"/>
    <w:rsid w:val="008115C0"/>
    <w:rsid w:val="00811802"/>
    <w:rsid w:val="00811AA9"/>
    <w:rsid w:val="00811E56"/>
    <w:rsid w:val="00812035"/>
    <w:rsid w:val="008120C2"/>
    <w:rsid w:val="0081260E"/>
    <w:rsid w:val="0081267C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5DF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4D9"/>
    <w:rsid w:val="0081785A"/>
    <w:rsid w:val="00817AA6"/>
    <w:rsid w:val="00817B50"/>
    <w:rsid w:val="00817C30"/>
    <w:rsid w:val="00817CBB"/>
    <w:rsid w:val="00817D85"/>
    <w:rsid w:val="0082005F"/>
    <w:rsid w:val="00820292"/>
    <w:rsid w:val="0082048D"/>
    <w:rsid w:val="00820882"/>
    <w:rsid w:val="00820904"/>
    <w:rsid w:val="00820A0C"/>
    <w:rsid w:val="00820A13"/>
    <w:rsid w:val="00820AEE"/>
    <w:rsid w:val="00820B8A"/>
    <w:rsid w:val="00820DCD"/>
    <w:rsid w:val="00820F68"/>
    <w:rsid w:val="0082101A"/>
    <w:rsid w:val="00821061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D23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60E"/>
    <w:rsid w:val="00824970"/>
    <w:rsid w:val="00824A4F"/>
    <w:rsid w:val="00824AC7"/>
    <w:rsid w:val="00824F1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98"/>
    <w:rsid w:val="008260E7"/>
    <w:rsid w:val="0082620B"/>
    <w:rsid w:val="00826462"/>
    <w:rsid w:val="00826A99"/>
    <w:rsid w:val="00826ACB"/>
    <w:rsid w:val="0082747D"/>
    <w:rsid w:val="008276EB"/>
    <w:rsid w:val="00827E1B"/>
    <w:rsid w:val="00827F82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D6F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260"/>
    <w:rsid w:val="008342B6"/>
    <w:rsid w:val="00834303"/>
    <w:rsid w:val="00834953"/>
    <w:rsid w:val="00834B9E"/>
    <w:rsid w:val="00834E45"/>
    <w:rsid w:val="0083507D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4B6"/>
    <w:rsid w:val="00836973"/>
    <w:rsid w:val="00836A66"/>
    <w:rsid w:val="00836A77"/>
    <w:rsid w:val="00836B59"/>
    <w:rsid w:val="00836CCE"/>
    <w:rsid w:val="00836F3E"/>
    <w:rsid w:val="008370BC"/>
    <w:rsid w:val="00837129"/>
    <w:rsid w:val="00837207"/>
    <w:rsid w:val="00837741"/>
    <w:rsid w:val="0083788B"/>
    <w:rsid w:val="00837B55"/>
    <w:rsid w:val="00837D10"/>
    <w:rsid w:val="00837EA0"/>
    <w:rsid w:val="008402F7"/>
    <w:rsid w:val="008404DE"/>
    <w:rsid w:val="008407A6"/>
    <w:rsid w:val="00840977"/>
    <w:rsid w:val="00840B87"/>
    <w:rsid w:val="00840DBE"/>
    <w:rsid w:val="00840FB7"/>
    <w:rsid w:val="00840FFF"/>
    <w:rsid w:val="0084125B"/>
    <w:rsid w:val="00841427"/>
    <w:rsid w:val="00841516"/>
    <w:rsid w:val="00841BA7"/>
    <w:rsid w:val="00841D5D"/>
    <w:rsid w:val="00842115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AEE"/>
    <w:rsid w:val="00843D8E"/>
    <w:rsid w:val="00843F3F"/>
    <w:rsid w:val="00844194"/>
    <w:rsid w:val="008444E9"/>
    <w:rsid w:val="0084453B"/>
    <w:rsid w:val="008446ED"/>
    <w:rsid w:val="00844719"/>
    <w:rsid w:val="008449EC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60C"/>
    <w:rsid w:val="008457E2"/>
    <w:rsid w:val="00845886"/>
    <w:rsid w:val="00845B85"/>
    <w:rsid w:val="00845CF0"/>
    <w:rsid w:val="00845DED"/>
    <w:rsid w:val="00845E51"/>
    <w:rsid w:val="00846094"/>
    <w:rsid w:val="00846162"/>
    <w:rsid w:val="00846371"/>
    <w:rsid w:val="00846782"/>
    <w:rsid w:val="008469BA"/>
    <w:rsid w:val="00846A28"/>
    <w:rsid w:val="00846CAC"/>
    <w:rsid w:val="00846DB5"/>
    <w:rsid w:val="00847022"/>
    <w:rsid w:val="0084753D"/>
    <w:rsid w:val="0084763A"/>
    <w:rsid w:val="00847B70"/>
    <w:rsid w:val="00847CBF"/>
    <w:rsid w:val="00847D7F"/>
    <w:rsid w:val="00847E3E"/>
    <w:rsid w:val="00847F16"/>
    <w:rsid w:val="008500FE"/>
    <w:rsid w:val="0085018E"/>
    <w:rsid w:val="008502B1"/>
    <w:rsid w:val="0085038C"/>
    <w:rsid w:val="008504AC"/>
    <w:rsid w:val="00850591"/>
    <w:rsid w:val="008506F3"/>
    <w:rsid w:val="008509E2"/>
    <w:rsid w:val="008509FB"/>
    <w:rsid w:val="00850B9A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B8F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2F6F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043"/>
    <w:rsid w:val="0085417D"/>
    <w:rsid w:val="008542F1"/>
    <w:rsid w:val="008546B6"/>
    <w:rsid w:val="00854740"/>
    <w:rsid w:val="0085477A"/>
    <w:rsid w:val="008547D2"/>
    <w:rsid w:val="00854AD5"/>
    <w:rsid w:val="00854AF6"/>
    <w:rsid w:val="00854BD2"/>
    <w:rsid w:val="00854C1A"/>
    <w:rsid w:val="00854E91"/>
    <w:rsid w:val="00854FC0"/>
    <w:rsid w:val="008554F4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614"/>
    <w:rsid w:val="00856ADC"/>
    <w:rsid w:val="00856BAD"/>
    <w:rsid w:val="00856CB8"/>
    <w:rsid w:val="00856D6F"/>
    <w:rsid w:val="00856ED4"/>
    <w:rsid w:val="00856F02"/>
    <w:rsid w:val="00856FB8"/>
    <w:rsid w:val="00857104"/>
    <w:rsid w:val="008571A8"/>
    <w:rsid w:val="00857503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4EB"/>
    <w:rsid w:val="0086557D"/>
    <w:rsid w:val="00865D27"/>
    <w:rsid w:val="00865DA3"/>
    <w:rsid w:val="008660A9"/>
    <w:rsid w:val="00866206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883"/>
    <w:rsid w:val="00867D76"/>
    <w:rsid w:val="00867EF6"/>
    <w:rsid w:val="00870130"/>
    <w:rsid w:val="00870192"/>
    <w:rsid w:val="00870605"/>
    <w:rsid w:val="00870614"/>
    <w:rsid w:val="00870787"/>
    <w:rsid w:val="00870C11"/>
    <w:rsid w:val="00870EC4"/>
    <w:rsid w:val="00870FDF"/>
    <w:rsid w:val="00871036"/>
    <w:rsid w:val="00871496"/>
    <w:rsid w:val="00871A2E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B57"/>
    <w:rsid w:val="00872E06"/>
    <w:rsid w:val="008730A9"/>
    <w:rsid w:val="00873735"/>
    <w:rsid w:val="00873743"/>
    <w:rsid w:val="008737D0"/>
    <w:rsid w:val="00873849"/>
    <w:rsid w:val="00873B28"/>
    <w:rsid w:val="00873C57"/>
    <w:rsid w:val="00873D39"/>
    <w:rsid w:val="00873FFA"/>
    <w:rsid w:val="008740F8"/>
    <w:rsid w:val="00874721"/>
    <w:rsid w:val="008749B4"/>
    <w:rsid w:val="00874D2C"/>
    <w:rsid w:val="0087508D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16"/>
    <w:rsid w:val="00880024"/>
    <w:rsid w:val="008806A3"/>
    <w:rsid w:val="0088070B"/>
    <w:rsid w:val="008808ED"/>
    <w:rsid w:val="00880AFE"/>
    <w:rsid w:val="00880E86"/>
    <w:rsid w:val="00880ED5"/>
    <w:rsid w:val="008810B5"/>
    <w:rsid w:val="0088114B"/>
    <w:rsid w:val="0088142C"/>
    <w:rsid w:val="008815F0"/>
    <w:rsid w:val="0088179C"/>
    <w:rsid w:val="008817E9"/>
    <w:rsid w:val="008818C1"/>
    <w:rsid w:val="008819AF"/>
    <w:rsid w:val="00881AE8"/>
    <w:rsid w:val="00881DC3"/>
    <w:rsid w:val="00881E2E"/>
    <w:rsid w:val="008821A2"/>
    <w:rsid w:val="008828CD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05"/>
    <w:rsid w:val="00885AF5"/>
    <w:rsid w:val="00885B3E"/>
    <w:rsid w:val="00885EBB"/>
    <w:rsid w:val="00885F36"/>
    <w:rsid w:val="00886021"/>
    <w:rsid w:val="00886739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A8A"/>
    <w:rsid w:val="00887C3F"/>
    <w:rsid w:val="0089004B"/>
    <w:rsid w:val="00890200"/>
    <w:rsid w:val="008905CB"/>
    <w:rsid w:val="008905E2"/>
    <w:rsid w:val="00890723"/>
    <w:rsid w:val="008908E2"/>
    <w:rsid w:val="008909A3"/>
    <w:rsid w:val="00890EF6"/>
    <w:rsid w:val="008910FA"/>
    <w:rsid w:val="008915A3"/>
    <w:rsid w:val="008916AB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73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9AC"/>
    <w:rsid w:val="00894C4E"/>
    <w:rsid w:val="00894F26"/>
    <w:rsid w:val="00895042"/>
    <w:rsid w:val="0089535E"/>
    <w:rsid w:val="008955FC"/>
    <w:rsid w:val="00895B49"/>
    <w:rsid w:val="00895F71"/>
    <w:rsid w:val="00896385"/>
    <w:rsid w:val="00896387"/>
    <w:rsid w:val="00896480"/>
    <w:rsid w:val="008965C6"/>
    <w:rsid w:val="00896683"/>
    <w:rsid w:val="00896708"/>
    <w:rsid w:val="0089678A"/>
    <w:rsid w:val="008969E6"/>
    <w:rsid w:val="00896BF4"/>
    <w:rsid w:val="00897108"/>
    <w:rsid w:val="00897139"/>
    <w:rsid w:val="0089746E"/>
    <w:rsid w:val="00897588"/>
    <w:rsid w:val="0089768D"/>
    <w:rsid w:val="00897889"/>
    <w:rsid w:val="0089797B"/>
    <w:rsid w:val="00897DE5"/>
    <w:rsid w:val="00897ECF"/>
    <w:rsid w:val="008A003C"/>
    <w:rsid w:val="008A02A9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58C"/>
    <w:rsid w:val="008A55EA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A7F19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25A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14"/>
    <w:rsid w:val="008B2AF7"/>
    <w:rsid w:val="008B3077"/>
    <w:rsid w:val="008B31C0"/>
    <w:rsid w:val="008B352F"/>
    <w:rsid w:val="008B35BC"/>
    <w:rsid w:val="008B36C9"/>
    <w:rsid w:val="008B371F"/>
    <w:rsid w:val="008B3913"/>
    <w:rsid w:val="008B3960"/>
    <w:rsid w:val="008B3B5B"/>
    <w:rsid w:val="008B3D29"/>
    <w:rsid w:val="008B3F28"/>
    <w:rsid w:val="008B3F81"/>
    <w:rsid w:val="008B413B"/>
    <w:rsid w:val="008B421C"/>
    <w:rsid w:val="008B44E6"/>
    <w:rsid w:val="008B493D"/>
    <w:rsid w:val="008B4AB4"/>
    <w:rsid w:val="008B4B6C"/>
    <w:rsid w:val="008B4E92"/>
    <w:rsid w:val="008B50A4"/>
    <w:rsid w:val="008B51A5"/>
    <w:rsid w:val="008B5512"/>
    <w:rsid w:val="008B5576"/>
    <w:rsid w:val="008B563A"/>
    <w:rsid w:val="008B59A7"/>
    <w:rsid w:val="008B5C6A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2FFF"/>
    <w:rsid w:val="008C30AB"/>
    <w:rsid w:val="008C3257"/>
    <w:rsid w:val="008C32BA"/>
    <w:rsid w:val="008C36D4"/>
    <w:rsid w:val="008C3881"/>
    <w:rsid w:val="008C3AC7"/>
    <w:rsid w:val="008C3BB8"/>
    <w:rsid w:val="008C3C1A"/>
    <w:rsid w:val="008C3CC5"/>
    <w:rsid w:val="008C4642"/>
    <w:rsid w:val="008C4863"/>
    <w:rsid w:val="008C4937"/>
    <w:rsid w:val="008C4B1C"/>
    <w:rsid w:val="008C4B53"/>
    <w:rsid w:val="008C4B5E"/>
    <w:rsid w:val="008C4E64"/>
    <w:rsid w:val="008C4F30"/>
    <w:rsid w:val="008C4F8B"/>
    <w:rsid w:val="008C5871"/>
    <w:rsid w:val="008C5A2B"/>
    <w:rsid w:val="008C5A67"/>
    <w:rsid w:val="008C5C45"/>
    <w:rsid w:val="008C5EB7"/>
    <w:rsid w:val="008C5F10"/>
    <w:rsid w:val="008C61B9"/>
    <w:rsid w:val="008C6419"/>
    <w:rsid w:val="008C6594"/>
    <w:rsid w:val="008C67D6"/>
    <w:rsid w:val="008C6B44"/>
    <w:rsid w:val="008C6ECF"/>
    <w:rsid w:val="008C7022"/>
    <w:rsid w:val="008C7418"/>
    <w:rsid w:val="008C75C4"/>
    <w:rsid w:val="008C7B09"/>
    <w:rsid w:val="008C7CF1"/>
    <w:rsid w:val="008D01CC"/>
    <w:rsid w:val="008D0516"/>
    <w:rsid w:val="008D05E3"/>
    <w:rsid w:val="008D06BE"/>
    <w:rsid w:val="008D071D"/>
    <w:rsid w:val="008D0A95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03"/>
    <w:rsid w:val="008D2F1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692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19"/>
    <w:rsid w:val="008D624B"/>
    <w:rsid w:val="008D6271"/>
    <w:rsid w:val="008D62C8"/>
    <w:rsid w:val="008D6597"/>
    <w:rsid w:val="008D677B"/>
    <w:rsid w:val="008D67AC"/>
    <w:rsid w:val="008D6923"/>
    <w:rsid w:val="008D69DB"/>
    <w:rsid w:val="008D69FF"/>
    <w:rsid w:val="008D6C22"/>
    <w:rsid w:val="008D6CCF"/>
    <w:rsid w:val="008D6D28"/>
    <w:rsid w:val="008D6D83"/>
    <w:rsid w:val="008D7523"/>
    <w:rsid w:val="008D7666"/>
    <w:rsid w:val="008D777B"/>
    <w:rsid w:val="008D78FE"/>
    <w:rsid w:val="008D797E"/>
    <w:rsid w:val="008D7C5E"/>
    <w:rsid w:val="008E0034"/>
    <w:rsid w:val="008E00AB"/>
    <w:rsid w:val="008E0152"/>
    <w:rsid w:val="008E0277"/>
    <w:rsid w:val="008E03A4"/>
    <w:rsid w:val="008E05F7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056"/>
    <w:rsid w:val="008E233A"/>
    <w:rsid w:val="008E243C"/>
    <w:rsid w:val="008E276A"/>
    <w:rsid w:val="008E2977"/>
    <w:rsid w:val="008E2AD6"/>
    <w:rsid w:val="008E2C86"/>
    <w:rsid w:val="008E2DCC"/>
    <w:rsid w:val="008E2E41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A1A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6D21"/>
    <w:rsid w:val="008E706F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5C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0BF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34A"/>
    <w:rsid w:val="008F634D"/>
    <w:rsid w:val="008F64B9"/>
    <w:rsid w:val="008F652A"/>
    <w:rsid w:val="008F661E"/>
    <w:rsid w:val="008F6758"/>
    <w:rsid w:val="008F6778"/>
    <w:rsid w:val="008F730D"/>
    <w:rsid w:val="008F7329"/>
    <w:rsid w:val="008F743D"/>
    <w:rsid w:val="008F745C"/>
    <w:rsid w:val="008F7563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465"/>
    <w:rsid w:val="0090156F"/>
    <w:rsid w:val="00901AA7"/>
    <w:rsid w:val="00901C1C"/>
    <w:rsid w:val="00901F4C"/>
    <w:rsid w:val="00902883"/>
    <w:rsid w:val="00902941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889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083"/>
    <w:rsid w:val="00910166"/>
    <w:rsid w:val="00910358"/>
    <w:rsid w:val="00910433"/>
    <w:rsid w:val="0091056C"/>
    <w:rsid w:val="00910575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69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AFF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43A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059"/>
    <w:rsid w:val="00931266"/>
    <w:rsid w:val="009315D3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4FC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A2"/>
    <w:rsid w:val="009367D2"/>
    <w:rsid w:val="009369CC"/>
    <w:rsid w:val="00936B12"/>
    <w:rsid w:val="00936EE6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38"/>
    <w:rsid w:val="009415A7"/>
    <w:rsid w:val="009415C8"/>
    <w:rsid w:val="009417B8"/>
    <w:rsid w:val="00941888"/>
    <w:rsid w:val="00941A18"/>
    <w:rsid w:val="00941B8E"/>
    <w:rsid w:val="00941BF6"/>
    <w:rsid w:val="00941C56"/>
    <w:rsid w:val="00941D78"/>
    <w:rsid w:val="00941D8B"/>
    <w:rsid w:val="00941F19"/>
    <w:rsid w:val="00941FAE"/>
    <w:rsid w:val="009421C4"/>
    <w:rsid w:val="0094220B"/>
    <w:rsid w:val="0094221E"/>
    <w:rsid w:val="0094227D"/>
    <w:rsid w:val="00942569"/>
    <w:rsid w:val="009429A1"/>
    <w:rsid w:val="00942AAC"/>
    <w:rsid w:val="00942AF8"/>
    <w:rsid w:val="00942F36"/>
    <w:rsid w:val="00942FF5"/>
    <w:rsid w:val="00943065"/>
    <w:rsid w:val="009430BE"/>
    <w:rsid w:val="00943D7F"/>
    <w:rsid w:val="00943DBE"/>
    <w:rsid w:val="00943FE8"/>
    <w:rsid w:val="0094412D"/>
    <w:rsid w:val="00944150"/>
    <w:rsid w:val="009442AC"/>
    <w:rsid w:val="00944384"/>
    <w:rsid w:val="00944427"/>
    <w:rsid w:val="00944694"/>
    <w:rsid w:val="009446C7"/>
    <w:rsid w:val="009446F2"/>
    <w:rsid w:val="009447DC"/>
    <w:rsid w:val="00944B9B"/>
    <w:rsid w:val="00944C2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4E9"/>
    <w:rsid w:val="00947976"/>
    <w:rsid w:val="00947AC1"/>
    <w:rsid w:val="00947AE0"/>
    <w:rsid w:val="00947AF5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27B"/>
    <w:rsid w:val="009513BA"/>
    <w:rsid w:val="00951512"/>
    <w:rsid w:val="00951613"/>
    <w:rsid w:val="009516CC"/>
    <w:rsid w:val="009519CD"/>
    <w:rsid w:val="00951A31"/>
    <w:rsid w:val="00951CB8"/>
    <w:rsid w:val="00951E13"/>
    <w:rsid w:val="009521C1"/>
    <w:rsid w:val="00952292"/>
    <w:rsid w:val="009523F4"/>
    <w:rsid w:val="00952674"/>
    <w:rsid w:val="00952777"/>
    <w:rsid w:val="009527FB"/>
    <w:rsid w:val="00952BF5"/>
    <w:rsid w:val="009533D5"/>
    <w:rsid w:val="009534A3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0FBF"/>
    <w:rsid w:val="0096129D"/>
    <w:rsid w:val="0096167C"/>
    <w:rsid w:val="00961779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1B"/>
    <w:rsid w:val="00964487"/>
    <w:rsid w:val="0096478A"/>
    <w:rsid w:val="00964A70"/>
    <w:rsid w:val="00964C2E"/>
    <w:rsid w:val="00964D72"/>
    <w:rsid w:val="00964DA8"/>
    <w:rsid w:val="00964E34"/>
    <w:rsid w:val="009650F1"/>
    <w:rsid w:val="00965166"/>
    <w:rsid w:val="0096550E"/>
    <w:rsid w:val="00965558"/>
    <w:rsid w:val="00965BC3"/>
    <w:rsid w:val="00965C85"/>
    <w:rsid w:val="00965D88"/>
    <w:rsid w:val="00965DC8"/>
    <w:rsid w:val="00965E0B"/>
    <w:rsid w:val="009663C7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60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C90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4D86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26"/>
    <w:rsid w:val="009778C8"/>
    <w:rsid w:val="00977BB2"/>
    <w:rsid w:val="00977BF7"/>
    <w:rsid w:val="00977FE7"/>
    <w:rsid w:val="0098009E"/>
    <w:rsid w:val="009801A9"/>
    <w:rsid w:val="00980490"/>
    <w:rsid w:val="00980507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EDE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391"/>
    <w:rsid w:val="00984731"/>
    <w:rsid w:val="00984841"/>
    <w:rsid w:val="00984B6E"/>
    <w:rsid w:val="00984CA1"/>
    <w:rsid w:val="00984E81"/>
    <w:rsid w:val="00985068"/>
    <w:rsid w:val="00985319"/>
    <w:rsid w:val="00985389"/>
    <w:rsid w:val="00985607"/>
    <w:rsid w:val="00985999"/>
    <w:rsid w:val="00985AF3"/>
    <w:rsid w:val="00985F70"/>
    <w:rsid w:val="009860FA"/>
    <w:rsid w:val="00986A07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27A"/>
    <w:rsid w:val="00990517"/>
    <w:rsid w:val="009906F9"/>
    <w:rsid w:val="00990921"/>
    <w:rsid w:val="009909D8"/>
    <w:rsid w:val="00990B82"/>
    <w:rsid w:val="0099134F"/>
    <w:rsid w:val="009916B9"/>
    <w:rsid w:val="009918AE"/>
    <w:rsid w:val="009918D7"/>
    <w:rsid w:val="00991932"/>
    <w:rsid w:val="00991CE0"/>
    <w:rsid w:val="00991D24"/>
    <w:rsid w:val="00991DA1"/>
    <w:rsid w:val="0099254F"/>
    <w:rsid w:val="00992701"/>
    <w:rsid w:val="009927F4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789"/>
    <w:rsid w:val="009938E7"/>
    <w:rsid w:val="009939E6"/>
    <w:rsid w:val="00993B9F"/>
    <w:rsid w:val="00993BC1"/>
    <w:rsid w:val="00993CFC"/>
    <w:rsid w:val="00993DD6"/>
    <w:rsid w:val="00993F99"/>
    <w:rsid w:val="00994796"/>
    <w:rsid w:val="00994905"/>
    <w:rsid w:val="00994A51"/>
    <w:rsid w:val="00994A92"/>
    <w:rsid w:val="00994B4E"/>
    <w:rsid w:val="00994C8F"/>
    <w:rsid w:val="00994CCC"/>
    <w:rsid w:val="00994DCC"/>
    <w:rsid w:val="009950BA"/>
    <w:rsid w:val="00995217"/>
    <w:rsid w:val="009952F3"/>
    <w:rsid w:val="00995335"/>
    <w:rsid w:val="0099536D"/>
    <w:rsid w:val="009956A0"/>
    <w:rsid w:val="00995754"/>
    <w:rsid w:val="009957CE"/>
    <w:rsid w:val="00995961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6E18"/>
    <w:rsid w:val="009971CB"/>
    <w:rsid w:val="00997429"/>
    <w:rsid w:val="00997631"/>
    <w:rsid w:val="0099766A"/>
    <w:rsid w:val="00997939"/>
    <w:rsid w:val="009979E2"/>
    <w:rsid w:val="00997C69"/>
    <w:rsid w:val="00997DEE"/>
    <w:rsid w:val="00997E15"/>
    <w:rsid w:val="009A0092"/>
    <w:rsid w:val="009A0361"/>
    <w:rsid w:val="009A05AA"/>
    <w:rsid w:val="009A08B9"/>
    <w:rsid w:val="009A0BF8"/>
    <w:rsid w:val="009A0C64"/>
    <w:rsid w:val="009A0DD8"/>
    <w:rsid w:val="009A0F95"/>
    <w:rsid w:val="009A103C"/>
    <w:rsid w:val="009A1183"/>
    <w:rsid w:val="009A11E9"/>
    <w:rsid w:val="009A1293"/>
    <w:rsid w:val="009A12FE"/>
    <w:rsid w:val="009A162E"/>
    <w:rsid w:val="009A1717"/>
    <w:rsid w:val="009A1947"/>
    <w:rsid w:val="009A1C42"/>
    <w:rsid w:val="009A1D70"/>
    <w:rsid w:val="009A1DF2"/>
    <w:rsid w:val="009A1E31"/>
    <w:rsid w:val="009A1EC9"/>
    <w:rsid w:val="009A1FBE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D73"/>
    <w:rsid w:val="009A3E56"/>
    <w:rsid w:val="009A3E9A"/>
    <w:rsid w:val="009A401C"/>
    <w:rsid w:val="009A4196"/>
    <w:rsid w:val="009A4DE5"/>
    <w:rsid w:val="009A5172"/>
    <w:rsid w:val="009A56CB"/>
    <w:rsid w:val="009A5873"/>
    <w:rsid w:val="009A5947"/>
    <w:rsid w:val="009A5D00"/>
    <w:rsid w:val="009A5DA3"/>
    <w:rsid w:val="009A5EDF"/>
    <w:rsid w:val="009A5F91"/>
    <w:rsid w:val="009A63DA"/>
    <w:rsid w:val="009A6C95"/>
    <w:rsid w:val="009A6DC0"/>
    <w:rsid w:val="009A6E5C"/>
    <w:rsid w:val="009A6EFE"/>
    <w:rsid w:val="009A7282"/>
    <w:rsid w:val="009A72CB"/>
    <w:rsid w:val="009A7355"/>
    <w:rsid w:val="009A7471"/>
    <w:rsid w:val="009A7664"/>
    <w:rsid w:val="009A76EC"/>
    <w:rsid w:val="009A7A5A"/>
    <w:rsid w:val="009A7D65"/>
    <w:rsid w:val="009A7EE9"/>
    <w:rsid w:val="009A7F9F"/>
    <w:rsid w:val="009B0540"/>
    <w:rsid w:val="009B05FA"/>
    <w:rsid w:val="009B0672"/>
    <w:rsid w:val="009B08E2"/>
    <w:rsid w:val="009B0993"/>
    <w:rsid w:val="009B0995"/>
    <w:rsid w:val="009B0BAA"/>
    <w:rsid w:val="009B0C75"/>
    <w:rsid w:val="009B0CE1"/>
    <w:rsid w:val="009B0E10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494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6E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B57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1E06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CC1"/>
    <w:rsid w:val="009C4E51"/>
    <w:rsid w:val="009C50DE"/>
    <w:rsid w:val="009C51E6"/>
    <w:rsid w:val="009C5AFF"/>
    <w:rsid w:val="009C5BD5"/>
    <w:rsid w:val="009C5BEA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7B8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4B9"/>
    <w:rsid w:val="009D45CB"/>
    <w:rsid w:val="009D48FB"/>
    <w:rsid w:val="009D4A63"/>
    <w:rsid w:val="009D4F44"/>
    <w:rsid w:val="009D5093"/>
    <w:rsid w:val="009D55A3"/>
    <w:rsid w:val="009D58BD"/>
    <w:rsid w:val="009D596C"/>
    <w:rsid w:val="009D5AC6"/>
    <w:rsid w:val="009D5EC3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D39"/>
    <w:rsid w:val="009E0E3A"/>
    <w:rsid w:val="009E0FB1"/>
    <w:rsid w:val="009E10FB"/>
    <w:rsid w:val="009E13A3"/>
    <w:rsid w:val="009E14B7"/>
    <w:rsid w:val="009E1811"/>
    <w:rsid w:val="009E1870"/>
    <w:rsid w:val="009E199F"/>
    <w:rsid w:val="009E1AF0"/>
    <w:rsid w:val="009E1BCB"/>
    <w:rsid w:val="009E22F5"/>
    <w:rsid w:val="009E2576"/>
    <w:rsid w:val="009E25D4"/>
    <w:rsid w:val="009E2E2E"/>
    <w:rsid w:val="009E3080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3F79"/>
    <w:rsid w:val="009E4098"/>
    <w:rsid w:val="009E4297"/>
    <w:rsid w:val="009E42BA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76B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0CFE"/>
    <w:rsid w:val="009F10F2"/>
    <w:rsid w:val="009F1138"/>
    <w:rsid w:val="009F142A"/>
    <w:rsid w:val="009F1441"/>
    <w:rsid w:val="009F1446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A3A"/>
    <w:rsid w:val="009F3B1E"/>
    <w:rsid w:val="009F4250"/>
    <w:rsid w:val="009F43C4"/>
    <w:rsid w:val="009F43E4"/>
    <w:rsid w:val="009F449E"/>
    <w:rsid w:val="009F46CD"/>
    <w:rsid w:val="009F4746"/>
    <w:rsid w:val="009F47BE"/>
    <w:rsid w:val="009F4B51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FC"/>
    <w:rsid w:val="009F682C"/>
    <w:rsid w:val="009F7079"/>
    <w:rsid w:val="009F70E1"/>
    <w:rsid w:val="009F7397"/>
    <w:rsid w:val="009F741D"/>
    <w:rsid w:val="009F76FD"/>
    <w:rsid w:val="009F7799"/>
    <w:rsid w:val="009F793F"/>
    <w:rsid w:val="009F7993"/>
    <w:rsid w:val="009F7B3A"/>
    <w:rsid w:val="009F7DC4"/>
    <w:rsid w:val="009F7E0B"/>
    <w:rsid w:val="00A00042"/>
    <w:rsid w:val="00A00274"/>
    <w:rsid w:val="00A00590"/>
    <w:rsid w:val="00A00A46"/>
    <w:rsid w:val="00A00B17"/>
    <w:rsid w:val="00A00BA8"/>
    <w:rsid w:val="00A00BB7"/>
    <w:rsid w:val="00A00DDD"/>
    <w:rsid w:val="00A0129D"/>
    <w:rsid w:val="00A013C2"/>
    <w:rsid w:val="00A0168D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C65"/>
    <w:rsid w:val="00A04F84"/>
    <w:rsid w:val="00A054AD"/>
    <w:rsid w:val="00A0564C"/>
    <w:rsid w:val="00A05721"/>
    <w:rsid w:val="00A05871"/>
    <w:rsid w:val="00A058FC"/>
    <w:rsid w:val="00A05A96"/>
    <w:rsid w:val="00A05E34"/>
    <w:rsid w:val="00A06110"/>
    <w:rsid w:val="00A0618C"/>
    <w:rsid w:val="00A064EA"/>
    <w:rsid w:val="00A06757"/>
    <w:rsid w:val="00A06B98"/>
    <w:rsid w:val="00A06BF8"/>
    <w:rsid w:val="00A06C5A"/>
    <w:rsid w:val="00A06D58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8BA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1C31"/>
    <w:rsid w:val="00A12374"/>
    <w:rsid w:val="00A1255C"/>
    <w:rsid w:val="00A12868"/>
    <w:rsid w:val="00A128AC"/>
    <w:rsid w:val="00A12D56"/>
    <w:rsid w:val="00A13990"/>
    <w:rsid w:val="00A13A84"/>
    <w:rsid w:val="00A13AE5"/>
    <w:rsid w:val="00A13AFA"/>
    <w:rsid w:val="00A1407E"/>
    <w:rsid w:val="00A14113"/>
    <w:rsid w:val="00A1419A"/>
    <w:rsid w:val="00A14688"/>
    <w:rsid w:val="00A14885"/>
    <w:rsid w:val="00A149B7"/>
    <w:rsid w:val="00A14EA7"/>
    <w:rsid w:val="00A15321"/>
    <w:rsid w:val="00A153F5"/>
    <w:rsid w:val="00A154DD"/>
    <w:rsid w:val="00A155DE"/>
    <w:rsid w:val="00A156DA"/>
    <w:rsid w:val="00A15A7F"/>
    <w:rsid w:val="00A15B09"/>
    <w:rsid w:val="00A15E57"/>
    <w:rsid w:val="00A15F00"/>
    <w:rsid w:val="00A16184"/>
    <w:rsid w:val="00A16356"/>
    <w:rsid w:val="00A1641C"/>
    <w:rsid w:val="00A16720"/>
    <w:rsid w:val="00A16D5E"/>
    <w:rsid w:val="00A1721B"/>
    <w:rsid w:val="00A1727D"/>
    <w:rsid w:val="00A173C0"/>
    <w:rsid w:val="00A1767A"/>
    <w:rsid w:val="00A17A1C"/>
    <w:rsid w:val="00A17D24"/>
    <w:rsid w:val="00A17E3A"/>
    <w:rsid w:val="00A20020"/>
    <w:rsid w:val="00A200D0"/>
    <w:rsid w:val="00A2029D"/>
    <w:rsid w:val="00A20383"/>
    <w:rsid w:val="00A20441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7CD"/>
    <w:rsid w:val="00A2197A"/>
    <w:rsid w:val="00A21A4A"/>
    <w:rsid w:val="00A21AB8"/>
    <w:rsid w:val="00A21C0A"/>
    <w:rsid w:val="00A21F74"/>
    <w:rsid w:val="00A220AB"/>
    <w:rsid w:val="00A220EC"/>
    <w:rsid w:val="00A221CC"/>
    <w:rsid w:val="00A223EA"/>
    <w:rsid w:val="00A22546"/>
    <w:rsid w:val="00A22678"/>
    <w:rsid w:val="00A22C05"/>
    <w:rsid w:val="00A22C67"/>
    <w:rsid w:val="00A22DB2"/>
    <w:rsid w:val="00A23164"/>
    <w:rsid w:val="00A23331"/>
    <w:rsid w:val="00A2333F"/>
    <w:rsid w:val="00A23585"/>
    <w:rsid w:val="00A235D2"/>
    <w:rsid w:val="00A23AB9"/>
    <w:rsid w:val="00A23C66"/>
    <w:rsid w:val="00A23CA5"/>
    <w:rsid w:val="00A241A5"/>
    <w:rsid w:val="00A24346"/>
    <w:rsid w:val="00A246A6"/>
    <w:rsid w:val="00A2492F"/>
    <w:rsid w:val="00A24A50"/>
    <w:rsid w:val="00A24CA0"/>
    <w:rsid w:val="00A24FB0"/>
    <w:rsid w:val="00A24FFF"/>
    <w:rsid w:val="00A252E7"/>
    <w:rsid w:val="00A25804"/>
    <w:rsid w:val="00A25A86"/>
    <w:rsid w:val="00A25AE3"/>
    <w:rsid w:val="00A25B27"/>
    <w:rsid w:val="00A25B8B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695"/>
    <w:rsid w:val="00A2792C"/>
    <w:rsid w:val="00A27A7B"/>
    <w:rsid w:val="00A27ADF"/>
    <w:rsid w:val="00A27B00"/>
    <w:rsid w:val="00A27ECD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860"/>
    <w:rsid w:val="00A31A00"/>
    <w:rsid w:val="00A31DD6"/>
    <w:rsid w:val="00A31EDE"/>
    <w:rsid w:val="00A31FA5"/>
    <w:rsid w:val="00A323D9"/>
    <w:rsid w:val="00A32453"/>
    <w:rsid w:val="00A327CF"/>
    <w:rsid w:val="00A32916"/>
    <w:rsid w:val="00A32B9C"/>
    <w:rsid w:val="00A32CB9"/>
    <w:rsid w:val="00A32F32"/>
    <w:rsid w:val="00A32F4C"/>
    <w:rsid w:val="00A32F7F"/>
    <w:rsid w:val="00A32F92"/>
    <w:rsid w:val="00A33171"/>
    <w:rsid w:val="00A332CA"/>
    <w:rsid w:val="00A333D4"/>
    <w:rsid w:val="00A33581"/>
    <w:rsid w:val="00A3371B"/>
    <w:rsid w:val="00A3398D"/>
    <w:rsid w:val="00A33998"/>
    <w:rsid w:val="00A33A0B"/>
    <w:rsid w:val="00A33CD4"/>
    <w:rsid w:val="00A33E81"/>
    <w:rsid w:val="00A34014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DCB"/>
    <w:rsid w:val="00A36E2F"/>
    <w:rsid w:val="00A36FFA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6BE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7A"/>
    <w:rsid w:val="00A4388C"/>
    <w:rsid w:val="00A438EA"/>
    <w:rsid w:val="00A43A0B"/>
    <w:rsid w:val="00A43A13"/>
    <w:rsid w:val="00A43BA3"/>
    <w:rsid w:val="00A440B4"/>
    <w:rsid w:val="00A44105"/>
    <w:rsid w:val="00A4429D"/>
    <w:rsid w:val="00A444AD"/>
    <w:rsid w:val="00A446C0"/>
    <w:rsid w:val="00A44B7D"/>
    <w:rsid w:val="00A450DC"/>
    <w:rsid w:val="00A454DA"/>
    <w:rsid w:val="00A45892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FDF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0EDB"/>
    <w:rsid w:val="00A51024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87"/>
    <w:rsid w:val="00A524FB"/>
    <w:rsid w:val="00A52C19"/>
    <w:rsid w:val="00A52CBC"/>
    <w:rsid w:val="00A53158"/>
    <w:rsid w:val="00A53451"/>
    <w:rsid w:val="00A534D4"/>
    <w:rsid w:val="00A54356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0E"/>
    <w:rsid w:val="00A605D7"/>
    <w:rsid w:val="00A605EE"/>
    <w:rsid w:val="00A608DC"/>
    <w:rsid w:val="00A60906"/>
    <w:rsid w:val="00A60AD1"/>
    <w:rsid w:val="00A60D62"/>
    <w:rsid w:val="00A60DFB"/>
    <w:rsid w:val="00A60E3E"/>
    <w:rsid w:val="00A60E92"/>
    <w:rsid w:val="00A60F40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C08"/>
    <w:rsid w:val="00A62DFA"/>
    <w:rsid w:val="00A6326B"/>
    <w:rsid w:val="00A636A4"/>
    <w:rsid w:val="00A6386A"/>
    <w:rsid w:val="00A638FD"/>
    <w:rsid w:val="00A63902"/>
    <w:rsid w:val="00A639FB"/>
    <w:rsid w:val="00A63C01"/>
    <w:rsid w:val="00A63CF0"/>
    <w:rsid w:val="00A63D2F"/>
    <w:rsid w:val="00A63E3F"/>
    <w:rsid w:val="00A63E91"/>
    <w:rsid w:val="00A63FCE"/>
    <w:rsid w:val="00A6415B"/>
    <w:rsid w:val="00A64438"/>
    <w:rsid w:val="00A64498"/>
    <w:rsid w:val="00A64825"/>
    <w:rsid w:val="00A648C0"/>
    <w:rsid w:val="00A64A7F"/>
    <w:rsid w:val="00A64B57"/>
    <w:rsid w:val="00A64D8D"/>
    <w:rsid w:val="00A64FB4"/>
    <w:rsid w:val="00A65116"/>
    <w:rsid w:val="00A65167"/>
    <w:rsid w:val="00A65381"/>
    <w:rsid w:val="00A653FF"/>
    <w:rsid w:val="00A65475"/>
    <w:rsid w:val="00A65502"/>
    <w:rsid w:val="00A6554C"/>
    <w:rsid w:val="00A6583A"/>
    <w:rsid w:val="00A65857"/>
    <w:rsid w:val="00A65B6D"/>
    <w:rsid w:val="00A65C65"/>
    <w:rsid w:val="00A65CCB"/>
    <w:rsid w:val="00A65DA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B2"/>
    <w:rsid w:val="00A66AF9"/>
    <w:rsid w:val="00A66B92"/>
    <w:rsid w:val="00A66C0A"/>
    <w:rsid w:val="00A66FBA"/>
    <w:rsid w:val="00A67265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2E8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93"/>
    <w:rsid w:val="00A735F6"/>
    <w:rsid w:val="00A7376A"/>
    <w:rsid w:val="00A73E16"/>
    <w:rsid w:val="00A73F70"/>
    <w:rsid w:val="00A7417B"/>
    <w:rsid w:val="00A74551"/>
    <w:rsid w:val="00A7457C"/>
    <w:rsid w:val="00A74994"/>
    <w:rsid w:val="00A74A99"/>
    <w:rsid w:val="00A74D11"/>
    <w:rsid w:val="00A74E62"/>
    <w:rsid w:val="00A75446"/>
    <w:rsid w:val="00A75669"/>
    <w:rsid w:val="00A756C4"/>
    <w:rsid w:val="00A75797"/>
    <w:rsid w:val="00A75825"/>
    <w:rsid w:val="00A758B0"/>
    <w:rsid w:val="00A758C4"/>
    <w:rsid w:val="00A75BEF"/>
    <w:rsid w:val="00A75C6D"/>
    <w:rsid w:val="00A75D8C"/>
    <w:rsid w:val="00A75F66"/>
    <w:rsid w:val="00A761A9"/>
    <w:rsid w:val="00A76456"/>
    <w:rsid w:val="00A765FC"/>
    <w:rsid w:val="00A76841"/>
    <w:rsid w:val="00A76A45"/>
    <w:rsid w:val="00A76C3E"/>
    <w:rsid w:val="00A76D63"/>
    <w:rsid w:val="00A76D72"/>
    <w:rsid w:val="00A76DC6"/>
    <w:rsid w:val="00A76E0F"/>
    <w:rsid w:val="00A7714E"/>
    <w:rsid w:val="00A77271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7E0"/>
    <w:rsid w:val="00A82D64"/>
    <w:rsid w:val="00A82DD8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A71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2B2"/>
    <w:rsid w:val="00A854B8"/>
    <w:rsid w:val="00A856F5"/>
    <w:rsid w:val="00A8596A"/>
    <w:rsid w:val="00A85DF0"/>
    <w:rsid w:val="00A85E5F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7A7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34"/>
    <w:rsid w:val="00A94B30"/>
    <w:rsid w:val="00A94BD2"/>
    <w:rsid w:val="00A94CF9"/>
    <w:rsid w:val="00A951C5"/>
    <w:rsid w:val="00A95425"/>
    <w:rsid w:val="00A95992"/>
    <w:rsid w:val="00A95A3D"/>
    <w:rsid w:val="00A95B4C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3F"/>
    <w:rsid w:val="00A96D8D"/>
    <w:rsid w:val="00A96FD7"/>
    <w:rsid w:val="00A9733B"/>
    <w:rsid w:val="00A977EE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61A"/>
    <w:rsid w:val="00AA1807"/>
    <w:rsid w:val="00AA19EC"/>
    <w:rsid w:val="00AA1A6F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476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0"/>
    <w:rsid w:val="00AA5EB8"/>
    <w:rsid w:val="00AA5FC7"/>
    <w:rsid w:val="00AA608B"/>
    <w:rsid w:val="00AA6324"/>
    <w:rsid w:val="00AA6AF1"/>
    <w:rsid w:val="00AA6C06"/>
    <w:rsid w:val="00AA6D7B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58C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3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DB"/>
    <w:rsid w:val="00AB307E"/>
    <w:rsid w:val="00AB356B"/>
    <w:rsid w:val="00AB357C"/>
    <w:rsid w:val="00AB358D"/>
    <w:rsid w:val="00AB35DC"/>
    <w:rsid w:val="00AB369D"/>
    <w:rsid w:val="00AB3798"/>
    <w:rsid w:val="00AB37CE"/>
    <w:rsid w:val="00AB3ADA"/>
    <w:rsid w:val="00AB3C80"/>
    <w:rsid w:val="00AB402E"/>
    <w:rsid w:val="00AB40A2"/>
    <w:rsid w:val="00AB4304"/>
    <w:rsid w:val="00AB4733"/>
    <w:rsid w:val="00AB49A9"/>
    <w:rsid w:val="00AB4A28"/>
    <w:rsid w:val="00AB4F1A"/>
    <w:rsid w:val="00AB5104"/>
    <w:rsid w:val="00AB51BA"/>
    <w:rsid w:val="00AB58B7"/>
    <w:rsid w:val="00AB5F17"/>
    <w:rsid w:val="00AB5F5C"/>
    <w:rsid w:val="00AB60FF"/>
    <w:rsid w:val="00AB612C"/>
    <w:rsid w:val="00AB62F6"/>
    <w:rsid w:val="00AB64F6"/>
    <w:rsid w:val="00AB6562"/>
    <w:rsid w:val="00AB6E25"/>
    <w:rsid w:val="00AB6F58"/>
    <w:rsid w:val="00AB6FB1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B86"/>
    <w:rsid w:val="00AC1FFA"/>
    <w:rsid w:val="00AC202E"/>
    <w:rsid w:val="00AC215E"/>
    <w:rsid w:val="00AC2532"/>
    <w:rsid w:val="00AC25F3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474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711"/>
    <w:rsid w:val="00AC78E4"/>
    <w:rsid w:val="00AC7A21"/>
    <w:rsid w:val="00AC7A22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1D"/>
    <w:rsid w:val="00AD07C2"/>
    <w:rsid w:val="00AD0A30"/>
    <w:rsid w:val="00AD0AC9"/>
    <w:rsid w:val="00AD0B1C"/>
    <w:rsid w:val="00AD0C96"/>
    <w:rsid w:val="00AD10E0"/>
    <w:rsid w:val="00AD1108"/>
    <w:rsid w:val="00AD1395"/>
    <w:rsid w:val="00AD1479"/>
    <w:rsid w:val="00AD156C"/>
    <w:rsid w:val="00AD1953"/>
    <w:rsid w:val="00AD1A49"/>
    <w:rsid w:val="00AD1B30"/>
    <w:rsid w:val="00AD1C73"/>
    <w:rsid w:val="00AD1E44"/>
    <w:rsid w:val="00AD1FAC"/>
    <w:rsid w:val="00AD2308"/>
    <w:rsid w:val="00AD235D"/>
    <w:rsid w:val="00AD283E"/>
    <w:rsid w:val="00AD2D67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8A6"/>
    <w:rsid w:val="00AD4AB4"/>
    <w:rsid w:val="00AD4DD3"/>
    <w:rsid w:val="00AD4E96"/>
    <w:rsid w:val="00AD5158"/>
    <w:rsid w:val="00AD5447"/>
    <w:rsid w:val="00AD54C9"/>
    <w:rsid w:val="00AD5693"/>
    <w:rsid w:val="00AD5965"/>
    <w:rsid w:val="00AD5CC9"/>
    <w:rsid w:val="00AD5E92"/>
    <w:rsid w:val="00AD5F5D"/>
    <w:rsid w:val="00AD62A5"/>
    <w:rsid w:val="00AD62ED"/>
    <w:rsid w:val="00AD64D4"/>
    <w:rsid w:val="00AD6560"/>
    <w:rsid w:val="00AD67F3"/>
    <w:rsid w:val="00AD687D"/>
    <w:rsid w:val="00AD6884"/>
    <w:rsid w:val="00AD6903"/>
    <w:rsid w:val="00AD6A0A"/>
    <w:rsid w:val="00AD6B8B"/>
    <w:rsid w:val="00AD6D2E"/>
    <w:rsid w:val="00AD6D42"/>
    <w:rsid w:val="00AD6D8F"/>
    <w:rsid w:val="00AD71B8"/>
    <w:rsid w:val="00AD72A3"/>
    <w:rsid w:val="00AD77E0"/>
    <w:rsid w:val="00AD7AB6"/>
    <w:rsid w:val="00AD7D29"/>
    <w:rsid w:val="00AD7D57"/>
    <w:rsid w:val="00AD7E66"/>
    <w:rsid w:val="00AE00C9"/>
    <w:rsid w:val="00AE0331"/>
    <w:rsid w:val="00AE065E"/>
    <w:rsid w:val="00AE0B0E"/>
    <w:rsid w:val="00AE0B4D"/>
    <w:rsid w:val="00AE0CC0"/>
    <w:rsid w:val="00AE0D60"/>
    <w:rsid w:val="00AE0F32"/>
    <w:rsid w:val="00AE0F4F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E45"/>
    <w:rsid w:val="00AE2FCD"/>
    <w:rsid w:val="00AE32FC"/>
    <w:rsid w:val="00AE342B"/>
    <w:rsid w:val="00AE3538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716"/>
    <w:rsid w:val="00AE69A4"/>
    <w:rsid w:val="00AE69BC"/>
    <w:rsid w:val="00AE6DB6"/>
    <w:rsid w:val="00AE710A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28B"/>
    <w:rsid w:val="00AF15C2"/>
    <w:rsid w:val="00AF1709"/>
    <w:rsid w:val="00AF17AD"/>
    <w:rsid w:val="00AF1963"/>
    <w:rsid w:val="00AF1A4A"/>
    <w:rsid w:val="00AF1CD4"/>
    <w:rsid w:val="00AF1EA0"/>
    <w:rsid w:val="00AF1F97"/>
    <w:rsid w:val="00AF2434"/>
    <w:rsid w:val="00AF2553"/>
    <w:rsid w:val="00AF2814"/>
    <w:rsid w:val="00AF2B47"/>
    <w:rsid w:val="00AF2B90"/>
    <w:rsid w:val="00AF2FF3"/>
    <w:rsid w:val="00AF306A"/>
    <w:rsid w:val="00AF30C1"/>
    <w:rsid w:val="00AF313D"/>
    <w:rsid w:val="00AF318C"/>
    <w:rsid w:val="00AF32AF"/>
    <w:rsid w:val="00AF3372"/>
    <w:rsid w:val="00AF3481"/>
    <w:rsid w:val="00AF349E"/>
    <w:rsid w:val="00AF34CF"/>
    <w:rsid w:val="00AF34D2"/>
    <w:rsid w:val="00AF3500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07D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B7E"/>
    <w:rsid w:val="00AF5C6D"/>
    <w:rsid w:val="00AF5C89"/>
    <w:rsid w:val="00AF5DF8"/>
    <w:rsid w:val="00AF6463"/>
    <w:rsid w:val="00AF66F1"/>
    <w:rsid w:val="00AF688A"/>
    <w:rsid w:val="00AF68F6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0FCC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7C3"/>
    <w:rsid w:val="00B027ED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620"/>
    <w:rsid w:val="00B04CC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3E5"/>
    <w:rsid w:val="00B07925"/>
    <w:rsid w:val="00B07B4D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8F"/>
    <w:rsid w:val="00B115F8"/>
    <w:rsid w:val="00B11881"/>
    <w:rsid w:val="00B11A98"/>
    <w:rsid w:val="00B11C66"/>
    <w:rsid w:val="00B11E17"/>
    <w:rsid w:val="00B12092"/>
    <w:rsid w:val="00B120EB"/>
    <w:rsid w:val="00B121EB"/>
    <w:rsid w:val="00B1226C"/>
    <w:rsid w:val="00B12278"/>
    <w:rsid w:val="00B1229F"/>
    <w:rsid w:val="00B12511"/>
    <w:rsid w:val="00B125C2"/>
    <w:rsid w:val="00B125FE"/>
    <w:rsid w:val="00B12797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5DC"/>
    <w:rsid w:val="00B17767"/>
    <w:rsid w:val="00B178C9"/>
    <w:rsid w:val="00B17967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0F78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4A6"/>
    <w:rsid w:val="00B2280A"/>
    <w:rsid w:val="00B22A4E"/>
    <w:rsid w:val="00B22BCF"/>
    <w:rsid w:val="00B22BD7"/>
    <w:rsid w:val="00B22BE4"/>
    <w:rsid w:val="00B22C3F"/>
    <w:rsid w:val="00B22F66"/>
    <w:rsid w:val="00B23497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36"/>
    <w:rsid w:val="00B316C6"/>
    <w:rsid w:val="00B318B1"/>
    <w:rsid w:val="00B319A0"/>
    <w:rsid w:val="00B31A1E"/>
    <w:rsid w:val="00B31A4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14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19E"/>
    <w:rsid w:val="00B3635B"/>
    <w:rsid w:val="00B36BC4"/>
    <w:rsid w:val="00B36EF5"/>
    <w:rsid w:val="00B37183"/>
    <w:rsid w:val="00B371DA"/>
    <w:rsid w:val="00B37554"/>
    <w:rsid w:val="00B3787B"/>
    <w:rsid w:val="00B378C2"/>
    <w:rsid w:val="00B37A08"/>
    <w:rsid w:val="00B37B5C"/>
    <w:rsid w:val="00B37B7C"/>
    <w:rsid w:val="00B37C2E"/>
    <w:rsid w:val="00B37E60"/>
    <w:rsid w:val="00B401B2"/>
    <w:rsid w:val="00B4062D"/>
    <w:rsid w:val="00B406BB"/>
    <w:rsid w:val="00B409D9"/>
    <w:rsid w:val="00B40AD4"/>
    <w:rsid w:val="00B40F2E"/>
    <w:rsid w:val="00B410EA"/>
    <w:rsid w:val="00B4149F"/>
    <w:rsid w:val="00B4164E"/>
    <w:rsid w:val="00B416D8"/>
    <w:rsid w:val="00B41B78"/>
    <w:rsid w:val="00B41B83"/>
    <w:rsid w:val="00B41B9E"/>
    <w:rsid w:val="00B41F0F"/>
    <w:rsid w:val="00B41F92"/>
    <w:rsid w:val="00B42063"/>
    <w:rsid w:val="00B42265"/>
    <w:rsid w:val="00B4255F"/>
    <w:rsid w:val="00B42A85"/>
    <w:rsid w:val="00B42C74"/>
    <w:rsid w:val="00B42DED"/>
    <w:rsid w:val="00B42FC8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048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9A"/>
    <w:rsid w:val="00B52F64"/>
    <w:rsid w:val="00B52FB1"/>
    <w:rsid w:val="00B52FF0"/>
    <w:rsid w:val="00B531E6"/>
    <w:rsid w:val="00B533A6"/>
    <w:rsid w:val="00B53405"/>
    <w:rsid w:val="00B53506"/>
    <w:rsid w:val="00B53644"/>
    <w:rsid w:val="00B536B4"/>
    <w:rsid w:val="00B53D60"/>
    <w:rsid w:val="00B540ED"/>
    <w:rsid w:val="00B54127"/>
    <w:rsid w:val="00B5422C"/>
    <w:rsid w:val="00B54630"/>
    <w:rsid w:val="00B54B9B"/>
    <w:rsid w:val="00B54BB7"/>
    <w:rsid w:val="00B54BC0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822"/>
    <w:rsid w:val="00B61902"/>
    <w:rsid w:val="00B61EAE"/>
    <w:rsid w:val="00B61ED9"/>
    <w:rsid w:val="00B61F0F"/>
    <w:rsid w:val="00B624DC"/>
    <w:rsid w:val="00B62B74"/>
    <w:rsid w:val="00B63837"/>
    <w:rsid w:val="00B63896"/>
    <w:rsid w:val="00B63935"/>
    <w:rsid w:val="00B639F7"/>
    <w:rsid w:val="00B63C5C"/>
    <w:rsid w:val="00B63EA7"/>
    <w:rsid w:val="00B63EC0"/>
    <w:rsid w:val="00B6403C"/>
    <w:rsid w:val="00B64238"/>
    <w:rsid w:val="00B64769"/>
    <w:rsid w:val="00B6477B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99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C7D"/>
    <w:rsid w:val="00B66D30"/>
    <w:rsid w:val="00B66E15"/>
    <w:rsid w:val="00B66F39"/>
    <w:rsid w:val="00B66F85"/>
    <w:rsid w:val="00B66FEA"/>
    <w:rsid w:val="00B6730E"/>
    <w:rsid w:val="00B6732D"/>
    <w:rsid w:val="00B67386"/>
    <w:rsid w:val="00B674B0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485"/>
    <w:rsid w:val="00B72615"/>
    <w:rsid w:val="00B7277D"/>
    <w:rsid w:val="00B728B5"/>
    <w:rsid w:val="00B729E7"/>
    <w:rsid w:val="00B72C68"/>
    <w:rsid w:val="00B73161"/>
    <w:rsid w:val="00B73215"/>
    <w:rsid w:val="00B735BA"/>
    <w:rsid w:val="00B73611"/>
    <w:rsid w:val="00B736C3"/>
    <w:rsid w:val="00B738EE"/>
    <w:rsid w:val="00B73A5D"/>
    <w:rsid w:val="00B73D7B"/>
    <w:rsid w:val="00B73D85"/>
    <w:rsid w:val="00B73E6E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1EF"/>
    <w:rsid w:val="00B825FE"/>
    <w:rsid w:val="00B82709"/>
    <w:rsid w:val="00B8279D"/>
    <w:rsid w:val="00B8294F"/>
    <w:rsid w:val="00B829B4"/>
    <w:rsid w:val="00B82DAD"/>
    <w:rsid w:val="00B82DF3"/>
    <w:rsid w:val="00B82F9C"/>
    <w:rsid w:val="00B83174"/>
    <w:rsid w:val="00B831A3"/>
    <w:rsid w:val="00B833AA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831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8FD"/>
    <w:rsid w:val="00B87A51"/>
    <w:rsid w:val="00B87A63"/>
    <w:rsid w:val="00B87C3E"/>
    <w:rsid w:val="00B87CF4"/>
    <w:rsid w:val="00B87E4C"/>
    <w:rsid w:val="00B87EA8"/>
    <w:rsid w:val="00B9027A"/>
    <w:rsid w:val="00B905DE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4BB"/>
    <w:rsid w:val="00B9658F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09D"/>
    <w:rsid w:val="00BA0405"/>
    <w:rsid w:val="00BA0559"/>
    <w:rsid w:val="00BA080E"/>
    <w:rsid w:val="00BA0A17"/>
    <w:rsid w:val="00BA0CD0"/>
    <w:rsid w:val="00BA0CFC"/>
    <w:rsid w:val="00BA0D1A"/>
    <w:rsid w:val="00BA0EFA"/>
    <w:rsid w:val="00BA1027"/>
    <w:rsid w:val="00BA1368"/>
    <w:rsid w:val="00BA13E8"/>
    <w:rsid w:val="00BA14A0"/>
    <w:rsid w:val="00BA1516"/>
    <w:rsid w:val="00BA1571"/>
    <w:rsid w:val="00BA1854"/>
    <w:rsid w:val="00BA189C"/>
    <w:rsid w:val="00BA1B13"/>
    <w:rsid w:val="00BA1B2E"/>
    <w:rsid w:val="00BA1D0B"/>
    <w:rsid w:val="00BA1E67"/>
    <w:rsid w:val="00BA1F6F"/>
    <w:rsid w:val="00BA22AC"/>
    <w:rsid w:val="00BA234F"/>
    <w:rsid w:val="00BA28F1"/>
    <w:rsid w:val="00BA2AB4"/>
    <w:rsid w:val="00BA3304"/>
    <w:rsid w:val="00BA336C"/>
    <w:rsid w:val="00BA339D"/>
    <w:rsid w:val="00BA378E"/>
    <w:rsid w:val="00BA37EA"/>
    <w:rsid w:val="00BA3925"/>
    <w:rsid w:val="00BA397E"/>
    <w:rsid w:val="00BA3B72"/>
    <w:rsid w:val="00BA3CFB"/>
    <w:rsid w:val="00BA42FE"/>
    <w:rsid w:val="00BA4783"/>
    <w:rsid w:val="00BA48DF"/>
    <w:rsid w:val="00BA4A7A"/>
    <w:rsid w:val="00BA4AF4"/>
    <w:rsid w:val="00BA4BE6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3DF"/>
    <w:rsid w:val="00BB050B"/>
    <w:rsid w:val="00BB0517"/>
    <w:rsid w:val="00BB0699"/>
    <w:rsid w:val="00BB0AB0"/>
    <w:rsid w:val="00BB0E69"/>
    <w:rsid w:val="00BB0F43"/>
    <w:rsid w:val="00BB11BB"/>
    <w:rsid w:val="00BB13EA"/>
    <w:rsid w:val="00BB148C"/>
    <w:rsid w:val="00BB165E"/>
    <w:rsid w:val="00BB16C8"/>
    <w:rsid w:val="00BB179B"/>
    <w:rsid w:val="00BB1978"/>
    <w:rsid w:val="00BB19CC"/>
    <w:rsid w:val="00BB1ADA"/>
    <w:rsid w:val="00BB1B41"/>
    <w:rsid w:val="00BB1B78"/>
    <w:rsid w:val="00BB1D20"/>
    <w:rsid w:val="00BB1D2E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190"/>
    <w:rsid w:val="00BB3272"/>
    <w:rsid w:val="00BB3516"/>
    <w:rsid w:val="00BB354D"/>
    <w:rsid w:val="00BB3553"/>
    <w:rsid w:val="00BB35D3"/>
    <w:rsid w:val="00BB3A79"/>
    <w:rsid w:val="00BB3A7F"/>
    <w:rsid w:val="00BB4080"/>
    <w:rsid w:val="00BB4143"/>
    <w:rsid w:val="00BB49BF"/>
    <w:rsid w:val="00BB4A9E"/>
    <w:rsid w:val="00BB4B07"/>
    <w:rsid w:val="00BB4C20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2D2"/>
    <w:rsid w:val="00BB75C8"/>
    <w:rsid w:val="00BB763C"/>
    <w:rsid w:val="00BB79C3"/>
    <w:rsid w:val="00BB7C62"/>
    <w:rsid w:val="00BB7E5E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12"/>
    <w:rsid w:val="00BC408E"/>
    <w:rsid w:val="00BC40A2"/>
    <w:rsid w:val="00BC40DF"/>
    <w:rsid w:val="00BC41FD"/>
    <w:rsid w:val="00BC4462"/>
    <w:rsid w:val="00BC450C"/>
    <w:rsid w:val="00BC4624"/>
    <w:rsid w:val="00BC46A0"/>
    <w:rsid w:val="00BC4A07"/>
    <w:rsid w:val="00BC4A86"/>
    <w:rsid w:val="00BC4CB2"/>
    <w:rsid w:val="00BC4F97"/>
    <w:rsid w:val="00BC4F99"/>
    <w:rsid w:val="00BC4FC4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0B7"/>
    <w:rsid w:val="00BD042D"/>
    <w:rsid w:val="00BD0CFF"/>
    <w:rsid w:val="00BD0D22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4E7"/>
    <w:rsid w:val="00BD2B43"/>
    <w:rsid w:val="00BD2C42"/>
    <w:rsid w:val="00BD31D4"/>
    <w:rsid w:val="00BD336D"/>
    <w:rsid w:val="00BD352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BF1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1F2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0FE7"/>
    <w:rsid w:val="00BE10D4"/>
    <w:rsid w:val="00BE1231"/>
    <w:rsid w:val="00BE12E3"/>
    <w:rsid w:val="00BE1581"/>
    <w:rsid w:val="00BE1738"/>
    <w:rsid w:val="00BE1864"/>
    <w:rsid w:val="00BE1F9E"/>
    <w:rsid w:val="00BE2031"/>
    <w:rsid w:val="00BE2047"/>
    <w:rsid w:val="00BE2075"/>
    <w:rsid w:val="00BE2135"/>
    <w:rsid w:val="00BE23A3"/>
    <w:rsid w:val="00BE2460"/>
    <w:rsid w:val="00BE2579"/>
    <w:rsid w:val="00BE27FA"/>
    <w:rsid w:val="00BE27FC"/>
    <w:rsid w:val="00BE295E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138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D7A"/>
    <w:rsid w:val="00BE7F78"/>
    <w:rsid w:val="00BF0044"/>
    <w:rsid w:val="00BF057B"/>
    <w:rsid w:val="00BF06C3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8B1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28D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20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81E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998"/>
    <w:rsid w:val="00C05AF5"/>
    <w:rsid w:val="00C05F87"/>
    <w:rsid w:val="00C06044"/>
    <w:rsid w:val="00C0632D"/>
    <w:rsid w:val="00C06580"/>
    <w:rsid w:val="00C06708"/>
    <w:rsid w:val="00C06781"/>
    <w:rsid w:val="00C06C48"/>
    <w:rsid w:val="00C06DAD"/>
    <w:rsid w:val="00C0703C"/>
    <w:rsid w:val="00C0706E"/>
    <w:rsid w:val="00C0725B"/>
    <w:rsid w:val="00C075CE"/>
    <w:rsid w:val="00C0773C"/>
    <w:rsid w:val="00C07805"/>
    <w:rsid w:val="00C07909"/>
    <w:rsid w:val="00C07ECB"/>
    <w:rsid w:val="00C07FBD"/>
    <w:rsid w:val="00C10422"/>
    <w:rsid w:val="00C10427"/>
    <w:rsid w:val="00C10547"/>
    <w:rsid w:val="00C1061E"/>
    <w:rsid w:val="00C10C7A"/>
    <w:rsid w:val="00C10D27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0CA"/>
    <w:rsid w:val="00C130D8"/>
    <w:rsid w:val="00C133D9"/>
    <w:rsid w:val="00C138F5"/>
    <w:rsid w:val="00C139C7"/>
    <w:rsid w:val="00C13AD8"/>
    <w:rsid w:val="00C13D41"/>
    <w:rsid w:val="00C142DA"/>
    <w:rsid w:val="00C1434E"/>
    <w:rsid w:val="00C14783"/>
    <w:rsid w:val="00C14880"/>
    <w:rsid w:val="00C1488F"/>
    <w:rsid w:val="00C149B7"/>
    <w:rsid w:val="00C14A0A"/>
    <w:rsid w:val="00C14D2A"/>
    <w:rsid w:val="00C14EEA"/>
    <w:rsid w:val="00C14FB7"/>
    <w:rsid w:val="00C152C8"/>
    <w:rsid w:val="00C154E2"/>
    <w:rsid w:val="00C15970"/>
    <w:rsid w:val="00C15CFD"/>
    <w:rsid w:val="00C16066"/>
    <w:rsid w:val="00C16277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117"/>
    <w:rsid w:val="00C223A3"/>
    <w:rsid w:val="00C22CC1"/>
    <w:rsid w:val="00C23580"/>
    <w:rsid w:val="00C235B1"/>
    <w:rsid w:val="00C236D7"/>
    <w:rsid w:val="00C237FC"/>
    <w:rsid w:val="00C239DE"/>
    <w:rsid w:val="00C23DF6"/>
    <w:rsid w:val="00C23E51"/>
    <w:rsid w:val="00C24174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30"/>
    <w:rsid w:val="00C25876"/>
    <w:rsid w:val="00C25A33"/>
    <w:rsid w:val="00C25FC9"/>
    <w:rsid w:val="00C2660B"/>
    <w:rsid w:val="00C26BF6"/>
    <w:rsid w:val="00C26BFC"/>
    <w:rsid w:val="00C26C78"/>
    <w:rsid w:val="00C26EBF"/>
    <w:rsid w:val="00C272B6"/>
    <w:rsid w:val="00C272C1"/>
    <w:rsid w:val="00C2730E"/>
    <w:rsid w:val="00C27439"/>
    <w:rsid w:val="00C27559"/>
    <w:rsid w:val="00C27888"/>
    <w:rsid w:val="00C27B46"/>
    <w:rsid w:val="00C27E3C"/>
    <w:rsid w:val="00C27F1F"/>
    <w:rsid w:val="00C3059D"/>
    <w:rsid w:val="00C3070B"/>
    <w:rsid w:val="00C3080D"/>
    <w:rsid w:val="00C30B7E"/>
    <w:rsid w:val="00C30E8B"/>
    <w:rsid w:val="00C31013"/>
    <w:rsid w:val="00C31403"/>
    <w:rsid w:val="00C318BB"/>
    <w:rsid w:val="00C31FC9"/>
    <w:rsid w:val="00C322B8"/>
    <w:rsid w:val="00C32AA8"/>
    <w:rsid w:val="00C32ED9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51B"/>
    <w:rsid w:val="00C365AA"/>
    <w:rsid w:val="00C367CD"/>
    <w:rsid w:val="00C367FA"/>
    <w:rsid w:val="00C36B5F"/>
    <w:rsid w:val="00C370A4"/>
    <w:rsid w:val="00C37333"/>
    <w:rsid w:val="00C37520"/>
    <w:rsid w:val="00C3791C"/>
    <w:rsid w:val="00C3798A"/>
    <w:rsid w:val="00C37A23"/>
    <w:rsid w:val="00C37CB2"/>
    <w:rsid w:val="00C37DCA"/>
    <w:rsid w:val="00C37E4C"/>
    <w:rsid w:val="00C37FE6"/>
    <w:rsid w:val="00C40047"/>
    <w:rsid w:val="00C40112"/>
    <w:rsid w:val="00C4017A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2CA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A1E"/>
    <w:rsid w:val="00C44C93"/>
    <w:rsid w:val="00C44D37"/>
    <w:rsid w:val="00C44E4B"/>
    <w:rsid w:val="00C44EAA"/>
    <w:rsid w:val="00C450E6"/>
    <w:rsid w:val="00C4559B"/>
    <w:rsid w:val="00C456B4"/>
    <w:rsid w:val="00C4592A"/>
    <w:rsid w:val="00C45ADB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4F0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3B"/>
    <w:rsid w:val="00C50B57"/>
    <w:rsid w:val="00C50B5A"/>
    <w:rsid w:val="00C511AA"/>
    <w:rsid w:val="00C51287"/>
    <w:rsid w:val="00C5171F"/>
    <w:rsid w:val="00C5174E"/>
    <w:rsid w:val="00C5175C"/>
    <w:rsid w:val="00C519E7"/>
    <w:rsid w:val="00C51A17"/>
    <w:rsid w:val="00C51A67"/>
    <w:rsid w:val="00C51C10"/>
    <w:rsid w:val="00C52998"/>
    <w:rsid w:val="00C52CAF"/>
    <w:rsid w:val="00C52DD8"/>
    <w:rsid w:val="00C52F0C"/>
    <w:rsid w:val="00C530D1"/>
    <w:rsid w:val="00C53276"/>
    <w:rsid w:val="00C536F2"/>
    <w:rsid w:val="00C5378A"/>
    <w:rsid w:val="00C537A2"/>
    <w:rsid w:val="00C53BFF"/>
    <w:rsid w:val="00C5426D"/>
    <w:rsid w:val="00C5450A"/>
    <w:rsid w:val="00C5463C"/>
    <w:rsid w:val="00C54A48"/>
    <w:rsid w:val="00C54CCB"/>
    <w:rsid w:val="00C54E66"/>
    <w:rsid w:val="00C5515B"/>
    <w:rsid w:val="00C55233"/>
    <w:rsid w:val="00C5537D"/>
    <w:rsid w:val="00C55D63"/>
    <w:rsid w:val="00C55E65"/>
    <w:rsid w:val="00C56159"/>
    <w:rsid w:val="00C561BD"/>
    <w:rsid w:val="00C562FA"/>
    <w:rsid w:val="00C563C1"/>
    <w:rsid w:val="00C563E7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6C8"/>
    <w:rsid w:val="00C60765"/>
    <w:rsid w:val="00C607A3"/>
    <w:rsid w:val="00C6084F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3FE"/>
    <w:rsid w:val="00C6477E"/>
    <w:rsid w:val="00C64A9F"/>
    <w:rsid w:val="00C64B36"/>
    <w:rsid w:val="00C64BFD"/>
    <w:rsid w:val="00C65017"/>
    <w:rsid w:val="00C65099"/>
    <w:rsid w:val="00C654B8"/>
    <w:rsid w:val="00C6564D"/>
    <w:rsid w:val="00C659DD"/>
    <w:rsid w:val="00C65A48"/>
    <w:rsid w:val="00C65A74"/>
    <w:rsid w:val="00C65A81"/>
    <w:rsid w:val="00C65DD4"/>
    <w:rsid w:val="00C65DD7"/>
    <w:rsid w:val="00C65EA1"/>
    <w:rsid w:val="00C6603A"/>
    <w:rsid w:val="00C66050"/>
    <w:rsid w:val="00C66083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37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3FF0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DDA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C31"/>
    <w:rsid w:val="00C80F53"/>
    <w:rsid w:val="00C81223"/>
    <w:rsid w:val="00C8123A"/>
    <w:rsid w:val="00C812CE"/>
    <w:rsid w:val="00C812D2"/>
    <w:rsid w:val="00C81315"/>
    <w:rsid w:val="00C815CE"/>
    <w:rsid w:val="00C815D0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35A"/>
    <w:rsid w:val="00C845A4"/>
    <w:rsid w:val="00C84996"/>
    <w:rsid w:val="00C84DE0"/>
    <w:rsid w:val="00C84E57"/>
    <w:rsid w:val="00C84EB7"/>
    <w:rsid w:val="00C84F79"/>
    <w:rsid w:val="00C85260"/>
    <w:rsid w:val="00C85BE2"/>
    <w:rsid w:val="00C860CE"/>
    <w:rsid w:val="00C86123"/>
    <w:rsid w:val="00C86A16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0CA6"/>
    <w:rsid w:val="00C90F28"/>
    <w:rsid w:val="00C90F56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4DA1"/>
    <w:rsid w:val="00C951BA"/>
    <w:rsid w:val="00C951FB"/>
    <w:rsid w:val="00C953BB"/>
    <w:rsid w:val="00C954F0"/>
    <w:rsid w:val="00C9575D"/>
    <w:rsid w:val="00C95845"/>
    <w:rsid w:val="00C95925"/>
    <w:rsid w:val="00C959BA"/>
    <w:rsid w:val="00C959EE"/>
    <w:rsid w:val="00C95A92"/>
    <w:rsid w:val="00C95EC0"/>
    <w:rsid w:val="00C95EF1"/>
    <w:rsid w:val="00C962C3"/>
    <w:rsid w:val="00C96716"/>
    <w:rsid w:val="00C96D2B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08E4"/>
    <w:rsid w:val="00CA0B0E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BF2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BEC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B57"/>
    <w:rsid w:val="00CA7D2F"/>
    <w:rsid w:val="00CA7FDE"/>
    <w:rsid w:val="00CB00CA"/>
    <w:rsid w:val="00CB0119"/>
    <w:rsid w:val="00CB07C9"/>
    <w:rsid w:val="00CB09BD"/>
    <w:rsid w:val="00CB0B02"/>
    <w:rsid w:val="00CB1389"/>
    <w:rsid w:val="00CB14FB"/>
    <w:rsid w:val="00CB15B0"/>
    <w:rsid w:val="00CB1602"/>
    <w:rsid w:val="00CB167F"/>
    <w:rsid w:val="00CB16B9"/>
    <w:rsid w:val="00CB175F"/>
    <w:rsid w:val="00CB17D4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AD7"/>
    <w:rsid w:val="00CB4D9B"/>
    <w:rsid w:val="00CB4EE4"/>
    <w:rsid w:val="00CB4F15"/>
    <w:rsid w:val="00CB4F79"/>
    <w:rsid w:val="00CB5265"/>
    <w:rsid w:val="00CB526A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D7"/>
    <w:rsid w:val="00CB6BF5"/>
    <w:rsid w:val="00CB7053"/>
    <w:rsid w:val="00CB75E4"/>
    <w:rsid w:val="00CB7754"/>
    <w:rsid w:val="00CB7910"/>
    <w:rsid w:val="00CB7A52"/>
    <w:rsid w:val="00CB7A65"/>
    <w:rsid w:val="00CB7ABA"/>
    <w:rsid w:val="00CB7AEF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6F0"/>
    <w:rsid w:val="00CC1794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37C"/>
    <w:rsid w:val="00CC5566"/>
    <w:rsid w:val="00CC5587"/>
    <w:rsid w:val="00CC55D9"/>
    <w:rsid w:val="00CC56CA"/>
    <w:rsid w:val="00CC59DE"/>
    <w:rsid w:val="00CC5A1F"/>
    <w:rsid w:val="00CC5A9C"/>
    <w:rsid w:val="00CC5A9D"/>
    <w:rsid w:val="00CC5B98"/>
    <w:rsid w:val="00CC5D17"/>
    <w:rsid w:val="00CC5D6D"/>
    <w:rsid w:val="00CC5F7D"/>
    <w:rsid w:val="00CC5FFA"/>
    <w:rsid w:val="00CC6130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8AD"/>
    <w:rsid w:val="00CC7CAE"/>
    <w:rsid w:val="00CC7CB3"/>
    <w:rsid w:val="00CD005A"/>
    <w:rsid w:val="00CD0228"/>
    <w:rsid w:val="00CD02AA"/>
    <w:rsid w:val="00CD02D7"/>
    <w:rsid w:val="00CD0580"/>
    <w:rsid w:val="00CD0CE9"/>
    <w:rsid w:val="00CD0F7F"/>
    <w:rsid w:val="00CD120C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6E2"/>
    <w:rsid w:val="00CD39A7"/>
    <w:rsid w:val="00CD3A2F"/>
    <w:rsid w:val="00CD4171"/>
    <w:rsid w:val="00CD4214"/>
    <w:rsid w:val="00CD42E7"/>
    <w:rsid w:val="00CD4305"/>
    <w:rsid w:val="00CD4512"/>
    <w:rsid w:val="00CD454F"/>
    <w:rsid w:val="00CD470C"/>
    <w:rsid w:val="00CD4755"/>
    <w:rsid w:val="00CD47D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A3B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0A43"/>
    <w:rsid w:val="00CE0BE0"/>
    <w:rsid w:val="00CE13F5"/>
    <w:rsid w:val="00CE1626"/>
    <w:rsid w:val="00CE164E"/>
    <w:rsid w:val="00CE16E3"/>
    <w:rsid w:val="00CE1BFA"/>
    <w:rsid w:val="00CE26BF"/>
    <w:rsid w:val="00CE2706"/>
    <w:rsid w:val="00CE2835"/>
    <w:rsid w:val="00CE2B6F"/>
    <w:rsid w:val="00CE2CD5"/>
    <w:rsid w:val="00CE2D00"/>
    <w:rsid w:val="00CE2DFD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705"/>
    <w:rsid w:val="00CE580D"/>
    <w:rsid w:val="00CE58AD"/>
    <w:rsid w:val="00CE5954"/>
    <w:rsid w:val="00CE598C"/>
    <w:rsid w:val="00CE59B2"/>
    <w:rsid w:val="00CE5A80"/>
    <w:rsid w:val="00CE5B51"/>
    <w:rsid w:val="00CE6059"/>
    <w:rsid w:val="00CE60AF"/>
    <w:rsid w:val="00CE621A"/>
    <w:rsid w:val="00CE64FE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51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532"/>
    <w:rsid w:val="00CF68F6"/>
    <w:rsid w:val="00CF6953"/>
    <w:rsid w:val="00CF6E44"/>
    <w:rsid w:val="00CF7120"/>
    <w:rsid w:val="00CF7396"/>
    <w:rsid w:val="00CF74A8"/>
    <w:rsid w:val="00CF77C2"/>
    <w:rsid w:val="00CF789A"/>
    <w:rsid w:val="00CF78B3"/>
    <w:rsid w:val="00CF78DF"/>
    <w:rsid w:val="00CF7B87"/>
    <w:rsid w:val="00CF7EC4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712"/>
    <w:rsid w:val="00D05908"/>
    <w:rsid w:val="00D059E6"/>
    <w:rsid w:val="00D059EE"/>
    <w:rsid w:val="00D05B3A"/>
    <w:rsid w:val="00D05E7C"/>
    <w:rsid w:val="00D05E93"/>
    <w:rsid w:val="00D05F3F"/>
    <w:rsid w:val="00D05F64"/>
    <w:rsid w:val="00D06353"/>
    <w:rsid w:val="00D06489"/>
    <w:rsid w:val="00D0668E"/>
    <w:rsid w:val="00D06749"/>
    <w:rsid w:val="00D06827"/>
    <w:rsid w:val="00D06A35"/>
    <w:rsid w:val="00D06AF7"/>
    <w:rsid w:val="00D06FA2"/>
    <w:rsid w:val="00D07011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0A5D"/>
    <w:rsid w:val="00D10E1D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3A8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5B"/>
    <w:rsid w:val="00D2108A"/>
    <w:rsid w:val="00D2111B"/>
    <w:rsid w:val="00D2138B"/>
    <w:rsid w:val="00D213EE"/>
    <w:rsid w:val="00D21720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DF0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BC7"/>
    <w:rsid w:val="00D23D10"/>
    <w:rsid w:val="00D23EF4"/>
    <w:rsid w:val="00D242BB"/>
    <w:rsid w:val="00D244B6"/>
    <w:rsid w:val="00D24810"/>
    <w:rsid w:val="00D24B40"/>
    <w:rsid w:val="00D24D18"/>
    <w:rsid w:val="00D24E62"/>
    <w:rsid w:val="00D2500E"/>
    <w:rsid w:val="00D25231"/>
    <w:rsid w:val="00D25877"/>
    <w:rsid w:val="00D25A51"/>
    <w:rsid w:val="00D25BD0"/>
    <w:rsid w:val="00D25CD3"/>
    <w:rsid w:val="00D25CFA"/>
    <w:rsid w:val="00D25EFE"/>
    <w:rsid w:val="00D26048"/>
    <w:rsid w:val="00D26542"/>
    <w:rsid w:val="00D265EA"/>
    <w:rsid w:val="00D2662F"/>
    <w:rsid w:val="00D2671D"/>
    <w:rsid w:val="00D26AA5"/>
    <w:rsid w:val="00D26B17"/>
    <w:rsid w:val="00D26D39"/>
    <w:rsid w:val="00D26DAC"/>
    <w:rsid w:val="00D271BB"/>
    <w:rsid w:val="00D27243"/>
    <w:rsid w:val="00D272FA"/>
    <w:rsid w:val="00D278C6"/>
    <w:rsid w:val="00D27EE6"/>
    <w:rsid w:val="00D303E8"/>
    <w:rsid w:val="00D30412"/>
    <w:rsid w:val="00D30437"/>
    <w:rsid w:val="00D305BA"/>
    <w:rsid w:val="00D306FF"/>
    <w:rsid w:val="00D307AE"/>
    <w:rsid w:val="00D307D2"/>
    <w:rsid w:val="00D30FF1"/>
    <w:rsid w:val="00D30FF9"/>
    <w:rsid w:val="00D31426"/>
    <w:rsid w:val="00D316B5"/>
    <w:rsid w:val="00D316C6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13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B96"/>
    <w:rsid w:val="00D36CD9"/>
    <w:rsid w:val="00D37064"/>
    <w:rsid w:val="00D37206"/>
    <w:rsid w:val="00D37587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0A"/>
    <w:rsid w:val="00D40C45"/>
    <w:rsid w:val="00D40D50"/>
    <w:rsid w:val="00D40D9E"/>
    <w:rsid w:val="00D40F0B"/>
    <w:rsid w:val="00D414AB"/>
    <w:rsid w:val="00D416AE"/>
    <w:rsid w:val="00D4170D"/>
    <w:rsid w:val="00D41767"/>
    <w:rsid w:val="00D417A5"/>
    <w:rsid w:val="00D418FF"/>
    <w:rsid w:val="00D41A23"/>
    <w:rsid w:val="00D41C8D"/>
    <w:rsid w:val="00D41CF1"/>
    <w:rsid w:val="00D41F86"/>
    <w:rsid w:val="00D42191"/>
    <w:rsid w:val="00D4225C"/>
    <w:rsid w:val="00D4234B"/>
    <w:rsid w:val="00D4258B"/>
    <w:rsid w:val="00D426CD"/>
    <w:rsid w:val="00D4297B"/>
    <w:rsid w:val="00D42CC1"/>
    <w:rsid w:val="00D42CE8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5B"/>
    <w:rsid w:val="00D44DE0"/>
    <w:rsid w:val="00D45D7A"/>
    <w:rsid w:val="00D45E92"/>
    <w:rsid w:val="00D45ECC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B87"/>
    <w:rsid w:val="00D47DDB"/>
    <w:rsid w:val="00D47E50"/>
    <w:rsid w:val="00D501A6"/>
    <w:rsid w:val="00D501C0"/>
    <w:rsid w:val="00D50267"/>
    <w:rsid w:val="00D506DA"/>
    <w:rsid w:val="00D5091A"/>
    <w:rsid w:val="00D50B97"/>
    <w:rsid w:val="00D50DC8"/>
    <w:rsid w:val="00D50E30"/>
    <w:rsid w:val="00D50ECE"/>
    <w:rsid w:val="00D513D2"/>
    <w:rsid w:val="00D514B0"/>
    <w:rsid w:val="00D515F1"/>
    <w:rsid w:val="00D51ECF"/>
    <w:rsid w:val="00D51FA4"/>
    <w:rsid w:val="00D51FAF"/>
    <w:rsid w:val="00D52580"/>
    <w:rsid w:val="00D525DB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47"/>
    <w:rsid w:val="00D53EBA"/>
    <w:rsid w:val="00D53F2C"/>
    <w:rsid w:val="00D53F6F"/>
    <w:rsid w:val="00D54231"/>
    <w:rsid w:val="00D544DD"/>
    <w:rsid w:val="00D54614"/>
    <w:rsid w:val="00D54728"/>
    <w:rsid w:val="00D54A03"/>
    <w:rsid w:val="00D54AF4"/>
    <w:rsid w:val="00D54B70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1E2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57EE0"/>
    <w:rsid w:val="00D60132"/>
    <w:rsid w:val="00D60258"/>
    <w:rsid w:val="00D606C2"/>
    <w:rsid w:val="00D6092B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2F67"/>
    <w:rsid w:val="00D63128"/>
    <w:rsid w:val="00D632BE"/>
    <w:rsid w:val="00D632D0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05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E36"/>
    <w:rsid w:val="00D67F06"/>
    <w:rsid w:val="00D70122"/>
    <w:rsid w:val="00D702BE"/>
    <w:rsid w:val="00D70445"/>
    <w:rsid w:val="00D70504"/>
    <w:rsid w:val="00D70999"/>
    <w:rsid w:val="00D70A09"/>
    <w:rsid w:val="00D70EE7"/>
    <w:rsid w:val="00D70FDA"/>
    <w:rsid w:val="00D7153C"/>
    <w:rsid w:val="00D7167A"/>
    <w:rsid w:val="00D718A3"/>
    <w:rsid w:val="00D71BB2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63"/>
    <w:rsid w:val="00D73497"/>
    <w:rsid w:val="00D734E9"/>
    <w:rsid w:val="00D738C1"/>
    <w:rsid w:val="00D739E9"/>
    <w:rsid w:val="00D739F4"/>
    <w:rsid w:val="00D73AD4"/>
    <w:rsid w:val="00D73F5C"/>
    <w:rsid w:val="00D740A7"/>
    <w:rsid w:val="00D74101"/>
    <w:rsid w:val="00D7415E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5F7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812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8E1"/>
    <w:rsid w:val="00D82C66"/>
    <w:rsid w:val="00D82E99"/>
    <w:rsid w:val="00D830D3"/>
    <w:rsid w:val="00D83422"/>
    <w:rsid w:val="00D834E9"/>
    <w:rsid w:val="00D835F5"/>
    <w:rsid w:val="00D83914"/>
    <w:rsid w:val="00D839A8"/>
    <w:rsid w:val="00D83B34"/>
    <w:rsid w:val="00D83B7C"/>
    <w:rsid w:val="00D83C03"/>
    <w:rsid w:val="00D83E93"/>
    <w:rsid w:val="00D84097"/>
    <w:rsid w:val="00D84241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17A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8769E"/>
    <w:rsid w:val="00D87F4B"/>
    <w:rsid w:val="00D90490"/>
    <w:rsid w:val="00D9051B"/>
    <w:rsid w:val="00D9085C"/>
    <w:rsid w:val="00D90E25"/>
    <w:rsid w:val="00D90F7F"/>
    <w:rsid w:val="00D91159"/>
    <w:rsid w:val="00D91179"/>
    <w:rsid w:val="00D91184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774"/>
    <w:rsid w:val="00D94C75"/>
    <w:rsid w:val="00D94E3C"/>
    <w:rsid w:val="00D95473"/>
    <w:rsid w:val="00D954CD"/>
    <w:rsid w:val="00D95A38"/>
    <w:rsid w:val="00D95F00"/>
    <w:rsid w:val="00D95F57"/>
    <w:rsid w:val="00D95F82"/>
    <w:rsid w:val="00D963DF"/>
    <w:rsid w:val="00D96709"/>
    <w:rsid w:val="00D967AF"/>
    <w:rsid w:val="00D96888"/>
    <w:rsid w:val="00D9689E"/>
    <w:rsid w:val="00D96A51"/>
    <w:rsid w:val="00D96F05"/>
    <w:rsid w:val="00D97666"/>
    <w:rsid w:val="00D97700"/>
    <w:rsid w:val="00D977D4"/>
    <w:rsid w:val="00D979B6"/>
    <w:rsid w:val="00D97AE5"/>
    <w:rsid w:val="00D97BE3"/>
    <w:rsid w:val="00D97CA7"/>
    <w:rsid w:val="00D97EF3"/>
    <w:rsid w:val="00DA00E8"/>
    <w:rsid w:val="00DA0166"/>
    <w:rsid w:val="00DA03E4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87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798"/>
    <w:rsid w:val="00DA4836"/>
    <w:rsid w:val="00DA4C58"/>
    <w:rsid w:val="00DA4CB2"/>
    <w:rsid w:val="00DA5357"/>
    <w:rsid w:val="00DA53B1"/>
    <w:rsid w:val="00DA5A68"/>
    <w:rsid w:val="00DA5A82"/>
    <w:rsid w:val="00DA5B7C"/>
    <w:rsid w:val="00DA5DDA"/>
    <w:rsid w:val="00DA5E74"/>
    <w:rsid w:val="00DA6263"/>
    <w:rsid w:val="00DA668A"/>
    <w:rsid w:val="00DA673A"/>
    <w:rsid w:val="00DA6BB6"/>
    <w:rsid w:val="00DA6BE0"/>
    <w:rsid w:val="00DA6C54"/>
    <w:rsid w:val="00DA6CD1"/>
    <w:rsid w:val="00DA6DAD"/>
    <w:rsid w:val="00DA6EC7"/>
    <w:rsid w:val="00DA7249"/>
    <w:rsid w:val="00DA7329"/>
    <w:rsid w:val="00DA74C5"/>
    <w:rsid w:val="00DA7A6F"/>
    <w:rsid w:val="00DA7C8F"/>
    <w:rsid w:val="00DA7CB7"/>
    <w:rsid w:val="00DA7DC9"/>
    <w:rsid w:val="00DA7DE3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BE3"/>
    <w:rsid w:val="00DB0D8D"/>
    <w:rsid w:val="00DB0EFF"/>
    <w:rsid w:val="00DB1062"/>
    <w:rsid w:val="00DB106A"/>
    <w:rsid w:val="00DB117A"/>
    <w:rsid w:val="00DB1270"/>
    <w:rsid w:val="00DB1578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2FA5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D12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B64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34A"/>
    <w:rsid w:val="00DC05D0"/>
    <w:rsid w:val="00DC073C"/>
    <w:rsid w:val="00DC0AFC"/>
    <w:rsid w:val="00DC0B2B"/>
    <w:rsid w:val="00DC0D8C"/>
    <w:rsid w:val="00DC0FD2"/>
    <w:rsid w:val="00DC1035"/>
    <w:rsid w:val="00DC123E"/>
    <w:rsid w:val="00DC12D5"/>
    <w:rsid w:val="00DC15CA"/>
    <w:rsid w:val="00DC164B"/>
    <w:rsid w:val="00DC1870"/>
    <w:rsid w:val="00DC1B8D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AF6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501"/>
    <w:rsid w:val="00DC668D"/>
    <w:rsid w:val="00DC67D6"/>
    <w:rsid w:val="00DC6A4E"/>
    <w:rsid w:val="00DC6F5A"/>
    <w:rsid w:val="00DC7EA3"/>
    <w:rsid w:val="00DD0053"/>
    <w:rsid w:val="00DD028C"/>
    <w:rsid w:val="00DD02CF"/>
    <w:rsid w:val="00DD0388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93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21"/>
    <w:rsid w:val="00DD3056"/>
    <w:rsid w:val="00DD306C"/>
    <w:rsid w:val="00DD327A"/>
    <w:rsid w:val="00DD32ED"/>
    <w:rsid w:val="00DD3CDB"/>
    <w:rsid w:val="00DD3CE2"/>
    <w:rsid w:val="00DD3F37"/>
    <w:rsid w:val="00DD4385"/>
    <w:rsid w:val="00DD47D2"/>
    <w:rsid w:val="00DD4867"/>
    <w:rsid w:val="00DD4B0B"/>
    <w:rsid w:val="00DD4EA9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D75CB"/>
    <w:rsid w:val="00DE00F6"/>
    <w:rsid w:val="00DE01F8"/>
    <w:rsid w:val="00DE045D"/>
    <w:rsid w:val="00DE047C"/>
    <w:rsid w:val="00DE099C"/>
    <w:rsid w:val="00DE0D85"/>
    <w:rsid w:val="00DE0DC9"/>
    <w:rsid w:val="00DE0E61"/>
    <w:rsid w:val="00DE0EF2"/>
    <w:rsid w:val="00DE0F82"/>
    <w:rsid w:val="00DE1329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34F"/>
    <w:rsid w:val="00DE553D"/>
    <w:rsid w:val="00DE55A7"/>
    <w:rsid w:val="00DE5785"/>
    <w:rsid w:val="00DE5C92"/>
    <w:rsid w:val="00DE5CAF"/>
    <w:rsid w:val="00DE5E4B"/>
    <w:rsid w:val="00DE615A"/>
    <w:rsid w:val="00DE6167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7B"/>
    <w:rsid w:val="00DF06A3"/>
    <w:rsid w:val="00DF06A4"/>
    <w:rsid w:val="00DF07CF"/>
    <w:rsid w:val="00DF0A93"/>
    <w:rsid w:val="00DF0A97"/>
    <w:rsid w:val="00DF0B47"/>
    <w:rsid w:val="00DF0C2A"/>
    <w:rsid w:val="00DF0E41"/>
    <w:rsid w:val="00DF0FAE"/>
    <w:rsid w:val="00DF1246"/>
    <w:rsid w:val="00DF1298"/>
    <w:rsid w:val="00DF1477"/>
    <w:rsid w:val="00DF157E"/>
    <w:rsid w:val="00DF1715"/>
    <w:rsid w:val="00DF1720"/>
    <w:rsid w:val="00DF174E"/>
    <w:rsid w:val="00DF1958"/>
    <w:rsid w:val="00DF19FE"/>
    <w:rsid w:val="00DF1BD0"/>
    <w:rsid w:val="00DF2215"/>
    <w:rsid w:val="00DF24CD"/>
    <w:rsid w:val="00DF2BCA"/>
    <w:rsid w:val="00DF2C0D"/>
    <w:rsid w:val="00DF2CF7"/>
    <w:rsid w:val="00DF2E04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A57"/>
    <w:rsid w:val="00DF3BDD"/>
    <w:rsid w:val="00DF3CD8"/>
    <w:rsid w:val="00DF3DD0"/>
    <w:rsid w:val="00DF42A7"/>
    <w:rsid w:val="00DF438E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C"/>
    <w:rsid w:val="00DF759F"/>
    <w:rsid w:val="00DF77B0"/>
    <w:rsid w:val="00DF7AE5"/>
    <w:rsid w:val="00DF7AFD"/>
    <w:rsid w:val="00DF7B34"/>
    <w:rsid w:val="00DF7B99"/>
    <w:rsid w:val="00DF7DF2"/>
    <w:rsid w:val="00DF7E31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4D2"/>
    <w:rsid w:val="00E019AC"/>
    <w:rsid w:val="00E01C49"/>
    <w:rsid w:val="00E01D73"/>
    <w:rsid w:val="00E01FFD"/>
    <w:rsid w:val="00E020FD"/>
    <w:rsid w:val="00E0213F"/>
    <w:rsid w:val="00E02343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E13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02E"/>
    <w:rsid w:val="00E071B8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12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1F0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3DE2"/>
    <w:rsid w:val="00E1406E"/>
    <w:rsid w:val="00E141D6"/>
    <w:rsid w:val="00E142C4"/>
    <w:rsid w:val="00E149DC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99A"/>
    <w:rsid w:val="00E15C37"/>
    <w:rsid w:val="00E15EFB"/>
    <w:rsid w:val="00E16143"/>
    <w:rsid w:val="00E16502"/>
    <w:rsid w:val="00E16806"/>
    <w:rsid w:val="00E169CF"/>
    <w:rsid w:val="00E169DB"/>
    <w:rsid w:val="00E16A87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17F3F"/>
    <w:rsid w:val="00E203B9"/>
    <w:rsid w:val="00E204D5"/>
    <w:rsid w:val="00E20822"/>
    <w:rsid w:val="00E2085C"/>
    <w:rsid w:val="00E20CA4"/>
    <w:rsid w:val="00E20FDC"/>
    <w:rsid w:val="00E2125F"/>
    <w:rsid w:val="00E213D5"/>
    <w:rsid w:val="00E21452"/>
    <w:rsid w:val="00E2157D"/>
    <w:rsid w:val="00E218FA"/>
    <w:rsid w:val="00E21AE6"/>
    <w:rsid w:val="00E21C30"/>
    <w:rsid w:val="00E21E10"/>
    <w:rsid w:val="00E21F02"/>
    <w:rsid w:val="00E221B5"/>
    <w:rsid w:val="00E221F7"/>
    <w:rsid w:val="00E2255B"/>
    <w:rsid w:val="00E22981"/>
    <w:rsid w:val="00E22A87"/>
    <w:rsid w:val="00E22AB7"/>
    <w:rsid w:val="00E22BCE"/>
    <w:rsid w:val="00E22D60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3BE"/>
    <w:rsid w:val="00E25462"/>
    <w:rsid w:val="00E2567D"/>
    <w:rsid w:val="00E256E0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1D7"/>
    <w:rsid w:val="00E272D2"/>
    <w:rsid w:val="00E27364"/>
    <w:rsid w:val="00E275B3"/>
    <w:rsid w:val="00E276FF"/>
    <w:rsid w:val="00E277DF"/>
    <w:rsid w:val="00E278E0"/>
    <w:rsid w:val="00E2798E"/>
    <w:rsid w:val="00E27F25"/>
    <w:rsid w:val="00E27FC7"/>
    <w:rsid w:val="00E30355"/>
    <w:rsid w:val="00E303B0"/>
    <w:rsid w:val="00E306AA"/>
    <w:rsid w:val="00E3073D"/>
    <w:rsid w:val="00E307BC"/>
    <w:rsid w:val="00E30808"/>
    <w:rsid w:val="00E30ABC"/>
    <w:rsid w:val="00E30C1A"/>
    <w:rsid w:val="00E30D60"/>
    <w:rsid w:val="00E30E79"/>
    <w:rsid w:val="00E30EB6"/>
    <w:rsid w:val="00E30F66"/>
    <w:rsid w:val="00E30F8E"/>
    <w:rsid w:val="00E310C6"/>
    <w:rsid w:val="00E311EA"/>
    <w:rsid w:val="00E317E8"/>
    <w:rsid w:val="00E318B9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690"/>
    <w:rsid w:val="00E37708"/>
    <w:rsid w:val="00E3777F"/>
    <w:rsid w:val="00E3778E"/>
    <w:rsid w:val="00E377B3"/>
    <w:rsid w:val="00E37A20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00E"/>
    <w:rsid w:val="00E41135"/>
    <w:rsid w:val="00E411D9"/>
    <w:rsid w:val="00E4123F"/>
    <w:rsid w:val="00E41251"/>
    <w:rsid w:val="00E413FB"/>
    <w:rsid w:val="00E417BB"/>
    <w:rsid w:val="00E41875"/>
    <w:rsid w:val="00E418E1"/>
    <w:rsid w:val="00E418FA"/>
    <w:rsid w:val="00E419BA"/>
    <w:rsid w:val="00E419D8"/>
    <w:rsid w:val="00E41C14"/>
    <w:rsid w:val="00E41C38"/>
    <w:rsid w:val="00E41E77"/>
    <w:rsid w:val="00E41FEC"/>
    <w:rsid w:val="00E42972"/>
    <w:rsid w:val="00E42C02"/>
    <w:rsid w:val="00E42CB0"/>
    <w:rsid w:val="00E42EC3"/>
    <w:rsid w:val="00E43006"/>
    <w:rsid w:val="00E43136"/>
    <w:rsid w:val="00E43150"/>
    <w:rsid w:val="00E4357D"/>
    <w:rsid w:val="00E4370E"/>
    <w:rsid w:val="00E438AB"/>
    <w:rsid w:val="00E43B63"/>
    <w:rsid w:val="00E43D98"/>
    <w:rsid w:val="00E43DEA"/>
    <w:rsid w:val="00E43ED6"/>
    <w:rsid w:val="00E440EB"/>
    <w:rsid w:val="00E44215"/>
    <w:rsid w:val="00E44332"/>
    <w:rsid w:val="00E444D3"/>
    <w:rsid w:val="00E44502"/>
    <w:rsid w:val="00E45110"/>
    <w:rsid w:val="00E45155"/>
    <w:rsid w:val="00E4517D"/>
    <w:rsid w:val="00E4522E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3DD"/>
    <w:rsid w:val="00E47542"/>
    <w:rsid w:val="00E47A36"/>
    <w:rsid w:val="00E47F9B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81B"/>
    <w:rsid w:val="00E51BBC"/>
    <w:rsid w:val="00E51C16"/>
    <w:rsid w:val="00E521DE"/>
    <w:rsid w:val="00E521F2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E73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CB9"/>
    <w:rsid w:val="00E54F6D"/>
    <w:rsid w:val="00E5503D"/>
    <w:rsid w:val="00E55097"/>
    <w:rsid w:val="00E55A29"/>
    <w:rsid w:val="00E55AB9"/>
    <w:rsid w:val="00E55B8E"/>
    <w:rsid w:val="00E55DBF"/>
    <w:rsid w:val="00E55F9E"/>
    <w:rsid w:val="00E5639A"/>
    <w:rsid w:val="00E563FF"/>
    <w:rsid w:val="00E5664A"/>
    <w:rsid w:val="00E56C1D"/>
    <w:rsid w:val="00E56D62"/>
    <w:rsid w:val="00E575A8"/>
    <w:rsid w:val="00E57766"/>
    <w:rsid w:val="00E57B0B"/>
    <w:rsid w:val="00E57B48"/>
    <w:rsid w:val="00E57C26"/>
    <w:rsid w:val="00E602A6"/>
    <w:rsid w:val="00E602D4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79D"/>
    <w:rsid w:val="00E62AEE"/>
    <w:rsid w:val="00E62B54"/>
    <w:rsid w:val="00E62CDC"/>
    <w:rsid w:val="00E62E83"/>
    <w:rsid w:val="00E63204"/>
    <w:rsid w:val="00E634DD"/>
    <w:rsid w:val="00E6362C"/>
    <w:rsid w:val="00E6390F"/>
    <w:rsid w:val="00E63948"/>
    <w:rsid w:val="00E63965"/>
    <w:rsid w:val="00E63A68"/>
    <w:rsid w:val="00E640BC"/>
    <w:rsid w:val="00E641D2"/>
    <w:rsid w:val="00E642F8"/>
    <w:rsid w:val="00E6431C"/>
    <w:rsid w:val="00E64345"/>
    <w:rsid w:val="00E643CB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0CC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67F89"/>
    <w:rsid w:val="00E70107"/>
    <w:rsid w:val="00E70176"/>
    <w:rsid w:val="00E70238"/>
    <w:rsid w:val="00E7024D"/>
    <w:rsid w:val="00E70631"/>
    <w:rsid w:val="00E70667"/>
    <w:rsid w:val="00E7074B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1F0F"/>
    <w:rsid w:val="00E7234D"/>
    <w:rsid w:val="00E724AD"/>
    <w:rsid w:val="00E727F5"/>
    <w:rsid w:val="00E728EB"/>
    <w:rsid w:val="00E72A86"/>
    <w:rsid w:val="00E72BEE"/>
    <w:rsid w:val="00E72D1A"/>
    <w:rsid w:val="00E72DFE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EE"/>
    <w:rsid w:val="00E74EFE"/>
    <w:rsid w:val="00E74F5C"/>
    <w:rsid w:val="00E75278"/>
    <w:rsid w:val="00E7554B"/>
    <w:rsid w:val="00E75851"/>
    <w:rsid w:val="00E758DE"/>
    <w:rsid w:val="00E75901"/>
    <w:rsid w:val="00E7598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644"/>
    <w:rsid w:val="00E77817"/>
    <w:rsid w:val="00E77905"/>
    <w:rsid w:val="00E77C48"/>
    <w:rsid w:val="00E77D4A"/>
    <w:rsid w:val="00E77ED7"/>
    <w:rsid w:val="00E80036"/>
    <w:rsid w:val="00E800EF"/>
    <w:rsid w:val="00E8011C"/>
    <w:rsid w:val="00E80246"/>
    <w:rsid w:val="00E80732"/>
    <w:rsid w:val="00E807DD"/>
    <w:rsid w:val="00E80939"/>
    <w:rsid w:val="00E81277"/>
    <w:rsid w:val="00E815B4"/>
    <w:rsid w:val="00E81742"/>
    <w:rsid w:val="00E81838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2CC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DED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B9C"/>
    <w:rsid w:val="00E87EF3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98"/>
    <w:rsid w:val="00E90A02"/>
    <w:rsid w:val="00E90D4C"/>
    <w:rsid w:val="00E911A9"/>
    <w:rsid w:val="00E91282"/>
    <w:rsid w:val="00E9173A"/>
    <w:rsid w:val="00E91749"/>
    <w:rsid w:val="00E91C5F"/>
    <w:rsid w:val="00E91D94"/>
    <w:rsid w:val="00E9208C"/>
    <w:rsid w:val="00E921E9"/>
    <w:rsid w:val="00E927CC"/>
    <w:rsid w:val="00E92A5B"/>
    <w:rsid w:val="00E92A98"/>
    <w:rsid w:val="00E92ADB"/>
    <w:rsid w:val="00E92B8E"/>
    <w:rsid w:val="00E92CF8"/>
    <w:rsid w:val="00E93020"/>
    <w:rsid w:val="00E932DA"/>
    <w:rsid w:val="00E9336B"/>
    <w:rsid w:val="00E933AB"/>
    <w:rsid w:val="00E93A7F"/>
    <w:rsid w:val="00E93B2F"/>
    <w:rsid w:val="00E93B8D"/>
    <w:rsid w:val="00E94052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5FA8"/>
    <w:rsid w:val="00E960DB"/>
    <w:rsid w:val="00E9637D"/>
    <w:rsid w:val="00E965FF"/>
    <w:rsid w:val="00E967C4"/>
    <w:rsid w:val="00E96A0E"/>
    <w:rsid w:val="00E96AEB"/>
    <w:rsid w:val="00E96BC7"/>
    <w:rsid w:val="00E96E03"/>
    <w:rsid w:val="00E9702C"/>
    <w:rsid w:val="00E970D8"/>
    <w:rsid w:val="00E970E3"/>
    <w:rsid w:val="00E971C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40"/>
    <w:rsid w:val="00EA2BC8"/>
    <w:rsid w:val="00EA2BF8"/>
    <w:rsid w:val="00EA2DD7"/>
    <w:rsid w:val="00EA2E61"/>
    <w:rsid w:val="00EA31D6"/>
    <w:rsid w:val="00EA320D"/>
    <w:rsid w:val="00EA343A"/>
    <w:rsid w:val="00EA347D"/>
    <w:rsid w:val="00EA3499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742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29D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3F4"/>
    <w:rsid w:val="00EB3452"/>
    <w:rsid w:val="00EB36A7"/>
    <w:rsid w:val="00EB3845"/>
    <w:rsid w:val="00EB3876"/>
    <w:rsid w:val="00EB3D06"/>
    <w:rsid w:val="00EB3DFC"/>
    <w:rsid w:val="00EB3F29"/>
    <w:rsid w:val="00EB4203"/>
    <w:rsid w:val="00EB44F2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8F2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1B4B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8F6"/>
    <w:rsid w:val="00EC396F"/>
    <w:rsid w:val="00EC3991"/>
    <w:rsid w:val="00EC39DA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253"/>
    <w:rsid w:val="00EC548E"/>
    <w:rsid w:val="00EC5970"/>
    <w:rsid w:val="00EC5CFF"/>
    <w:rsid w:val="00EC5E80"/>
    <w:rsid w:val="00EC64EB"/>
    <w:rsid w:val="00EC6792"/>
    <w:rsid w:val="00EC685B"/>
    <w:rsid w:val="00EC69A5"/>
    <w:rsid w:val="00EC701A"/>
    <w:rsid w:val="00EC7217"/>
    <w:rsid w:val="00EC72DA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1BCC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49F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12F"/>
    <w:rsid w:val="00ED7667"/>
    <w:rsid w:val="00EE02A8"/>
    <w:rsid w:val="00EE03F2"/>
    <w:rsid w:val="00EE0408"/>
    <w:rsid w:val="00EE044E"/>
    <w:rsid w:val="00EE04F0"/>
    <w:rsid w:val="00EE0A56"/>
    <w:rsid w:val="00EE0A98"/>
    <w:rsid w:val="00EE0A9D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AA4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68E"/>
    <w:rsid w:val="00EE5767"/>
    <w:rsid w:val="00EE57C6"/>
    <w:rsid w:val="00EE5939"/>
    <w:rsid w:val="00EE5A46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7DD"/>
    <w:rsid w:val="00EE7AD6"/>
    <w:rsid w:val="00EE7C38"/>
    <w:rsid w:val="00EF0019"/>
    <w:rsid w:val="00EF002A"/>
    <w:rsid w:val="00EF0050"/>
    <w:rsid w:val="00EF0576"/>
    <w:rsid w:val="00EF06E2"/>
    <w:rsid w:val="00EF0780"/>
    <w:rsid w:val="00EF0895"/>
    <w:rsid w:val="00EF08B1"/>
    <w:rsid w:val="00EF094E"/>
    <w:rsid w:val="00EF09E1"/>
    <w:rsid w:val="00EF0B8F"/>
    <w:rsid w:val="00EF0CAB"/>
    <w:rsid w:val="00EF0E79"/>
    <w:rsid w:val="00EF0FB8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458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BE3"/>
    <w:rsid w:val="00EF4DB5"/>
    <w:rsid w:val="00EF4DC9"/>
    <w:rsid w:val="00EF4E77"/>
    <w:rsid w:val="00EF4F0F"/>
    <w:rsid w:val="00EF5059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462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76E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C77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B9E"/>
    <w:rsid w:val="00F10C9F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882"/>
    <w:rsid w:val="00F17FF5"/>
    <w:rsid w:val="00F20041"/>
    <w:rsid w:val="00F2011A"/>
    <w:rsid w:val="00F201F0"/>
    <w:rsid w:val="00F20478"/>
    <w:rsid w:val="00F206F4"/>
    <w:rsid w:val="00F20C95"/>
    <w:rsid w:val="00F20D25"/>
    <w:rsid w:val="00F20E43"/>
    <w:rsid w:val="00F211D6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2F9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45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786"/>
    <w:rsid w:val="00F30962"/>
    <w:rsid w:val="00F316A1"/>
    <w:rsid w:val="00F3170A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55"/>
    <w:rsid w:val="00F3369E"/>
    <w:rsid w:val="00F336E1"/>
    <w:rsid w:val="00F33742"/>
    <w:rsid w:val="00F33802"/>
    <w:rsid w:val="00F3380A"/>
    <w:rsid w:val="00F3447E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257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DA6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7F3"/>
    <w:rsid w:val="00F4482C"/>
    <w:rsid w:val="00F448A1"/>
    <w:rsid w:val="00F44982"/>
    <w:rsid w:val="00F44B82"/>
    <w:rsid w:val="00F44C47"/>
    <w:rsid w:val="00F44EAF"/>
    <w:rsid w:val="00F44FA4"/>
    <w:rsid w:val="00F45161"/>
    <w:rsid w:val="00F45289"/>
    <w:rsid w:val="00F454F3"/>
    <w:rsid w:val="00F45570"/>
    <w:rsid w:val="00F46058"/>
    <w:rsid w:val="00F46309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47A"/>
    <w:rsid w:val="00F506E8"/>
    <w:rsid w:val="00F5072D"/>
    <w:rsid w:val="00F50B2C"/>
    <w:rsid w:val="00F50EC6"/>
    <w:rsid w:val="00F50F8B"/>
    <w:rsid w:val="00F513FF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C42"/>
    <w:rsid w:val="00F53FBB"/>
    <w:rsid w:val="00F54091"/>
    <w:rsid w:val="00F540B3"/>
    <w:rsid w:val="00F54523"/>
    <w:rsid w:val="00F54982"/>
    <w:rsid w:val="00F54A2B"/>
    <w:rsid w:val="00F54A67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092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473"/>
    <w:rsid w:val="00F6155A"/>
    <w:rsid w:val="00F618AD"/>
    <w:rsid w:val="00F61ABF"/>
    <w:rsid w:val="00F61BDB"/>
    <w:rsid w:val="00F61E6A"/>
    <w:rsid w:val="00F62042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3F8B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1EE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3A9"/>
    <w:rsid w:val="00F74477"/>
    <w:rsid w:val="00F74AAB"/>
    <w:rsid w:val="00F74F52"/>
    <w:rsid w:val="00F74FDB"/>
    <w:rsid w:val="00F75303"/>
    <w:rsid w:val="00F75332"/>
    <w:rsid w:val="00F753B9"/>
    <w:rsid w:val="00F7555B"/>
    <w:rsid w:val="00F757F4"/>
    <w:rsid w:val="00F75A7A"/>
    <w:rsid w:val="00F75B5C"/>
    <w:rsid w:val="00F75D7A"/>
    <w:rsid w:val="00F75EC5"/>
    <w:rsid w:val="00F76053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2FDA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5AC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50D"/>
    <w:rsid w:val="00F8662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72"/>
    <w:rsid w:val="00F93AB1"/>
    <w:rsid w:val="00F93AD5"/>
    <w:rsid w:val="00F93EC2"/>
    <w:rsid w:val="00F9412F"/>
    <w:rsid w:val="00F9418A"/>
    <w:rsid w:val="00F941F9"/>
    <w:rsid w:val="00F9424F"/>
    <w:rsid w:val="00F94284"/>
    <w:rsid w:val="00F94805"/>
    <w:rsid w:val="00F94CB4"/>
    <w:rsid w:val="00F94DC3"/>
    <w:rsid w:val="00F95000"/>
    <w:rsid w:val="00F951BE"/>
    <w:rsid w:val="00F951C7"/>
    <w:rsid w:val="00F957C3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6C1"/>
    <w:rsid w:val="00FA082A"/>
    <w:rsid w:val="00FA0999"/>
    <w:rsid w:val="00FA0BAF"/>
    <w:rsid w:val="00FA0BC8"/>
    <w:rsid w:val="00FA0F17"/>
    <w:rsid w:val="00FA0F8C"/>
    <w:rsid w:val="00FA1055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ECB"/>
    <w:rsid w:val="00FA3ED9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5E78"/>
    <w:rsid w:val="00FA63DD"/>
    <w:rsid w:val="00FA65F3"/>
    <w:rsid w:val="00FA6869"/>
    <w:rsid w:val="00FA68DC"/>
    <w:rsid w:val="00FA6956"/>
    <w:rsid w:val="00FA6E67"/>
    <w:rsid w:val="00FA71CA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36D"/>
    <w:rsid w:val="00FB28C7"/>
    <w:rsid w:val="00FB2A4E"/>
    <w:rsid w:val="00FB2B5E"/>
    <w:rsid w:val="00FB2D75"/>
    <w:rsid w:val="00FB2FDF"/>
    <w:rsid w:val="00FB31EC"/>
    <w:rsid w:val="00FB335F"/>
    <w:rsid w:val="00FB3420"/>
    <w:rsid w:val="00FB343B"/>
    <w:rsid w:val="00FB39E1"/>
    <w:rsid w:val="00FB3B02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A9"/>
    <w:rsid w:val="00FB4DD1"/>
    <w:rsid w:val="00FB4FB8"/>
    <w:rsid w:val="00FB5002"/>
    <w:rsid w:val="00FB50B3"/>
    <w:rsid w:val="00FB51CF"/>
    <w:rsid w:val="00FB5561"/>
    <w:rsid w:val="00FB5C74"/>
    <w:rsid w:val="00FB5DF7"/>
    <w:rsid w:val="00FB61EA"/>
    <w:rsid w:val="00FB6AC1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6E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7C7"/>
    <w:rsid w:val="00FC0A1D"/>
    <w:rsid w:val="00FC0A46"/>
    <w:rsid w:val="00FC0C5B"/>
    <w:rsid w:val="00FC0C87"/>
    <w:rsid w:val="00FC0C9E"/>
    <w:rsid w:val="00FC0F8F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52"/>
    <w:rsid w:val="00FC3AA6"/>
    <w:rsid w:val="00FC3B98"/>
    <w:rsid w:val="00FC3E1C"/>
    <w:rsid w:val="00FC40C3"/>
    <w:rsid w:val="00FC44C2"/>
    <w:rsid w:val="00FC46CC"/>
    <w:rsid w:val="00FC4B60"/>
    <w:rsid w:val="00FC4BB4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6C6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B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634"/>
    <w:rsid w:val="00FD0B47"/>
    <w:rsid w:val="00FD0C33"/>
    <w:rsid w:val="00FD127B"/>
    <w:rsid w:val="00FD12CB"/>
    <w:rsid w:val="00FD1424"/>
    <w:rsid w:val="00FD18DA"/>
    <w:rsid w:val="00FD1A4F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4C"/>
    <w:rsid w:val="00FD27DD"/>
    <w:rsid w:val="00FD2854"/>
    <w:rsid w:val="00FD293C"/>
    <w:rsid w:val="00FD29F9"/>
    <w:rsid w:val="00FD2B5B"/>
    <w:rsid w:val="00FD2E92"/>
    <w:rsid w:val="00FD3161"/>
    <w:rsid w:val="00FD36C7"/>
    <w:rsid w:val="00FD384C"/>
    <w:rsid w:val="00FD39A9"/>
    <w:rsid w:val="00FD3B90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530"/>
    <w:rsid w:val="00FD6617"/>
    <w:rsid w:val="00FD6896"/>
    <w:rsid w:val="00FD6C8F"/>
    <w:rsid w:val="00FD6CBF"/>
    <w:rsid w:val="00FD6EBC"/>
    <w:rsid w:val="00FD7184"/>
    <w:rsid w:val="00FD7427"/>
    <w:rsid w:val="00FD7652"/>
    <w:rsid w:val="00FD770A"/>
    <w:rsid w:val="00FD77B6"/>
    <w:rsid w:val="00FD788F"/>
    <w:rsid w:val="00FD79BE"/>
    <w:rsid w:val="00FD7CAD"/>
    <w:rsid w:val="00FD7D6D"/>
    <w:rsid w:val="00FD7FB2"/>
    <w:rsid w:val="00FE0526"/>
    <w:rsid w:val="00FE070F"/>
    <w:rsid w:val="00FE0A66"/>
    <w:rsid w:val="00FE0BB1"/>
    <w:rsid w:val="00FE1122"/>
    <w:rsid w:val="00FE1154"/>
    <w:rsid w:val="00FE1230"/>
    <w:rsid w:val="00FE13E6"/>
    <w:rsid w:val="00FE171F"/>
    <w:rsid w:val="00FE176E"/>
    <w:rsid w:val="00FE1A69"/>
    <w:rsid w:val="00FE1B7F"/>
    <w:rsid w:val="00FE1B8F"/>
    <w:rsid w:val="00FE1B9E"/>
    <w:rsid w:val="00FE1EC4"/>
    <w:rsid w:val="00FE1ED4"/>
    <w:rsid w:val="00FE1F27"/>
    <w:rsid w:val="00FE24E8"/>
    <w:rsid w:val="00FE2A07"/>
    <w:rsid w:val="00FE2B56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8B"/>
    <w:rsid w:val="00FE70B8"/>
    <w:rsid w:val="00FE70F5"/>
    <w:rsid w:val="00FE715C"/>
    <w:rsid w:val="00FE73EB"/>
    <w:rsid w:val="00FE7456"/>
    <w:rsid w:val="00FE7503"/>
    <w:rsid w:val="00FE7555"/>
    <w:rsid w:val="00FE760E"/>
    <w:rsid w:val="00FE767F"/>
    <w:rsid w:val="00FE7777"/>
    <w:rsid w:val="00FE79AC"/>
    <w:rsid w:val="00FE7B7D"/>
    <w:rsid w:val="00FE7C5C"/>
    <w:rsid w:val="00FF044D"/>
    <w:rsid w:val="00FF074A"/>
    <w:rsid w:val="00FF0794"/>
    <w:rsid w:val="00FF0901"/>
    <w:rsid w:val="00FF0C1D"/>
    <w:rsid w:val="00FF0C79"/>
    <w:rsid w:val="00FF0FE2"/>
    <w:rsid w:val="00FF11DC"/>
    <w:rsid w:val="00FF122B"/>
    <w:rsid w:val="00FF12CF"/>
    <w:rsid w:val="00FF13CE"/>
    <w:rsid w:val="00FF146D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20E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32F"/>
    <w:rsid w:val="00FF3427"/>
    <w:rsid w:val="00FF34E3"/>
    <w:rsid w:val="00FF377B"/>
    <w:rsid w:val="00FF3862"/>
    <w:rsid w:val="00FF39F1"/>
    <w:rsid w:val="00FF3ADB"/>
    <w:rsid w:val="00FF3BFB"/>
    <w:rsid w:val="00FF3CF4"/>
    <w:rsid w:val="00FF3F35"/>
    <w:rsid w:val="00FF4105"/>
    <w:rsid w:val="00FF4333"/>
    <w:rsid w:val="00FF4337"/>
    <w:rsid w:val="00FF4602"/>
    <w:rsid w:val="00FF46BF"/>
    <w:rsid w:val="00FF487C"/>
    <w:rsid w:val="00FF4AF8"/>
    <w:rsid w:val="00FF4B5A"/>
    <w:rsid w:val="00FF4CC3"/>
    <w:rsid w:val="00FF4EAC"/>
    <w:rsid w:val="00FF505A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DE1"/>
    <w:rsid w:val="00FF7E0B"/>
    <w:rsid w:val="00FF7F26"/>
    <w:rsid w:val="04CAE955"/>
    <w:rsid w:val="09B653E5"/>
    <w:rsid w:val="0A54E19D"/>
    <w:rsid w:val="0EC4D633"/>
    <w:rsid w:val="1119585C"/>
    <w:rsid w:val="12B528BD"/>
    <w:rsid w:val="1FAC6F2A"/>
    <w:rsid w:val="2EAE145E"/>
    <w:rsid w:val="3B1F0F5E"/>
    <w:rsid w:val="3B3FFBC8"/>
    <w:rsid w:val="3D34FE4A"/>
    <w:rsid w:val="4A453973"/>
    <w:rsid w:val="62116C4C"/>
    <w:rsid w:val="6EB28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FF10EEEB-A7A9-4AA3-816B-8D58B342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DFA"/>
    <w:rPr>
      <w:szCs w:val="22"/>
    </w:rPr>
  </w:style>
  <w:style w:type="paragraph" w:styleId="BodyTextIndent3">
    <w:name w:val="Body Text Indent 3"/>
    <w:basedOn w:val="Normal"/>
    <w:link w:val="BodyTextIndent3Char"/>
    <w:rsid w:val="00526DF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26DFA"/>
    <w:rPr>
      <w:rFonts w:ascii="Arial" w:hAnsi="Arial"/>
      <w:sz w:val="16"/>
    </w:rPr>
  </w:style>
  <w:style w:type="paragraph" w:styleId="Closing">
    <w:name w:val="Closing"/>
    <w:basedOn w:val="Normal"/>
    <w:link w:val="ClosingChar"/>
    <w:rsid w:val="00526DFA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rsid w:val="00526DFA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6DFA"/>
    <w:rPr>
      <w:szCs w:val="22"/>
    </w:rPr>
  </w:style>
  <w:style w:type="character" w:customStyle="1" w:styleId="DateChar">
    <w:name w:val="Date Char"/>
    <w:basedOn w:val="DefaultParagraphFont"/>
    <w:link w:val="Date"/>
    <w:rsid w:val="00526DFA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rsid w:val="00526DFA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526DFA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26DFA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26DFA"/>
    <w:rPr>
      <w:rFonts w:ascii="Arial" w:hAnsi="Arial"/>
      <w:szCs w:val="25"/>
    </w:rPr>
  </w:style>
  <w:style w:type="paragraph" w:styleId="EnvelopeAddress">
    <w:name w:val="envelope address"/>
    <w:basedOn w:val="Normal"/>
    <w:rsid w:val="00526DF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526DFA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526DFA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rsid w:val="00526DFA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6DFA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DFA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526DFA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DF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DFA"/>
    <w:rPr>
      <w:rFonts w:ascii="Arial" w:hAnsi="Arial"/>
      <w:i/>
      <w:iCs/>
      <w:color w:val="5B9BD5" w:themeColor="accent1"/>
      <w:sz w:val="18"/>
      <w:szCs w:val="22"/>
    </w:rPr>
  </w:style>
  <w:style w:type="paragraph" w:styleId="List">
    <w:name w:val="List"/>
    <w:basedOn w:val="Normal"/>
    <w:rsid w:val="00526DFA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rsid w:val="00526DFA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rsid w:val="00526DFA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6DFA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6DFA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rsid w:val="00526DFA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rsid w:val="00526DFA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rsid w:val="00526DFA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rsid w:val="00526DFA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rsid w:val="00526DFA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rsid w:val="00526D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526DF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526DFA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rsid w:val="00526DFA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6DFA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6DFA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6DFA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6DFA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6D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6D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6DF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6DF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526DF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DFA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7834D-4A01-4542-831D-820AE76FD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76FA48-24D2-4A4A-AC8E-AA6006FFC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10038</TotalTime>
  <Pages>52</Pages>
  <Words>9366</Words>
  <Characters>53391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Thanetpol, Boonkerdsukcharoen</cp:lastModifiedBy>
  <cp:revision>1133</cp:revision>
  <cp:lastPrinted>2025-02-19T11:30:00Z</cp:lastPrinted>
  <dcterms:created xsi:type="dcterms:W3CDTF">2023-08-22T08:40:00Z</dcterms:created>
  <dcterms:modified xsi:type="dcterms:W3CDTF">2025-02-19T11:50:00Z</dcterms:modified>
</cp:coreProperties>
</file>