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77777777" w:rsidR="004C1E59" w:rsidRPr="003054FD" w:rsidRDefault="00FC6B0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77777777" w:rsidR="004C1E59" w:rsidRPr="003054FD" w:rsidRDefault="00053DF4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764925CB" w:rsidR="004C1E59" w:rsidRPr="003054FD" w:rsidRDefault="00E0331C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7AAF3BF7" w:rsidR="0028412E" w:rsidRPr="003054FD" w:rsidRDefault="00E0331C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8412E" w:rsidRPr="003054FD" w14:paraId="1F006D0E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38EF6" w14:textId="6E64736C" w:rsidR="0028412E" w:rsidRDefault="0028412E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0524E" w14:textId="77777777" w:rsidR="0028412E" w:rsidRPr="003054FD" w:rsidRDefault="0028412E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23321" w14:textId="24B4CBC8" w:rsidR="0028412E" w:rsidRPr="003054FD" w:rsidRDefault="0028412E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เหตุการณ์ภายหลังรอบระยะเวลางาน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E0331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0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56ED2796" w14:textId="77777777" w:rsidR="007A71B3" w:rsidRDefault="007A71B3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072CF177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14</w:t>
      </w:r>
      <w:r w:rsidR="001A36D1" w:rsidRPr="003054FD">
        <w:rPr>
          <w:rFonts w:ascii="Angsana New" w:hAnsi="Angsana New"/>
          <w:sz w:val="30"/>
          <w:szCs w:val="30"/>
        </w:rPr>
        <w:t xml:space="preserve"> </w:t>
      </w:r>
      <w:r w:rsidR="00E0331C" w:rsidRPr="00E0331C">
        <w:rPr>
          <w:rFonts w:ascii="Angsana New" w:hAnsi="Angsana New"/>
          <w:sz w:val="30"/>
          <w:szCs w:val="30"/>
          <w:cs/>
        </w:rPr>
        <w:t>กุมภาพันธ์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E0331C">
        <w:rPr>
          <w:rFonts w:ascii="Angsana New" w:hAnsi="Angsana New"/>
          <w:sz w:val="30"/>
          <w:szCs w:val="30"/>
        </w:rPr>
        <w:t>8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14165AA0" w:rsidR="00DA4847" w:rsidRPr="003054FD" w:rsidRDefault="00DA4847" w:rsidP="00DE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55ABA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E0331C">
        <w:rPr>
          <w:rFonts w:ascii="Angsana New" w:hAnsi="Angsana New"/>
          <w:sz w:val="30"/>
          <w:szCs w:val="30"/>
        </w:rPr>
        <w:t>7</w:t>
      </w:r>
    </w:p>
    <w:p w14:paraId="173F13EF" w14:textId="77777777" w:rsidR="00DA4847" w:rsidRPr="00DE16B0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19C708AA" w:rsidR="00DA4847" w:rsidRPr="003054FD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E0331C">
        <w:rPr>
          <w:rFonts w:ascii="Angsana New" w:hAnsi="Angsana New"/>
          <w:sz w:val="30"/>
          <w:szCs w:val="30"/>
        </w:rPr>
        <w:t>7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E07621" w14:textId="4D1C5EF0" w:rsidR="004D3141" w:rsidRPr="003054FD" w:rsidRDefault="00B50A49" w:rsidP="00A9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B90078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="00A94F8E"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02AD9" w:rsidRPr="00302AD9">
        <w:rPr>
          <w:rFonts w:ascii="Angsana New" w:hAnsi="Angsana New"/>
          <w:spacing w:val="-4"/>
          <w:sz w:val="30"/>
          <w:szCs w:val="30"/>
        </w:rPr>
        <w:t>30</w:t>
      </w:r>
      <w:r w:rsidR="00302AD9" w:rsidRPr="00302AD9">
        <w:rPr>
          <w:rFonts w:ascii="Angsana New" w:hAnsi="Angsana New"/>
          <w:spacing w:val="-4"/>
          <w:sz w:val="30"/>
          <w:szCs w:val="30"/>
          <w:cs/>
        </w:rPr>
        <w:t> กันยายน</w:t>
      </w:r>
      <w:r w:rsidR="00302AD9" w:rsidRPr="00302AD9">
        <w:rPr>
          <w:rFonts w:ascii="Angsana New" w:hAnsi="Angsana New"/>
          <w:spacing w:val="-4"/>
          <w:sz w:val="30"/>
          <w:szCs w:val="30"/>
        </w:rPr>
        <w:t xml:space="preserve"> 256</w:t>
      </w:r>
      <w:r w:rsidR="00E0331C">
        <w:rPr>
          <w:rFonts w:ascii="Angsana New" w:hAnsi="Angsana New"/>
          <w:spacing w:val="-4"/>
          <w:sz w:val="30"/>
          <w:szCs w:val="30"/>
        </w:rPr>
        <w:t>7</w:t>
      </w:r>
    </w:p>
    <w:p w14:paraId="6420A88D" w14:textId="77777777" w:rsidR="004D3141" w:rsidRPr="003054FD" w:rsidRDefault="00FB19A8" w:rsidP="00A5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A5D8D" w:rsidRPr="003054FD" w14:paraId="7F9E6CDC" w14:textId="77777777" w:rsidTr="00F125FC">
        <w:trPr>
          <w:tblHeader/>
        </w:trPr>
        <w:tc>
          <w:tcPr>
            <w:tcW w:w="4320" w:type="dxa"/>
          </w:tcPr>
          <w:p w14:paraId="53EF1DE3" w14:textId="77777777" w:rsidR="00BA5D8D" w:rsidRPr="003054FD" w:rsidRDefault="006136EC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75A6030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8D94C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24F38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C00" w:rsidRPr="003054FD" w14:paraId="731CCE0C" w14:textId="77777777" w:rsidTr="00F125FC">
        <w:trPr>
          <w:tblHeader/>
        </w:trPr>
        <w:tc>
          <w:tcPr>
            <w:tcW w:w="4320" w:type="dxa"/>
          </w:tcPr>
          <w:p w14:paraId="7BC326D2" w14:textId="2FAA8A61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331C" w:rsidRPr="00E033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0331C" w:rsidRPr="00E033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B5484B" w14:textId="5B4303C2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A31E6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2B90C" w14:textId="2BEBA44C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11FAD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00EA0" w14:textId="538A5CDB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DDCC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B912A" w14:textId="232D9B08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5D8D" w:rsidRPr="003054FD" w14:paraId="3E62F324" w14:textId="77777777" w:rsidTr="00F125FC">
        <w:trPr>
          <w:tblHeader/>
        </w:trPr>
        <w:tc>
          <w:tcPr>
            <w:tcW w:w="4320" w:type="dxa"/>
          </w:tcPr>
          <w:p w14:paraId="3319A1BD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95EA16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D8D" w:rsidRPr="003054FD" w14:paraId="7DDA5CC7" w14:textId="77777777" w:rsidTr="00F125FC">
        <w:tc>
          <w:tcPr>
            <w:tcW w:w="4320" w:type="dxa"/>
          </w:tcPr>
          <w:p w14:paraId="75167654" w14:textId="6659AE58" w:rsidR="00BA5D8D" w:rsidRPr="003054FD" w:rsidRDefault="00BA5D8D" w:rsidP="007A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015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9C674F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1284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306D4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E77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3179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3AAD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D3F82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31C" w:rsidRPr="003054FD" w14:paraId="7E2B610D" w14:textId="77777777" w:rsidTr="00F125FC">
        <w:tc>
          <w:tcPr>
            <w:tcW w:w="4320" w:type="dxa"/>
          </w:tcPr>
          <w:p w14:paraId="3D26368E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07AD97" w14:textId="61E05E9B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508,882</w:t>
            </w:r>
          </w:p>
        </w:tc>
        <w:tc>
          <w:tcPr>
            <w:tcW w:w="270" w:type="dxa"/>
          </w:tcPr>
          <w:p w14:paraId="079B690E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9E07A" w14:textId="12118465" w:rsidR="00E0331C" w:rsidRPr="003054FD" w:rsidRDefault="00E0331C" w:rsidP="008A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669,107</w:t>
            </w:r>
          </w:p>
        </w:tc>
        <w:tc>
          <w:tcPr>
            <w:tcW w:w="270" w:type="dxa"/>
          </w:tcPr>
          <w:p w14:paraId="2BC59079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43804" w14:textId="376D94E6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508,881</w:t>
            </w:r>
          </w:p>
        </w:tc>
        <w:tc>
          <w:tcPr>
            <w:tcW w:w="270" w:type="dxa"/>
          </w:tcPr>
          <w:p w14:paraId="3525C4ED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078EA" w14:textId="167F02D8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669,104</w:t>
            </w:r>
          </w:p>
        </w:tc>
      </w:tr>
      <w:tr w:rsidR="00E0331C" w:rsidRPr="003054FD" w14:paraId="0E591158" w14:textId="77777777" w:rsidTr="00F125FC">
        <w:tc>
          <w:tcPr>
            <w:tcW w:w="4320" w:type="dxa"/>
          </w:tcPr>
          <w:p w14:paraId="61372AD4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  <w:tc>
          <w:tcPr>
            <w:tcW w:w="1080" w:type="dxa"/>
          </w:tcPr>
          <w:p w14:paraId="1C72F1A4" w14:textId="4EFF6405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270" w:type="dxa"/>
          </w:tcPr>
          <w:p w14:paraId="00ACE644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A6F56" w14:textId="32678B6E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270" w:type="dxa"/>
          </w:tcPr>
          <w:p w14:paraId="1F5DE54D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27CA4" w14:textId="269A0712" w:rsidR="00E0331C" w:rsidRPr="003054FD" w:rsidRDefault="00D56DC5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270" w:type="dxa"/>
          </w:tcPr>
          <w:p w14:paraId="5BE48CEF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F9DE4" w14:textId="17545412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6,121</w:t>
            </w:r>
          </w:p>
        </w:tc>
      </w:tr>
      <w:tr w:rsidR="00E0331C" w:rsidRPr="003054FD" w14:paraId="5D39EBCE" w14:textId="77777777" w:rsidTr="00F125FC">
        <w:tc>
          <w:tcPr>
            <w:tcW w:w="4320" w:type="dxa"/>
          </w:tcPr>
          <w:p w14:paraId="09FB0476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7DE6CBC6" w14:textId="0EF67C6B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80,376</w:t>
            </w:r>
          </w:p>
        </w:tc>
        <w:tc>
          <w:tcPr>
            <w:tcW w:w="270" w:type="dxa"/>
          </w:tcPr>
          <w:p w14:paraId="1A2471E1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17D77" w14:textId="06826EFF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64,109</w:t>
            </w:r>
          </w:p>
        </w:tc>
        <w:tc>
          <w:tcPr>
            <w:tcW w:w="270" w:type="dxa"/>
          </w:tcPr>
          <w:p w14:paraId="1CA6DE9A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67F68" w14:textId="7587E424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79,642</w:t>
            </w:r>
          </w:p>
        </w:tc>
        <w:tc>
          <w:tcPr>
            <w:tcW w:w="270" w:type="dxa"/>
          </w:tcPr>
          <w:p w14:paraId="1C4291E0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2F0BA" w14:textId="7B398822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63,421</w:t>
            </w:r>
          </w:p>
        </w:tc>
      </w:tr>
      <w:tr w:rsidR="00E0331C" w:rsidRPr="003054FD" w14:paraId="08B8342A" w14:textId="77777777" w:rsidTr="00F125FC">
        <w:tc>
          <w:tcPr>
            <w:tcW w:w="4320" w:type="dxa"/>
          </w:tcPr>
          <w:p w14:paraId="12182EAE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4C391D1" w14:textId="3647BE93" w:rsidR="00E0331C" w:rsidRPr="00AD3326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26E1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1DBDD924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0083B" w14:textId="067CF81B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0E888439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52872" w14:textId="1AC94324" w:rsidR="00E0331C" w:rsidRPr="003054FD" w:rsidRDefault="00D56DC5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26E1">
              <w:rPr>
                <w:rFonts w:ascii="Angsana New" w:hAnsi="Angsana New"/>
                <w:sz w:val="30"/>
                <w:szCs w:val="30"/>
              </w:rPr>
              <w:t>2</w:t>
            </w:r>
            <w:r w:rsidR="000126E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462D578F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E0FD" w14:textId="535F87BE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E0331C" w:rsidRPr="003054FD" w14:paraId="0B89C3EE" w14:textId="77777777" w:rsidTr="00F125FC">
        <w:tc>
          <w:tcPr>
            <w:tcW w:w="4320" w:type="dxa"/>
          </w:tcPr>
          <w:p w14:paraId="1DB5D21A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49F4AD" w14:textId="2045A225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C8AC2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A3FC42" w14:textId="608C0DBA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6114A44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E7D3" w14:textId="336762CA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C4A51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BD5E6" w14:textId="025057FE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1504E126" w14:textId="77777777" w:rsidR="00DC186E" w:rsidRDefault="00DC186E" w:rsidP="0004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" w:right="-14"/>
        <w:jc w:val="both"/>
        <w:rPr>
          <w:rFonts w:ascii="Angsana New" w:hAnsi="Angsana New"/>
          <w:b/>
          <w:bCs/>
          <w:sz w:val="30"/>
          <w:szCs w:val="30"/>
          <w:cs/>
        </w:rPr>
        <w:sectPr w:rsidR="00DC186E" w:rsidSect="00FE6877">
          <w:headerReference w:type="default" r:id="rId13"/>
          <w:pgSz w:w="11909" w:h="16834" w:code="9"/>
          <w:pgMar w:top="691" w:right="1109" w:bottom="576" w:left="1152" w:header="720" w:footer="216" w:gutter="0"/>
          <w:pgNumType w:start="11"/>
          <w:cols w:space="720"/>
          <w:docGrid w:linePitch="245"/>
        </w:sect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52274E" w:rsidRPr="003054FD" w14:paraId="23052F67" w14:textId="77777777" w:rsidTr="0052274E">
        <w:tc>
          <w:tcPr>
            <w:tcW w:w="4320" w:type="dxa"/>
          </w:tcPr>
          <w:p w14:paraId="29C5E276" w14:textId="73FCA83E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6EF37" w14:textId="22A03468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03CE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B51577" w14:textId="5FDC15C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C00" w:rsidRPr="003054FD" w14:paraId="3E4FAD1E" w14:textId="77777777" w:rsidTr="00F125FC">
        <w:tc>
          <w:tcPr>
            <w:tcW w:w="4320" w:type="dxa"/>
          </w:tcPr>
          <w:p w14:paraId="092B4FE7" w14:textId="0818856F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331C" w:rsidRPr="00E033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0331C" w:rsidRPr="00E033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A4F81B" w14:textId="74B23D9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CEFD93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2BB1B" w14:textId="1CBC0D5B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30D85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78FA3" w14:textId="36ACC24E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7E55D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06CED" w14:textId="4DEAC8EF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B0C00" w:rsidRPr="003054FD" w14:paraId="7C8C0D58" w14:textId="77777777" w:rsidTr="00B1486E">
        <w:tc>
          <w:tcPr>
            <w:tcW w:w="4320" w:type="dxa"/>
          </w:tcPr>
          <w:p w14:paraId="477A444C" w14:textId="77777777" w:rsidR="007B0C00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D58A3AD" w14:textId="1D9A19BD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C00" w:rsidRPr="003054FD" w14:paraId="058B4B4A" w14:textId="77777777" w:rsidTr="00F125FC">
        <w:tc>
          <w:tcPr>
            <w:tcW w:w="4320" w:type="dxa"/>
          </w:tcPr>
          <w:p w14:paraId="6C5DF996" w14:textId="1B5AC25A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CEF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72A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D306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DBF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F4D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4A37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FFC9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31C" w:rsidRPr="003054FD" w14:paraId="163C7434" w14:textId="77777777" w:rsidTr="008F1722">
        <w:tc>
          <w:tcPr>
            <w:tcW w:w="4320" w:type="dxa"/>
          </w:tcPr>
          <w:p w14:paraId="6DDDD33F" w14:textId="0189F58D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vAlign w:val="center"/>
          </w:tcPr>
          <w:p w14:paraId="71FDFBD7" w14:textId="5D0DD8D8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34CEF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49B40F7" w14:textId="1E22C236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84343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D91ACF" w14:textId="56DF2989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7E65D41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94603A" w14:textId="35978EAC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0331C" w:rsidRPr="003054FD" w14:paraId="5F706A64" w14:textId="77777777" w:rsidTr="00C420CC">
        <w:trPr>
          <w:trHeight w:val="272"/>
        </w:trPr>
        <w:tc>
          <w:tcPr>
            <w:tcW w:w="4320" w:type="dxa"/>
          </w:tcPr>
          <w:p w14:paraId="0A1ED6CA" w14:textId="249DCAE9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5C22B7AE" w14:textId="7744B16E" w:rsidR="00E0331C" w:rsidRPr="003054FD" w:rsidRDefault="00AC326B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ED862C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11868" w14:textId="6AA5FD3E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22020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A75D5F" w14:textId="3B16D9AB" w:rsidR="00E0331C" w:rsidRPr="003054FD" w:rsidRDefault="00D56DC5" w:rsidP="00AC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32,419</w:t>
            </w:r>
          </w:p>
        </w:tc>
        <w:tc>
          <w:tcPr>
            <w:tcW w:w="270" w:type="dxa"/>
          </w:tcPr>
          <w:p w14:paraId="69B5AECC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FA52B" w14:textId="12493474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124E">
              <w:rPr>
                <w:rFonts w:ascii="Angsana New" w:hAnsi="Angsana New"/>
                <w:sz w:val="30"/>
                <w:szCs w:val="30"/>
              </w:rPr>
              <w:t>26,531</w:t>
            </w:r>
          </w:p>
        </w:tc>
      </w:tr>
      <w:tr w:rsidR="008A6CDE" w:rsidRPr="003054FD" w14:paraId="61A300D3" w14:textId="77777777" w:rsidTr="008F1722">
        <w:tc>
          <w:tcPr>
            <w:tcW w:w="4320" w:type="dxa"/>
          </w:tcPr>
          <w:p w14:paraId="51D5FF7E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B76103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17A92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97FBA5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DC327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54A3AF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8355D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3DA85" w14:textId="77777777" w:rsidR="008A6CDE" w:rsidRPr="003054FD" w:rsidRDefault="008A6CDE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32FB6D22" w14:textId="77777777" w:rsidTr="008F1722">
        <w:tc>
          <w:tcPr>
            <w:tcW w:w="4320" w:type="dxa"/>
          </w:tcPr>
          <w:p w14:paraId="6861FAD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1E135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C0A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DABD9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BAB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B30A8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77CC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C120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3A2E87C3" w14:textId="77777777" w:rsidTr="00F125FC">
        <w:trPr>
          <w:trHeight w:val="452"/>
        </w:trPr>
        <w:tc>
          <w:tcPr>
            <w:tcW w:w="4320" w:type="dxa"/>
          </w:tcPr>
          <w:p w14:paraId="729670BD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06FF621" w14:textId="63FA9C38" w:rsidR="007B0C00" w:rsidRPr="003054FD" w:rsidRDefault="00AC326B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</w:t>
            </w:r>
            <w:r w:rsidR="008B7B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420005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0783DA" w14:textId="760189BA" w:rsidR="007B0C00" w:rsidRPr="003054FD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70" w:type="dxa"/>
          </w:tcPr>
          <w:p w14:paraId="205A195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8ADB99" w14:textId="06BE2766" w:rsidR="007B0C00" w:rsidRPr="003054FD" w:rsidRDefault="00AC326B" w:rsidP="00AC3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26B">
              <w:rPr>
                <w:rFonts w:ascii="Angsana New" w:hAnsi="Angsana New"/>
                <w:sz w:val="30"/>
                <w:szCs w:val="30"/>
              </w:rPr>
              <w:t>12,58</w:t>
            </w:r>
            <w:r w:rsidR="008B7B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1750E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868879" w14:textId="5CD33CD4" w:rsidR="007B0C00" w:rsidRPr="003054FD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</w:tr>
      <w:tr w:rsidR="007B0C00" w:rsidRPr="003054FD" w14:paraId="4DB27BED" w14:textId="77777777" w:rsidTr="00F125FC">
        <w:trPr>
          <w:trHeight w:val="344"/>
        </w:trPr>
        <w:tc>
          <w:tcPr>
            <w:tcW w:w="4320" w:type="dxa"/>
          </w:tcPr>
          <w:p w14:paraId="261B1CC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BEF6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D59C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AFDA4" w14:textId="2D1A575E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15332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17E1A" w14:textId="3B9B53D0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4F9C9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0B20" w14:textId="6A147005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51DD2D95" w14:textId="77777777" w:rsidTr="00F125FC">
        <w:trPr>
          <w:trHeight w:val="407"/>
        </w:trPr>
        <w:tc>
          <w:tcPr>
            <w:tcW w:w="4320" w:type="dxa"/>
          </w:tcPr>
          <w:p w14:paraId="534920D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77EC27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6EC3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1523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4C36C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EB44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B7F4C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35FAA4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0C00" w:rsidRPr="003054FD" w14:paraId="4736FA00" w14:textId="77777777" w:rsidTr="00F125FC">
        <w:tc>
          <w:tcPr>
            <w:tcW w:w="4320" w:type="dxa"/>
          </w:tcPr>
          <w:p w14:paraId="2D2A9C53" w14:textId="77777777" w:rsidR="007B0C00" w:rsidRPr="003054FD" w:rsidRDefault="007B0C00" w:rsidP="007B0C00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6BBE4E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98070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0E83B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A0B56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1907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04E9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2FDFF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0C00" w:rsidRPr="003054FD" w14:paraId="14237CDB" w14:textId="77777777" w:rsidTr="00362104">
        <w:tc>
          <w:tcPr>
            <w:tcW w:w="4320" w:type="dxa"/>
          </w:tcPr>
          <w:p w14:paraId="2321AE17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E2064E5" w14:textId="44C460F0" w:rsidR="007B0C00" w:rsidRPr="003054FD" w:rsidRDefault="0049348A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16,404</w:t>
            </w:r>
          </w:p>
        </w:tc>
        <w:tc>
          <w:tcPr>
            <w:tcW w:w="270" w:type="dxa"/>
          </w:tcPr>
          <w:p w14:paraId="1BCB9C68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BF4E1" w14:textId="0F638EC2" w:rsidR="007B0C00" w:rsidRPr="0052274E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16,377</w:t>
            </w:r>
          </w:p>
        </w:tc>
        <w:tc>
          <w:tcPr>
            <w:tcW w:w="270" w:type="dxa"/>
          </w:tcPr>
          <w:p w14:paraId="302E574C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7C650" w14:textId="5C234D2B" w:rsidR="007B0C00" w:rsidRPr="003054FD" w:rsidRDefault="0049348A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4,517</w:t>
            </w:r>
          </w:p>
        </w:tc>
        <w:tc>
          <w:tcPr>
            <w:tcW w:w="270" w:type="dxa"/>
          </w:tcPr>
          <w:p w14:paraId="7CDFE4B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74CA1" w14:textId="34AFC4D6" w:rsidR="007B0C00" w:rsidRPr="003054FD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4,298</w:t>
            </w:r>
          </w:p>
        </w:tc>
      </w:tr>
      <w:tr w:rsidR="007B0C00" w:rsidRPr="003054FD" w14:paraId="316FDE0D" w14:textId="77777777" w:rsidTr="00F125FC">
        <w:trPr>
          <w:trHeight w:val="380"/>
        </w:trPr>
        <w:tc>
          <w:tcPr>
            <w:tcW w:w="4320" w:type="dxa"/>
          </w:tcPr>
          <w:p w14:paraId="739A5C83" w14:textId="77777777" w:rsidR="007B0C00" w:rsidRPr="008A59AF" w:rsidRDefault="007B0C00" w:rsidP="007B0C00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BF884" w14:textId="6D9656A4" w:rsidR="007B0C00" w:rsidRPr="003054FD" w:rsidRDefault="0049348A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16,404</w:t>
            </w:r>
          </w:p>
        </w:tc>
        <w:tc>
          <w:tcPr>
            <w:tcW w:w="270" w:type="dxa"/>
          </w:tcPr>
          <w:p w14:paraId="28D99B39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4A72F" w14:textId="187673A6" w:rsidR="007B0C00" w:rsidRPr="00E1087D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16,377</w:t>
            </w:r>
          </w:p>
        </w:tc>
        <w:tc>
          <w:tcPr>
            <w:tcW w:w="270" w:type="dxa"/>
          </w:tcPr>
          <w:p w14:paraId="7C2E88DE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5A1D7" w14:textId="551E272C" w:rsidR="007B0C00" w:rsidRPr="003054FD" w:rsidRDefault="0049348A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4,517</w:t>
            </w:r>
          </w:p>
        </w:tc>
        <w:tc>
          <w:tcPr>
            <w:tcW w:w="270" w:type="dxa"/>
          </w:tcPr>
          <w:p w14:paraId="2A5E6BE1" w14:textId="77777777" w:rsidR="007B0C00" w:rsidRPr="003054FD" w:rsidRDefault="007B0C00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681D" w14:textId="73C37D59" w:rsidR="007B0C00" w:rsidRPr="003054FD" w:rsidRDefault="00E0331C" w:rsidP="007B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4,298</w:t>
            </w:r>
          </w:p>
        </w:tc>
      </w:tr>
    </w:tbl>
    <w:p w14:paraId="0C7D3D69" w14:textId="77777777" w:rsidR="00A225C0" w:rsidRPr="00F9221A" w:rsidRDefault="00A225C0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5963BDC" w14:textId="7EAF4581" w:rsidR="004A1A0B" w:rsidRPr="003054FD" w:rsidRDefault="0076466F" w:rsidP="0069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  <w:r w:rsidR="00253213" w:rsidRPr="003054FD">
        <w:rPr>
          <w:rFonts w:ascii="Angsana New" w:hAnsi="Angsana New"/>
          <w:sz w:val="30"/>
          <w:szCs w:val="30"/>
          <w:cs/>
        </w:rPr>
        <w:t xml:space="preserve">ยอดคงเหลือ </w:t>
      </w:r>
      <w:r w:rsidR="00D92EE4" w:rsidRPr="003054FD">
        <w:rPr>
          <w:rFonts w:ascii="Angsana New" w:hAnsi="Angsana New"/>
          <w:sz w:val="30"/>
          <w:szCs w:val="30"/>
          <w:cs/>
        </w:rPr>
        <w:t>ณ วันที่</w:t>
      </w:r>
      <w:r w:rsidR="00D92EE4" w:rsidRPr="003054FD">
        <w:rPr>
          <w:rFonts w:ascii="Angsana New" w:hAnsi="Angsana New"/>
          <w:sz w:val="30"/>
          <w:szCs w:val="30"/>
        </w:rPr>
        <w:t xml:space="preserve"> </w:t>
      </w:r>
      <w:r w:rsidR="00E0331C" w:rsidRPr="00E0331C">
        <w:rPr>
          <w:rFonts w:ascii="Angsana New" w:hAnsi="Angsana New"/>
          <w:sz w:val="30"/>
          <w:szCs w:val="30"/>
        </w:rPr>
        <w:t xml:space="preserve">31 </w:t>
      </w:r>
      <w:r w:rsidR="00E0331C" w:rsidRPr="00E0331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420CC">
        <w:rPr>
          <w:rFonts w:ascii="Angsana New" w:hAnsi="Angsana New"/>
          <w:sz w:val="30"/>
          <w:szCs w:val="30"/>
        </w:rPr>
        <w:t>256</w:t>
      </w:r>
      <w:r w:rsidR="00031717">
        <w:rPr>
          <w:rFonts w:ascii="Angsana New" w:hAnsi="Angsana New" w:hint="cs"/>
          <w:sz w:val="30"/>
          <w:szCs w:val="30"/>
          <w:cs/>
        </w:rPr>
        <w:t>7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C420CC">
        <w:rPr>
          <w:rFonts w:ascii="Angsana New" w:hAnsi="Angsana New"/>
          <w:sz w:val="30"/>
          <w:szCs w:val="30"/>
        </w:rPr>
        <w:t>30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20CC">
        <w:rPr>
          <w:rFonts w:ascii="Angsana New" w:hAnsi="Angsana New"/>
          <w:sz w:val="30"/>
          <w:szCs w:val="30"/>
        </w:rPr>
        <w:t>256</w:t>
      </w:r>
      <w:r w:rsidR="00E0331C">
        <w:rPr>
          <w:rFonts w:ascii="Angsana New" w:hAnsi="Angsana New"/>
          <w:sz w:val="30"/>
          <w:szCs w:val="30"/>
        </w:rPr>
        <w:t>7</w:t>
      </w:r>
      <w:r w:rsidR="00253213" w:rsidRPr="003054F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5F8327E2" w14:textId="77777777" w:rsidR="00D12813" w:rsidRPr="00F9221A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3054FD" w14:paraId="505958AB" w14:textId="77777777" w:rsidTr="00F125FC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31C" w:rsidRPr="003054FD" w14:paraId="3D35EA2A" w14:textId="77777777" w:rsidTr="00EE7A34">
        <w:trPr>
          <w:tblHeader/>
        </w:trPr>
        <w:tc>
          <w:tcPr>
            <w:tcW w:w="4284" w:type="dxa"/>
            <w:tcBorders>
              <w:top w:val="nil"/>
            </w:tcBorders>
          </w:tcPr>
          <w:p w14:paraId="0EAB77E2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322D1D2" w14:textId="58445CB5" w:rsidR="00E0331C" w:rsidRPr="00122E43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</w:tcBorders>
          </w:tcPr>
          <w:p w14:paraId="49D85262" w14:textId="77777777" w:rsidR="00E0331C" w:rsidRPr="00122E43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ADD656D" w14:textId="017B9948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88C8AF" w14:textId="77777777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C87C35C" w14:textId="292FDBE0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5E5579" w14:textId="77777777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01CD84" w14:textId="6C77D455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0331C" w:rsidRPr="003054FD" w14:paraId="05D65463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5865235A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B0A0DAF" w14:textId="35663F04" w:rsidR="00E0331C" w:rsidRPr="00122E43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</w:tcBorders>
          </w:tcPr>
          <w:p w14:paraId="0BBBD230" w14:textId="77777777" w:rsidR="00E0331C" w:rsidRPr="00122E43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F7B2639" w14:textId="53EAA3BE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7627AE" w14:textId="77777777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9DD2949" w14:textId="58617238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859EB9" w14:textId="77777777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5270ACE" w14:textId="58997A2A" w:rsidR="00E0331C" w:rsidRPr="00EF67FB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0331C" w:rsidRPr="003054FD" w14:paraId="2DC0D7F3" w14:textId="77777777" w:rsidTr="00F125FC">
        <w:trPr>
          <w:tblHeader/>
        </w:trPr>
        <w:tc>
          <w:tcPr>
            <w:tcW w:w="4284" w:type="dxa"/>
          </w:tcPr>
          <w:p w14:paraId="0A6FFB63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50BB8E5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31C" w:rsidRPr="003054FD" w14:paraId="7C80662A" w14:textId="77777777" w:rsidTr="00F125FC">
        <w:tc>
          <w:tcPr>
            <w:tcW w:w="4284" w:type="dxa"/>
          </w:tcPr>
          <w:p w14:paraId="5A2945F0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7C6CFF05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0331C" w:rsidRPr="003054FD" w14:paraId="1B0CC4CF" w14:textId="77777777" w:rsidTr="00F978CD">
        <w:tc>
          <w:tcPr>
            <w:tcW w:w="4284" w:type="dxa"/>
            <w:tcBorders>
              <w:bottom w:val="nil"/>
            </w:tcBorders>
          </w:tcPr>
          <w:p w14:paraId="64DC4321" w14:textId="0BCBA2A7" w:rsidR="00E0331C" w:rsidRPr="003054FD" w:rsidRDefault="004A4FF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331C"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E0331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bottom w:val="nil"/>
            </w:tcBorders>
          </w:tcPr>
          <w:p w14:paraId="71083C27" w14:textId="305256E3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302,54</w:t>
            </w:r>
            <w:r w:rsidR="00AF4E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</w:tcPr>
          <w:p w14:paraId="63F884F9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012385F" w14:textId="5A776880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  <w:tc>
          <w:tcPr>
            <w:tcW w:w="270" w:type="dxa"/>
            <w:tcBorders>
              <w:bottom w:val="nil"/>
            </w:tcBorders>
          </w:tcPr>
          <w:p w14:paraId="66096E46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D86480" w14:textId="50D44AA7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302,54</w:t>
            </w:r>
            <w:r w:rsidR="00AF4E0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129439A6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746327" w14:textId="15836C1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</w:tr>
      <w:tr w:rsidR="00E0331C" w:rsidRPr="003054FD" w14:paraId="1457E81B" w14:textId="77777777" w:rsidTr="00F978CD">
        <w:tc>
          <w:tcPr>
            <w:tcW w:w="4284" w:type="dxa"/>
            <w:tcBorders>
              <w:bottom w:val="nil"/>
            </w:tcBorders>
          </w:tcPr>
          <w:p w14:paraId="6B3C38CA" w14:textId="1E2BA77A" w:rsidR="00E0331C" w:rsidRPr="003054FD" w:rsidRDefault="004A4FF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331C" w:rsidRPr="00E033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bottom w:val="nil"/>
            </w:tcBorders>
          </w:tcPr>
          <w:p w14:paraId="005B878F" w14:textId="5FB76E07" w:rsidR="00E0331C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26C3B43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D2A49AB" w14:textId="31F0E7A5" w:rsidR="00E0331C" w:rsidRPr="004D53D5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58DC31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04310C" w14:textId="76BA2F59" w:rsidR="00E0331C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</w:tcPr>
          <w:p w14:paraId="41DA6CE8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390C80F" w14:textId="6DD65D09" w:rsidR="00E0331C" w:rsidRPr="004D53D5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41</w:t>
            </w:r>
          </w:p>
        </w:tc>
      </w:tr>
      <w:tr w:rsidR="00E0331C" w:rsidRPr="003054FD" w14:paraId="703F1988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5F1BE220" w14:textId="0BC4BFC0" w:rsidR="00E0331C" w:rsidRPr="003054FD" w:rsidRDefault="004A4FF2" w:rsidP="004A4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331C"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E0331C"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E0331C"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BBED7AA" w14:textId="69A46358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648021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712C002D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A226B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2BEBF2E0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79E4D3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34C46A6" w14:textId="6EB22542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</w:tr>
      <w:tr w:rsidR="00E0331C" w:rsidRPr="003054FD" w14:paraId="09C4D2F7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3FC35E55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506BA52" w14:textId="543F4D9E" w:rsidR="00E0331C" w:rsidRPr="003054F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320,89</w:t>
            </w:r>
            <w:r w:rsidR="00AF4E0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26B4A8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587217D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347,168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CA4B5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7F449D74" w:rsidR="00E0331C" w:rsidRPr="009A153D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320,90</w:t>
            </w:r>
            <w:r w:rsidR="00AF4E0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76E58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167C6B3C" w:rsidR="00E0331C" w:rsidRPr="009A153D" w:rsidRDefault="00741820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347,209</w:t>
            </w:r>
          </w:p>
        </w:tc>
      </w:tr>
      <w:tr w:rsidR="00E0331C" w:rsidRPr="003054FD" w14:paraId="6F278412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72C9BD68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40743445" w14:textId="77777777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5060DB6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A8987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3F4AE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2AE98C5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31C" w:rsidRPr="003054FD" w14:paraId="129F688C" w14:textId="77777777" w:rsidTr="00725E1F">
        <w:tc>
          <w:tcPr>
            <w:tcW w:w="4284" w:type="dxa"/>
            <w:tcBorders>
              <w:top w:val="nil"/>
              <w:bottom w:val="nil"/>
            </w:tcBorders>
          </w:tcPr>
          <w:p w14:paraId="182ADE53" w14:textId="11406AF9" w:rsidR="00E0331C" w:rsidRPr="00834942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3F9FC2A9" w14:textId="77777777" w:rsidR="00E0331C" w:rsidRPr="00855ABA" w:rsidRDefault="00E0331C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FBA32F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B04174" w14:textId="77777777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BD0E2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1974D3" w14:textId="77777777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38CE8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617A59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31C" w:rsidRPr="003054FD" w14:paraId="7EE191A6" w14:textId="77777777" w:rsidTr="00725E1F">
        <w:tc>
          <w:tcPr>
            <w:tcW w:w="4284" w:type="dxa"/>
            <w:tcBorders>
              <w:top w:val="nil"/>
              <w:bottom w:val="nil"/>
            </w:tcBorders>
          </w:tcPr>
          <w:p w14:paraId="21F756D8" w14:textId="547BFD42" w:rsidR="00E0331C" w:rsidRPr="00834942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28CB67EC" w14:textId="666D4FBC" w:rsidR="00E0331C" w:rsidRPr="00725E1F" w:rsidRDefault="00885922" w:rsidP="00E4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55AB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E5E9F34" w14:textId="77777777" w:rsidR="00E0331C" w:rsidRPr="00855ABA" w:rsidRDefault="00E0331C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0E58E5" w14:textId="6AD6A070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1C36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C82759" w14:textId="20200670" w:rsidR="00E0331C" w:rsidRPr="00725E1F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9A521B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4CA84F" w14:textId="02E686FD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0331C" w:rsidRPr="003054FD" w14:paraId="5DC15FD5" w14:textId="77777777" w:rsidTr="00F9221A">
        <w:tc>
          <w:tcPr>
            <w:tcW w:w="4284" w:type="dxa"/>
            <w:tcBorders>
              <w:top w:val="nil"/>
              <w:bottom w:val="nil"/>
            </w:tcBorders>
          </w:tcPr>
          <w:p w14:paraId="188BD9A6" w14:textId="7E9BE1CC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50570873" w:rsidR="00E0331C" w:rsidRDefault="00885922" w:rsidP="00E47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ED6F18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1DF5E6B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45CBA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5D7321C2" w:rsidR="00E0331C" w:rsidRDefault="00885922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21127A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16625EE9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E0331C" w:rsidRPr="003054FD" w14:paraId="2F4F342C" w14:textId="77777777" w:rsidTr="00F9221A">
        <w:trPr>
          <w:trHeight w:val="432"/>
        </w:trPr>
        <w:tc>
          <w:tcPr>
            <w:tcW w:w="4284" w:type="dxa"/>
            <w:tcBorders>
              <w:top w:val="nil"/>
              <w:bottom w:val="nil"/>
            </w:tcBorders>
          </w:tcPr>
          <w:p w14:paraId="29856E0F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7EDBF01D" w14:textId="77777777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697915A" w14:textId="77777777" w:rsidR="00E0331C" w:rsidRPr="003054F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FB01D9D" w14:textId="77777777" w:rsidR="00E0331C" w:rsidRPr="00E1087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6CC36F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1926A64" w14:textId="77777777" w:rsidR="00E0331C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085BE9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0BAF4D3" w14:textId="77777777" w:rsidR="00E0331C" w:rsidRPr="009A153D" w:rsidRDefault="00E0331C" w:rsidP="00E0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CBE163" w14:textId="77777777" w:rsidR="00E0331C" w:rsidRDefault="00E0331C"/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0F3EC3" w:rsidRPr="003054FD" w14:paraId="18CC781A" w14:textId="77777777" w:rsidTr="00073C67">
        <w:tc>
          <w:tcPr>
            <w:tcW w:w="4284" w:type="dxa"/>
            <w:tcBorders>
              <w:top w:val="nil"/>
              <w:bottom w:val="nil"/>
            </w:tcBorders>
          </w:tcPr>
          <w:p w14:paraId="7FC564BF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EC3" w:rsidRPr="003054FD" w14:paraId="6EC9A82E" w14:textId="77777777" w:rsidTr="00840A56">
        <w:tc>
          <w:tcPr>
            <w:tcW w:w="4284" w:type="dxa"/>
            <w:tcBorders>
              <w:top w:val="nil"/>
            </w:tcBorders>
          </w:tcPr>
          <w:p w14:paraId="5074FFA9" w14:textId="4FBCEFA4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380E8BC" w14:textId="3DE508DD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</w:tcBorders>
          </w:tcPr>
          <w:p w14:paraId="736D552D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4699A3B" w14:textId="1691E898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4E9F14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D398D58" w14:textId="7694CEAE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F042F5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345909E" w14:textId="45C9E3A5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F3EC3" w:rsidRPr="003054FD" w14:paraId="1DC31E86" w14:textId="77777777" w:rsidTr="00840A56">
        <w:tc>
          <w:tcPr>
            <w:tcW w:w="4284" w:type="dxa"/>
            <w:tcBorders>
              <w:top w:val="nil"/>
            </w:tcBorders>
          </w:tcPr>
          <w:p w14:paraId="2BA38597" w14:textId="6F41FA09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B48B61E" w14:textId="6D2F0349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</w:tcBorders>
          </w:tcPr>
          <w:p w14:paraId="6F7F6294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4F5C520" w14:textId="3F9DF943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3980BC1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B07CE9E" w14:textId="2A704EFE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8E65A1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52DDB059" w14:textId="31931CF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3EC3" w:rsidRPr="003054FD" w14:paraId="0E866272" w14:textId="77777777" w:rsidTr="00581261">
        <w:tc>
          <w:tcPr>
            <w:tcW w:w="4284" w:type="dxa"/>
          </w:tcPr>
          <w:p w14:paraId="63C47416" w14:textId="0BE77983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0" w:type="dxa"/>
            <w:gridSpan w:val="7"/>
          </w:tcPr>
          <w:p w14:paraId="38E04366" w14:textId="49B5A98D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ABA" w:rsidRPr="003054FD" w14:paraId="40133835" w14:textId="77777777" w:rsidTr="00581261">
        <w:tc>
          <w:tcPr>
            <w:tcW w:w="4284" w:type="dxa"/>
          </w:tcPr>
          <w:p w14:paraId="7EECDF2C" w14:textId="71C65A92" w:rsidR="00855ABA" w:rsidRPr="00855ABA" w:rsidRDefault="00855ABA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0" w:type="dxa"/>
            <w:gridSpan w:val="7"/>
          </w:tcPr>
          <w:p w14:paraId="603A8528" w14:textId="77777777" w:rsidR="00855ABA" w:rsidRPr="003054FD" w:rsidRDefault="00855ABA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F3EC3" w:rsidRPr="003054FD" w14:paraId="26FA38F7" w14:textId="77777777" w:rsidTr="00186B4F">
        <w:tc>
          <w:tcPr>
            <w:tcW w:w="4284" w:type="dxa"/>
            <w:tcBorders>
              <w:top w:val="nil"/>
              <w:bottom w:val="nil"/>
            </w:tcBorders>
          </w:tcPr>
          <w:p w14:paraId="013595E1" w14:textId="365CAEEF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FC37848" w14:textId="76A70FB5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8EA4E0F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FC143AF" w14:textId="7BFF79BB" w:rsidR="000F3EC3" w:rsidRPr="00E1087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4E46D2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FFD39C" w14:textId="4D134DD2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5E20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D9D4F5B" w14:textId="2F81D365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</w:tr>
      <w:tr w:rsidR="000F3EC3" w:rsidRPr="003054FD" w14:paraId="4DF09F09" w14:textId="77777777" w:rsidTr="00186B4F">
        <w:tc>
          <w:tcPr>
            <w:tcW w:w="4284" w:type="dxa"/>
            <w:tcBorders>
              <w:top w:val="nil"/>
              <w:bottom w:val="nil"/>
            </w:tcBorders>
          </w:tcPr>
          <w:p w14:paraId="7F4466A0" w14:textId="5BB804FC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02128998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7B06B0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D7E16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7D6D5391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64350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E10E5B" w14:textId="2B6FB7DA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18,370</w:t>
            </w:r>
          </w:p>
        </w:tc>
      </w:tr>
      <w:tr w:rsidR="000F3EC3" w:rsidRPr="003054FD" w14:paraId="71A70FB7" w14:textId="77777777" w:rsidTr="00FB4ACB">
        <w:tc>
          <w:tcPr>
            <w:tcW w:w="4284" w:type="dxa"/>
            <w:tcBorders>
              <w:top w:val="nil"/>
              <w:bottom w:val="nil"/>
            </w:tcBorders>
          </w:tcPr>
          <w:p w14:paraId="3EF41565" w14:textId="2BD68AD8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75C3EDAF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5,129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843974A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44C02302" w:rsidR="000F3EC3" w:rsidRPr="00E1087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3,228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B26C2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17C24941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65774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593725BD" w:rsidR="000F3EC3" w:rsidRPr="00E0331C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21,525</w:t>
            </w:r>
          </w:p>
        </w:tc>
      </w:tr>
      <w:bookmarkEnd w:id="0"/>
      <w:tr w:rsidR="000F3EC3" w:rsidRPr="003054FD" w14:paraId="5C0EAAF2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3B039C04" w14:textId="77777777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14852B95" w14:textId="77777777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3E5BCB5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8553D5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DD152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6840072" w14:textId="77777777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11DE18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821FE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3EC3" w:rsidRPr="003054FD" w14:paraId="3EEA68DE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6749245A" w14:textId="33C3753A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7C04867B" w14:textId="77777777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A80B34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C2A0BB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9D13C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0C9E13" w14:textId="77777777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18FE25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DA909B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3EC3" w:rsidRPr="003054FD" w14:paraId="32B131CA" w14:textId="77777777" w:rsidTr="00E359C2">
        <w:tc>
          <w:tcPr>
            <w:tcW w:w="4284" w:type="dxa"/>
            <w:tcBorders>
              <w:top w:val="nil"/>
              <w:bottom w:val="nil"/>
            </w:tcBorders>
          </w:tcPr>
          <w:p w14:paraId="45411D55" w14:textId="6C750A7C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6E0F178C" w14:textId="61201DC6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91,671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407559C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86C3656" w14:textId="28230FF8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65,475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D53F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F3AF296" w14:textId="64286B2B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7945C0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75A7BF" w14:textId="7DA434CC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63,964</w:t>
            </w:r>
          </w:p>
        </w:tc>
      </w:tr>
      <w:tr w:rsidR="000F3EC3" w:rsidRPr="003054FD" w14:paraId="49CF6C3B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67480E85" w14:textId="1D121670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59F37BE3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91,671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9113CE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6CE48BF4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65,475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92851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16D9FD57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8D8526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43D8A316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63,964</w:t>
            </w:r>
          </w:p>
        </w:tc>
      </w:tr>
      <w:tr w:rsidR="000F3EC3" w:rsidRPr="003054FD" w14:paraId="189EA354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2A263B98" w14:textId="68F54A79" w:rsidR="000F3EC3" w:rsidRPr="003054FD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17C8FAEE" w14:textId="2536E8BD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4F4598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02D967C" w14:textId="468B59E6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2EAB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52335E4" w14:textId="6B04B215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7234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12711E28" w14:textId="2E30AE31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3EC3" w:rsidRPr="003054FD" w14:paraId="086FDE7D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7DF8E9B8" w14:textId="730902F1" w:rsidR="000F3EC3" w:rsidRPr="00855ABA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12B3593" w14:textId="3BC2DB80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B31A74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0A83A5" w14:textId="3D6B9265" w:rsidR="000F3EC3" w:rsidRPr="00DD1962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930ED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86D8BB" w14:textId="62DBFED0" w:rsidR="000F3EC3" w:rsidRPr="00785150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52F3D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61FE91" w14:textId="2CCB4E66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1554F7F3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424EB40A" w14:textId="0E8B7AEC" w:rsidR="000F3EC3" w:rsidRPr="00E37224" w:rsidRDefault="000F3EC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3722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E37224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05DB707" w14:textId="17F75760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4367C1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F01347" w14:textId="06DFB4BA" w:rsidR="000F3EC3" w:rsidRPr="00DD1962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208587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4F24F58C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C013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D14BC7" w14:textId="57ECDB9E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</w:tr>
      <w:tr w:rsidR="000F3EC3" w:rsidRPr="003054FD" w14:paraId="502F0CBC" w14:textId="77777777" w:rsidTr="002552A8">
        <w:tc>
          <w:tcPr>
            <w:tcW w:w="4284" w:type="dxa"/>
            <w:tcBorders>
              <w:top w:val="nil"/>
              <w:bottom w:val="nil"/>
            </w:tcBorders>
          </w:tcPr>
          <w:p w14:paraId="784C4066" w14:textId="2FD52AC8" w:rsidR="000F3EC3" w:rsidRPr="00834942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1FD7001E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2B3E45E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162C40FD" w:rsidR="000F3EC3" w:rsidRPr="00DD1962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62471">
              <w:rPr>
                <w:rFonts w:ascii="Angsana New" w:hAnsi="Angsana New"/>
                <w:b/>
                <w:bCs/>
                <w:sz w:val="32"/>
                <w:szCs w:val="32"/>
              </w:rPr>
              <w:t>1,636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027E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3AC5E554" w:rsidR="000F3EC3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72E9A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54FBA2ED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7B1B32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0672977C" w:rsidR="008543E1" w:rsidRPr="003054FD" w:rsidRDefault="00C31DA7" w:rsidP="008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0331C" w:rsidRPr="00E0331C">
        <w:rPr>
          <w:rFonts w:ascii="Angsana New" w:hAnsi="Angsana New"/>
          <w:sz w:val="30"/>
          <w:szCs w:val="30"/>
        </w:rPr>
        <w:t xml:space="preserve">31 </w:t>
      </w:r>
      <w:r w:rsidR="00E0331C" w:rsidRPr="00E0331C">
        <w:rPr>
          <w:rFonts w:ascii="Angsana New" w:hAnsi="Angsana New"/>
          <w:sz w:val="30"/>
          <w:szCs w:val="30"/>
          <w:cs/>
        </w:rPr>
        <w:t xml:space="preserve">ธันวาคม </w:t>
      </w:r>
      <w:r w:rsidR="00E0331C" w:rsidRPr="00E0331C">
        <w:rPr>
          <w:rFonts w:ascii="Angsana New" w:hAnsi="Angsana New"/>
          <w:sz w:val="30"/>
          <w:szCs w:val="30"/>
        </w:rPr>
        <w:t xml:space="preserve">2567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6.1</w:t>
      </w:r>
      <w:r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6210B">
        <w:rPr>
          <w:rFonts w:ascii="Angsana New" w:hAnsi="Angsana New"/>
          <w:i/>
          <w:iCs/>
          <w:sz w:val="30"/>
          <w:szCs w:val="30"/>
        </w:rPr>
        <w:t>208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</w:t>
      </w:r>
      <w:r w:rsidR="00C6210B">
        <w:rPr>
          <w:rFonts w:ascii="Angsana New" w:hAnsi="Angsana New"/>
          <w:sz w:val="30"/>
          <w:szCs w:val="30"/>
        </w:rPr>
        <w:t xml:space="preserve"> 675</w:t>
      </w:r>
      <w:r w:rsidR="00C860A2"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E0331C">
        <w:rPr>
          <w:rFonts w:ascii="Angsana New" w:hAnsi="Angsana New"/>
          <w:i/>
          <w:iCs/>
          <w:sz w:val="30"/>
          <w:szCs w:val="30"/>
        </w:rPr>
        <w:t>7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10BC7113" w14:textId="77777777" w:rsidR="00CD43C2" w:rsidRDefault="006724F7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148CD4B7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E4D81A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59356E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BC2445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0BD7DE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C2B870" w14:textId="77777777" w:rsidR="00DC4821" w:rsidRDefault="00DC4821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7C1500" w14:textId="77777777" w:rsidR="00DA1CE6" w:rsidRDefault="00DA1CE6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6E9C07" w14:textId="4D188406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7"/>
        <w:gridCol w:w="1095"/>
        <w:gridCol w:w="274"/>
        <w:gridCol w:w="1068"/>
        <w:gridCol w:w="27"/>
        <w:gridCol w:w="246"/>
        <w:gridCol w:w="24"/>
        <w:gridCol w:w="1080"/>
        <w:gridCol w:w="180"/>
        <w:gridCol w:w="1116"/>
      </w:tblGrid>
      <w:tr w:rsidR="006D0F81" w:rsidRPr="003054FD" w14:paraId="1CAC66A6" w14:textId="77777777" w:rsidTr="00E07C14">
        <w:trPr>
          <w:cantSplit/>
          <w:trHeight w:val="428"/>
          <w:tblHeader/>
        </w:trPr>
        <w:tc>
          <w:tcPr>
            <w:tcW w:w="4158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4" w:type="dxa"/>
            <w:gridSpan w:val="4"/>
            <w:vAlign w:val="bottom"/>
          </w:tcPr>
          <w:p w14:paraId="32796180" w14:textId="77777777" w:rsidR="006D0F81" w:rsidRPr="003054FD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  <w:gridSpan w:val="2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4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214" w:rsidRPr="003054FD" w14:paraId="2650E8F0" w14:textId="77777777" w:rsidTr="00046760">
        <w:trPr>
          <w:cantSplit/>
          <w:trHeight w:val="825"/>
          <w:tblHeader/>
        </w:trPr>
        <w:tc>
          <w:tcPr>
            <w:tcW w:w="4175" w:type="dxa"/>
            <w:gridSpan w:val="2"/>
            <w:vAlign w:val="bottom"/>
          </w:tcPr>
          <w:p w14:paraId="1CEAB7E3" w14:textId="77777777" w:rsidR="006D0F81" w:rsidRPr="003054FD" w:rsidRDefault="006D0F81" w:rsidP="006D0F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39D412D" w14:textId="50689083" w:rsidR="006D0F81" w:rsidRPr="003054FD" w:rsidRDefault="00DC482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C4821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DC4821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6D0F81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9307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72DA40A6" w14:textId="77777777" w:rsidR="006D0F81" w:rsidRPr="003054FD" w:rsidRDefault="006D0F81" w:rsidP="006D0F8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9EF1053" w14:textId="223FA963" w:rsidR="006D0F81" w:rsidRPr="003054FD" w:rsidRDefault="006D0F81" w:rsidP="006D0F8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DC482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235208E9" w14:textId="77777777" w:rsidR="006D0F81" w:rsidRPr="003054FD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C946F" w14:textId="085D9A16" w:rsidR="006D0F81" w:rsidRPr="003054FD" w:rsidRDefault="00DC4821" w:rsidP="006D0F8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821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0F3EC3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DC48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6D0F81"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9307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2472C3B" w14:textId="77777777" w:rsidR="006D0F81" w:rsidRPr="003054FD" w:rsidRDefault="006D0F81" w:rsidP="006D0F8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78BF55" w14:textId="0948A7C8" w:rsidR="006D0F81" w:rsidRPr="003054FD" w:rsidRDefault="006D0F81" w:rsidP="006D0F8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DC4821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6D0F81" w:rsidRPr="003054FD" w14:paraId="68BBAEC6" w14:textId="77777777" w:rsidTr="00E07C14">
        <w:trPr>
          <w:cantSplit/>
          <w:trHeight w:val="406"/>
          <w:tblHeader/>
        </w:trPr>
        <w:tc>
          <w:tcPr>
            <w:tcW w:w="4158" w:type="dxa"/>
            <w:vAlign w:val="bottom"/>
            <w:hideMark/>
          </w:tcPr>
          <w:p w14:paraId="0904F67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7" w:type="dxa"/>
            <w:gridSpan w:val="10"/>
            <w:vAlign w:val="bottom"/>
            <w:hideMark/>
          </w:tcPr>
          <w:p w14:paraId="1E70CED6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2AD2"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153D" w:rsidRPr="003054FD" w14:paraId="25041362" w14:textId="77777777" w:rsidTr="008B4B07">
        <w:trPr>
          <w:cantSplit/>
          <w:trHeight w:val="406"/>
        </w:trPr>
        <w:tc>
          <w:tcPr>
            <w:tcW w:w="4175" w:type="dxa"/>
            <w:gridSpan w:val="2"/>
            <w:hideMark/>
          </w:tcPr>
          <w:p w14:paraId="032CC344" w14:textId="77777777" w:rsidR="009A153D" w:rsidRPr="003054FD" w:rsidRDefault="009A153D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5" w:type="dxa"/>
          </w:tcPr>
          <w:p w14:paraId="674BB94E" w14:textId="2154DFB0" w:rsidR="009A153D" w:rsidRPr="003054FD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3,142,039</w:t>
            </w:r>
          </w:p>
        </w:tc>
        <w:tc>
          <w:tcPr>
            <w:tcW w:w="274" w:type="dxa"/>
          </w:tcPr>
          <w:p w14:paraId="5F10C89E" w14:textId="77777777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21ED39BB" w14:textId="7BF01C3A" w:rsidR="009A153D" w:rsidRPr="003054FD" w:rsidRDefault="00DC4821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2,530,788</w:t>
            </w:r>
          </w:p>
        </w:tc>
        <w:tc>
          <w:tcPr>
            <w:tcW w:w="270" w:type="dxa"/>
            <w:gridSpan w:val="2"/>
          </w:tcPr>
          <w:p w14:paraId="24CC76BA" w14:textId="77777777" w:rsidR="009A153D" w:rsidRPr="003054FD" w:rsidRDefault="009A153D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39576" w14:textId="23B28E61" w:rsidR="009A153D" w:rsidRPr="003054FD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2,754,967</w:t>
            </w:r>
          </w:p>
        </w:tc>
        <w:tc>
          <w:tcPr>
            <w:tcW w:w="180" w:type="dxa"/>
          </w:tcPr>
          <w:p w14:paraId="65B9AC2D" w14:textId="77777777" w:rsidR="009A153D" w:rsidRPr="003054FD" w:rsidRDefault="009A153D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F0F3229" w14:textId="545FC4EB" w:rsidR="009A153D" w:rsidRPr="003054FD" w:rsidRDefault="00DC4821" w:rsidP="00BD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2,158,936</w:t>
            </w:r>
          </w:p>
        </w:tc>
      </w:tr>
      <w:tr w:rsidR="008B4B07" w:rsidRPr="003054FD" w14:paraId="1168707E" w14:textId="77777777" w:rsidTr="00A138A1">
        <w:trPr>
          <w:cantSplit/>
          <w:trHeight w:val="406"/>
        </w:trPr>
        <w:tc>
          <w:tcPr>
            <w:tcW w:w="4175" w:type="dxa"/>
            <w:gridSpan w:val="2"/>
          </w:tcPr>
          <w:p w14:paraId="145A54DA" w14:textId="1EEB6563" w:rsidR="008B4B07" w:rsidRPr="003054FD" w:rsidRDefault="004B43E2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</w:t>
            </w:r>
            <w:r w:rsidR="00C17BF2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1095" w:type="dxa"/>
          </w:tcPr>
          <w:p w14:paraId="6875EAB0" w14:textId="77777777" w:rsidR="008B4B07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8B4B07" w:rsidRPr="003054FD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747EC438" w14:textId="77777777" w:rsidR="008B4B07" w:rsidRPr="00236B53" w:rsidRDefault="008B4B07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3A8EA8" w14:textId="77777777" w:rsidR="008B4B07" w:rsidRPr="003054FD" w:rsidRDefault="008B4B07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F95AD" w14:textId="77777777" w:rsidR="008B4B07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8B4B07" w:rsidRPr="003054FD" w:rsidRDefault="008B4B07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D0A575" w14:textId="77777777" w:rsidR="008B4B07" w:rsidRPr="00236B53" w:rsidRDefault="008B4B0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7BF2" w:rsidRPr="003054FD" w14:paraId="6093AD71" w14:textId="77777777" w:rsidTr="00A138A1">
        <w:trPr>
          <w:cantSplit/>
          <w:trHeight w:val="406"/>
        </w:trPr>
        <w:tc>
          <w:tcPr>
            <w:tcW w:w="4175" w:type="dxa"/>
            <w:gridSpan w:val="2"/>
          </w:tcPr>
          <w:p w14:paraId="3691895F" w14:textId="60E1BC42" w:rsidR="00C17BF2" w:rsidRDefault="00C17BF2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B43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43E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34942">
              <w:rPr>
                <w:rFonts w:ascii="Angsana New" w:hAnsi="Angsana New"/>
                <w:sz w:val="30"/>
                <w:szCs w:val="30"/>
              </w:rPr>
              <w:t>-</w:t>
            </w:r>
            <w:r w:rsidR="004B43E2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4B43E2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95" w:type="dxa"/>
          </w:tcPr>
          <w:p w14:paraId="084FC7F3" w14:textId="1080ED88" w:rsidR="00C17BF2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4,986</w:t>
            </w:r>
          </w:p>
        </w:tc>
        <w:tc>
          <w:tcPr>
            <w:tcW w:w="274" w:type="dxa"/>
          </w:tcPr>
          <w:p w14:paraId="77B65EDC" w14:textId="77777777" w:rsidR="00C17BF2" w:rsidRPr="00A138A1" w:rsidRDefault="00C17BF2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2A6216DC" w14:textId="1E8B1A14" w:rsidR="00C17BF2" w:rsidRPr="00A138A1" w:rsidRDefault="00C17BF2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013AFFF" w14:textId="77777777" w:rsidR="00C17BF2" w:rsidRPr="00A138A1" w:rsidRDefault="00C17BF2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37458" w14:textId="44AD2C31" w:rsidR="00C17BF2" w:rsidRPr="00A138A1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4,986</w:t>
            </w:r>
          </w:p>
        </w:tc>
        <w:tc>
          <w:tcPr>
            <w:tcW w:w="180" w:type="dxa"/>
          </w:tcPr>
          <w:p w14:paraId="42A34257" w14:textId="77777777" w:rsidR="00C17BF2" w:rsidRPr="00A138A1" w:rsidRDefault="00C17BF2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34CC70" w14:textId="5B766775" w:rsidR="00C17BF2" w:rsidRPr="00A138A1" w:rsidRDefault="00C17BF2" w:rsidP="00EE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38A1" w:rsidRPr="003054FD" w14:paraId="7EE3A0F9" w14:textId="77777777" w:rsidTr="00A138A1">
        <w:trPr>
          <w:cantSplit/>
          <w:trHeight w:val="406"/>
        </w:trPr>
        <w:tc>
          <w:tcPr>
            <w:tcW w:w="4175" w:type="dxa"/>
            <w:gridSpan w:val="2"/>
          </w:tcPr>
          <w:p w14:paraId="11DAD879" w14:textId="22DD4169" w:rsidR="00A138A1" w:rsidRDefault="00A138A1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3AF6676" w14:textId="3E6EEA8C" w:rsidR="00A138A1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4,822</w:t>
            </w:r>
          </w:p>
        </w:tc>
        <w:tc>
          <w:tcPr>
            <w:tcW w:w="274" w:type="dxa"/>
          </w:tcPr>
          <w:p w14:paraId="4AFA81CD" w14:textId="77777777" w:rsidR="00A138A1" w:rsidRPr="003054FD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7527383" w14:textId="1D2310F8" w:rsidR="00A138A1" w:rsidRDefault="00A138A1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1261A7F" w14:textId="77777777" w:rsidR="00A138A1" w:rsidRPr="003054FD" w:rsidRDefault="00A138A1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32C91" w14:textId="23E60673" w:rsidR="00A138A1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4,822</w:t>
            </w:r>
          </w:p>
        </w:tc>
        <w:tc>
          <w:tcPr>
            <w:tcW w:w="180" w:type="dxa"/>
          </w:tcPr>
          <w:p w14:paraId="19617385" w14:textId="77777777" w:rsidR="00A138A1" w:rsidRPr="003054FD" w:rsidRDefault="00A138A1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A99872D" w14:textId="654EB9EE" w:rsidR="00A138A1" w:rsidRDefault="00A138A1" w:rsidP="00EE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0337" w:rsidRPr="003054FD" w14:paraId="33D5A88A" w14:textId="77777777" w:rsidTr="004B43E2">
        <w:trPr>
          <w:cantSplit/>
          <w:trHeight w:val="406"/>
        </w:trPr>
        <w:tc>
          <w:tcPr>
            <w:tcW w:w="4175" w:type="dxa"/>
            <w:gridSpan w:val="2"/>
          </w:tcPr>
          <w:p w14:paraId="1B6C6455" w14:textId="22F39179" w:rsidR="005D0337" w:rsidRPr="00AC4164" w:rsidRDefault="00AC4164" w:rsidP="009A153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577F7609" w:rsidR="005D0337" w:rsidRPr="00AC4164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3,151,847</w:t>
            </w:r>
          </w:p>
        </w:tc>
        <w:tc>
          <w:tcPr>
            <w:tcW w:w="274" w:type="dxa"/>
          </w:tcPr>
          <w:p w14:paraId="6525BA60" w14:textId="77777777" w:rsidR="005D0337" w:rsidRPr="00AC4164" w:rsidRDefault="005D0337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6BD12F" w14:textId="3AF9DB53" w:rsidR="005D0337" w:rsidRPr="00AC4164" w:rsidRDefault="00DC4821" w:rsidP="00E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2,530,788</w:t>
            </w:r>
          </w:p>
        </w:tc>
        <w:tc>
          <w:tcPr>
            <w:tcW w:w="270" w:type="dxa"/>
            <w:gridSpan w:val="2"/>
          </w:tcPr>
          <w:p w14:paraId="0A44EFE3" w14:textId="77777777" w:rsidR="005D0337" w:rsidRPr="00AC4164" w:rsidRDefault="005D0337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0063F687" w:rsidR="005D0337" w:rsidRPr="00AC4164" w:rsidRDefault="00A138A1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2,764,775</w:t>
            </w:r>
          </w:p>
        </w:tc>
        <w:tc>
          <w:tcPr>
            <w:tcW w:w="180" w:type="dxa"/>
          </w:tcPr>
          <w:p w14:paraId="327573BD" w14:textId="77777777" w:rsidR="005D0337" w:rsidRPr="00AC4164" w:rsidRDefault="005D0337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00903ABA" w:rsidR="005D0337" w:rsidRPr="00AC4164" w:rsidRDefault="00DC4821" w:rsidP="00BD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2,158,</w:t>
            </w:r>
            <w:r w:rsidRPr="00B43CC5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</w:tr>
    </w:tbl>
    <w:p w14:paraId="139B5009" w14:textId="77777777" w:rsidR="008B0265" w:rsidRDefault="008B0265" w:rsidP="00A13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31ECA0AE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77" w:type="pct"/>
            <w:shd w:val="clear" w:color="auto" w:fill="auto"/>
          </w:tcPr>
          <w:p w14:paraId="48794989" w14:textId="1A49806A" w:rsidR="008B34E0" w:rsidRPr="00786A22" w:rsidRDefault="00C6663E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9348A">
              <w:rPr>
                <w:rFonts w:ascii="Angsana New" w:hAnsi="Angsana New"/>
                <w:sz w:val="30"/>
                <w:szCs w:val="30"/>
              </w:rPr>
              <w:t>2,308,120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3D629E63" w:rsidR="008B34E0" w:rsidRPr="00785EED" w:rsidRDefault="00D56DC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1,803,981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  <w:shd w:val="clear" w:color="auto" w:fill="auto"/>
          </w:tcPr>
          <w:p w14:paraId="564590CC" w14:textId="0FEB20D6" w:rsidR="008B34E0" w:rsidRPr="00786A22" w:rsidRDefault="00AD3326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90,312</w:t>
            </w:r>
          </w:p>
        </w:tc>
        <w:tc>
          <w:tcPr>
            <w:tcW w:w="148" w:type="pct"/>
          </w:tcPr>
          <w:p w14:paraId="45D0D2CD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68C63F3C" w:rsidR="008B34E0" w:rsidRPr="00785EED" w:rsidRDefault="00D56DC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73,875</w:t>
            </w:r>
          </w:p>
        </w:tc>
      </w:tr>
      <w:tr w:rsidR="008B34E0" w:rsidRPr="003054FD" w14:paraId="5F3615D6" w14:textId="77777777" w:rsidTr="00786A22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  <w:shd w:val="clear" w:color="auto" w:fill="auto"/>
          </w:tcPr>
          <w:p w14:paraId="40E2DC5F" w14:textId="48ADDE48" w:rsidR="008B34E0" w:rsidRPr="00786A22" w:rsidRDefault="005B71CB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</w:t>
            </w:r>
            <w:r w:rsidR="00F4118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A2CF337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1891F78D" w:rsidR="008B34E0" w:rsidRPr="00785EED" w:rsidRDefault="00D56DC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(661)</w:t>
            </w:r>
          </w:p>
        </w:tc>
      </w:tr>
      <w:tr w:rsidR="008B34E0" w:rsidRPr="003054FD" w14:paraId="7525D537" w14:textId="77777777" w:rsidTr="00786A22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</w:tcPr>
          <w:p w14:paraId="256E5998" w14:textId="074B9BD8" w:rsidR="008B34E0" w:rsidRPr="00786A22" w:rsidRDefault="005B71CB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(106,06</w:t>
            </w:r>
            <w:r w:rsidR="00F4118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56FDF0F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40D4FD53" w:rsidR="008B34E0" w:rsidRPr="00785EED" w:rsidRDefault="00D56DC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(63,433)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7B89E02C" w:rsidR="00A5122B" w:rsidRPr="003054FD" w:rsidRDefault="00331A3E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C4821" w:rsidRPr="00DC48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C4821" w:rsidRPr="00DC48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C4821"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426BE1D3" w:rsidR="00A5122B" w:rsidRPr="00286961" w:rsidRDefault="0049348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2,291,61</w:t>
            </w:r>
            <w:r w:rsidR="00BC682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113AC75D" w:rsidR="00A5122B" w:rsidRPr="00286961" w:rsidRDefault="00D56DC5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1,813,762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855ABA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7777777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4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0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720"/>
        <w:gridCol w:w="239"/>
        <w:gridCol w:w="752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712"/>
        <w:gridCol w:w="270"/>
        <w:gridCol w:w="630"/>
        <w:gridCol w:w="236"/>
        <w:gridCol w:w="664"/>
        <w:gridCol w:w="267"/>
        <w:gridCol w:w="633"/>
        <w:gridCol w:w="257"/>
        <w:gridCol w:w="734"/>
      </w:tblGrid>
      <w:tr w:rsidR="00CE0514" w:rsidRPr="003054FD" w14:paraId="2A58592C" w14:textId="77777777" w:rsidTr="008A457A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4BD7F81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2" w:type="dxa"/>
            <w:gridSpan w:val="25"/>
            <w:shd w:val="clear" w:color="auto" w:fill="auto"/>
            <w:vAlign w:val="bottom"/>
          </w:tcPr>
          <w:p w14:paraId="44D13E8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514" w:rsidRPr="003054FD" w14:paraId="0ACCAEB0" w14:textId="77777777" w:rsidTr="008A457A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A61B33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1" w:type="dxa"/>
            <w:gridSpan w:val="3"/>
            <w:shd w:val="clear" w:color="auto" w:fill="auto"/>
          </w:tcPr>
          <w:p w14:paraId="3124403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6C01030" w14:textId="7E96DD66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  <w:r w:rsidR="00FD5B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</w:p>
          <w:p w14:paraId="2139E099" w14:textId="044D88EA" w:rsidR="00CE0514" w:rsidRPr="003054FD" w:rsidRDefault="00CE0514" w:rsidP="0046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อุปกรณ์ยา</w:t>
            </w:r>
            <w:r w:rsidR="007834D1"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446A1B4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35A580D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94D3A6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2C59FD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4292A81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476D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23308C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="001412A8"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AE44FB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63D34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E84F6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3AA72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2AD49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C29730D" w14:textId="77777777" w:rsidR="00CE0514" w:rsidRPr="003054FD" w:rsidRDefault="00CE0514" w:rsidP="001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0BEF2E" w14:textId="4719F1D5" w:rsidR="00CE0514" w:rsidRPr="00855ABA" w:rsidRDefault="00CE0514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  <w:r w:rsidR="00855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5E3B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5B0249F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DC69F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DADFE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7F12F6" w:rsidRPr="003054FD" w14:paraId="0EBCF938" w14:textId="77777777" w:rsidTr="008A457A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956539A" w14:textId="5B3390D8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DC48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D22798" w14:textId="7AC4AF6C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45B43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9201640" w14:textId="72FEE3B1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024E6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6874F6B" w14:textId="5A3F21E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FE689B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2DFFC6A5" w14:textId="47326224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874749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6A9BE17" w14:textId="130AB4C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E4E2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938E0D1" w14:textId="49D4AFCF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AA08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828FBA1" w14:textId="3295208E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4A19BF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10CA6817" w14:textId="360B50B0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7FA92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248012" w14:textId="6475D5BA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1DB86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B5F8B3A" w14:textId="522DD142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B6D3153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4709FD5E" w14:textId="5FDCEB56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49CC2C" w14:textId="7777777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5B2AA9B2" w14:textId="78F51D17" w:rsidR="007F12F6" w:rsidRPr="003054FD" w:rsidRDefault="007F12F6" w:rsidP="007F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E0514" w:rsidRPr="003054FD" w14:paraId="3ABAF23B" w14:textId="77777777" w:rsidTr="008A457A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2B18DDF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2" w:type="dxa"/>
            <w:gridSpan w:val="25"/>
            <w:shd w:val="clear" w:color="auto" w:fill="auto"/>
            <w:vAlign w:val="bottom"/>
          </w:tcPr>
          <w:p w14:paraId="709C64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E0514" w:rsidRPr="003054FD" w14:paraId="3C8A789A" w14:textId="77777777" w:rsidTr="008A457A">
        <w:tc>
          <w:tcPr>
            <w:tcW w:w="3780" w:type="dxa"/>
            <w:shd w:val="clear" w:color="auto" w:fill="auto"/>
          </w:tcPr>
          <w:p w14:paraId="30EB858B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6F039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EA308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6255192A" w14:textId="77777777" w:rsidR="00CE0514" w:rsidRPr="0091184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5B343F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94411A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67393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0B00A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3258C7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28AA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C61804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9942F7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EA6C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27FF38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ADA15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3D124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979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5F7E2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76736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A36468F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F3DCFE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14:paraId="315E52F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A1E3D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shd w:val="clear" w:color="auto" w:fill="auto"/>
          </w:tcPr>
          <w:p w14:paraId="7FAD75B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26A7B5CE" w14:textId="77777777" w:rsidTr="008A457A">
        <w:tc>
          <w:tcPr>
            <w:tcW w:w="3780" w:type="dxa"/>
            <w:shd w:val="clear" w:color="auto" w:fill="auto"/>
          </w:tcPr>
          <w:p w14:paraId="2741748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14:paraId="15211F70" w14:textId="0156BD95" w:rsidR="00DC4821" w:rsidRPr="0043267E" w:rsidRDefault="00E11974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39" w:type="dxa"/>
            <w:shd w:val="clear" w:color="auto" w:fill="auto"/>
          </w:tcPr>
          <w:p w14:paraId="32BFD9D7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0514D1E5" w14:textId="4B9B2F03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65" w:type="dxa"/>
            <w:shd w:val="clear" w:color="auto" w:fill="auto"/>
          </w:tcPr>
          <w:p w14:paraId="0AC4E7EE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024F9B" w14:textId="7F957F11" w:rsidR="00DC4821" w:rsidRPr="0043267E" w:rsidRDefault="00E11974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E3722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40" w:type="dxa"/>
          </w:tcPr>
          <w:p w14:paraId="56B4C559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003D194" w14:textId="5B74AB1D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44" w:type="dxa"/>
            <w:gridSpan w:val="2"/>
          </w:tcPr>
          <w:p w14:paraId="5D8C0A55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0754A8D" w14:textId="563F3E50" w:rsidR="00DC4821" w:rsidRPr="0043267E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0EB9DDBD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B7C5F53" w14:textId="7D83E5BC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3D61A774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6661DEBC" w14:textId="2CABD5FC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267" w:type="dxa"/>
          </w:tcPr>
          <w:p w14:paraId="53AACB15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</w:tcPr>
          <w:p w14:paraId="5A3DB6F9" w14:textId="42684AAD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70" w:type="dxa"/>
          </w:tcPr>
          <w:p w14:paraId="0CA16034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5F45407" w14:textId="19D76FEA" w:rsidR="00DC4821" w:rsidRPr="0043267E" w:rsidRDefault="000179CF" w:rsidP="00EE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485FAB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88AF5C4" w14:textId="7EAFF379" w:rsidR="00DC4821" w:rsidRPr="0043267E" w:rsidRDefault="00DC4821" w:rsidP="00EE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034774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26D91285" w14:textId="7B2EE683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257" w:type="dxa"/>
          </w:tcPr>
          <w:p w14:paraId="70A848F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</w:tcPr>
          <w:p w14:paraId="03030A1D" w14:textId="2CA5357E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</w:tr>
      <w:tr w:rsidR="00DC4821" w:rsidRPr="003054FD" w14:paraId="18527EEC" w14:textId="77777777" w:rsidTr="008A457A">
        <w:tc>
          <w:tcPr>
            <w:tcW w:w="3780" w:type="dxa"/>
            <w:shd w:val="clear" w:color="auto" w:fill="auto"/>
          </w:tcPr>
          <w:p w14:paraId="0AF66D5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CC7FDD" w14:textId="3CEBEA40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252070C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1FE50EF5" w14:textId="1B676686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317B9E4E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74E3E2" w14:textId="56026396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0" w:type="dxa"/>
          </w:tcPr>
          <w:p w14:paraId="1557553B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526D8349" w14:textId="25D55B7E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44" w:type="dxa"/>
            <w:gridSpan w:val="2"/>
          </w:tcPr>
          <w:p w14:paraId="4E5272F7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C1159B4" w14:textId="1456392A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B1E6A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FBAA20C" w14:textId="48115615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78285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D871230" w14:textId="59C42FF7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67" w:type="dxa"/>
          </w:tcPr>
          <w:p w14:paraId="21D1AE88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04214AE3" w14:textId="3605AC0F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0C4291C7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DF3251" w14:textId="3F8499C3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14:paraId="3D9A4204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1E35F34" w14:textId="3F1C6FC1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267" w:type="dxa"/>
          </w:tcPr>
          <w:p w14:paraId="6AC8403B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1F54F851" w14:textId="514E2753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9C7100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04BE6C6F" w14:textId="5901EF6D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821" w:rsidRPr="003054FD" w14:paraId="41D05EF5" w14:textId="77777777" w:rsidTr="008A457A">
        <w:tc>
          <w:tcPr>
            <w:tcW w:w="3780" w:type="dxa"/>
            <w:shd w:val="clear" w:color="auto" w:fill="auto"/>
          </w:tcPr>
          <w:p w14:paraId="2FDBD7B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02363" w14:textId="74FAF5D5" w:rsidR="00DC4821" w:rsidRPr="0043267E" w:rsidRDefault="00E11974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39" w:type="dxa"/>
            <w:shd w:val="clear" w:color="auto" w:fill="auto"/>
          </w:tcPr>
          <w:p w14:paraId="5A8A4981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D114" w14:textId="68D4F3C0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65" w:type="dxa"/>
            <w:shd w:val="clear" w:color="auto" w:fill="auto"/>
          </w:tcPr>
          <w:p w14:paraId="668B9F5D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DAE58" w14:textId="2538AB55" w:rsidR="00DC4821" w:rsidRPr="0043267E" w:rsidRDefault="00C2585A" w:rsidP="00C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3722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240" w:type="dxa"/>
          </w:tcPr>
          <w:p w14:paraId="2BC62D9A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0394B" w14:textId="0523B01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3,406</w:t>
            </w:r>
          </w:p>
        </w:tc>
        <w:tc>
          <w:tcPr>
            <w:tcW w:w="244" w:type="dxa"/>
            <w:gridSpan w:val="2"/>
          </w:tcPr>
          <w:p w14:paraId="0B32F5F9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D131185" w14:textId="76865D74" w:rsidR="00DC4821" w:rsidRPr="0043267E" w:rsidRDefault="00E11974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1F9400C6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0BEE5D29" w14:textId="5C2035F9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5278AE55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AC4D4CF" w14:textId="2571CD23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5,215</w:t>
            </w:r>
          </w:p>
        </w:tc>
        <w:tc>
          <w:tcPr>
            <w:tcW w:w="267" w:type="dxa"/>
          </w:tcPr>
          <w:p w14:paraId="6C24F28C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6079CDAF" w14:textId="12A693CB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4,598</w:t>
            </w:r>
          </w:p>
        </w:tc>
        <w:tc>
          <w:tcPr>
            <w:tcW w:w="270" w:type="dxa"/>
          </w:tcPr>
          <w:p w14:paraId="3BD490E9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4C8086B" w14:textId="4278AC52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(32)</w:t>
            </w:r>
          </w:p>
        </w:tc>
        <w:tc>
          <w:tcPr>
            <w:tcW w:w="236" w:type="dxa"/>
          </w:tcPr>
          <w:p w14:paraId="68F7DF8A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84795D7" w14:textId="40F81043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ind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246">
              <w:rPr>
                <w:rFonts w:ascii="Angsana New" w:hAnsi="Angsana New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267" w:type="dxa"/>
          </w:tcPr>
          <w:p w14:paraId="3D4C1161" w14:textId="77777777" w:rsidR="00DC4821" w:rsidRPr="0043267E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2A437987" w14:textId="2CEF6E40" w:rsidR="00DC4821" w:rsidRPr="0043267E" w:rsidRDefault="000179CF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57" w:type="dxa"/>
          </w:tcPr>
          <w:p w14:paraId="7999E7D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</w:tcPr>
          <w:p w14:paraId="2060EF7D" w14:textId="3A4AFB78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</w:tr>
      <w:tr w:rsidR="00DC4821" w:rsidRPr="003054FD" w14:paraId="3FE699EE" w14:textId="77777777" w:rsidTr="008A457A">
        <w:trPr>
          <w:trHeight w:val="20"/>
        </w:trPr>
        <w:tc>
          <w:tcPr>
            <w:tcW w:w="3780" w:type="dxa"/>
            <w:shd w:val="clear" w:color="auto" w:fill="auto"/>
          </w:tcPr>
          <w:p w14:paraId="71D7C0F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25CA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47A6BC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5B92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1C599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6DD6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89DFC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A200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E8B340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D581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CD3F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20D1CA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1E02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44D21B8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B77DE1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508F16F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70743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128540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2D554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1D2D8DD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7A72D0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63780B2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F52049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tcBorders>
              <w:top w:val="double" w:sz="4" w:space="0" w:color="auto"/>
            </w:tcBorders>
            <w:shd w:val="clear" w:color="auto" w:fill="auto"/>
          </w:tcPr>
          <w:p w14:paraId="5886A14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4E276459" w14:textId="77777777" w:rsidTr="008A457A">
        <w:tc>
          <w:tcPr>
            <w:tcW w:w="3780" w:type="dxa"/>
            <w:shd w:val="clear" w:color="auto" w:fill="auto"/>
          </w:tcPr>
          <w:p w14:paraId="0CAC179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11539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0C1BFD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33E9AD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6AF981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969EA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F53CD3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3CF47A7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A0C008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97C085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58C34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648542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25D5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2454FE9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BB7FB7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0C35D8F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08D1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3C06DC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40A31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72BD98D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E9DA17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14:paraId="3048039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5BF461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shd w:val="clear" w:color="auto" w:fill="auto"/>
          </w:tcPr>
          <w:p w14:paraId="25F1F3E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772BE97C" w14:textId="77777777" w:rsidTr="008A457A">
        <w:tc>
          <w:tcPr>
            <w:tcW w:w="3780" w:type="dxa"/>
            <w:shd w:val="clear" w:color="auto" w:fill="auto"/>
          </w:tcPr>
          <w:p w14:paraId="58418C5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B1AF8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CA8E58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2679569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7FA9DE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488FE6A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694EB4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1289D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43EB36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47650E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9EAB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97DFE3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E635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4E86C96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3E8DCA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shd w:val="clear" w:color="auto" w:fill="auto"/>
          </w:tcPr>
          <w:p w14:paraId="37665B2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C472A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76FA8C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AA4C4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1D3D414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FDC91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14:paraId="1019173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D9D070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shd w:val="clear" w:color="auto" w:fill="auto"/>
          </w:tcPr>
          <w:p w14:paraId="7C23742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779AB5E7" w14:textId="77777777" w:rsidTr="008A457A">
        <w:tc>
          <w:tcPr>
            <w:tcW w:w="3780" w:type="dxa"/>
            <w:shd w:val="clear" w:color="auto" w:fill="auto"/>
          </w:tcPr>
          <w:p w14:paraId="6AA93AD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94379F6" w14:textId="34C2BEBB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77D9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9" w:type="dxa"/>
            <w:shd w:val="clear" w:color="auto" w:fill="auto"/>
          </w:tcPr>
          <w:p w14:paraId="2CAAB81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2C664A84" w14:textId="50D1BA7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265" w:type="dxa"/>
            <w:shd w:val="clear" w:color="auto" w:fill="auto"/>
          </w:tcPr>
          <w:p w14:paraId="6B4567D7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0ADA4A8" w14:textId="1BD2B115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0" w:type="dxa"/>
          </w:tcPr>
          <w:p w14:paraId="00929D1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13A26ACF" w14:textId="4527287D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2,772</w:t>
            </w:r>
          </w:p>
        </w:tc>
        <w:tc>
          <w:tcPr>
            <w:tcW w:w="244" w:type="dxa"/>
            <w:gridSpan w:val="2"/>
          </w:tcPr>
          <w:p w14:paraId="58E831A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EC6EB8A" w14:textId="520B6511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1046F0F1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C95FEEF" w14:textId="5AC3833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7161BED5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DE2F16E" w14:textId="5C6E4CD7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67" w:type="dxa"/>
          </w:tcPr>
          <w:p w14:paraId="1654F323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</w:tcPr>
          <w:p w14:paraId="540047F3" w14:textId="1B808C25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  <w:tc>
          <w:tcPr>
            <w:tcW w:w="270" w:type="dxa"/>
          </w:tcPr>
          <w:p w14:paraId="29D524F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70F91DCE" w14:textId="7F0EC4BD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95981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BEB7278" w14:textId="0794A951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2933FCE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7603B659" w14:textId="652BAE34" w:rsidR="00DC4821" w:rsidRPr="008D6F4B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57" w:type="dxa"/>
          </w:tcPr>
          <w:p w14:paraId="07775F7C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</w:tcPr>
          <w:p w14:paraId="0996C1EF" w14:textId="699E006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</w:tr>
      <w:tr w:rsidR="00DC4821" w:rsidRPr="003054FD" w14:paraId="5A2A1184" w14:textId="77777777" w:rsidTr="008A457A">
        <w:tc>
          <w:tcPr>
            <w:tcW w:w="3780" w:type="dxa"/>
            <w:shd w:val="clear" w:color="auto" w:fill="auto"/>
          </w:tcPr>
          <w:p w14:paraId="0541551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720" w:type="dxa"/>
            <w:shd w:val="clear" w:color="auto" w:fill="auto"/>
          </w:tcPr>
          <w:p w14:paraId="3669CB57" w14:textId="47FD84EF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2585A">
              <w:rPr>
                <w:rFonts w:ascii="Angsana New" w:hAnsi="Angsana New"/>
                <w:sz w:val="28"/>
                <w:szCs w:val="28"/>
              </w:rPr>
              <w:t>6</w:t>
            </w:r>
            <w:r w:rsidR="00D77D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3AA91BD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11A5BDEE" w14:textId="18EA7A83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265" w:type="dxa"/>
            <w:shd w:val="clear" w:color="auto" w:fill="auto"/>
          </w:tcPr>
          <w:p w14:paraId="1E7404C4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3E79A9C" w14:textId="12123D04" w:rsidR="00DC4821" w:rsidRPr="008D6F4B" w:rsidRDefault="00D77D98" w:rsidP="00D7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240" w:type="dxa"/>
          </w:tcPr>
          <w:p w14:paraId="4723307B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2C07C869" w14:textId="0A491DDA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44" w:type="dxa"/>
            <w:gridSpan w:val="2"/>
          </w:tcPr>
          <w:p w14:paraId="41A022E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37690CE8" w14:textId="785EAFE8" w:rsidR="00DC4821" w:rsidRPr="008D6F4B" w:rsidRDefault="00D77D98" w:rsidP="00D7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236" w:type="dxa"/>
          </w:tcPr>
          <w:p w14:paraId="5420F134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ED23854" w14:textId="198D0B0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31C7993A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514E0E13" w14:textId="154DE6D9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D77D98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267" w:type="dxa"/>
          </w:tcPr>
          <w:p w14:paraId="3A7EDE19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</w:tcPr>
          <w:p w14:paraId="301B2DD7" w14:textId="2D8D202A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  <w:tc>
          <w:tcPr>
            <w:tcW w:w="270" w:type="dxa"/>
          </w:tcPr>
          <w:p w14:paraId="1DBA52E5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100AE11A" w14:textId="749E8343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A67FB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23D13D" w14:textId="6D304D2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1EEED3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23BCCA14" w14:textId="211621D2" w:rsidR="00DC4821" w:rsidRPr="008D6F4B" w:rsidRDefault="00615A39" w:rsidP="00615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C2585A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257" w:type="dxa"/>
          </w:tcPr>
          <w:p w14:paraId="1CA1284D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</w:tcPr>
          <w:p w14:paraId="6D93CCF0" w14:textId="6D81AEFA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</w:tr>
      <w:tr w:rsidR="00DC4821" w:rsidRPr="003054FD" w14:paraId="7EB74360" w14:textId="77777777" w:rsidTr="008A457A">
        <w:tc>
          <w:tcPr>
            <w:tcW w:w="3780" w:type="dxa"/>
            <w:shd w:val="clear" w:color="auto" w:fill="auto"/>
          </w:tcPr>
          <w:p w14:paraId="1AEED86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720" w:type="dxa"/>
            <w:shd w:val="clear" w:color="auto" w:fill="auto"/>
          </w:tcPr>
          <w:p w14:paraId="57F002DD" w14:textId="4EDBA9A8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2DAABB44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shd w:val="clear" w:color="auto" w:fill="auto"/>
          </w:tcPr>
          <w:p w14:paraId="09DEF786" w14:textId="766AB7EC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5" w:type="dxa"/>
            <w:shd w:val="clear" w:color="auto" w:fill="auto"/>
          </w:tcPr>
          <w:p w14:paraId="49CA7EA9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869EEF6" w14:textId="5F56F121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013DD8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1AE3F4B" w14:textId="68C8133F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04BEE017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9A77C8B" w14:textId="1CEF5895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19E17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0FA97AB" w14:textId="638DA4C4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9679E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28F2D6" w14:textId="689DD37E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15A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6DF8DECC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</w:tcPr>
          <w:p w14:paraId="7F88170A" w14:textId="1A1422BC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2E8E03B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AEF0C2D" w14:textId="001EA43E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304E6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1CFAA45" w14:textId="74894318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C3F42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</w:tcPr>
          <w:p w14:paraId="267B5DC2" w14:textId="35CD2CA1" w:rsidR="00DC4821" w:rsidRPr="008D6F4B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57" w:type="dxa"/>
          </w:tcPr>
          <w:p w14:paraId="65C8952B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</w:tcPr>
          <w:p w14:paraId="5B0F8D94" w14:textId="031E1EE6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DC4821" w:rsidRPr="003054FD" w14:paraId="4D60DB58" w14:textId="77777777" w:rsidTr="008A457A">
        <w:tc>
          <w:tcPr>
            <w:tcW w:w="3780" w:type="dxa"/>
            <w:shd w:val="clear" w:color="auto" w:fill="auto"/>
          </w:tcPr>
          <w:p w14:paraId="57A0A732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3B039A" w14:textId="5C08783B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78060DF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1B53F4C9" w14:textId="771ECBBF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65" w:type="dxa"/>
            <w:shd w:val="clear" w:color="auto" w:fill="auto"/>
          </w:tcPr>
          <w:p w14:paraId="7EE29450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560C456" w14:textId="60BB7C25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7C58FA12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7C7E74C7" w14:textId="6DD0AAE6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A52FA65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C5CB128" w14:textId="78C0FD6C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053BC7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2D2F8AA" w14:textId="58277984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A7483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A74AEDE" w14:textId="6BE10F23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67" w:type="dxa"/>
          </w:tcPr>
          <w:p w14:paraId="396535FE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7AD525B7" w14:textId="4136B96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5E14D284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FDD07AA" w14:textId="328F9E97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BEC4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6256D96" w14:textId="39B3861A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4E9F9FE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4F2871B2" w14:textId="0A295E27" w:rsidR="00DC4821" w:rsidRPr="008D6F4B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57" w:type="dxa"/>
          </w:tcPr>
          <w:p w14:paraId="5D9E8D35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269C1866" w14:textId="0B0DE0B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DC4821" w:rsidRPr="003054FD" w14:paraId="7AD232E0" w14:textId="77777777" w:rsidTr="008A457A">
        <w:tc>
          <w:tcPr>
            <w:tcW w:w="3780" w:type="dxa"/>
            <w:shd w:val="clear" w:color="auto" w:fill="auto"/>
          </w:tcPr>
          <w:p w14:paraId="17CB941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CF704" w14:textId="1FC1E050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39" w:type="dxa"/>
            <w:shd w:val="clear" w:color="auto" w:fill="auto"/>
          </w:tcPr>
          <w:p w14:paraId="3E9D4B4A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3305" w14:textId="737B57B1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65" w:type="dxa"/>
            <w:shd w:val="clear" w:color="auto" w:fill="auto"/>
          </w:tcPr>
          <w:p w14:paraId="3FD81830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4CD51" w14:textId="1AEE1ACE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4,198</w:t>
            </w:r>
          </w:p>
        </w:tc>
        <w:tc>
          <w:tcPr>
            <w:tcW w:w="240" w:type="dxa"/>
          </w:tcPr>
          <w:p w14:paraId="7EE57B22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B7F8" w14:textId="1FA0E4E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3,380</w:t>
            </w:r>
          </w:p>
        </w:tc>
        <w:tc>
          <w:tcPr>
            <w:tcW w:w="244" w:type="dxa"/>
            <w:gridSpan w:val="2"/>
          </w:tcPr>
          <w:p w14:paraId="70EB7F3B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57CE7FB" w14:textId="76C59DCA" w:rsidR="00DC4821" w:rsidRPr="008D6F4B" w:rsidRDefault="00D77D98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36" w:type="dxa"/>
          </w:tcPr>
          <w:p w14:paraId="73DC513C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6256ED2" w14:textId="749CE91B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45194A3A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6416809" w14:textId="18A4A305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67" w:type="dxa"/>
          </w:tcPr>
          <w:p w14:paraId="464120B9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4B9131FF" w14:textId="2C3D2402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70" w:type="dxa"/>
          </w:tcPr>
          <w:p w14:paraId="1C37E6D8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79FB2D4" w14:textId="4AC3C5F2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C37FF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81D0854" w14:textId="3F6EEF6C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24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D55E6D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60944241" w14:textId="07C23AFD" w:rsidR="00DC4821" w:rsidRPr="008D6F4B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57" w:type="dxa"/>
          </w:tcPr>
          <w:p w14:paraId="32BE9C78" w14:textId="77777777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</w:tcPr>
          <w:p w14:paraId="55856DCD" w14:textId="7A89A154" w:rsidR="00DC4821" w:rsidRPr="008D6F4B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</w:tr>
      <w:tr w:rsidR="00DC4821" w:rsidRPr="003054FD" w14:paraId="5780E4CD" w14:textId="77777777" w:rsidTr="008A457A">
        <w:tc>
          <w:tcPr>
            <w:tcW w:w="3780" w:type="dxa"/>
            <w:shd w:val="clear" w:color="auto" w:fill="auto"/>
          </w:tcPr>
          <w:p w14:paraId="6CF6C0A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65B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E2D189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1D0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C07EDB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7373A3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C1BE7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52E6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4C113D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7E22AEF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A00D3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7E286AD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98D01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5472FB1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A1840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</w:tcPr>
          <w:p w14:paraId="6F6BAA7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76E15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BB0495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FA239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3B3405F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5D496F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auto"/>
          </w:tcPr>
          <w:p w14:paraId="57AF4B5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EAB78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  <w:shd w:val="clear" w:color="auto" w:fill="auto"/>
          </w:tcPr>
          <w:p w14:paraId="19907FB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68D19E0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527A96" w:rsidSect="00C40837">
          <w:headerReference w:type="default" r:id="rId15"/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tbl>
      <w:tblPr>
        <w:tblW w:w="151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731"/>
        <w:gridCol w:w="238"/>
        <w:gridCol w:w="770"/>
        <w:gridCol w:w="241"/>
        <w:gridCol w:w="720"/>
        <w:gridCol w:w="240"/>
        <w:gridCol w:w="754"/>
        <w:gridCol w:w="270"/>
        <w:gridCol w:w="648"/>
        <w:gridCol w:w="270"/>
        <w:gridCol w:w="699"/>
        <w:gridCol w:w="236"/>
        <w:gridCol w:w="725"/>
        <w:gridCol w:w="267"/>
        <w:gridCol w:w="755"/>
        <w:gridCol w:w="270"/>
        <w:gridCol w:w="630"/>
        <w:gridCol w:w="236"/>
        <w:gridCol w:w="664"/>
        <w:gridCol w:w="267"/>
        <w:gridCol w:w="719"/>
        <w:gridCol w:w="257"/>
        <w:gridCol w:w="733"/>
      </w:tblGrid>
      <w:tr w:rsidR="004E4A43" w:rsidRPr="003054FD" w14:paraId="051D7D70" w14:textId="77777777" w:rsidTr="00BA23D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7184F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5" w:type="dxa"/>
            <w:gridSpan w:val="23"/>
            <w:shd w:val="clear" w:color="auto" w:fill="auto"/>
            <w:vAlign w:val="bottom"/>
          </w:tcPr>
          <w:p w14:paraId="2AAE8B2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A43" w:rsidRPr="003054FD" w14:paraId="1EAB6C60" w14:textId="77777777" w:rsidTr="00BA23D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761E77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61FA69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488CA6" w14:textId="609A57A8" w:rsidR="00B855D4" w:rsidRDefault="004E4A43" w:rsidP="00B8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45FB3BB5" w14:textId="6BE60B33" w:rsidR="004E4A43" w:rsidRPr="003054FD" w:rsidRDefault="004E4A43" w:rsidP="008C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อุปกรณ์ยา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41" w:type="dxa"/>
            <w:shd w:val="clear" w:color="auto" w:fill="auto"/>
          </w:tcPr>
          <w:p w14:paraId="522E606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58360EF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CE9CE2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70" w:type="dxa"/>
            <w:shd w:val="clear" w:color="auto" w:fill="auto"/>
          </w:tcPr>
          <w:p w14:paraId="2095E07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  <w:shd w:val="clear" w:color="auto" w:fill="auto"/>
          </w:tcPr>
          <w:p w14:paraId="30D1279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E7EC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678EE4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1859094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gridSpan w:val="3"/>
            <w:shd w:val="clear" w:color="auto" w:fill="auto"/>
          </w:tcPr>
          <w:p w14:paraId="2AC4F4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D676F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9DFD67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E0F29F1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6C8CE0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0C0062" w14:textId="7CA7AF24" w:rsidR="004E4A43" w:rsidRPr="00855ABA" w:rsidRDefault="004E4A43" w:rsidP="00855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  <w:r w:rsidR="00855A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17782A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30DAF1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F3F8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5B05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4B4E" w:rsidRPr="003054FD" w14:paraId="064D03F9" w14:textId="77777777" w:rsidTr="00BA23D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1696622" w14:textId="382C0E63" w:rsidR="005B4B4E" w:rsidRPr="003054FD" w:rsidRDefault="00722401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DC48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7230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337FF63A" w14:textId="2E9C70B9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5DAAC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1472DCE4" w14:textId="26E28C5E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90D998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F8499F" w14:textId="6FA1A33C" w:rsidR="005B4B4E" w:rsidRPr="003054FD" w:rsidRDefault="005B4B4E" w:rsidP="00CB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2D5BD1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7280890" w14:textId="4DC1B589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D5987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C05069" w14:textId="6B2FD754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D980BE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7E2CE67D" w14:textId="1F623B4A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935813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EA6A4BE" w14:textId="1D435B5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0B170A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67FCAF3" w14:textId="60635DF6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9B0D5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21AC39" w14:textId="2C27BA50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90689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4DC8AF8" w14:textId="66938D93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BCBED5D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5DD522" w14:textId="4B4E3C6D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C67D14" w14:textId="77777777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CB92855" w14:textId="72E8ECA5" w:rsidR="005B4B4E" w:rsidRPr="003054FD" w:rsidRDefault="005B4B4E" w:rsidP="005B4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E4A43" w:rsidRPr="003054FD" w14:paraId="0DEABCCF" w14:textId="77777777" w:rsidTr="00BA23D9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39E18A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5" w:type="dxa"/>
            <w:gridSpan w:val="23"/>
            <w:shd w:val="clear" w:color="auto" w:fill="auto"/>
            <w:vAlign w:val="bottom"/>
          </w:tcPr>
          <w:p w14:paraId="7325D85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4A43" w:rsidRPr="003054FD" w14:paraId="158DE3B1" w14:textId="77777777" w:rsidTr="00BA23D9">
        <w:tc>
          <w:tcPr>
            <w:tcW w:w="3780" w:type="dxa"/>
            <w:shd w:val="clear" w:color="auto" w:fill="auto"/>
          </w:tcPr>
          <w:p w14:paraId="0D794EA0" w14:textId="5C2D744E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br w:type="page"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31" w:type="dxa"/>
            <w:shd w:val="clear" w:color="auto" w:fill="auto"/>
          </w:tcPr>
          <w:p w14:paraId="01C9FD9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D1306F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1DFEFB8A" w14:textId="1E57BF8C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A04A46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F23603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2E767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84A441" w14:textId="05516336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E1B5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</w:tcPr>
          <w:p w14:paraId="0B8BCE9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26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</w:tcPr>
          <w:p w14:paraId="5DBB5945" w14:textId="611532F9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5C941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35A92E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66A257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212B2F54" w14:textId="6647870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363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2D6024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35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0D2AED0" w14:textId="71E12B5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89234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011B19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B7167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</w:tcPr>
          <w:p w14:paraId="15E53779" w14:textId="27408954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7B283A23" w14:textId="77777777" w:rsidTr="00BA23D9">
        <w:tc>
          <w:tcPr>
            <w:tcW w:w="3780" w:type="dxa"/>
            <w:shd w:val="clear" w:color="auto" w:fill="auto"/>
            <w:vAlign w:val="bottom"/>
          </w:tcPr>
          <w:p w14:paraId="7F64C2C1" w14:textId="56D3AA81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79074ED" w14:textId="5D0C2475" w:rsidR="00DC4821" w:rsidRPr="00650BF4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38" w:type="dxa"/>
            <w:shd w:val="clear" w:color="auto" w:fill="auto"/>
          </w:tcPr>
          <w:p w14:paraId="5BE28A0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14:paraId="1CD617E5" w14:textId="65751271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1" w:type="dxa"/>
            <w:shd w:val="clear" w:color="auto" w:fill="auto"/>
          </w:tcPr>
          <w:p w14:paraId="5C5F6E8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1F1B2F" w14:textId="42F1FF78" w:rsidR="00DC4821" w:rsidRPr="00650BF4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4,198</w:t>
            </w:r>
          </w:p>
        </w:tc>
        <w:tc>
          <w:tcPr>
            <w:tcW w:w="240" w:type="dxa"/>
          </w:tcPr>
          <w:p w14:paraId="4862CF7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1BEBA17" w14:textId="772B31ED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70" w:type="dxa"/>
          </w:tcPr>
          <w:p w14:paraId="5CF5C95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C3AD9C9" w14:textId="63C26496" w:rsidR="00DC4821" w:rsidRPr="00650BF4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58C1EE8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22E88A36" w14:textId="180E1C8F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4E0AF2F0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516B94E" w14:textId="6CEBF627" w:rsidR="00DC4821" w:rsidRPr="00650BF4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267" w:type="dxa"/>
          </w:tcPr>
          <w:p w14:paraId="23CFB03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14:paraId="71A70CE2" w14:textId="457E8C30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70" w:type="dxa"/>
          </w:tcPr>
          <w:p w14:paraId="30A6261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10F76FF" w14:textId="13FDAD58" w:rsidR="00DC4821" w:rsidRPr="003054FD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51B8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10D2244" w14:textId="1C42ED3D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E8750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3DE5DB8" w14:textId="6E40AC87" w:rsidR="00DC4821" w:rsidRPr="00650BF4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5,183</w:t>
            </w:r>
          </w:p>
        </w:tc>
        <w:tc>
          <w:tcPr>
            <w:tcW w:w="257" w:type="dxa"/>
          </w:tcPr>
          <w:p w14:paraId="54BE1D1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C6F76AB" w14:textId="3F6525D3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</w:tr>
      <w:tr w:rsidR="00DC4821" w:rsidRPr="003054FD" w14:paraId="7604D2C7" w14:textId="77777777" w:rsidTr="00BA23D9">
        <w:tc>
          <w:tcPr>
            <w:tcW w:w="3780" w:type="dxa"/>
            <w:shd w:val="clear" w:color="auto" w:fill="auto"/>
          </w:tcPr>
          <w:p w14:paraId="514B3D8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39A8A" w14:textId="4D08A516" w:rsidR="00DC4821" w:rsidRPr="003054FD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38" w:type="dxa"/>
            <w:shd w:val="clear" w:color="auto" w:fill="auto"/>
          </w:tcPr>
          <w:p w14:paraId="29CC72B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943AD" w14:textId="575171C2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41" w:type="dxa"/>
            <w:shd w:val="clear" w:color="auto" w:fill="auto"/>
          </w:tcPr>
          <w:p w14:paraId="328606F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C6C1CB" w14:textId="46A54653" w:rsidR="00DC4821" w:rsidRPr="003054FD" w:rsidRDefault="00C2585A" w:rsidP="00C2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4,198</w:t>
            </w:r>
          </w:p>
        </w:tc>
        <w:tc>
          <w:tcPr>
            <w:tcW w:w="240" w:type="dxa"/>
          </w:tcPr>
          <w:p w14:paraId="1605773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A6299" w14:textId="4F273A85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3,380</w:t>
            </w:r>
          </w:p>
        </w:tc>
        <w:tc>
          <w:tcPr>
            <w:tcW w:w="270" w:type="dxa"/>
          </w:tcPr>
          <w:p w14:paraId="0B65729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4DE9804A" w14:textId="63C72895" w:rsidR="00DC4821" w:rsidRPr="003054FD" w:rsidRDefault="00C2585A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11EB7FA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128C4125" w14:textId="706A5B49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29ABF35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44A44F90" w14:textId="2C48CD4F" w:rsidR="00DC4821" w:rsidRPr="003054FD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67" w:type="dxa"/>
          </w:tcPr>
          <w:p w14:paraId="6E8D2F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39572EA8" w14:textId="22D4F298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70" w:type="dxa"/>
          </w:tcPr>
          <w:p w14:paraId="60A5B91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BBCF26" w14:textId="7FF92497" w:rsidR="00DC4821" w:rsidRPr="003054FD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6CC6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FDD79D2" w14:textId="4E93F847" w:rsidR="00DC4821" w:rsidRPr="00CF54C4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97294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8188221" w14:textId="60BC2300" w:rsidR="00DC4821" w:rsidRPr="00650BF4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5,183</w:t>
            </w:r>
          </w:p>
        </w:tc>
        <w:tc>
          <w:tcPr>
            <w:tcW w:w="257" w:type="dxa"/>
          </w:tcPr>
          <w:p w14:paraId="0F45224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6A41B68B" w14:textId="2668DBA2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</w:tr>
      <w:tr w:rsidR="00DC4821" w:rsidRPr="003054FD" w14:paraId="53BC3350" w14:textId="77777777" w:rsidTr="00BA23D9">
        <w:trPr>
          <w:trHeight w:val="20"/>
        </w:trPr>
        <w:tc>
          <w:tcPr>
            <w:tcW w:w="3780" w:type="dxa"/>
            <w:shd w:val="clear" w:color="auto" w:fill="auto"/>
          </w:tcPr>
          <w:p w14:paraId="321705CB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460CF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26D5AB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E14A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0AAC2A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FA49C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DFBBE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9DF5953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72B2E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</w:tcPr>
          <w:p w14:paraId="1346E58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0EF3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  <w:shd w:val="clear" w:color="auto" w:fill="auto"/>
          </w:tcPr>
          <w:p w14:paraId="4D461C7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C0163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0521334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5B89822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</w:tcPr>
          <w:p w14:paraId="75B147C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1BD864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0493D3C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BEF686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1D043059" w14:textId="77777777" w:rsidR="00DC4821" w:rsidRPr="00E95711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4BF8C9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shd w:val="clear" w:color="auto" w:fill="auto"/>
          </w:tcPr>
          <w:p w14:paraId="03824B6A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893D5F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  <w:shd w:val="clear" w:color="auto" w:fill="auto"/>
          </w:tcPr>
          <w:p w14:paraId="1A83F78A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2C2D9920" w14:textId="77777777" w:rsidTr="00BA23D9">
        <w:tc>
          <w:tcPr>
            <w:tcW w:w="3780" w:type="dxa"/>
            <w:shd w:val="clear" w:color="auto" w:fill="auto"/>
          </w:tcPr>
          <w:p w14:paraId="76095728" w14:textId="20AEA5D5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5F61843A" w14:textId="51FA9E79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B1A9816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4956DE" w14:textId="6A86113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696321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B0C0249" w14:textId="38A38004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40" w:type="dxa"/>
            <w:shd w:val="clear" w:color="auto" w:fill="auto"/>
          </w:tcPr>
          <w:p w14:paraId="66C055E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7BAC5F46" w14:textId="2EFCF009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1ECFF0E6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</w:tcPr>
          <w:p w14:paraId="2A5973C2" w14:textId="7372E0EF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4BAA8E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14:paraId="47EE6E13" w14:textId="3B3CE858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101A5AC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73D77FF" w14:textId="4849B242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67" w:type="dxa"/>
            <w:shd w:val="clear" w:color="auto" w:fill="auto"/>
          </w:tcPr>
          <w:p w14:paraId="6C315A89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3C6B1F00" w14:textId="5E6B6CEF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749105C2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A96DD9B" w14:textId="4E48686A" w:rsidR="00DC4821" w:rsidRPr="00DA091F" w:rsidRDefault="00615A39" w:rsidP="00EE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08683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5CF5052A" w14:textId="1DA8A1B3" w:rsidR="00DC4821" w:rsidRPr="00DA091F" w:rsidRDefault="00DC4821" w:rsidP="005B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ED3F13A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63DA1728" w14:textId="66580C4D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57" w:type="dxa"/>
            <w:shd w:val="clear" w:color="auto" w:fill="auto"/>
          </w:tcPr>
          <w:p w14:paraId="40B7589C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14:paraId="54CF34E8" w14:textId="1FBE905F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5C8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DC4821" w:rsidRPr="003054FD" w14:paraId="0E0B949E" w14:textId="77777777" w:rsidTr="00BA23D9">
        <w:tc>
          <w:tcPr>
            <w:tcW w:w="3780" w:type="dxa"/>
            <w:shd w:val="clear" w:color="auto" w:fill="auto"/>
          </w:tcPr>
          <w:p w14:paraId="6C58293A" w14:textId="791B26C2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D3296A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CA2C7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F18494A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1C06BFB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FB5CB1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1FCA58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1A255DA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C47BC3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shd w:val="clear" w:color="auto" w:fill="auto"/>
          </w:tcPr>
          <w:p w14:paraId="1BCCD370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D8433C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14:paraId="52981C9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8D340E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3412D235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6FBEB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79CB36D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03D975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2BA2104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91632E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14:paraId="3996B58D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5BFB3E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</w:tcPr>
          <w:p w14:paraId="06653196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32BEF5A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shd w:val="clear" w:color="auto" w:fill="auto"/>
          </w:tcPr>
          <w:p w14:paraId="778A41CF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0DAA6A32" w14:textId="77777777" w:rsidTr="00BA23D9">
        <w:tc>
          <w:tcPr>
            <w:tcW w:w="3780" w:type="dxa"/>
            <w:shd w:val="clear" w:color="auto" w:fill="auto"/>
            <w:vAlign w:val="bottom"/>
          </w:tcPr>
          <w:p w14:paraId="71D82D2D" w14:textId="5C8B7FFC" w:rsidR="00DC4821" w:rsidRPr="004E0D36" w:rsidRDefault="00DC4821" w:rsidP="00DC48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79" w:hanging="72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สินทรัพย์ส่วนงาน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C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48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6D5132F5" w14:textId="6139CA26" w:rsidR="00DC4821" w:rsidRPr="004E0D36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F1CDEBB" w14:textId="7DAF0C58" w:rsidR="00DC4821" w:rsidRPr="009333E2" w:rsidRDefault="00CF39F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99A45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E4299D7" w14:textId="2916CB57" w:rsidR="00DC4821" w:rsidRPr="009333E2" w:rsidRDefault="00FF5D50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1486E0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A871AF0" w14:textId="464AE4B7" w:rsidR="00DC4821" w:rsidRPr="009333E2" w:rsidRDefault="00CF39F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  <w:tc>
          <w:tcPr>
            <w:tcW w:w="240" w:type="dxa"/>
          </w:tcPr>
          <w:p w14:paraId="3C2141AE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2E1778A" w14:textId="75C5172B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B32">
              <w:rPr>
                <w:rFonts w:ascii="Angsana New" w:hAnsi="Angsana New"/>
                <w:sz w:val="28"/>
                <w:szCs w:val="28"/>
              </w:rPr>
              <w:t>3,</w:t>
            </w:r>
            <w:r w:rsidR="00FF5D50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270" w:type="dxa"/>
          </w:tcPr>
          <w:p w14:paraId="7EB3E656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56985F16" w14:textId="7805EB8B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270" w:type="dxa"/>
          </w:tcPr>
          <w:p w14:paraId="2E84B3EC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33F731E9" w14:textId="1CCA56E8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B32">
              <w:rPr>
                <w:rFonts w:ascii="Angsana New" w:hAnsi="Angsana New"/>
                <w:sz w:val="28"/>
                <w:szCs w:val="28"/>
              </w:rPr>
              <w:t>1,1</w:t>
            </w:r>
            <w:r w:rsidR="00FF5D50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2D4294EF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E584DC4" w14:textId="2ACBB5DE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6,411</w:t>
            </w:r>
          </w:p>
        </w:tc>
        <w:tc>
          <w:tcPr>
            <w:tcW w:w="267" w:type="dxa"/>
          </w:tcPr>
          <w:p w14:paraId="4CAC5A3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0B0D5C6E" w14:textId="012ACC61" w:rsidR="00DC4821" w:rsidRPr="009333E2" w:rsidRDefault="00FF5D50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</w:t>
            </w:r>
            <w:r w:rsidR="0028389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1A9F8BC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5C22463" w14:textId="7AF3D13C" w:rsidR="00DC4821" w:rsidRPr="00DA091F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236" w:type="dxa"/>
          </w:tcPr>
          <w:p w14:paraId="33FAD4AA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8BD4A69" w14:textId="25636115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B32">
              <w:rPr>
                <w:rFonts w:ascii="Angsana New" w:hAnsi="Angsana New"/>
                <w:sz w:val="28"/>
                <w:szCs w:val="28"/>
              </w:rPr>
              <w:t>(</w:t>
            </w:r>
            <w:r w:rsidR="00FF5D50">
              <w:rPr>
                <w:rFonts w:ascii="Angsana New" w:hAnsi="Angsana New"/>
                <w:sz w:val="28"/>
                <w:szCs w:val="28"/>
              </w:rPr>
              <w:t>19</w:t>
            </w:r>
            <w:r w:rsidRPr="007B1B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50DC710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3E87C3F" w14:textId="6ABC953F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6,388</w:t>
            </w:r>
          </w:p>
        </w:tc>
        <w:tc>
          <w:tcPr>
            <w:tcW w:w="257" w:type="dxa"/>
          </w:tcPr>
          <w:p w14:paraId="78F355E6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2A3350AB" w14:textId="3F8932EE" w:rsidR="00DC4821" w:rsidRPr="009333E2" w:rsidRDefault="00FF5D50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6,007</w:t>
            </w:r>
          </w:p>
        </w:tc>
      </w:tr>
      <w:tr w:rsidR="00DC4821" w:rsidRPr="003054FD" w14:paraId="786D645C" w14:textId="77777777" w:rsidTr="00BA23D9">
        <w:tc>
          <w:tcPr>
            <w:tcW w:w="3780" w:type="dxa"/>
            <w:shd w:val="clear" w:color="auto" w:fill="auto"/>
            <w:vAlign w:val="bottom"/>
          </w:tcPr>
          <w:p w14:paraId="5DB8AADF" w14:textId="6E5824CA" w:rsidR="00DC4821" w:rsidRPr="004E0D36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0801B62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A7476F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56C3615" w14:textId="375FB965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363856B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C021FC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8A0131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15C7DDB" w14:textId="4B1D1FF4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551838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F8EF822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1F763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040C4BF0" w14:textId="627F5CEF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9E7CA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ACE13A9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ED52E15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5355C6DA" w14:textId="76B3959B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A705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7747699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69FE1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5603B7A" w14:textId="22C83C0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7D68EC2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D2FA7B5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8418E91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260712EA" w14:textId="403A9739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03A8E7ED" w14:textId="77777777" w:rsidTr="00BA23D9">
        <w:tc>
          <w:tcPr>
            <w:tcW w:w="3780" w:type="dxa"/>
            <w:shd w:val="clear" w:color="auto" w:fill="auto"/>
            <w:vAlign w:val="bottom"/>
          </w:tcPr>
          <w:p w14:paraId="2A4B7794" w14:textId="0312A49D" w:rsidR="00DC4821" w:rsidRPr="004E0D36" w:rsidRDefault="00DC4821" w:rsidP="00DC48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C48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48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0D36">
              <w:rPr>
                <w:rFonts w:ascii="Angsana New" w:hAnsi="Angsana New"/>
                <w:sz w:val="28"/>
                <w:szCs w:val="28"/>
              </w:rPr>
              <w:t>2567</w:t>
            </w:r>
          </w:p>
          <w:p w14:paraId="17B016F5" w14:textId="5E46642A" w:rsidR="00DC4821" w:rsidRPr="004E0D36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4E0D36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4E0D3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4E0D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596D8075" w14:textId="4A1D4C45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E5DEF8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5A7C177" w14:textId="64430D9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24E">
              <w:rPr>
                <w:rFonts w:ascii="Angsana New" w:hAnsi="Angsana New"/>
                <w:sz w:val="28"/>
                <w:szCs w:val="28"/>
              </w:rPr>
              <w:t>(401)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B59EE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9D4E32" w14:textId="50264D42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</w:t>
            </w:r>
            <w:r w:rsidR="00C478CD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3ECDA4F0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23D5DAE" w14:textId="3B94265B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24E">
              <w:rPr>
                <w:rFonts w:ascii="Angsana New" w:hAnsi="Angsana New"/>
                <w:sz w:val="28"/>
                <w:szCs w:val="28"/>
              </w:rPr>
              <w:t>(1,388)</w:t>
            </w:r>
          </w:p>
        </w:tc>
        <w:tc>
          <w:tcPr>
            <w:tcW w:w="270" w:type="dxa"/>
          </w:tcPr>
          <w:p w14:paraId="373FDBE4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7E38116" w14:textId="44F0C1C2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270" w:type="dxa"/>
          </w:tcPr>
          <w:p w14:paraId="5DDBF8DD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  <w:vAlign w:val="bottom"/>
          </w:tcPr>
          <w:p w14:paraId="5AE72840" w14:textId="63BDBC1C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124E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236" w:type="dxa"/>
          </w:tcPr>
          <w:p w14:paraId="710003A7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89906CB" w14:textId="60AB92CF" w:rsidR="00DC4821" w:rsidRPr="009333E2" w:rsidRDefault="00615A3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(2,093)</w:t>
            </w:r>
          </w:p>
        </w:tc>
        <w:tc>
          <w:tcPr>
            <w:tcW w:w="267" w:type="dxa"/>
          </w:tcPr>
          <w:p w14:paraId="11A66D98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  <w:vAlign w:val="bottom"/>
          </w:tcPr>
          <w:p w14:paraId="38C71D83" w14:textId="3E8D869B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AA7">
              <w:rPr>
                <w:rFonts w:ascii="Angsana New" w:hAnsi="Angsana New"/>
                <w:sz w:val="28"/>
                <w:szCs w:val="28"/>
              </w:rPr>
              <w:t>(1,859)</w:t>
            </w:r>
          </w:p>
        </w:tc>
        <w:tc>
          <w:tcPr>
            <w:tcW w:w="270" w:type="dxa"/>
          </w:tcPr>
          <w:p w14:paraId="49C3F465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D839D4E" w14:textId="028CA68D" w:rsidR="00DC4821" w:rsidRPr="00DA091F" w:rsidRDefault="00CF39F9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3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3D36B8A4" w14:textId="77777777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756366E" w14:textId="27F2E8AB" w:rsidR="00DC4821" w:rsidRPr="00DA091F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"/>
              </w:tabs>
              <w:ind w:right="-3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F5D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7" w:type="dxa"/>
          </w:tcPr>
          <w:p w14:paraId="41730569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4A352E6" w14:textId="207FF6DA" w:rsidR="00DC4821" w:rsidRPr="009333E2" w:rsidRDefault="00615A39" w:rsidP="00B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</w:t>
            </w:r>
            <w:r w:rsidR="00CF39F9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38B045E1" w14:textId="77777777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</w:tcPr>
          <w:p w14:paraId="5D759A2F" w14:textId="0F058A83" w:rsidR="00DC4821" w:rsidRPr="009333E2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B43CC5">
              <w:rPr>
                <w:rFonts w:ascii="Angsana New" w:hAnsi="Angsana New"/>
                <w:sz w:val="28"/>
                <w:szCs w:val="28"/>
              </w:rPr>
              <w:t>841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821" w:rsidRPr="003054FD" w14:paraId="15D475C8" w14:textId="77777777" w:rsidTr="00BA23D9">
        <w:tc>
          <w:tcPr>
            <w:tcW w:w="3780" w:type="dxa"/>
            <w:shd w:val="clear" w:color="auto" w:fill="auto"/>
          </w:tcPr>
          <w:p w14:paraId="01D62354" w14:textId="785F9710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F15F1C9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7E95C33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</w:tcPr>
          <w:p w14:paraId="2E82F981" w14:textId="7D0D0AAD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1AA8FB2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7578498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68879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" w:type="dxa"/>
          </w:tcPr>
          <w:p w14:paraId="4B2E47D9" w14:textId="41B2A266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72B05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dxa"/>
          </w:tcPr>
          <w:p w14:paraId="618A3AD4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FB2F5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dxa"/>
          </w:tcPr>
          <w:p w14:paraId="02810F9D" w14:textId="7C7C255F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0ACC3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8308D8F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9B373D4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dxa"/>
          </w:tcPr>
          <w:p w14:paraId="446F4D6E" w14:textId="5D4007E8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FA3E63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7385C78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02EDA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1523112" w14:textId="245B4A59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9314B25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131C887C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8ACBFCF" w14:textId="77777777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</w:tcPr>
          <w:p w14:paraId="26473BF9" w14:textId="4EDD8C46" w:rsidR="00DC4821" w:rsidRPr="004E4A43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2FE2FFE" w14:textId="76252CD6" w:rsidR="00ED6169" w:rsidRDefault="00ED6169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ED6169" w:rsidSect="00D3249F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p w14:paraId="155260B1" w14:textId="77777777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</w:p>
    <w:tbl>
      <w:tblPr>
        <w:tblpPr w:leftFromText="180" w:rightFromText="180" w:vertAnchor="text" w:horzAnchor="margin" w:tblpX="506" w:tblpY="-149"/>
        <w:tblW w:w="150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ED6169" w:rsidRPr="003054FD" w14:paraId="5DEA88E6" w14:textId="77777777" w:rsidTr="00BA6E72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145419EE" w14:textId="77777777" w:rsidR="00ED6169" w:rsidRPr="003054FD" w:rsidRDefault="00ED6169" w:rsidP="00BA6E72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797378B4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ED6169" w:rsidRPr="003054FD" w14:paraId="6FA893E4" w14:textId="77777777" w:rsidTr="00BA6E72">
        <w:trPr>
          <w:gridAfter w:val="1"/>
          <w:wAfter w:w="18" w:type="dxa"/>
          <w:cantSplit/>
          <w:trHeight w:val="389"/>
          <w:tblHeader/>
        </w:trPr>
        <w:tc>
          <w:tcPr>
            <w:tcW w:w="3692" w:type="dxa"/>
          </w:tcPr>
          <w:p w14:paraId="0992D4F9" w14:textId="77777777" w:rsidR="00ED6169" w:rsidRPr="003054FD" w:rsidRDefault="00ED6169" w:rsidP="00BA6E72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6100F9C5" w14:textId="271968AE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AC18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นิกส์</w:t>
            </w:r>
          </w:p>
          <w:p w14:paraId="7D7AE5EF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6ED40D30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580AE4F2" w14:textId="7D3035C1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</w:t>
            </w:r>
            <w:r w:rsidR="00AC18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นิกส์</w:t>
            </w:r>
          </w:p>
          <w:p w14:paraId="34FDF128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0D194BD3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E7E8B49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77B23ABF" w14:textId="1D2F7F2C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</w:t>
            </w:r>
            <w:r w:rsidR="00AC18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ทรอ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นิกส์อื่น ๆ</w:t>
            </w:r>
          </w:p>
        </w:tc>
        <w:tc>
          <w:tcPr>
            <w:tcW w:w="246" w:type="dxa"/>
          </w:tcPr>
          <w:p w14:paraId="0B849951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78FA6980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39AE52BB" w14:textId="77777777" w:rsidR="00ED6169" w:rsidRPr="003054FD" w:rsidRDefault="00ED6169" w:rsidP="00BA6E72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03248" w:rsidRPr="003054FD" w14:paraId="1F626585" w14:textId="77777777" w:rsidTr="00BA6E72">
        <w:trPr>
          <w:gridAfter w:val="1"/>
          <w:wAfter w:w="18" w:type="dxa"/>
          <w:cantSplit/>
          <w:trHeight w:val="92"/>
          <w:tblHeader/>
        </w:trPr>
        <w:tc>
          <w:tcPr>
            <w:tcW w:w="3692" w:type="dxa"/>
            <w:vAlign w:val="center"/>
          </w:tcPr>
          <w:p w14:paraId="313E885E" w14:textId="36069CCD" w:rsidR="00803248" w:rsidRPr="003054FD" w:rsidRDefault="00803248" w:rsidP="00BA6E72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บ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งวด</w:t>
            </w:r>
            <w:r w:rsidR="00DC48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สามเ</w:t>
            </w:r>
            <w:r w:rsidRPr="00A803B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ดือนสิ้นสุดวันที่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023F69" w14:textId="2FBA31D5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3" w:type="dxa"/>
            <w:vAlign w:val="center"/>
          </w:tcPr>
          <w:p w14:paraId="3C478100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1E2CBF62" w14:textId="1BD45B52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5B6D909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B0FE38" w14:textId="1F1E2A55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1B157CEB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265FD4B" w14:textId="43A91EBB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3DB2E962" w14:textId="77777777" w:rsidR="00803248" w:rsidRPr="003054FD" w:rsidRDefault="00803248" w:rsidP="00BA6E72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13B024DA" w14:textId="1CC76BFD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67828746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158C7E98" w14:textId="2B60E578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49E151DA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640E00B8" w14:textId="5C0F415F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46" w:type="dxa"/>
            <w:vAlign w:val="center"/>
          </w:tcPr>
          <w:p w14:paraId="083E7B99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60184D82" w14:textId="032695A1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</w:tr>
      <w:tr w:rsidR="00803248" w:rsidRPr="003054FD" w14:paraId="6C671965" w14:textId="77777777" w:rsidTr="00BA6E72">
        <w:trPr>
          <w:gridAfter w:val="1"/>
          <w:wAfter w:w="18" w:type="dxa"/>
          <w:cantSplit/>
          <w:trHeight w:val="119"/>
          <w:tblHeader/>
        </w:trPr>
        <w:tc>
          <w:tcPr>
            <w:tcW w:w="3692" w:type="dxa"/>
          </w:tcPr>
          <w:p w14:paraId="1CDD6B5F" w14:textId="77777777" w:rsidR="00803248" w:rsidRPr="003054FD" w:rsidRDefault="00803248" w:rsidP="00BA6E72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756CDCFF" w14:textId="77777777" w:rsidR="00803248" w:rsidRPr="003054FD" w:rsidRDefault="00803248" w:rsidP="00BA6E72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3248" w:rsidRPr="003054FD" w14:paraId="50B4C8A5" w14:textId="77777777" w:rsidTr="00BA6E72">
        <w:trPr>
          <w:gridAfter w:val="1"/>
          <w:wAfter w:w="18" w:type="dxa"/>
          <w:cantSplit/>
          <w:trHeight w:val="146"/>
        </w:trPr>
        <w:tc>
          <w:tcPr>
            <w:tcW w:w="3692" w:type="dxa"/>
          </w:tcPr>
          <w:p w14:paraId="4A463426" w14:textId="77777777" w:rsidR="00803248" w:rsidRPr="003054FD" w:rsidRDefault="00803248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243" w:type="dxa"/>
            <w:vAlign w:val="bottom"/>
          </w:tcPr>
          <w:p w14:paraId="024B6469" w14:textId="77777777" w:rsidR="00803248" w:rsidRPr="003054FD" w:rsidRDefault="00803248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57B204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C54FAD4" w14:textId="77777777" w:rsidR="00803248" w:rsidRPr="003054FD" w:rsidRDefault="00803248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3276A6A" w14:textId="77777777" w:rsidR="00803248" w:rsidRPr="003054FD" w:rsidRDefault="00803248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A2A1E5A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CDB4539" w14:textId="77777777" w:rsidR="00803248" w:rsidRPr="003054FD" w:rsidRDefault="00803248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2FB9672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08C734E9" w14:textId="77777777" w:rsidR="00803248" w:rsidRPr="003054FD" w:rsidRDefault="00803248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D45898A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FBA5B20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B46A9AD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E81D87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03C1890E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B39CBA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905FB7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803248" w:rsidRPr="003054FD" w14:paraId="4D14B6F0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28241A0" w14:textId="77777777" w:rsidR="00803248" w:rsidRPr="003054FD" w:rsidRDefault="00803248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1A1C6F3E" w14:textId="77777777" w:rsidR="00803248" w:rsidRPr="003054FD" w:rsidRDefault="00803248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4FE46860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8851653" w14:textId="77777777" w:rsidR="00803248" w:rsidRPr="003054FD" w:rsidRDefault="00803248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4B633C2" w14:textId="77777777" w:rsidR="00803248" w:rsidRPr="003054FD" w:rsidRDefault="00803248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0CEC8FDE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A57EAD2" w14:textId="77777777" w:rsidR="00803248" w:rsidRPr="003054FD" w:rsidRDefault="00803248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49D87CD0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1392170" w14:textId="77777777" w:rsidR="00803248" w:rsidRPr="003054FD" w:rsidRDefault="00803248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7C4926A" w14:textId="77777777" w:rsidR="00803248" w:rsidRPr="003054FD" w:rsidRDefault="00803248" w:rsidP="00BA6E72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B31C659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F931601" w14:textId="77777777" w:rsidR="00803248" w:rsidRPr="003054FD" w:rsidRDefault="00803248" w:rsidP="00BA6E72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8BFFDC1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876A357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A650C5C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197F166" w14:textId="77777777" w:rsidR="00803248" w:rsidRPr="003054FD" w:rsidRDefault="00803248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DC4821" w:rsidRPr="003054FD" w14:paraId="150AB5ED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2EBAE9B5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ไทย</w:t>
            </w:r>
          </w:p>
        </w:tc>
        <w:tc>
          <w:tcPr>
            <w:tcW w:w="1243" w:type="dxa"/>
          </w:tcPr>
          <w:p w14:paraId="53A49A65" w14:textId="25B2644C" w:rsidR="00DC4821" w:rsidRPr="006F0E5F" w:rsidRDefault="00C2585A" w:rsidP="00B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243" w:type="dxa"/>
            <w:vAlign w:val="bottom"/>
          </w:tcPr>
          <w:p w14:paraId="6CC40621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72C2057" w14:textId="133E340E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72" w:type="dxa"/>
            <w:gridSpan w:val="2"/>
            <w:vAlign w:val="bottom"/>
          </w:tcPr>
          <w:p w14:paraId="32E1894A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5CB400" w14:textId="62C43685" w:rsidR="00DC4821" w:rsidRPr="006F0E5F" w:rsidRDefault="00C2585A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46" w:type="dxa"/>
            <w:vAlign w:val="bottom"/>
          </w:tcPr>
          <w:p w14:paraId="2C722EDB" w14:textId="77777777" w:rsidR="00DC4821" w:rsidRPr="006F0E5F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37C4CA5" w14:textId="32BB758E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2,772</w:t>
            </w:r>
          </w:p>
        </w:tc>
        <w:tc>
          <w:tcPr>
            <w:tcW w:w="246" w:type="dxa"/>
            <w:vAlign w:val="bottom"/>
          </w:tcPr>
          <w:p w14:paraId="42951B8D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6D4EC03E" w14:textId="67CADBFF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6" w:type="dxa"/>
            <w:vAlign w:val="bottom"/>
          </w:tcPr>
          <w:p w14:paraId="01320A6E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7C6D3D5" w14:textId="7A9F98D9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6" w:type="dxa"/>
            <w:vAlign w:val="bottom"/>
          </w:tcPr>
          <w:p w14:paraId="21B98339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4EBF5D9" w14:textId="54749CF8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46" w:type="dxa"/>
            <w:vAlign w:val="bottom"/>
          </w:tcPr>
          <w:p w14:paraId="4B43855C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785FFA1A" w14:textId="528CA8F2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3,104</w:t>
            </w:r>
          </w:p>
        </w:tc>
      </w:tr>
      <w:tr w:rsidR="00DC4821" w:rsidRPr="003054FD" w14:paraId="0AD0E2A6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6F20FF3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ญี่ปุ่น</w:t>
            </w:r>
          </w:p>
        </w:tc>
        <w:tc>
          <w:tcPr>
            <w:tcW w:w="1243" w:type="dxa"/>
          </w:tcPr>
          <w:p w14:paraId="1F5AC8BA" w14:textId="6AB32936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2585A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43" w:type="dxa"/>
            <w:vAlign w:val="bottom"/>
          </w:tcPr>
          <w:p w14:paraId="78D34D2D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D44ADBC" w14:textId="545FBE0C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272" w:type="dxa"/>
            <w:gridSpan w:val="2"/>
            <w:vAlign w:val="bottom"/>
          </w:tcPr>
          <w:p w14:paraId="2EC9DED6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117693E8" w14:textId="76283070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87447">
              <w:rPr>
                <w:rFonts w:ascii="Angsana New" w:hAnsi="Angsana New"/>
                <w:sz w:val="28"/>
                <w:szCs w:val="28"/>
              </w:rPr>
              <w:t>,699</w:t>
            </w:r>
          </w:p>
        </w:tc>
        <w:tc>
          <w:tcPr>
            <w:tcW w:w="246" w:type="dxa"/>
            <w:vAlign w:val="bottom"/>
          </w:tcPr>
          <w:p w14:paraId="0D14EECC" w14:textId="77777777" w:rsidR="00DC4821" w:rsidRPr="006F0E5F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719AE78" w14:textId="5C998C52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vAlign w:val="bottom"/>
          </w:tcPr>
          <w:p w14:paraId="2F4731CC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94E30DB" w14:textId="432A88D8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46" w:type="dxa"/>
            <w:vAlign w:val="bottom"/>
          </w:tcPr>
          <w:p w14:paraId="27B521EB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6AE2FE79" w14:textId="57B7B9BD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46" w:type="dxa"/>
            <w:vAlign w:val="bottom"/>
          </w:tcPr>
          <w:p w14:paraId="21495A73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161FB63C" w14:textId="5695E3DE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246" w:type="dxa"/>
            <w:vAlign w:val="bottom"/>
          </w:tcPr>
          <w:p w14:paraId="599EE813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039F74C" w14:textId="793A3389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</w:tr>
      <w:tr w:rsidR="00DC4821" w:rsidRPr="003054FD" w14:paraId="1EDB2686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0A93AB16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สหรัฐอเมริกา</w:t>
            </w:r>
          </w:p>
        </w:tc>
        <w:tc>
          <w:tcPr>
            <w:tcW w:w="1243" w:type="dxa"/>
          </w:tcPr>
          <w:p w14:paraId="5E1727FB" w14:textId="3B0DCED6" w:rsidR="00DC4821" w:rsidRPr="006F0E5F" w:rsidRDefault="00C2585A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" w:type="dxa"/>
            <w:vAlign w:val="bottom"/>
          </w:tcPr>
          <w:p w14:paraId="3965C2D8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FF09936" w14:textId="780ABEB4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2" w:type="dxa"/>
            <w:gridSpan w:val="2"/>
            <w:vAlign w:val="bottom"/>
          </w:tcPr>
          <w:p w14:paraId="1C325DB3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3414E87" w14:textId="213BDFAD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B6E7B38" w14:textId="77777777" w:rsidR="00DC4821" w:rsidRPr="006F0E5F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879D595" w14:textId="09A9076D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5037E7B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52182E37" w14:textId="190251B9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4B1E5A7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37C3D9D6" w14:textId="3E5D59B5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F88B9FC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6B53F12E" w14:textId="577BE3F2" w:rsidR="00DC4821" w:rsidRPr="006F0E5F" w:rsidRDefault="00887447" w:rsidP="008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6" w:type="dxa"/>
            <w:vAlign w:val="bottom"/>
          </w:tcPr>
          <w:p w14:paraId="0E585CA3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E6947B" w14:textId="48D816FD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DC4821" w:rsidRPr="003054FD" w14:paraId="4CBA55B6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5861B5A0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8197E3" w14:textId="0EA9245F" w:rsidR="00DC4821" w:rsidRPr="006F0E5F" w:rsidRDefault="00C2585A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vAlign w:val="bottom"/>
          </w:tcPr>
          <w:p w14:paraId="01ACB45D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98FFF8B" w14:textId="4F42F241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2" w:type="dxa"/>
            <w:gridSpan w:val="2"/>
            <w:vAlign w:val="bottom"/>
          </w:tcPr>
          <w:p w14:paraId="044B5457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58EF33BE" w14:textId="4248CC08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vAlign w:val="bottom"/>
          </w:tcPr>
          <w:p w14:paraId="6BA0EB52" w14:textId="77777777" w:rsidR="00DC4821" w:rsidRPr="006F0E5F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77086D4" w14:textId="348E87B6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F124FE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8250409" w14:textId="0905EEE4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F1885FE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AD92802" w14:textId="1E474AA0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7E09A30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E87E586" w14:textId="300585EF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6" w:type="dxa"/>
            <w:vAlign w:val="bottom"/>
          </w:tcPr>
          <w:p w14:paraId="7E7D2775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5FB548" w14:textId="24F6CA71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DC4821" w:rsidRPr="003054FD" w14:paraId="4E542638" w14:textId="77777777" w:rsidTr="00BA6E72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376F6B1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5E2BA65" w14:textId="3E991F3D" w:rsidR="00DC4821" w:rsidRPr="006F0E5F" w:rsidRDefault="00C2585A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43" w:type="dxa"/>
            <w:vAlign w:val="bottom"/>
          </w:tcPr>
          <w:p w14:paraId="06158338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7BC9C" w14:textId="565492FC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72" w:type="dxa"/>
            <w:gridSpan w:val="2"/>
            <w:vAlign w:val="bottom"/>
          </w:tcPr>
          <w:p w14:paraId="7AEB6829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407F5A4" w14:textId="145F396F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3,719</w:t>
            </w:r>
          </w:p>
        </w:tc>
        <w:tc>
          <w:tcPr>
            <w:tcW w:w="246" w:type="dxa"/>
            <w:vAlign w:val="bottom"/>
          </w:tcPr>
          <w:p w14:paraId="30677204" w14:textId="77777777" w:rsidR="00DC4821" w:rsidRPr="006F0E5F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CA57" w14:textId="5AF923E9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599818A3" w14:textId="77777777" w:rsidR="00DC4821" w:rsidRPr="006F0E5F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AF6056C" w14:textId="15624889" w:rsidR="00DC4821" w:rsidRPr="006F0E5F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46" w:type="dxa"/>
            <w:vAlign w:val="bottom"/>
          </w:tcPr>
          <w:p w14:paraId="0B3AE2C5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A4D92" w14:textId="300695BF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46" w:type="dxa"/>
            <w:vAlign w:val="bottom"/>
          </w:tcPr>
          <w:p w14:paraId="251EC81C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8EFAD92" w14:textId="2DF5BC0F" w:rsidR="00DC4821" w:rsidRPr="006F0E5F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4,639</w:t>
            </w:r>
          </w:p>
        </w:tc>
        <w:tc>
          <w:tcPr>
            <w:tcW w:w="246" w:type="dxa"/>
            <w:vAlign w:val="bottom"/>
          </w:tcPr>
          <w:p w14:paraId="0DE273E3" w14:textId="77777777" w:rsidR="00DC4821" w:rsidRPr="006F0E5F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487A2" w14:textId="2AC1256C" w:rsidR="00DC4821" w:rsidRPr="006F0E5F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3,900</w:t>
            </w:r>
          </w:p>
        </w:tc>
      </w:tr>
      <w:tr w:rsidR="00DC4821" w:rsidRPr="003054FD" w14:paraId="3DD6AE7A" w14:textId="77777777" w:rsidTr="00BA6E72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0D4B206B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smallCap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62755D5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E147F40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362C743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F834FD9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B9B1112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EAC630" w14:textId="77777777" w:rsidR="00DC4821" w:rsidRPr="003054FD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7C219CB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C647256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483352B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89B89FC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020980D0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19F4D35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761B317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A2032C1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6047CED5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49186155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6FF043C7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i/>
                <w:iCs/>
                <w:smallCaps/>
                <w:color w:val="0070C0"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จังหวะเวลาในการรับรู้รายได้</w:t>
            </w:r>
          </w:p>
        </w:tc>
        <w:tc>
          <w:tcPr>
            <w:tcW w:w="1243" w:type="dxa"/>
            <w:vAlign w:val="bottom"/>
          </w:tcPr>
          <w:p w14:paraId="6F6511BE" w14:textId="77777777" w:rsidR="00DC4821" w:rsidRPr="003054FD" w:rsidRDefault="00DC4821" w:rsidP="00BA6E72">
            <w:pPr>
              <w:shd w:val="clear" w:color="auto" w:fill="FFFFFF"/>
              <w:tabs>
                <w:tab w:val="decimal" w:pos="840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136687F5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7A8510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A4FA674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CB1A2B4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BBC941" w14:textId="77777777" w:rsidR="00DC4821" w:rsidRPr="003054FD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02491BD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5F7D24F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F4BE197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1A1CDE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DD267A3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BDE9CC7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1631397D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97736EA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D82AC49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821" w:rsidRPr="003054FD" w14:paraId="59A8258F" w14:textId="77777777" w:rsidTr="00BA6E72">
        <w:trPr>
          <w:gridAfter w:val="1"/>
          <w:wAfter w:w="18" w:type="dxa"/>
          <w:cantSplit/>
          <w:trHeight w:val="56"/>
        </w:trPr>
        <w:tc>
          <w:tcPr>
            <w:tcW w:w="3692" w:type="dxa"/>
          </w:tcPr>
          <w:p w14:paraId="475ADA9C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ณ</w:t>
            </w:r>
            <w:r w:rsidRPr="003054F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43" w:type="dxa"/>
          </w:tcPr>
          <w:p w14:paraId="03817F9F" w14:textId="4FD9E59A" w:rsidR="00DC4821" w:rsidRPr="009C0EB5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43" w:type="dxa"/>
            <w:vAlign w:val="bottom"/>
          </w:tcPr>
          <w:p w14:paraId="1A09AE49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06FF0DA" w14:textId="0597B28E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272" w:type="dxa"/>
            <w:gridSpan w:val="2"/>
            <w:vAlign w:val="bottom"/>
          </w:tcPr>
          <w:p w14:paraId="617795DD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43BD21BE" w14:textId="01A7CBF4" w:rsidR="00DC4821" w:rsidRPr="009C0EB5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3,719</w:t>
            </w:r>
          </w:p>
        </w:tc>
        <w:tc>
          <w:tcPr>
            <w:tcW w:w="246" w:type="dxa"/>
            <w:vAlign w:val="bottom"/>
          </w:tcPr>
          <w:p w14:paraId="49C44EE3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B1344A4" w14:textId="22E396D6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7D3D09D0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9AE6048" w14:textId="5127A295" w:rsidR="00DC4821" w:rsidRPr="00A66DA7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46" w:type="dxa"/>
          </w:tcPr>
          <w:p w14:paraId="21B07D67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AC7AAB1" w14:textId="07AB8E04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46" w:type="dxa"/>
            <w:vAlign w:val="bottom"/>
          </w:tcPr>
          <w:p w14:paraId="28EC0CB6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2B075BE" w14:textId="13E1EB8F" w:rsidR="00DC4821" w:rsidRPr="00802E38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4,639</w:t>
            </w:r>
          </w:p>
        </w:tc>
        <w:tc>
          <w:tcPr>
            <w:tcW w:w="246" w:type="dxa"/>
            <w:vAlign w:val="bottom"/>
          </w:tcPr>
          <w:p w14:paraId="46A1A269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06C51" w14:textId="4EC567F1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</w:tr>
      <w:tr w:rsidR="00DC4821" w:rsidRPr="003054FD" w14:paraId="1DE67731" w14:textId="77777777" w:rsidTr="00BA6E72">
        <w:trPr>
          <w:gridAfter w:val="1"/>
          <w:wAfter w:w="18" w:type="dxa"/>
          <w:cantSplit/>
          <w:trHeight w:val="46"/>
        </w:trPr>
        <w:tc>
          <w:tcPr>
            <w:tcW w:w="3692" w:type="dxa"/>
          </w:tcPr>
          <w:p w14:paraId="22B5B964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095EE05" w14:textId="2B0FF47A" w:rsidR="00DC4821" w:rsidRPr="003054FD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43" w:type="dxa"/>
            <w:vAlign w:val="bottom"/>
          </w:tcPr>
          <w:p w14:paraId="02D9149B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292B" w14:textId="27A99F5E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964</w:t>
            </w:r>
          </w:p>
        </w:tc>
        <w:tc>
          <w:tcPr>
            <w:tcW w:w="272" w:type="dxa"/>
            <w:gridSpan w:val="2"/>
            <w:vAlign w:val="bottom"/>
          </w:tcPr>
          <w:p w14:paraId="37502C91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9CA8E45" w14:textId="20A9D085" w:rsidR="00DC4821" w:rsidRPr="009C0EB5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3,719</w:t>
            </w:r>
          </w:p>
        </w:tc>
        <w:tc>
          <w:tcPr>
            <w:tcW w:w="246" w:type="dxa"/>
            <w:vAlign w:val="bottom"/>
          </w:tcPr>
          <w:p w14:paraId="0AC0AD82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D0FCC" w14:textId="101E4685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01E3C819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A802965" w14:textId="1F2D5071" w:rsidR="00DC4821" w:rsidRPr="003054FD" w:rsidRDefault="00887447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46" w:type="dxa"/>
          </w:tcPr>
          <w:p w14:paraId="41C0D804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BF782" w14:textId="5B73E9D2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46" w:type="dxa"/>
            <w:vAlign w:val="bottom"/>
          </w:tcPr>
          <w:p w14:paraId="17C2F8D7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DD115F1" w14:textId="247D63E8" w:rsidR="00DC4821" w:rsidRPr="003054FD" w:rsidRDefault="00BA23D9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4,639</w:t>
            </w:r>
          </w:p>
        </w:tc>
        <w:tc>
          <w:tcPr>
            <w:tcW w:w="246" w:type="dxa"/>
            <w:vAlign w:val="bottom"/>
          </w:tcPr>
          <w:p w14:paraId="49437D1E" w14:textId="77777777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B513" w14:textId="06315BE0" w:rsidR="00DC4821" w:rsidRPr="003054FD" w:rsidRDefault="00DC4821" w:rsidP="00BA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3,900</w:t>
            </w:r>
          </w:p>
        </w:tc>
      </w:tr>
      <w:tr w:rsidR="00DC4821" w:rsidRPr="003054FD" w14:paraId="7829FDB5" w14:textId="77777777" w:rsidTr="00BA6E72">
        <w:trPr>
          <w:gridAfter w:val="1"/>
          <w:wAfter w:w="18" w:type="dxa"/>
          <w:cantSplit/>
          <w:trHeight w:val="149"/>
        </w:trPr>
        <w:tc>
          <w:tcPr>
            <w:tcW w:w="3692" w:type="dxa"/>
          </w:tcPr>
          <w:p w14:paraId="2D774BBF" w14:textId="77777777" w:rsidR="00DC4821" w:rsidRPr="003054FD" w:rsidRDefault="00DC4821" w:rsidP="00BA6E72">
            <w:pPr>
              <w:shd w:val="clear" w:color="auto" w:fill="FFFFFF"/>
              <w:tabs>
                <w:tab w:val="left" w:pos="180"/>
              </w:tabs>
              <w:ind w:left="180" w:right="-79" w:hanging="180"/>
              <w:rPr>
                <w:rFonts w:ascii="Angsana New" w:hAnsi="Angsana New"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54A1BA06" w14:textId="77777777" w:rsidR="00DC4821" w:rsidRPr="003054FD" w:rsidRDefault="00DC4821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5B6A57A3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19B0F1CB" w14:textId="77777777" w:rsidR="00DC4821" w:rsidRPr="003054FD" w:rsidRDefault="00DC4821" w:rsidP="00BA6E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438A99A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7CCF3CE7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5606075" w14:textId="77777777" w:rsidR="00DC4821" w:rsidRPr="003054FD" w:rsidRDefault="00DC4821" w:rsidP="00BA6E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D6129C4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38C2610" w14:textId="77777777" w:rsidR="00DC4821" w:rsidRPr="003054FD" w:rsidRDefault="00DC4821" w:rsidP="00BA6E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29CEFD4" w14:textId="77777777" w:rsidR="00DC4821" w:rsidRPr="003054FD" w:rsidRDefault="00DC4821" w:rsidP="00BA6E72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69A984CF" w14:textId="77777777" w:rsidR="00DC4821" w:rsidRPr="003054FD" w:rsidRDefault="00DC4821" w:rsidP="00BA6E72">
            <w:pPr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2758EF83" w14:textId="77777777" w:rsidR="00DC4821" w:rsidRPr="003054FD" w:rsidRDefault="00DC4821" w:rsidP="00BA6E72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9E9472A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255BD02E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E4E37D9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29C15015" w14:textId="77777777" w:rsidR="00DC4821" w:rsidRPr="003054FD" w:rsidRDefault="00DC4821" w:rsidP="00BA6E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3D283494" w14:textId="28DBDA4C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5622A2B7" w14:textId="1D8E63EE" w:rsidR="00ED6169" w:rsidRP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D6169" w:rsidRPr="00ED6169" w:rsidSect="004D78A3"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tbl>
      <w:tblPr>
        <w:tblpPr w:leftFromText="180" w:rightFromText="180" w:vertAnchor="text" w:tblpX="450" w:tblpY="1"/>
        <w:tblOverlap w:val="never"/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2"/>
        <w:gridCol w:w="1506"/>
        <w:gridCol w:w="352"/>
        <w:gridCol w:w="1664"/>
      </w:tblGrid>
      <w:tr w:rsidR="00663E1E" w:rsidRPr="003054FD" w14:paraId="4576411A" w14:textId="77777777" w:rsidTr="002D6AD9">
        <w:trPr>
          <w:trHeight w:val="397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01F7F074" w14:textId="77777777" w:rsidTr="002D6AD9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4AC6BDE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3134B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2D6AD9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34245D6D" w:rsidR="00663E1E" w:rsidRPr="003054FD" w:rsidRDefault="00DC4821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48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3666A3BC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C267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769CCA35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63E1E" w:rsidRPr="003054FD" w14:paraId="40ED4AA0" w14:textId="77777777" w:rsidTr="002D6AD9">
        <w:trPr>
          <w:trHeight w:hRule="exact" w:val="374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5EEA9DD1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60FF7D43" w:rsidR="00DC4821" w:rsidRPr="00641545" w:rsidRDefault="00BA23D9" w:rsidP="0044781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1B0B10E6" w:rsidR="00DC4821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6,007</w:t>
            </w:r>
          </w:p>
        </w:tc>
      </w:tr>
      <w:tr w:rsidR="00DC4821" w:rsidRPr="003054FD" w14:paraId="5E184C10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5DD9FC21" w:rsidR="00DC4821" w:rsidRPr="00641545" w:rsidRDefault="00BA23D9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DC4821" w:rsidRPr="003054FD" w:rsidRDefault="00DC4821" w:rsidP="00DC482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533D2621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3,026</w:t>
            </w:r>
          </w:p>
        </w:tc>
      </w:tr>
      <w:tr w:rsidR="00DC4821" w:rsidRPr="003054FD" w14:paraId="194AE838" w14:textId="77777777" w:rsidTr="00374B87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61EDD99C" w:rsidR="00DC4821" w:rsidRPr="00641545" w:rsidRDefault="00BA23D9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9,631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C7F7D7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9,033</w:t>
            </w:r>
          </w:p>
        </w:tc>
      </w:tr>
      <w:tr w:rsidR="00DC4821" w:rsidRPr="003054FD" w14:paraId="3A684D2E" w14:textId="77777777" w:rsidTr="00C14E6D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7A85B249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374C5FA1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23607D4F" w:rsidR="00DC4821" w:rsidRPr="00641545" w:rsidRDefault="00BA23D9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</w:t>
            </w:r>
            <w:r w:rsidR="00CF39F9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1FD976AA" w:rsidR="00DC4821" w:rsidRPr="00C478CD" w:rsidRDefault="00C478CD" w:rsidP="00C478C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C4821" w:rsidRPr="00C478CD">
              <w:t>1,</w:t>
            </w:r>
            <w:r w:rsidR="00DC4821" w:rsidRPr="00C478CD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</w:tr>
      <w:tr w:rsidR="00DC4821" w:rsidRPr="003054FD" w14:paraId="2F40F2F4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1B69C3DD" w:rsidR="00DC4821" w:rsidRPr="00641545" w:rsidRDefault="00CF39F9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432FE6F5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DC4821" w:rsidRPr="003054FD" w14:paraId="0DB38A4C" w14:textId="77777777" w:rsidTr="00AD0F83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385DBCDE" w:rsidR="00DC4821" w:rsidRPr="00641545" w:rsidRDefault="00BA23D9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2,972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CB09066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2,697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7B8C5FBA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C4821" w:rsidRPr="00DC4821">
        <w:rPr>
          <w:rFonts w:ascii="Angsana New" w:hAnsi="Angsana New"/>
          <w:sz w:val="30"/>
          <w:szCs w:val="30"/>
        </w:rPr>
        <w:t xml:space="preserve">31 </w:t>
      </w:r>
      <w:r w:rsidR="00DC4821" w:rsidRPr="00DC482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47B8" w:rsidRPr="003054FD">
        <w:rPr>
          <w:rFonts w:ascii="Angsana New" w:hAnsi="Angsana New" w:hint="cs"/>
          <w:sz w:val="30"/>
          <w:szCs w:val="30"/>
        </w:rPr>
        <w:t>256</w:t>
      </w:r>
      <w:r w:rsidR="00CE47B8">
        <w:rPr>
          <w:rFonts w:ascii="Angsana New" w:hAnsi="Angsana New"/>
          <w:sz w:val="30"/>
          <w:szCs w:val="30"/>
        </w:rPr>
        <w:t>7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3054FD">
        <w:rPr>
          <w:rFonts w:ascii="Angsana New" w:hAnsi="Angsana New"/>
          <w:sz w:val="30"/>
          <w:szCs w:val="30"/>
        </w:rPr>
        <w:t xml:space="preserve">30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3054FD">
        <w:rPr>
          <w:rFonts w:ascii="Angsana New" w:hAnsi="Angsana New"/>
          <w:sz w:val="30"/>
          <w:szCs w:val="30"/>
        </w:rPr>
        <w:t>256</w:t>
      </w:r>
      <w:r w:rsidR="00DC4821">
        <w:rPr>
          <w:rFonts w:ascii="Angsana New" w:hAnsi="Angsana New"/>
          <w:sz w:val="30"/>
          <w:szCs w:val="30"/>
        </w:rPr>
        <w:t>7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6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BD30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70"/>
        <w:gridCol w:w="9"/>
        <w:gridCol w:w="2241"/>
      </w:tblGrid>
      <w:tr w:rsidR="0025412C" w:rsidRPr="003054FD" w14:paraId="73244D9F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B145D58" w14:textId="4FEAD4C2" w:rsidR="0025412C" w:rsidRPr="003054FD" w:rsidRDefault="005942EE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DC4821" w:rsidRPr="00DC4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160" w:type="dxa"/>
          </w:tcPr>
          <w:p w14:paraId="374DDD2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14:paraId="7BF7F94F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2C2CBC4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0" w:type="dxa"/>
            <w:gridSpan w:val="4"/>
          </w:tcPr>
          <w:p w14:paraId="160FF38D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BD30D4">
        <w:trPr>
          <w:trHeight w:hRule="exact" w:val="403"/>
        </w:trPr>
        <w:tc>
          <w:tcPr>
            <w:tcW w:w="4500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BD13D7">
        <w:trPr>
          <w:trHeight w:hRule="exact" w:val="403"/>
        </w:trPr>
        <w:tc>
          <w:tcPr>
            <w:tcW w:w="4500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0BFFA67F" w:rsidR="00C2674B" w:rsidRPr="00BD13D7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13,696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3148FA" w14:textId="699E5115" w:rsidR="00C2674B" w:rsidRPr="00BD13D7" w:rsidRDefault="00D56DC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13,696</w:t>
            </w:r>
          </w:p>
        </w:tc>
      </w:tr>
      <w:tr w:rsidR="00C2674B" w:rsidRPr="003054FD" w14:paraId="78DE53BC" w14:textId="77777777" w:rsidTr="00BD13D7">
        <w:trPr>
          <w:trHeight w:hRule="exact" w:val="403"/>
        </w:trPr>
        <w:tc>
          <w:tcPr>
            <w:tcW w:w="4500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74E28770" w:rsidR="00C2674B" w:rsidRPr="00BD13D7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50,583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E19357" w14:textId="2043C65C" w:rsidR="00C2674B" w:rsidRPr="00BD13D7" w:rsidRDefault="00D56DC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50,285</w:t>
            </w:r>
          </w:p>
        </w:tc>
      </w:tr>
      <w:tr w:rsidR="00C2674B" w:rsidRPr="003054FD" w14:paraId="256FA15A" w14:textId="77777777" w:rsidTr="00BD13D7">
        <w:trPr>
          <w:trHeight w:hRule="exact" w:val="403"/>
        </w:trPr>
        <w:tc>
          <w:tcPr>
            <w:tcW w:w="4500" w:type="dxa"/>
          </w:tcPr>
          <w:p w14:paraId="043F390E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  <w:shd w:val="clear" w:color="auto" w:fill="auto"/>
          </w:tcPr>
          <w:p w14:paraId="087C74FA" w14:textId="553BCA07" w:rsidR="00C2674B" w:rsidRPr="00BD13D7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778194F" w14:textId="7C78BA47" w:rsidR="00C2674B" w:rsidRPr="00BD13D7" w:rsidRDefault="00D56DC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4,622</w:t>
            </w:r>
          </w:p>
        </w:tc>
      </w:tr>
      <w:tr w:rsidR="00C2674B" w:rsidRPr="003054FD" w14:paraId="4A0C6079" w14:textId="77777777" w:rsidTr="00BD13D7">
        <w:trPr>
          <w:trHeight w:hRule="exact" w:val="403"/>
        </w:trPr>
        <w:tc>
          <w:tcPr>
            <w:tcW w:w="4500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354073DB" w:rsidR="00C2674B" w:rsidRPr="00B03D74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72,</w:t>
            </w:r>
            <w:r w:rsidR="008442A1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3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45E4FC9C" w:rsidR="00C2674B" w:rsidRPr="00BD13D7" w:rsidRDefault="00D56DC5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68,603</w:t>
            </w:r>
          </w:p>
        </w:tc>
      </w:tr>
      <w:tr w:rsidR="00E130B1" w:rsidRPr="003054FD" w14:paraId="41B95625" w14:textId="77777777" w:rsidTr="00BD30D4">
        <w:trPr>
          <w:trHeight w:val="397"/>
        </w:trPr>
        <w:tc>
          <w:tcPr>
            <w:tcW w:w="4500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D9D2C4C" w14:textId="77777777" w:rsidR="00E130B1" w:rsidRPr="003054FD" w:rsidRDefault="00E130B1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12C" w:rsidRPr="003054FD" w14:paraId="5D2F046F" w14:textId="77777777" w:rsidTr="00BD30D4">
        <w:trPr>
          <w:cantSplit/>
        </w:trPr>
        <w:tc>
          <w:tcPr>
            <w:tcW w:w="4500" w:type="dxa"/>
          </w:tcPr>
          <w:p w14:paraId="7E2AB110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4680" w:type="dxa"/>
            <w:gridSpan w:val="4"/>
          </w:tcPr>
          <w:p w14:paraId="46D7BB08" w14:textId="77777777" w:rsidR="0025412C" w:rsidRPr="003054FD" w:rsidRDefault="0025412C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F86" w:rsidRPr="003054FD" w14:paraId="7A2A03DD" w14:textId="77777777" w:rsidTr="00BD30D4">
        <w:trPr>
          <w:cantSplit/>
        </w:trPr>
        <w:tc>
          <w:tcPr>
            <w:tcW w:w="4500" w:type="dxa"/>
          </w:tcPr>
          <w:p w14:paraId="6FCA110E" w14:textId="77777777" w:rsidR="00571F86" w:rsidRPr="003054FD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 w:rsidRPr="003054FD">
              <w:rPr>
                <w:rFonts w:ascii="Angsana New" w:hAnsi="Angsana New" w:cs="Angsana New" w:hint="cs"/>
                <w:cs/>
              </w:rPr>
              <w:t>่</w:t>
            </w:r>
            <w:r w:rsidRPr="003054FD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35FD3428" w14:textId="78C58615" w:rsidR="00571F86" w:rsidRPr="003054FD" w:rsidRDefault="000C03E7" w:rsidP="00065063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C621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4DC6B5ED" w14:textId="77777777" w:rsidR="00571F86" w:rsidRPr="003054F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B3E254E" w14:textId="78A7D246" w:rsidR="00571F86" w:rsidRPr="003054FD" w:rsidRDefault="000C03E7" w:rsidP="000C03E7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Pr="000650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</w:tr>
      <w:tr w:rsidR="00C2674B" w:rsidRPr="003054FD" w14:paraId="45393AF5" w14:textId="77777777" w:rsidTr="00BD30D4">
        <w:trPr>
          <w:cantSplit/>
        </w:trPr>
        <w:tc>
          <w:tcPr>
            <w:tcW w:w="4500" w:type="dxa"/>
          </w:tcPr>
          <w:p w14:paraId="38E33005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6462CA82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B62BE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237E42C" w14:textId="3AEAFFC4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674B" w:rsidRPr="005B71CB" w14:paraId="0926A7EA" w14:textId="77777777" w:rsidTr="00BD30D4">
        <w:trPr>
          <w:cantSplit/>
        </w:trPr>
        <w:tc>
          <w:tcPr>
            <w:tcW w:w="4500" w:type="dxa"/>
          </w:tcPr>
          <w:p w14:paraId="3F97B414" w14:textId="77777777" w:rsidR="00C2674B" w:rsidRPr="003054FD" w:rsidRDefault="00C2674B" w:rsidP="00C2674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6F4BE43A" w:rsidR="00C2674B" w:rsidRPr="008B34E0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5753">
              <w:rPr>
                <w:rFonts w:ascii="Angsana New" w:hAnsi="Angsana New" w:cs="Angsana New"/>
                <w:sz w:val="30"/>
                <w:szCs w:val="30"/>
                <w:lang w:val="en-US"/>
              </w:rPr>
              <w:t>31,00</w:t>
            </w:r>
            <w:r w:rsidR="004C575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1880353" w14:textId="77777777" w:rsidR="00C2674B" w:rsidRPr="008B34E0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9F43874" w14:textId="2440A62A" w:rsidR="00C2674B" w:rsidRPr="00065063" w:rsidRDefault="000C03E7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5753">
              <w:rPr>
                <w:rFonts w:ascii="Angsana New" w:hAnsi="Angsana New" w:cs="Angsana New"/>
                <w:sz w:val="30"/>
                <w:szCs w:val="30"/>
                <w:lang w:val="en-US"/>
              </w:rPr>
              <w:t>31,00</w:t>
            </w:r>
            <w:r w:rsidR="004C5753" w:rsidRPr="004C575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B047EEC" w14:textId="77777777" w:rsidR="009B78AD" w:rsidRPr="003054FD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1845B349" w:rsidR="00CE0745" w:rsidRPr="000B13C1" w:rsidRDefault="005942EE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28"/>
          <w:szCs w:val="28"/>
          <w:cs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</w:t>
      </w:r>
      <w:r w:rsidRPr="003054FD">
        <w:rPr>
          <w:rFonts w:ascii="Angsana New" w:hAnsi="Angsana New"/>
          <w:sz w:val="30"/>
          <w:szCs w:val="30"/>
          <w:cs/>
        </w:rPr>
        <w:t xml:space="preserve">วันที่ </w:t>
      </w:r>
      <w:r w:rsidR="00DC4821" w:rsidRPr="00DC4821">
        <w:rPr>
          <w:rFonts w:ascii="Angsana New" w:hAnsi="Angsana New"/>
          <w:sz w:val="30"/>
          <w:szCs w:val="30"/>
        </w:rPr>
        <w:t xml:space="preserve">31 </w:t>
      </w:r>
      <w:r w:rsidR="00DC4821" w:rsidRPr="00DC4821">
        <w:rPr>
          <w:rFonts w:ascii="Angsana New" w:hAnsi="Angsana New"/>
          <w:sz w:val="30"/>
          <w:szCs w:val="30"/>
          <w:cs/>
        </w:rPr>
        <w:t xml:space="preserve">ธันวาคม </w:t>
      </w:r>
      <w:r w:rsidR="00E56722" w:rsidRPr="003054FD">
        <w:rPr>
          <w:rFonts w:ascii="Angsana New" w:hAnsi="Angsana New" w:hint="cs"/>
          <w:sz w:val="30"/>
          <w:szCs w:val="30"/>
        </w:rPr>
        <w:t>256</w:t>
      </w:r>
      <w:r w:rsidR="00E56722">
        <w:rPr>
          <w:rFonts w:ascii="Angsana New" w:hAnsi="Angsana New"/>
          <w:sz w:val="30"/>
          <w:szCs w:val="30"/>
        </w:rPr>
        <w:t>7</w:t>
      </w:r>
      <w:r w:rsidR="00E56722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>
        <w:rPr>
          <w:rFonts w:ascii="Angsana New" w:hAnsi="Angsana New" w:hint="cs"/>
          <w:sz w:val="30"/>
          <w:szCs w:val="30"/>
          <w:cs/>
        </w:rPr>
        <w:t>มี</w:t>
      </w:r>
      <w:r w:rsidR="001C34BE" w:rsidRPr="003054FD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1C34BE" w:rsidRPr="003054FD">
        <w:rPr>
          <w:rFonts w:ascii="Angsana New" w:hAnsi="Angsana New" w:hint="cs"/>
          <w:sz w:val="28"/>
          <w:szCs w:val="28"/>
          <w:cs/>
        </w:rPr>
        <w:t xml:space="preserve"> </w:t>
      </w:r>
      <w:r w:rsidR="000B13C1">
        <w:rPr>
          <w:rFonts w:ascii="Angsana New" w:hAnsi="Angsana New" w:hint="cs"/>
          <w:sz w:val="28"/>
          <w:szCs w:val="28"/>
          <w:cs/>
        </w:rPr>
        <w:t xml:space="preserve">                     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AC4214" w:rsidRPr="003054FD">
        <w:rPr>
          <w:rFonts w:ascii="Angsana New" w:hAnsi="Angsana New"/>
          <w:sz w:val="30"/>
          <w:szCs w:val="30"/>
        </w:rPr>
        <w:t>6</w:t>
      </w:r>
      <w:r w:rsidR="006C242A">
        <w:rPr>
          <w:rFonts w:ascii="Angsana New" w:hAnsi="Angsana New"/>
          <w:sz w:val="30"/>
          <w:szCs w:val="30"/>
        </w:rPr>
        <w:t>8</w:t>
      </w:r>
      <w:r w:rsidR="001C34BE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B9382B" w:rsidRPr="003054FD">
        <w:rPr>
          <w:rFonts w:ascii="Angsana New" w:hAnsi="Angsana New"/>
          <w:sz w:val="30"/>
          <w:szCs w:val="30"/>
        </w:rPr>
        <w:t>7</w:t>
      </w:r>
      <w:r w:rsidR="00D13975">
        <w:rPr>
          <w:rFonts w:ascii="Angsana New" w:hAnsi="Angsana New"/>
          <w:sz w:val="30"/>
          <w:szCs w:val="30"/>
        </w:rPr>
        <w:t>2</w:t>
      </w:r>
    </w:p>
    <w:p w14:paraId="38CBD6B6" w14:textId="77777777" w:rsidR="00CE0745" w:rsidRPr="003054FD" w:rsidRDefault="00CE0745" w:rsidP="00ED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Default="00F229BF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399A3826" w14:textId="77777777" w:rsidR="00C91E68" w:rsidRDefault="00C91E68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A2E0D75" w14:textId="77777777" w:rsidR="00C91E68" w:rsidRPr="00A91E9B" w:rsidRDefault="00C91E68" w:rsidP="00C91E6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A91E9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เหตุการณ์ภายหลังรอบระยะเวลางาน</w:t>
      </w:r>
    </w:p>
    <w:p w14:paraId="73C70383" w14:textId="77777777" w:rsidR="00C91E68" w:rsidRPr="00A91E9B" w:rsidRDefault="00C91E68" w:rsidP="00C9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4DEB9C4" w14:textId="427BD42F" w:rsidR="00C91E68" w:rsidRPr="00A91E9B" w:rsidRDefault="00C91E68" w:rsidP="00FD0EA9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/>
        <w:jc w:val="thaiDistribute"/>
        <w:rPr>
          <w:rFonts w:ascii="Angsana New" w:hAnsi="Angsana New" w:cs="Angsana New"/>
          <w:lang w:val="en-US"/>
        </w:rPr>
      </w:pPr>
      <w:r w:rsidRPr="00A91E9B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A91E9B">
        <w:rPr>
          <w:rFonts w:ascii="Angsana New" w:hAnsi="Angsana New" w:cs="Angsana New" w:hint="cs"/>
          <w:cs/>
          <w:lang w:val="en-US"/>
        </w:rPr>
        <w:t xml:space="preserve"> </w:t>
      </w:r>
      <w:r w:rsidRPr="00A91E9B">
        <w:rPr>
          <w:rFonts w:ascii="Angsana New" w:hAnsi="Angsana New" w:cs="Angsana New"/>
          <w:lang w:val="en-US"/>
        </w:rPr>
        <w:t>2</w:t>
      </w:r>
      <w:r w:rsidR="00A91E9B">
        <w:rPr>
          <w:rFonts w:ascii="Angsana New" w:hAnsi="Angsana New" w:cs="Angsana New"/>
          <w:lang w:val="en-US"/>
        </w:rPr>
        <w:t>4</w:t>
      </w:r>
      <w:r w:rsidRPr="00A91E9B">
        <w:rPr>
          <w:rFonts w:ascii="Angsana New" w:hAnsi="Angsana New" w:cs="Angsana New"/>
          <w:cs/>
          <w:lang w:val="en-US"/>
        </w:rPr>
        <w:t xml:space="preserve"> มกราคม </w:t>
      </w:r>
      <w:r w:rsidRPr="00A91E9B">
        <w:rPr>
          <w:rFonts w:ascii="Angsana New" w:hAnsi="Angsana New" w:cs="Angsana New"/>
          <w:lang w:val="en-US"/>
        </w:rPr>
        <w:t>256</w:t>
      </w:r>
      <w:r w:rsidR="00A91E9B">
        <w:rPr>
          <w:rFonts w:ascii="Angsana New" w:hAnsi="Angsana New" w:cs="Angsana New"/>
          <w:lang w:val="en-US"/>
        </w:rPr>
        <w:t>8</w:t>
      </w:r>
      <w:r w:rsidRPr="00A91E9B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Pr="00A91E9B">
        <w:rPr>
          <w:rFonts w:ascii="Angsana New" w:hAnsi="Angsana New" w:cs="Angsana New"/>
          <w:lang w:val="en-US"/>
        </w:rPr>
        <w:t xml:space="preserve"> 30 </w:t>
      </w:r>
      <w:r w:rsidRPr="00A91E9B">
        <w:rPr>
          <w:rFonts w:ascii="Angsana New" w:hAnsi="Angsana New" w:cs="Angsana New"/>
          <w:cs/>
          <w:lang w:val="en-US"/>
        </w:rPr>
        <w:t>กันยายน</w:t>
      </w:r>
      <w:r w:rsidRPr="00A91E9B">
        <w:rPr>
          <w:rFonts w:ascii="Angsana New" w:hAnsi="Angsana New" w:cs="Angsana New"/>
          <w:lang w:val="en-US"/>
        </w:rPr>
        <w:t xml:space="preserve"> 256</w:t>
      </w:r>
      <w:r w:rsidR="00A91E9B">
        <w:rPr>
          <w:rFonts w:ascii="Angsana New" w:hAnsi="Angsana New" w:cs="Angsana New"/>
          <w:lang w:val="en-US"/>
        </w:rPr>
        <w:t>7</w:t>
      </w:r>
      <w:r w:rsidRPr="00A91E9B">
        <w:rPr>
          <w:rFonts w:ascii="Angsana New" w:hAnsi="Angsana New" w:cs="Angsana New"/>
          <w:cs/>
          <w:lang w:val="en-US"/>
        </w:rPr>
        <w:t xml:space="preserve"> เป็นเงินปันผลในอัตราหุ้นละ</w:t>
      </w:r>
      <w:r w:rsidRPr="00A91E9B">
        <w:rPr>
          <w:rFonts w:ascii="Angsana New" w:hAnsi="Angsana New" w:cs="Angsana New"/>
          <w:lang w:val="en-US"/>
        </w:rPr>
        <w:t xml:space="preserve"> </w:t>
      </w:r>
      <w:r w:rsidR="00A91E9B">
        <w:rPr>
          <w:rFonts w:ascii="Angsana New" w:hAnsi="Angsana New" w:cs="Angsana New"/>
          <w:lang w:val="en-US"/>
        </w:rPr>
        <w:t>8</w:t>
      </w:r>
      <w:r w:rsidRPr="00A91E9B">
        <w:rPr>
          <w:rFonts w:ascii="Angsana New" w:hAnsi="Angsana New" w:cs="Angsana New"/>
          <w:cs/>
          <w:lang w:val="en-US"/>
        </w:rPr>
        <w:t xml:space="preserve"> บาท เป็นจำนวนเงินทั้งสิ้น</w:t>
      </w:r>
      <w:r w:rsidRPr="00A91E9B">
        <w:rPr>
          <w:rFonts w:ascii="Angsana New" w:hAnsi="Angsana New" w:cs="Angsana New"/>
          <w:lang w:val="en-US"/>
        </w:rPr>
        <w:t xml:space="preserve"> </w:t>
      </w:r>
      <w:r w:rsidR="00AF4E03">
        <w:rPr>
          <w:rFonts w:ascii="Angsana New" w:hAnsi="Angsana New" w:cs="Angsana New"/>
          <w:lang w:val="en-US"/>
        </w:rPr>
        <w:t>167</w:t>
      </w:r>
      <w:r w:rsidRPr="00A91E9B">
        <w:rPr>
          <w:rFonts w:ascii="Angsana New" w:hAnsi="Angsana New" w:cs="Angsana New"/>
          <w:cs/>
          <w:lang w:val="en-US"/>
        </w:rPr>
        <w:t xml:space="preserve"> ล้านบาท เงินปันผลดังกล่าวจะจ่ายให้แก่ผู้ถือหุ้น</w:t>
      </w:r>
      <w:r w:rsidR="00FD0EA9">
        <w:rPr>
          <w:rFonts w:ascii="Angsana New" w:hAnsi="Angsana New" w:cs="Angsana New" w:hint="cs"/>
          <w:cs/>
          <w:lang w:val="en-US"/>
        </w:rPr>
        <w:t>ในเดือน</w:t>
      </w:r>
      <w:r w:rsidRPr="00A91E9B">
        <w:rPr>
          <w:rFonts w:ascii="Angsana New" w:hAnsi="Angsana New" w:cs="Angsana New"/>
          <w:cs/>
          <w:lang w:val="en-US"/>
        </w:rPr>
        <w:t>กุมภาพันธ์</w:t>
      </w:r>
      <w:r w:rsidRPr="00A91E9B">
        <w:rPr>
          <w:rFonts w:ascii="Angsana New" w:hAnsi="Angsana New" w:cs="Angsana New"/>
          <w:lang w:val="en-US"/>
        </w:rPr>
        <w:t xml:space="preserve"> 256</w:t>
      </w:r>
      <w:r w:rsidR="00FD0EA9">
        <w:rPr>
          <w:rFonts w:ascii="Angsana New" w:hAnsi="Angsana New" w:cs="Angsana New"/>
          <w:lang w:val="en-US"/>
        </w:rPr>
        <w:t>8</w:t>
      </w:r>
    </w:p>
    <w:p w14:paraId="5F8973BC" w14:textId="77777777" w:rsidR="00C91E68" w:rsidRPr="00A91E9B" w:rsidRDefault="00C91E68" w:rsidP="00FD0EA9">
      <w:pPr>
        <w:pStyle w:val="a"/>
        <w:tabs>
          <w:tab w:val="left" w:pos="540"/>
          <w:tab w:val="left" w:pos="5490"/>
        </w:tabs>
        <w:ind w:left="900"/>
        <w:jc w:val="thaiDistribute"/>
        <w:rPr>
          <w:rFonts w:ascii="Angsana New" w:hAnsi="Angsana New" w:cs="Angsana New"/>
          <w:lang w:val="en-US"/>
        </w:rPr>
      </w:pPr>
    </w:p>
    <w:p w14:paraId="3729E3D7" w14:textId="2F5E31EC" w:rsidR="00C91E68" w:rsidRPr="00065063" w:rsidRDefault="00C91E68" w:rsidP="00FD0EA9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/>
        <w:jc w:val="thaiDistribute"/>
        <w:rPr>
          <w:rFonts w:ascii="Angsana New" w:hAnsi="Angsana New" w:cs="Angsana New"/>
          <w:cs/>
          <w:lang w:val="en-US"/>
        </w:rPr>
      </w:pPr>
      <w:r w:rsidRPr="00065063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ในการประชุมสามัญประจำปีของผู้ถือหุ้นของบริษัทย่อยเมื่อวันที่</w:t>
      </w:r>
      <w:r w:rsidRPr="00065063">
        <w:rPr>
          <w:rFonts w:ascii="Angsana New" w:hAnsi="Angsana New" w:cs="Angsana New"/>
          <w:lang w:val="en-US"/>
        </w:rPr>
        <w:t xml:space="preserve"> 22 </w:t>
      </w:r>
      <w:r w:rsidRPr="00065063">
        <w:rPr>
          <w:rFonts w:ascii="Angsana New" w:hAnsi="Angsana New" w:cs="Angsana New"/>
          <w:cs/>
          <w:lang w:val="en-US"/>
        </w:rPr>
        <w:t>มกราคม</w:t>
      </w:r>
      <w:r w:rsidRPr="00065063">
        <w:rPr>
          <w:rFonts w:ascii="Angsana New" w:hAnsi="Angsana New" w:cs="Angsana New"/>
          <w:lang w:val="en-US"/>
        </w:rPr>
        <w:t xml:space="preserve"> 256</w:t>
      </w:r>
      <w:r w:rsidR="00065063">
        <w:rPr>
          <w:rFonts w:ascii="Angsana New" w:hAnsi="Angsana New" w:cs="Angsana New"/>
          <w:lang w:val="en-US"/>
        </w:rPr>
        <w:t>8</w:t>
      </w:r>
      <w:r w:rsidRPr="00065063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Pr="00065063">
        <w:rPr>
          <w:rFonts w:ascii="Angsana New" w:hAnsi="Angsana New" w:cs="Angsana New"/>
          <w:lang w:val="en-US"/>
        </w:rPr>
        <w:t xml:space="preserve"> 30</w:t>
      </w:r>
      <w:r w:rsidRPr="00065063">
        <w:rPr>
          <w:rFonts w:ascii="Angsana New" w:hAnsi="Angsana New" w:cs="Angsana New"/>
          <w:cs/>
          <w:lang w:val="en-US"/>
        </w:rPr>
        <w:t xml:space="preserve"> กันยายน</w:t>
      </w:r>
      <w:r w:rsidRPr="00065063">
        <w:rPr>
          <w:rFonts w:ascii="Angsana New" w:hAnsi="Angsana New" w:cs="Angsana New"/>
          <w:lang w:val="en-US"/>
        </w:rPr>
        <w:t xml:space="preserve"> 256</w:t>
      </w:r>
      <w:r w:rsidR="00065063">
        <w:rPr>
          <w:rFonts w:ascii="Angsana New" w:hAnsi="Angsana New" w:cs="Angsana New"/>
          <w:lang w:val="en-US"/>
        </w:rPr>
        <w:t>7</w:t>
      </w:r>
      <w:r w:rsidRPr="00065063">
        <w:rPr>
          <w:rFonts w:ascii="Angsana New" w:hAnsi="Angsana New" w:cs="Angsana New"/>
          <w:lang w:val="en-US"/>
        </w:rPr>
        <w:t xml:space="preserve"> </w:t>
      </w:r>
      <w:r w:rsidRPr="00065063">
        <w:rPr>
          <w:rFonts w:ascii="Angsana New" w:hAnsi="Angsana New" w:cs="Angsana New"/>
          <w:cs/>
          <w:lang w:val="en-US"/>
        </w:rPr>
        <w:t>เป็นเงินปันผลในอัตราหุ้นละ</w:t>
      </w:r>
      <w:r w:rsidR="00FD0EA9">
        <w:rPr>
          <w:rFonts w:ascii="Angsana New" w:hAnsi="Angsana New" w:cs="Angsana New" w:hint="cs"/>
          <w:cs/>
          <w:lang w:val="en-US"/>
        </w:rPr>
        <w:t xml:space="preserve"> </w:t>
      </w:r>
      <w:r w:rsidR="00065063">
        <w:rPr>
          <w:rFonts w:ascii="Angsana New" w:hAnsi="Angsana New" w:cs="Angsana New"/>
          <w:lang w:val="en-US"/>
        </w:rPr>
        <w:t>1</w:t>
      </w:r>
      <w:r w:rsidRPr="00065063">
        <w:rPr>
          <w:rFonts w:ascii="Angsana New" w:hAnsi="Angsana New" w:cs="Angsana New"/>
          <w:lang w:val="en-US"/>
        </w:rPr>
        <w:t>.67</w:t>
      </w:r>
      <w:r w:rsidRPr="00065063">
        <w:rPr>
          <w:rFonts w:ascii="Angsana New" w:hAnsi="Angsana New" w:cs="Angsana New"/>
          <w:cs/>
          <w:lang w:val="en-US"/>
        </w:rPr>
        <w:t xml:space="preserve"> บาท </w:t>
      </w:r>
      <w:r w:rsidRPr="00065063">
        <w:rPr>
          <w:rFonts w:ascii="Angsana New" w:hAnsi="Angsana New" w:cs="Angsana New"/>
          <w:lang w:val="en-US"/>
        </w:rPr>
        <w:t xml:space="preserve">          </w:t>
      </w:r>
      <w:r w:rsidRPr="00065063">
        <w:rPr>
          <w:rFonts w:ascii="Angsana New" w:hAnsi="Angsana New" w:cs="Angsana New"/>
          <w:cs/>
          <w:lang w:val="en-US"/>
        </w:rPr>
        <w:t>เป็นจำนวนเงินทั้งสิ้น</w:t>
      </w:r>
      <w:r w:rsidRPr="00065063">
        <w:rPr>
          <w:rFonts w:ascii="Angsana New" w:hAnsi="Angsana New" w:cs="Angsana New"/>
          <w:lang w:val="en-US"/>
        </w:rPr>
        <w:t xml:space="preserve"> </w:t>
      </w:r>
      <w:r w:rsidR="00065063">
        <w:rPr>
          <w:rFonts w:ascii="Angsana New" w:hAnsi="Angsana New" w:cs="Angsana New"/>
          <w:lang w:val="en-US"/>
        </w:rPr>
        <w:t>50</w:t>
      </w:r>
      <w:r w:rsidRPr="00065063">
        <w:rPr>
          <w:rFonts w:ascii="Angsana New" w:hAnsi="Angsana New" w:cs="Angsana New"/>
          <w:lang w:val="en-US"/>
        </w:rPr>
        <w:t xml:space="preserve"> </w:t>
      </w:r>
      <w:r w:rsidRPr="00065063">
        <w:rPr>
          <w:rFonts w:ascii="Angsana New" w:hAnsi="Angsana New" w:cs="Angsana New"/>
          <w:cs/>
          <w:lang w:val="en-US"/>
        </w:rPr>
        <w:t>ล้านบาท เงินปันผลดังกล่าวจะจ่ายให้แก่ผู้ถือหุ้นในเดือนกุมภาพันธ์</w:t>
      </w:r>
      <w:r w:rsidRPr="00065063">
        <w:rPr>
          <w:rFonts w:ascii="Angsana New" w:hAnsi="Angsana New" w:cs="Angsana New"/>
          <w:lang w:val="en-US"/>
        </w:rPr>
        <w:t xml:space="preserve"> 256</w:t>
      </w:r>
      <w:r w:rsidR="00FD0EA9">
        <w:rPr>
          <w:rFonts w:ascii="Angsana New" w:hAnsi="Angsana New" w:cs="Angsana New"/>
          <w:lang w:val="en-US"/>
        </w:rPr>
        <w:t>8</w:t>
      </w:r>
    </w:p>
    <w:p w14:paraId="1F020567" w14:textId="36F6191C" w:rsidR="00C91E68" w:rsidRDefault="00C91E68" w:rsidP="00C9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cs/>
          <w:lang w:val="en-US"/>
        </w:rPr>
      </w:pPr>
    </w:p>
    <w:sectPr w:rsidR="007F6BE3" w:rsidRPr="00195D64" w:rsidSect="00D3249F">
      <w:headerReference w:type="default" r:id="rId17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8BE17" w14:textId="77777777" w:rsidR="00F951B8" w:rsidRDefault="00F951B8">
      <w:r>
        <w:separator/>
      </w:r>
    </w:p>
  </w:endnote>
  <w:endnote w:type="continuationSeparator" w:id="0">
    <w:p w14:paraId="2949BFA8" w14:textId="77777777" w:rsidR="00F951B8" w:rsidRDefault="00F9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DE57" w14:textId="77777777" w:rsidR="00F951B8" w:rsidRDefault="00F951B8">
      <w:r>
        <w:separator/>
      </w:r>
    </w:p>
  </w:footnote>
  <w:footnote w:type="continuationSeparator" w:id="0">
    <w:p w14:paraId="7EC6BFCC" w14:textId="77777777" w:rsidR="00F951B8" w:rsidRDefault="00F9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5B20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48DB84A" w14:textId="77777777" w:rsidR="00612146" w:rsidRPr="003B1432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0280CA6" w14:textId="3BC2EE86" w:rsidR="005D6003" w:rsidRDefault="001A36D1" w:rsidP="005D6003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E0331C" w:rsidRPr="00E0331C">
      <w:rPr>
        <w:rFonts w:ascii="Angsana New" w:hAnsi="Angsana New"/>
        <w:b/>
        <w:bCs/>
        <w:sz w:val="32"/>
        <w:szCs w:val="32"/>
      </w:rPr>
      <w:t xml:space="preserve">31 </w:t>
    </w:r>
    <w:r w:rsidR="00E0331C" w:rsidRPr="00E0331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5D6003">
      <w:rPr>
        <w:rFonts w:ascii="Angsana New" w:hAnsi="Angsana New"/>
        <w:b/>
        <w:bCs/>
        <w:sz w:val="32"/>
        <w:szCs w:val="32"/>
      </w:rPr>
      <w:t>2567</w:t>
    </w:r>
    <w:r w:rsidR="005D600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D600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6FD9" w14:textId="77777777" w:rsidR="001C7EEB" w:rsidRPr="00C45CE0" w:rsidRDefault="001C7EEB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F8AADC6" w14:textId="77777777" w:rsidR="001C7EEB" w:rsidRPr="003B1432" w:rsidRDefault="001C7EEB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A748C9F" w14:textId="629EF61C" w:rsidR="00D6506A" w:rsidRPr="00F631FA" w:rsidRDefault="001A36D1" w:rsidP="00D6506A">
    <w:pPr>
      <w:pStyle w:val="Header"/>
      <w:tabs>
        <w:tab w:val="left" w:pos="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>3</w:t>
    </w:r>
    <w:r w:rsidR="008A3578">
      <w:rPr>
        <w:rFonts w:ascii="Angsana New" w:hAnsi="Angsana New"/>
        <w:b/>
        <w:bCs/>
        <w:sz w:val="32"/>
        <w:szCs w:val="32"/>
      </w:rPr>
      <w:t>1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="008A3578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D650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506A">
      <w:rPr>
        <w:rFonts w:ascii="Angsana New" w:hAnsi="Angsana New"/>
        <w:b/>
        <w:bCs/>
        <w:sz w:val="32"/>
        <w:szCs w:val="32"/>
      </w:rPr>
      <w:t>2567</w:t>
    </w:r>
    <w:r w:rsidR="00D650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50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C13A" w14:textId="48DCEADB" w:rsidR="00DC186E" w:rsidRPr="00C45CE0" w:rsidRDefault="00DC186E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886B219" w14:textId="77777777" w:rsidR="00DC186E" w:rsidRPr="003B1432" w:rsidRDefault="00DC186E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574A130" w14:textId="711D5B31" w:rsidR="00F271A7" w:rsidRPr="0047456A" w:rsidRDefault="001A36D1" w:rsidP="00F271A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E0331C" w:rsidRPr="00E0331C">
      <w:rPr>
        <w:rFonts w:ascii="Angsana New" w:hAnsi="Angsana New"/>
        <w:b/>
        <w:bCs/>
        <w:sz w:val="32"/>
        <w:szCs w:val="32"/>
      </w:rPr>
      <w:t xml:space="preserve">31 </w:t>
    </w:r>
    <w:r w:rsidR="00E0331C" w:rsidRPr="00E0331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271A7">
      <w:rPr>
        <w:rFonts w:ascii="Angsana New" w:hAnsi="Angsana New"/>
        <w:b/>
        <w:bCs/>
        <w:sz w:val="32"/>
        <w:szCs w:val="32"/>
      </w:rPr>
      <w:t>2567</w:t>
    </w:r>
    <w:r w:rsidR="00F271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271A7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AC788D1" w14:textId="3B9471C2" w:rsidR="00DC186E" w:rsidRPr="00F631FA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51AD" w14:textId="746F3B11" w:rsidR="00F9221A" w:rsidRPr="00C45CE0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7F02D3E" w14:textId="77777777" w:rsidR="00F9221A" w:rsidRPr="003B1432" w:rsidRDefault="00F9221A" w:rsidP="00713F65">
    <w:pPr>
      <w:pStyle w:val="Heading3"/>
      <w:tabs>
        <w:tab w:val="clear" w:pos="227"/>
        <w:tab w:val="clear" w:pos="454"/>
        <w:tab w:val="clear" w:pos="680"/>
        <w:tab w:val="clear" w:pos="907"/>
      </w:tabs>
      <w:ind w:left="450"/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040483BC" w14:textId="395F821C" w:rsidR="00F9221A" w:rsidRPr="0047456A" w:rsidRDefault="001A36D1" w:rsidP="00713F65">
    <w:pPr>
      <w:pStyle w:val="Header"/>
      <w:tabs>
        <w:tab w:val="clear" w:pos="454"/>
        <w:tab w:val="left" w:pos="0"/>
        <w:tab w:val="left" w:pos="450"/>
      </w:tabs>
      <w:ind w:left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DC4821" w:rsidRPr="003B1432">
      <w:rPr>
        <w:rFonts w:ascii="Angsana New" w:hAnsi="Angsana New"/>
        <w:b/>
        <w:bCs/>
        <w:sz w:val="32"/>
        <w:szCs w:val="32"/>
      </w:rPr>
      <w:t>3</w:t>
    </w:r>
    <w:r w:rsidR="00DC4821">
      <w:rPr>
        <w:rFonts w:ascii="Angsana New" w:hAnsi="Angsana New"/>
        <w:b/>
        <w:bCs/>
        <w:sz w:val="32"/>
        <w:szCs w:val="32"/>
      </w:rPr>
      <w:t>1</w:t>
    </w:r>
    <w:r w:rsidR="00DC4821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DC4821">
      <w:rPr>
        <w:rFonts w:ascii="Angsana New" w:hAnsi="Angsana New"/>
        <w:b/>
        <w:bCs/>
        <w:sz w:val="32"/>
        <w:szCs w:val="32"/>
      </w:rPr>
      <w:t>2567</w:t>
    </w:r>
    <w:r w:rsidR="00DC482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9221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D94D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C85495F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2369017D" w14:textId="76919B08" w:rsidR="00C2674B" w:rsidRPr="0047456A" w:rsidRDefault="001A36D1" w:rsidP="00DC4821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>3</w:t>
    </w:r>
    <w:r w:rsidR="00DC4821">
      <w:rPr>
        <w:rFonts w:ascii="Angsana New" w:hAnsi="Angsana New"/>
        <w:b/>
        <w:bCs/>
        <w:sz w:val="32"/>
        <w:szCs w:val="32"/>
      </w:rPr>
      <w:t>1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="00DC4821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C267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2674B">
      <w:rPr>
        <w:rFonts w:ascii="Angsana New" w:hAnsi="Angsana New"/>
        <w:b/>
        <w:bCs/>
        <w:sz w:val="32"/>
        <w:szCs w:val="32"/>
      </w:rPr>
      <w:t>2567</w:t>
    </w:r>
    <w:r w:rsidR="00C2674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2674B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9880A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C14A573" w14:textId="77777777" w:rsidR="00D664B9" w:rsidRPr="00C45CE0" w:rsidRDefault="00D664B9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F1C00FE" w14:textId="4AA4F83F" w:rsidR="00D664B9" w:rsidRDefault="001A36D1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>3</w:t>
    </w:r>
    <w:r w:rsidR="00DC4821">
      <w:rPr>
        <w:rFonts w:ascii="Angsana New" w:hAnsi="Angsana New"/>
        <w:b/>
        <w:bCs/>
        <w:sz w:val="32"/>
        <w:szCs w:val="32"/>
      </w:rPr>
      <w:t>1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="00DC4821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D664B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664B9">
      <w:rPr>
        <w:rFonts w:ascii="Angsana New" w:hAnsi="Angsana New"/>
        <w:b/>
        <w:bCs/>
        <w:sz w:val="32"/>
        <w:szCs w:val="32"/>
      </w:rPr>
      <w:t>256</w:t>
    </w:r>
    <w:r w:rsidR="00195D64">
      <w:rPr>
        <w:rFonts w:ascii="Angsana New" w:hAnsi="Angsana New"/>
        <w:b/>
        <w:bCs/>
        <w:sz w:val="32"/>
        <w:szCs w:val="32"/>
      </w:rPr>
      <w:t>7</w:t>
    </w:r>
    <w:r w:rsidR="00D664B9"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05F16C4" w14:textId="77777777" w:rsidR="00D664B9" w:rsidRPr="00F631FA" w:rsidRDefault="00D664B9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F89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3E7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7F3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50C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9F7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4FF2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257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7D7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3578"/>
    <w:rsid w:val="008A457A"/>
    <w:rsid w:val="008A59AF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6B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E68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971"/>
    <w:rsid w:val="00D454F8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857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1974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722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0E3"/>
    <w:rsid w:val="00E47250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5357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52E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1827</Words>
  <Characters>7706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2</cp:revision>
  <cp:lastPrinted>2025-02-07T08:18:00Z</cp:lastPrinted>
  <dcterms:created xsi:type="dcterms:W3CDTF">2025-02-13T08:33:00Z</dcterms:created>
  <dcterms:modified xsi:type="dcterms:W3CDTF">2025-02-13T08:33:00Z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