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DE121" w14:textId="352B1387" w:rsidR="00A92F4E" w:rsidRPr="003447E6" w:rsidRDefault="00863194" w:rsidP="00ED78EB">
      <w:pPr>
        <w:pStyle w:val="Header"/>
        <w:tabs>
          <w:tab w:val="clear" w:pos="8562"/>
          <w:tab w:val="left" w:pos="5328"/>
        </w:tabs>
        <w:spacing w:before="360" w:after="360" w:line="276" w:lineRule="auto"/>
        <w:rPr>
          <w:rFonts w:ascii="Angsana New" w:hAnsi="Angsana New" w:cs="Angsana New"/>
          <w:color w:val="4F2D7F"/>
          <w:sz w:val="28"/>
          <w:szCs w:val="28"/>
          <w:lang w:val="en-US" w:bidi="th-TH"/>
        </w:rPr>
      </w:pPr>
      <w:bookmarkStart w:id="1" w:name="_GoBack"/>
      <w:bookmarkEnd w:id="1"/>
      <w:r>
        <w:rPr>
          <w:rFonts w:ascii="Angsana New" w:hAnsi="Angsana New" w:cs="Angsana New" w:hint="cs"/>
          <w:b w:val="0"/>
          <w:bCs/>
          <w:color w:val="auto"/>
          <w:sz w:val="28"/>
          <w:szCs w:val="28"/>
          <w:cs/>
          <w:lang w:val="en-US" w:bidi="th-TH"/>
        </w:rPr>
        <w:t>ร</w:t>
      </w:r>
      <w:r w:rsidR="00A92F4E" w:rsidRPr="003447E6">
        <w:rPr>
          <w:rFonts w:ascii="Angsana New" w:hAnsi="Angsana New" w:cs="Angsana New" w:hint="cs"/>
          <w:b w:val="0"/>
          <w:bCs/>
          <w:color w:val="auto"/>
          <w:sz w:val="28"/>
          <w:szCs w:val="28"/>
          <w:cs/>
          <w:lang w:val="en-US" w:bidi="th-TH"/>
        </w:rPr>
        <w:t>ายงานของ</w:t>
      </w:r>
      <w:r w:rsidR="00A92F4E" w:rsidRPr="003447E6">
        <w:rPr>
          <w:rFonts w:ascii="Angsana New" w:hAnsi="Angsana New" w:cs="Angsana New" w:hint="cs"/>
          <w:bCs/>
          <w:color w:val="000000" w:themeColor="text1"/>
          <w:sz w:val="28"/>
          <w:szCs w:val="28"/>
          <w:cs/>
          <w:lang w:bidi="th-TH"/>
        </w:rPr>
        <w:t>ผู้สอบบัญชีรับอนุญาต</w:t>
      </w:r>
    </w:p>
    <w:p w14:paraId="3FF76D15" w14:textId="1A4974CB" w:rsidR="00D55512" w:rsidRPr="003447E6" w:rsidRDefault="00D55512" w:rsidP="00B239A4">
      <w:pPr>
        <w:spacing w:before="360" w:after="360" w:line="240" w:lineRule="auto"/>
        <w:rPr>
          <w:rFonts w:ascii="Angsana New" w:hAnsi="Angsana New" w:cs="Angsana New"/>
          <w:b/>
          <w:bCs/>
          <w:sz w:val="28"/>
          <w:szCs w:val="28"/>
          <w:rtl/>
          <w:cs/>
        </w:rPr>
      </w:pPr>
      <w:r w:rsidRPr="003447E6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เสนอ ผู้ถือหุ้น</w:t>
      </w:r>
      <w:r w:rsidR="00F22236" w:rsidRPr="003447E6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ของ</w:t>
      </w:r>
      <w:r w:rsidRPr="003447E6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บริษัท </w:t>
      </w:r>
      <w:r w:rsidR="000849AE" w:rsidRPr="003447E6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ซีเฟรชอินดัสตรี</w:t>
      </w:r>
      <w:r w:rsidRPr="003447E6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 จำกัด </w:t>
      </w:r>
      <w:r w:rsidRPr="003447E6">
        <w:rPr>
          <w:rFonts w:ascii="Angsana New" w:hAnsi="Angsana New" w:cs="Angsana New" w:hint="cs"/>
          <w:b/>
          <w:bCs/>
          <w:sz w:val="28"/>
          <w:szCs w:val="28"/>
          <w:rtl/>
          <w:cs/>
        </w:rPr>
        <w:t>(</w:t>
      </w:r>
      <w:r w:rsidRPr="003447E6">
        <w:rPr>
          <w:rFonts w:ascii="Angsana New" w:hAnsi="Angsana New" w:cs="Angsana New" w:hint="cs"/>
          <w:b/>
          <w:bCs/>
          <w:sz w:val="28"/>
          <w:szCs w:val="28"/>
          <w:rtl/>
          <w:cs/>
          <w:lang w:bidi="th-TH"/>
        </w:rPr>
        <w:t>มหาชน</w:t>
      </w:r>
      <w:r w:rsidRPr="003447E6">
        <w:rPr>
          <w:rFonts w:ascii="Angsana New" w:hAnsi="Angsana New" w:cs="Angsana New" w:hint="cs"/>
          <w:b/>
          <w:bCs/>
          <w:sz w:val="28"/>
          <w:szCs w:val="28"/>
          <w:rtl/>
          <w:cs/>
        </w:rPr>
        <w:t>)</w:t>
      </w:r>
    </w:p>
    <w:p w14:paraId="2B73EED6" w14:textId="1937A8F0" w:rsidR="00D55512" w:rsidRPr="00913983" w:rsidRDefault="00D55512" w:rsidP="00122F00">
      <w:pPr>
        <w:spacing w:before="360" w:after="36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91398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ความเห็น</w:t>
      </w:r>
    </w:p>
    <w:p w14:paraId="68358F49" w14:textId="666FFE96" w:rsidR="00280186" w:rsidRPr="00D7097E" w:rsidRDefault="005F72DE" w:rsidP="00122F00">
      <w:pPr>
        <w:autoSpaceDE w:val="0"/>
        <w:autoSpaceDN w:val="0"/>
        <w:adjustRightInd w:val="0"/>
        <w:spacing w:before="360" w:after="36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D7097E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</w:t>
      </w:r>
      <w:r w:rsidR="001D4F00" w:rsidRPr="00D7097E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และ</w:t>
      </w:r>
      <w:r w:rsidR="001D4F00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เฉพาะของ</w:t>
      </w:r>
      <w:r w:rsidRPr="00D7097E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 xml:space="preserve">บริษัท </w:t>
      </w:r>
      <w:r w:rsidR="000849AE" w:rsidRPr="00D7097E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ซีเฟรชอินดัสตรี</w:t>
      </w:r>
      <w:r w:rsidRPr="00D7097E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 xml:space="preserve"> จำกัด (มหาชน) และบริษัทย่อย</w:t>
      </w:r>
      <w:r w:rsidR="00BC0CFE" w:rsidRPr="00D7097E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 xml:space="preserve"> </w:t>
      </w:r>
      <w:r w:rsidRPr="00D7097E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(</w:t>
      </w:r>
      <w:r w:rsidRPr="00D7097E">
        <w:rPr>
          <w:rFonts w:ascii="Angsana New" w:hAnsi="Angsana New" w:cs="Angsana New" w:hint="cs"/>
          <w:spacing w:val="-4"/>
          <w:sz w:val="28"/>
          <w:szCs w:val="28"/>
          <w:lang w:bidi="th-TH"/>
        </w:rPr>
        <w:t>“</w:t>
      </w:r>
      <w:r w:rsidRPr="00D7097E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กลุ่ม</w:t>
      </w:r>
      <w:r w:rsidR="001D74BB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บริษัท</w:t>
      </w:r>
      <w:r w:rsidR="00DA3D16">
        <w:rPr>
          <w:rFonts w:ascii="Angsana New" w:hAnsi="Angsana New" w:cs="Angsana New"/>
          <w:spacing w:val="-4"/>
          <w:sz w:val="28"/>
          <w:szCs w:val="28"/>
          <w:lang w:bidi="th-TH"/>
        </w:rPr>
        <w:t xml:space="preserve">”)                 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ซึ่งประกอบด้วย</w:t>
      </w:r>
      <w:r w:rsidR="0059431F" w:rsidRPr="00D7097E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งบฐานะการเงินรวม</w:t>
      </w:r>
      <w:r w:rsidR="005547D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</w:t>
      </w:r>
      <w:r w:rsidR="00F22236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ณ วันที่ </w:t>
      </w:r>
      <w:r w:rsidRPr="00D7097E">
        <w:rPr>
          <w:rFonts w:ascii="Angsana New" w:hAnsi="Angsana New" w:cs="Angsana New" w:hint="cs"/>
          <w:sz w:val="28"/>
          <w:szCs w:val="28"/>
        </w:rPr>
        <w:t xml:space="preserve">31 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ธันวาคม </w:t>
      </w:r>
      <w:r w:rsidRPr="00D7097E">
        <w:rPr>
          <w:rFonts w:ascii="Angsana New" w:hAnsi="Angsana New" w:cs="Angsana New" w:hint="cs"/>
          <w:sz w:val="28"/>
          <w:szCs w:val="28"/>
        </w:rPr>
        <w:t>256</w:t>
      </w:r>
      <w:r w:rsidR="007709BF">
        <w:rPr>
          <w:rFonts w:ascii="Angsana New" w:hAnsi="Angsana New" w:cs="Angsana New"/>
          <w:sz w:val="28"/>
          <w:szCs w:val="28"/>
        </w:rPr>
        <w:t>7</w:t>
      </w:r>
      <w:r w:rsidR="005547D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งบกำไรขาดทุน</w:t>
      </w:r>
      <w:r w:rsidR="00924E61">
        <w:rPr>
          <w:rFonts w:ascii="Angsana New" w:hAnsi="Angsana New" w:cs="Angsana New" w:hint="cs"/>
          <w:sz w:val="28"/>
          <w:szCs w:val="28"/>
          <w:cs/>
          <w:lang w:bidi="th-TH"/>
        </w:rPr>
        <w:t>และกำไรขาดทุน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เบ็ดเสร็จรวม</w:t>
      </w:r>
      <w:r w:rsidR="005547D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</w:t>
      </w:r>
      <w:r w:rsidR="004E17B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กิจการ 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งบการเปลี่ยนแปลงส่วนของ</w:t>
      </w:r>
      <w:r w:rsidR="000849AE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ผู้ถือหุ้น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รวม</w:t>
      </w:r>
      <w:r w:rsidR="005547D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</w:t>
      </w:r>
      <w:r w:rsidR="004E17B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และงบกระแสเงินสดรวม</w:t>
      </w:r>
      <w:r w:rsidR="005547D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</w:t>
      </w:r>
      <w:r w:rsidR="004E17B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สำหรับปีสิ้นสุดวันเดียวกัน และหมายเหตุประกอบงบการเงิน</w:t>
      </w:r>
      <w:r w:rsidR="005D2003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รวมและเฉพาะกิจการ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รวมถึง</w:t>
      </w:r>
      <w:r w:rsidR="00F038C9">
        <w:rPr>
          <w:rFonts w:ascii="Angsana New" w:hAnsi="Angsana New" w:cs="Angsana New" w:hint="cs"/>
          <w:sz w:val="28"/>
          <w:szCs w:val="28"/>
          <w:cs/>
          <w:lang w:bidi="th-TH"/>
        </w:rPr>
        <w:t>ข้อมูล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นโยบายการบัญชีที่</w:t>
      </w:r>
      <w:r w:rsidR="00F038C9">
        <w:rPr>
          <w:rFonts w:ascii="Angsana New" w:hAnsi="Angsana New" w:cs="Angsana New" w:hint="cs"/>
          <w:sz w:val="28"/>
          <w:szCs w:val="28"/>
          <w:cs/>
          <w:lang w:bidi="th-TH"/>
        </w:rPr>
        <w:t>มีสาระ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สำคัญ</w:t>
      </w:r>
    </w:p>
    <w:p w14:paraId="0DC4C5C3" w14:textId="2F3E535A" w:rsidR="00D55512" w:rsidRPr="00D7097E" w:rsidRDefault="00D55512" w:rsidP="00122F00">
      <w:pPr>
        <w:spacing w:before="360" w:after="36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ข้าพเจ้าเห็นว่า งบการเงิน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รวมและงบการเงินเฉพาะ</w:t>
      </w:r>
      <w:r w:rsidR="00913B74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ข้างต้น</w:t>
      </w:r>
      <w:r w:rsidR="00CE089F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นี้</w:t>
      </w:r>
      <w:r w:rsidR="00C14F71"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แสดงฐานะการเงิน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รวม</w:t>
      </w:r>
      <w:r w:rsidR="002313BB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และเฉพาะของ</w:t>
      </w:r>
      <w:r w:rsidR="00CE0E56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บริษัท ซีเฟรชอินดัสตรี</w:t>
      </w:r>
      <w:r w:rsidR="00991BE1"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จำกัด (มหาชน)</w:t>
      </w:r>
      <w:r w:rsidR="005E3C51"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และบริษัทย่อย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ณ</w:t>
      </w:r>
      <w:r w:rsidRPr="00D7097E">
        <w:rPr>
          <w:rFonts w:ascii="Angsana New" w:hAnsi="Angsana New" w:cs="Angsana New" w:hint="cs"/>
          <w:sz w:val="28"/>
          <w:szCs w:val="28"/>
        </w:rPr>
        <w:t xml:space="preserve"> 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วันที่</w:t>
      </w:r>
      <w:r w:rsidRPr="00D7097E">
        <w:rPr>
          <w:rFonts w:ascii="Angsana New" w:hAnsi="Angsana New" w:cs="Angsana New" w:hint="cs"/>
          <w:sz w:val="28"/>
          <w:szCs w:val="28"/>
        </w:rPr>
        <w:t xml:space="preserve"> 31 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ธันวาคม </w:t>
      </w:r>
      <w:r w:rsidRPr="00D7097E">
        <w:rPr>
          <w:rFonts w:ascii="Angsana New" w:hAnsi="Angsana New" w:cs="Angsana New" w:hint="cs"/>
          <w:sz w:val="28"/>
          <w:szCs w:val="28"/>
        </w:rPr>
        <w:t>25</w:t>
      </w:r>
      <w:r w:rsidR="00532476" w:rsidRPr="00D7097E">
        <w:rPr>
          <w:rFonts w:ascii="Angsana New" w:hAnsi="Angsana New" w:cs="Angsana New" w:hint="cs"/>
          <w:sz w:val="28"/>
          <w:szCs w:val="28"/>
        </w:rPr>
        <w:t>6</w:t>
      </w:r>
      <w:r w:rsidR="007709BF">
        <w:rPr>
          <w:rFonts w:ascii="Angsana New" w:hAnsi="Angsana New" w:cs="Angsana New"/>
          <w:sz w:val="28"/>
          <w:szCs w:val="28"/>
        </w:rPr>
        <w:t>7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AD60FF">
        <w:rPr>
          <w:rFonts w:ascii="Angsana New" w:hAnsi="Angsana New" w:cs="Angsana New" w:hint="cs"/>
          <w:sz w:val="28"/>
          <w:szCs w:val="28"/>
          <w:cs/>
          <w:lang w:bidi="th-TH"/>
        </w:rPr>
        <w:t>และ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ผลการดำเนินงานรวม</w:t>
      </w:r>
      <w:r w:rsidR="007468E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</w:t>
      </w:r>
      <w:r w:rsidR="00964AF7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="006C5AC6">
        <w:rPr>
          <w:rFonts w:ascii="Angsana New" w:hAnsi="Angsana New" w:cs="Angsana New"/>
          <w:sz w:val="28"/>
          <w:szCs w:val="28"/>
          <w:lang w:bidi="th-TH"/>
        </w:rPr>
        <w:t xml:space="preserve">                       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และกระแสเงินสดรวม</w:t>
      </w:r>
      <w:r w:rsidR="007468E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</w:t>
      </w:r>
      <w:r w:rsidR="00CD44FD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น</w:t>
      </w:r>
    </w:p>
    <w:p w14:paraId="4381D021" w14:textId="2385C449" w:rsidR="00D55512" w:rsidRPr="00913983" w:rsidRDefault="00D55512" w:rsidP="00122F00">
      <w:pPr>
        <w:spacing w:before="360" w:after="36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91398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lastRenderedPageBreak/>
        <w:t>เกณฑ์ในการแสดงความเห็น</w:t>
      </w:r>
    </w:p>
    <w:p w14:paraId="0A18645A" w14:textId="4AFBA54A" w:rsidR="00783EA2" w:rsidRPr="00D7097E" w:rsidRDefault="00D655CC" w:rsidP="00122F00">
      <w:pPr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="004E442D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</w:t>
      </w:r>
      <w:r w:rsidR="00A47250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และเฉพาะกิจการ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</w:t>
      </w:r>
      <w:r w:rsidR="00980439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บริษัท</w:t>
      </w:r>
      <w:r w:rsidR="00B840FA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ตาม</w:t>
      </w:r>
      <w:r w:rsidR="00783EA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783EA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783EA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ที่กำหนดโดยสภาวิชาชีพบัญชี</w:t>
      </w:r>
      <w:r w:rsidR="00783EA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783EA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(ประมวลจรรยาบรรณของผู้ประกอบวิชาชีพบัญชี) ในส่วนที่เกี่ยวข้องกับการตรวจสอบงบการเงินรวมและเฉพาะของบริษัท และข้าพเจ้าได้ปฏิบัติตามความรับผิดชอบด้านจรรยาบรรณอื่น</w:t>
      </w:r>
      <w:r w:rsidR="00783EA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783EA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ๆ ตามประมวลจรรยาบรรณของผู้ประกอบวิชาชีพบัญชี</w:t>
      </w:r>
      <w:r w:rsidR="00783EA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783EA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1D55ABD" w14:textId="237183DA" w:rsidR="007468E5" w:rsidRPr="00D7097E" w:rsidRDefault="007468E5" w:rsidP="00AC48F3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</w:p>
    <w:p w14:paraId="07A9BC26" w14:textId="77777777" w:rsidR="003F712A" w:rsidRPr="00D7097E" w:rsidRDefault="003F712A" w:rsidP="00AC48F3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</w:p>
    <w:p w14:paraId="6632DE87" w14:textId="7C4AE4A3" w:rsidR="00D55512" w:rsidRPr="00913983" w:rsidRDefault="00D55512" w:rsidP="00122F00">
      <w:pPr>
        <w:spacing w:before="360" w:after="36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3983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เรื่องสำคัญในการตรวจสอบ</w:t>
      </w:r>
    </w:p>
    <w:p w14:paraId="52AA0098" w14:textId="66AA4643" w:rsidR="00D55512" w:rsidRDefault="00D55512" w:rsidP="00AF65AF">
      <w:pPr>
        <w:spacing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lastRenderedPageBreak/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201DB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8B4EE1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สำหรับ</w:t>
      </w:r>
      <w:r w:rsidR="00AA5A0A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ปี</w:t>
      </w:r>
      <w:r w:rsidRPr="00D7097E">
        <w:rPr>
          <w:rFonts w:ascii="Angsana New" w:eastAsia="Calibri" w:hAnsi="Angsana New" w:cs="Angsana New" w:hint="cs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การตรวจสอบงบการเงิน</w:t>
      </w:r>
      <w:r w:rsidR="00201DB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8B4EE1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โดยรวมและในการแสดงความเห็นของ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ข้าพเจ้า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ทั้งนี้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ข้าพเจ้า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0"/>
        <w:gridCol w:w="4320"/>
      </w:tblGrid>
      <w:tr w:rsidR="00D55512" w:rsidRPr="00D7097E" w14:paraId="0899A915" w14:textId="77777777" w:rsidTr="00883E64">
        <w:trPr>
          <w:tblHeader/>
        </w:trPr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29805836" w14:textId="77777777" w:rsidR="00D55512" w:rsidRPr="000E0375" w:rsidRDefault="00D55512" w:rsidP="000E037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  <w:r w:rsidRPr="000E0375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3BC4D12E" w14:textId="77777777" w:rsidR="00D55512" w:rsidRPr="000E0375" w:rsidRDefault="00D55512" w:rsidP="000E037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E0375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D55512" w:rsidRPr="00407224" w14:paraId="0C9E52F0" w14:textId="77777777" w:rsidTr="00883E64"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3C399BAD" w14:textId="5C88ED31" w:rsidR="00404B24" w:rsidRPr="00AF65AF" w:rsidRDefault="00561565" w:rsidP="00AF65AF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F65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="00404B24" w:rsidRPr="00AF65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ของสินค้าคงเหลือ</w:t>
            </w:r>
          </w:p>
          <w:p w14:paraId="08D85183" w14:textId="03F30792" w:rsidR="001E6C2B" w:rsidRDefault="00C771EE" w:rsidP="004A282C">
            <w:pPr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771E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กลุ่มบริษัท</w:t>
            </w:r>
            <w:r w:rsidR="0033169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ผลิต</w:t>
            </w:r>
            <w:r w:rsidR="00851B21" w:rsidRPr="00851B2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ผลิตภัณฑ์กุ้งสดแช่แข็ง</w:t>
            </w:r>
            <w:r w:rsidR="00851B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851B21" w:rsidRPr="00851B2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กุ้งแปรรูป</w:t>
            </w:r>
            <w:r w:rsidR="00851B21" w:rsidRPr="00851B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851B21" w:rsidRPr="00851B2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ผักและผลไม้</w:t>
            </w:r>
            <w:r w:rsidR="00851B21" w:rsidRPr="00851B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851B21" w:rsidRPr="00851B2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ผลิตภัณฑ์อาหารทะเลอื่น</w:t>
            </w:r>
            <w:r w:rsidR="00FA5A8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851B21" w:rsidRPr="00851B2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ๆ</w:t>
            </w:r>
            <w:r w:rsidR="00851B21" w:rsidRPr="00851B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7127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กลุ่มบริษัท</w:t>
            </w:r>
            <w:r w:rsidRPr="00C771E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ดำเนินธุรกิจอยู่ในตลาดที่มีการแข่งขันสูง</w:t>
            </w:r>
            <w:r w:rsidR="00EC230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EC2305" w:rsidRPr="00EC230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จึงมีความเสี่ยงที่สินค้าคงเหลือบางรายการอาจจะแสดงมูลค่าสูงกว่า</w:t>
            </w:r>
            <w:r w:rsidR="00EC2305" w:rsidRPr="002274F1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bidi="th-TH"/>
              </w:rPr>
              <w:t>มูลค่าสุทธิที่คาดว่าจะได้รับและค้างเป็นระยะเวลานาน</w:t>
            </w:r>
            <w:r w:rsidR="00E21B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55506C06" w14:textId="277AF4DB" w:rsidR="001E6C2B" w:rsidRDefault="00D8305E" w:rsidP="004A282C">
            <w:pPr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305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มูลค่าของสินค้าคงเหลือมีสาระสำคัญต่องบการเงิน</w:t>
            </w:r>
            <w:r w:rsidRPr="00D8305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04594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="005D71AB"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ลุ่มบริษัทแสดงมูลค่าสินค้าคงเหลือตามราคาทุนหรือมูลค่าสุทธิที่จะได้รับแล้วแต่ราคาใดจะต่ำกว่าตามที่เปิดเผยไว้ในหมายเหตุประกอบงบการเงินรวมข้อ</w:t>
            </w:r>
            <w:r w:rsidR="005D71AB"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E63AC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3.6</w:t>
            </w:r>
            <w:r w:rsidR="005D71AB"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EF421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 </w:t>
            </w:r>
            <w:r w:rsidR="00EF421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4.4 </w:t>
            </w:r>
            <w:r w:rsidR="005D71AB"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และข้อ</w:t>
            </w:r>
            <w:r w:rsidR="005D71AB"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887C8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9 </w:t>
            </w:r>
          </w:p>
          <w:p w14:paraId="38F1A4D5" w14:textId="7745CB3C" w:rsidR="00404B24" w:rsidRDefault="005D71AB" w:rsidP="00AF65AF">
            <w:pPr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กลุ่มบริษัทมีการทบทวนมูลค่าของสินค้าคงเหลือในระหว่างปี</w:t>
            </w:r>
            <w:r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โดยการเปรียบเทียบราคาทุนของสินค้าคงเหลือกับมูลค่าสุทธิที่จะได้รับแล้วแต่ราคาใดจะต่ำกว่า</w:t>
            </w:r>
            <w:r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ผลขาดทุนจากมูลค่าที่ลดลงของสินค้าคงเหลือได้บันทึกเป็นค่าใช้จ่ายสำหรับปี</w:t>
            </w:r>
            <w:r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กลุ่มบริษัทมีการกำหนดนโยบายการตั้งประมาณการค่าเผื่อการลดมูลค่าสินค้า</w:t>
            </w:r>
            <w:r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สินค้าล้าสมัย</w:t>
            </w:r>
            <w:r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และเคลื่อนไหวช้าจากสภาพของสินค้าและวงจรอายุของสินค้าคงเหลือ</w:t>
            </w:r>
            <w:r w:rsidR="007F59B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lastRenderedPageBreak/>
              <w:t>แต่ละประเภท</w:t>
            </w:r>
            <w:r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ซึ่งจำเป็นต้องอาศัยดุลยพินิจและการประมาณการที่สำคัญของฝ่ายบริหาร</w:t>
            </w:r>
          </w:p>
          <w:p w14:paraId="0B79DA8A" w14:textId="03FC3527" w:rsidR="00074C1E" w:rsidRPr="002274F1" w:rsidRDefault="00966E7B" w:rsidP="002274F1">
            <w:pPr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66E7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ข้าพเจ้าให้ความสำคัญในเรื่องนี้</w:t>
            </w:r>
            <w:r w:rsidRPr="00966E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66E7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เนื่องจาก</w:t>
            </w:r>
            <w:r w:rsidR="00D3569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ค่าเผื่อ</w:t>
            </w:r>
            <w:r w:rsidR="00B3376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การลดมูลค่า</w:t>
            </w:r>
            <w:r w:rsidR="00D3569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ของสินค้าคงเหลือ</w:t>
            </w:r>
            <w:r w:rsidR="00D17F4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</w:t>
            </w:r>
            <w:r w:rsidRPr="00966E7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เกิดขึ้นดังกล่าวมีสาระสำคัญและเกี่ยวข้องกับการใช้ดุลยพินิจ</w:t>
            </w:r>
            <w:r w:rsidR="003C12F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และการประมาณการที่สำ</w:t>
            </w:r>
            <w:r w:rsidR="00F618B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คัญ</w:t>
            </w:r>
            <w:r w:rsidRPr="00966E7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ของผู้บริหารของกลุ่มบริษัท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48DC8166" w14:textId="77777777" w:rsidR="004D6D6F" w:rsidRDefault="004D6D6F" w:rsidP="00AF65AF">
            <w:pPr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7644B50" w14:textId="2A70EA62" w:rsidR="00127B02" w:rsidRPr="00D7097E" w:rsidRDefault="00127B02" w:rsidP="00127B02">
            <w:pPr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09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ข้าพเจ้าได้ประเมินความเพียงพอและความเหมาะสมของหลักฐานการสอบบัญชี</w:t>
            </w:r>
            <w:r w:rsidR="00891657" w:rsidRPr="00D709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D709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โดย</w:t>
            </w:r>
          </w:p>
          <w:p w14:paraId="01A30BFC" w14:textId="45BF75B2" w:rsidR="005C446B" w:rsidRPr="005C446B" w:rsidRDefault="005C446B" w:rsidP="0033169F">
            <w:pPr>
              <w:pStyle w:val="ListParagraph"/>
              <w:numPr>
                <w:ilvl w:val="0"/>
                <w:numId w:val="41"/>
              </w:numPr>
              <w:ind w:left="191" w:hanging="1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อบถามผู้บริหารเพื่อทำความเข้าใจเกี่ยวกับนโยบายของกลุ่มบริษัทในการพิจารณาประมาณการมูลค่าสุทธิที่จะได้รับของสินค้าคงเหลือ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และพิจารณาการปฏิบัติตามนโยบายของกลุ่มบริษัทดังกล่าว</w:t>
            </w:r>
          </w:p>
          <w:p w14:paraId="670F7618" w14:textId="77777777" w:rsidR="005C446B" w:rsidRPr="005C446B" w:rsidRDefault="005C446B" w:rsidP="0033169F">
            <w:pPr>
              <w:pStyle w:val="ListParagraph"/>
              <w:numPr>
                <w:ilvl w:val="0"/>
                <w:numId w:val="41"/>
              </w:numPr>
              <w:ind w:left="191" w:hanging="1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ทำความเข้าใจการควบคุมภายในที่เกี่ยวข้องกับการประมาณการมูลค่าสุทธิที่จะได้รับจากสินค้าคงเหลือ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เข้าร่วมสังเกตการณ์การตรวจนับสินค้า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และสุ่มทดสอบการตรวจนับสินค้าคงเหลือรวมถึงตรวจสอบสภาพของสินค้าคงเหลือ</w:t>
            </w:r>
          </w:p>
          <w:p w14:paraId="573275B9" w14:textId="77777777" w:rsidR="005C446B" w:rsidRPr="005C446B" w:rsidRDefault="005C446B" w:rsidP="0033169F">
            <w:pPr>
              <w:pStyle w:val="ListParagraph"/>
              <w:numPr>
                <w:ilvl w:val="0"/>
                <w:numId w:val="41"/>
              </w:numPr>
              <w:ind w:left="191" w:hanging="1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สุ่มทดสอบการคํานวณอายุสินค้าคงเหลือจากรายงานอายุสินค้าคงเหลือ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เพื่อพิจารณาว่าสินค้าคงเหลือถูกจัดประเภทไว้ในช่วงอายุที่เหมาะสม</w:t>
            </w:r>
          </w:p>
          <w:p w14:paraId="45DB1AF0" w14:textId="77777777" w:rsidR="005C446B" w:rsidRPr="005C446B" w:rsidRDefault="005C446B" w:rsidP="0033169F">
            <w:pPr>
              <w:pStyle w:val="ListParagraph"/>
              <w:numPr>
                <w:ilvl w:val="0"/>
                <w:numId w:val="41"/>
              </w:numPr>
              <w:ind w:left="191" w:hanging="1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เมินความสมเหตุสมผลของประมาณการมูลค่าสุทธิที่คาดว่าจะได้รับจากสินค้าคงเหลือที่ค้างเป็นระยะเวลานานโดยพิจารณาข้อสมมติที่เกี่ยวข้องและ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lastRenderedPageBreak/>
              <w:t>เปรียบเทียบกับข้อมูลจากประสบการณ์ในอดีต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รวมถึงสอบถามผู้บริหาร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ตลอดจนทดสอบการคํานวณ</w:t>
            </w:r>
          </w:p>
          <w:p w14:paraId="01A55623" w14:textId="18A6D77B" w:rsidR="005C446B" w:rsidRPr="005C446B" w:rsidRDefault="005C446B" w:rsidP="0033169F">
            <w:pPr>
              <w:pStyle w:val="ListParagraph"/>
              <w:numPr>
                <w:ilvl w:val="0"/>
                <w:numId w:val="41"/>
              </w:numPr>
              <w:ind w:left="191" w:hanging="1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สุ่มทดสอบการคํานวณมูลค่าของสินค้าคงเหลือ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01CB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เปรียบเทียบต้นทุนของสินค้าคงเหลือกับราคาที่คาดว่าจะขายได้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หักด้วยค่าใช้จ่ายที่เกี่ยวข้องกับการขาย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01CB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โดย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เปรียบเทียบกับเอกสารที่เกี่ยวข้อง</w:t>
            </w:r>
          </w:p>
          <w:p w14:paraId="5CC1A9DC" w14:textId="081DCFF9" w:rsidR="0003783B" w:rsidRPr="005C446B" w:rsidRDefault="005C446B" w:rsidP="0033169F">
            <w:pPr>
              <w:pStyle w:val="ListParagraph"/>
              <w:numPr>
                <w:ilvl w:val="0"/>
                <w:numId w:val="41"/>
              </w:numPr>
              <w:ind w:left="191" w:hanging="1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5DF189E" w14:textId="77777777" w:rsidR="007D7A1F" w:rsidRPr="007D7A1F" w:rsidRDefault="007D7A1F" w:rsidP="007D7A1F">
      <w:pPr>
        <w:spacing w:before="24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  <w:lang w:val="en-US" w:bidi="th-TH"/>
        </w:rPr>
      </w:pPr>
      <w:r w:rsidRPr="007D7A1F">
        <w:rPr>
          <w:rFonts w:ascii="Angsana New" w:eastAsia="Calibri" w:hAnsi="Angsana New" w:cs="Angsana New"/>
          <w:b/>
          <w:bCs/>
          <w:sz w:val="28"/>
          <w:szCs w:val="28"/>
          <w:cs/>
          <w:lang w:bidi="th-TH"/>
        </w:rPr>
        <w:lastRenderedPageBreak/>
        <w:t>ข้อมูลอื่น</w:t>
      </w:r>
    </w:p>
    <w:p w14:paraId="26255F72" w14:textId="3172528E" w:rsidR="007D7A1F" w:rsidRPr="007D7A1F" w:rsidRDefault="007D7A1F" w:rsidP="007D7A1F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val="en-US" w:bidi="th-TH"/>
        </w:rPr>
      </w:pPr>
      <w:r w:rsidRPr="007D7A1F">
        <w:rPr>
          <w:rFonts w:ascii="Angsana New" w:eastAsia="Calibri" w:hAnsi="Angsana New" w:cs="Angsana New"/>
          <w:sz w:val="28"/>
          <w:szCs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FDA1115" w14:textId="09D5D10E" w:rsidR="007D7A1F" w:rsidRPr="007D7A1F" w:rsidRDefault="007D7A1F" w:rsidP="007D7A1F">
      <w:pPr>
        <w:spacing w:before="120"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val="en-US" w:bidi="th-TH"/>
        </w:rPr>
      </w:pPr>
      <w:r w:rsidRPr="007D7A1F">
        <w:rPr>
          <w:rFonts w:ascii="Angsana New" w:eastAsia="Calibri" w:hAnsi="Angsana New" w:cs="Angsana New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E22B091" w14:textId="0BA0E923" w:rsidR="007D7A1F" w:rsidRPr="007D7A1F" w:rsidRDefault="007D7A1F" w:rsidP="007D7A1F">
      <w:pPr>
        <w:spacing w:before="120"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7D7A1F">
        <w:rPr>
          <w:rFonts w:ascii="Angsana New" w:eastAsia="Calibri" w:hAnsi="Angsana New" w:cs="Angsana New"/>
          <w:sz w:val="28"/>
          <w:szCs w:val="28"/>
          <w:cs/>
          <w:lang w:bidi="th-TH"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7D7A1F">
        <w:rPr>
          <w:rFonts w:ascii="Angsana New" w:eastAsia="Calibri" w:hAnsi="Angsana New" w:cs="Angsana New"/>
          <w:sz w:val="28"/>
          <w:szCs w:val="28"/>
          <w:lang w:bidi="th-TH"/>
        </w:rPr>
        <w:t> </w:t>
      </w:r>
      <w:r w:rsidRPr="007D7A1F">
        <w:rPr>
          <w:rFonts w:ascii="Angsana New" w:eastAsia="Calibri" w:hAnsi="Angsana New" w:cs="Angsana New"/>
          <w:sz w:val="28"/>
          <w:szCs w:val="28"/>
          <w:cs/>
          <w:lang w:bidi="th-TH"/>
        </w:rPr>
        <w:t>คือ การอ่าน</w:t>
      </w:r>
      <w:r w:rsidR="00DB254B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และพิจารณาว่า</w:t>
      </w:r>
      <w:r w:rsidRPr="007D7A1F">
        <w:rPr>
          <w:rFonts w:ascii="Angsana New" w:eastAsia="Calibri" w:hAnsi="Angsana New" w:cs="Angsana New"/>
          <w:sz w:val="28"/>
          <w:szCs w:val="28"/>
          <w:cs/>
          <w:lang w:bidi="th-TH"/>
        </w:rPr>
        <w:t>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9BE3CB3" w14:textId="241B44F2" w:rsidR="007D7A1F" w:rsidRPr="007D7A1F" w:rsidRDefault="007D7A1F" w:rsidP="007D7A1F">
      <w:pPr>
        <w:spacing w:before="120"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7D7A1F">
        <w:rPr>
          <w:rFonts w:ascii="Angsana New" w:eastAsia="Calibri" w:hAnsi="Angsana New" w:cs="Angsan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1E93D29" w14:textId="11A177D0" w:rsidR="00D55512" w:rsidRPr="00882E86" w:rsidRDefault="00D55512" w:rsidP="004E6777">
      <w:pPr>
        <w:spacing w:before="360" w:after="36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882E86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0F4DE6" w:rsidRPr="00882E86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ต่อ</w:t>
      </w:r>
      <w:r w:rsidRPr="00882E86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งบการเงิน</w:t>
      </w:r>
      <w:r w:rsidR="000F4DE6" w:rsidRPr="00882E86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รวมและเฉพาะ</w:t>
      </w:r>
      <w:r w:rsidR="00722CFF" w:rsidRPr="00882E86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กิจการ</w:t>
      </w:r>
    </w:p>
    <w:p w14:paraId="6AECA696" w14:textId="1D261121" w:rsidR="00D55512" w:rsidRDefault="00D55512" w:rsidP="004E6777">
      <w:pPr>
        <w:autoSpaceDE w:val="0"/>
        <w:autoSpaceDN w:val="0"/>
        <w:adjustRightInd w:val="0"/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="00492CEB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เหล่านี้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B5168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3E050E" w14:textId="77777777" w:rsidR="00883E64" w:rsidRPr="00D7097E" w:rsidRDefault="00883E64" w:rsidP="004E6777">
      <w:pPr>
        <w:autoSpaceDE w:val="0"/>
        <w:autoSpaceDN w:val="0"/>
        <w:adjustRightInd w:val="0"/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</w:p>
    <w:p w14:paraId="3D9D5C58" w14:textId="01356419" w:rsidR="00D55512" w:rsidRPr="00D7097E" w:rsidRDefault="00D55512" w:rsidP="004E6777">
      <w:pPr>
        <w:autoSpaceDE w:val="0"/>
        <w:autoSpaceDN w:val="0"/>
        <w:adjustRightInd w:val="0"/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lastRenderedPageBreak/>
        <w:t>ในการจัดทำงบการเงินรวมและเฉพาะ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กลุ่มบริษัท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ในการดำเนินงานต่อเนื่อง การเปิดเผยเรื่องที่เกี่ยวกับการดำเนินงานต่อเนื่อง</w:t>
      </w:r>
      <w:r w:rsidR="00991AF0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</w:t>
      </w:r>
      <w:r w:rsidR="00991AF0">
        <w:rPr>
          <w:rFonts w:ascii="Angsana New" w:eastAsia="Calibri" w:hAnsi="Angsana New" w:cs="Angsana New"/>
          <w:sz w:val="28"/>
          <w:szCs w:val="28"/>
          <w:lang w:val="en-US" w:bidi="th-TH"/>
        </w:rPr>
        <w:t>(</w:t>
      </w:r>
      <w:r w:rsidR="00991AF0">
        <w:rPr>
          <w:rFonts w:ascii="Angsana New" w:eastAsia="Calibri" w:hAnsi="Angsana New" w:cs="Angsana New" w:hint="cs"/>
          <w:sz w:val="28"/>
          <w:szCs w:val="28"/>
          <w:cs/>
          <w:lang w:val="en-US" w:bidi="th-TH"/>
        </w:rPr>
        <w:t>ตามความเหมาะสม</w:t>
      </w:r>
      <w:r w:rsidR="00991AF0">
        <w:rPr>
          <w:rFonts w:ascii="Angsana New" w:eastAsia="Calibri" w:hAnsi="Angsana New" w:cs="Angsana New"/>
          <w:sz w:val="28"/>
          <w:szCs w:val="28"/>
          <w:lang w:val="en-US" w:bidi="th-TH"/>
        </w:rPr>
        <w:t>)</w:t>
      </w:r>
      <w:r w:rsidR="00991AF0">
        <w:rPr>
          <w:rFonts w:ascii="Angsana New" w:eastAsia="Calibri" w:hAnsi="Angsana New" w:cs="Angsana New" w:hint="cs"/>
          <w:sz w:val="28"/>
          <w:szCs w:val="28"/>
          <w:cs/>
          <w:lang w:val="en-US" w:bidi="th-TH"/>
        </w:rPr>
        <w:t xml:space="preserve"> </w:t>
      </w:r>
      <w:r w:rsidR="0042756A">
        <w:rPr>
          <w:rFonts w:ascii="Angsana New" w:eastAsia="Calibri" w:hAnsi="Angsana New" w:cs="Angsana New" w:hint="cs"/>
          <w:sz w:val="28"/>
          <w:szCs w:val="28"/>
          <w:cs/>
          <w:lang w:val="en-US" w:bidi="th-TH"/>
        </w:rPr>
        <w:t>และ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กลุ่มบริษัท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หรือหยุดดำเนินงานหรือไม่สามารถดำเนินงานต่อเนื่องต่อไปได้</w:t>
      </w:r>
    </w:p>
    <w:p w14:paraId="5F3DE36D" w14:textId="7158DEA7" w:rsidR="005D26AB" w:rsidRPr="00D7097E" w:rsidRDefault="00D55512" w:rsidP="004E6777">
      <w:pPr>
        <w:autoSpaceDE w:val="0"/>
        <w:autoSpaceDN w:val="0"/>
        <w:adjustRightInd w:val="0"/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cs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ผู้มีหน้าที่ในการกำกับดูแลมีหน้าที่</w:t>
      </w:r>
      <w:r w:rsidR="00773409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ในการกำกับดูแลกระบวนการในการจัดทำรายงานทางการเงินของ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</w:t>
      </w:r>
      <w:r w:rsidR="003D23E3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บริษัท</w:t>
      </w:r>
      <w:r w:rsidR="004E7632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และบริษัท</w:t>
      </w:r>
    </w:p>
    <w:p w14:paraId="7FABD261" w14:textId="31CA297E" w:rsidR="00D55512" w:rsidRPr="00A56929" w:rsidRDefault="00D55512" w:rsidP="004E6777">
      <w:pPr>
        <w:spacing w:before="360" w:after="360" w:line="240" w:lineRule="auto"/>
        <w:rPr>
          <w:rFonts w:ascii="Angsana New" w:hAnsi="Angsana New" w:cs="Angsana New"/>
          <w:b/>
          <w:bCs/>
          <w:sz w:val="28"/>
          <w:szCs w:val="28"/>
        </w:rPr>
      </w:pPr>
      <w:r w:rsidRPr="00A56929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ความรับผิดชอบของผู้สอบบัญชี</w:t>
      </w:r>
      <w:r w:rsidR="00DC2B59" w:rsidRPr="00A56929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ต่อ</w:t>
      </w:r>
      <w:r w:rsidRPr="00A56929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การตรวจสอบงบการเงิน</w:t>
      </w:r>
      <w:r w:rsidR="005D26AB" w:rsidRPr="00A56929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รวมและเฉพาะ</w:t>
      </w:r>
      <w:r w:rsidR="00722CFF" w:rsidRPr="00A56929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กิจการ</w:t>
      </w:r>
    </w:p>
    <w:p w14:paraId="504F68D5" w14:textId="2F662B1A" w:rsidR="00D55512" w:rsidRPr="00D7097E" w:rsidRDefault="00D55512" w:rsidP="004E6777">
      <w:pPr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rtl/>
          <w:cs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74A4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C8764A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ซึ่งรวม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ความเห็นของข้าพเจ้า</w:t>
      </w:r>
      <w:r w:rsidR="007372A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อยู่ด้วย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124B5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ทาง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เศรษฐกิจขอ</w:t>
      </w:r>
      <w:r w:rsidR="007372A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ง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ผู้ใช้งบการเงิน</w:t>
      </w:r>
      <w:r w:rsidR="007372A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="00BA594C" w:rsidRPr="00BA594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จากการใช้งบการเงิน</w:t>
      </w:r>
      <w:r w:rsidR="007372A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เหล่านี้</w:t>
      </w:r>
    </w:p>
    <w:p w14:paraId="65E56CF2" w14:textId="5602ED04" w:rsidR="00D55512" w:rsidRPr="00D7097E" w:rsidRDefault="00D55512" w:rsidP="004E6777">
      <w:pPr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D916418" w14:textId="0EB904F7" w:rsidR="00D55512" w:rsidRPr="00D7097E" w:rsidRDefault="00D55512" w:rsidP="004E7632">
      <w:pPr>
        <w:numPr>
          <w:ilvl w:val="0"/>
          <w:numId w:val="40"/>
        </w:numPr>
        <w:spacing w:before="240" w:after="0" w:line="240" w:lineRule="auto"/>
        <w:ind w:left="562" w:hanging="562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253265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ได้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DB9C0F0" w14:textId="051C459F" w:rsidR="00D55512" w:rsidRPr="00D7097E" w:rsidRDefault="00D55512" w:rsidP="004E7632">
      <w:pPr>
        <w:numPr>
          <w:ilvl w:val="0"/>
          <w:numId w:val="40"/>
        </w:numPr>
        <w:spacing w:after="0" w:line="240" w:lineRule="auto"/>
        <w:ind w:left="562" w:hanging="562"/>
        <w:jc w:val="thaiDistribute"/>
        <w:rPr>
          <w:rFonts w:ascii="Angsana New" w:eastAsia="Calibri" w:hAnsi="Angsana New" w:cs="Angsana New"/>
          <w:sz w:val="28"/>
          <w:szCs w:val="28"/>
          <w:rtl/>
          <w:cs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บริษัท</w:t>
      </w:r>
    </w:p>
    <w:p w14:paraId="1A2B9753" w14:textId="77777777" w:rsidR="00D55512" w:rsidRPr="00D7097E" w:rsidRDefault="00D55512" w:rsidP="004E7632">
      <w:pPr>
        <w:numPr>
          <w:ilvl w:val="0"/>
          <w:numId w:val="40"/>
        </w:numPr>
        <w:spacing w:after="0" w:line="240" w:lineRule="auto"/>
        <w:ind w:left="562" w:hanging="562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1559005B" w14:textId="2557680E" w:rsidR="00D55512" w:rsidRPr="00D7097E" w:rsidRDefault="00D55512" w:rsidP="00883E64">
      <w:pPr>
        <w:numPr>
          <w:ilvl w:val="0"/>
          <w:numId w:val="40"/>
        </w:numPr>
        <w:spacing w:after="0" w:line="240" w:lineRule="auto"/>
        <w:ind w:left="567" w:hanging="567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</w:t>
      </w:r>
      <w:r w:rsidR="00AC0445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รับ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กลุ่มบริษัท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560F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โดยให้ข้อสังเกต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ถึงการเปิดเผยข้อมูล</w:t>
      </w:r>
      <w:r w:rsidR="007560F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ในงบการเงิน</w:t>
      </w:r>
      <w:r w:rsidR="00C4202D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</w:t>
      </w:r>
      <w:r w:rsidR="00EE73E1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ับ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กลุ่มบริษัท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5423D9C5" w14:textId="6CB60F1B" w:rsidR="00D55512" w:rsidRPr="00D7097E" w:rsidRDefault="00D55512" w:rsidP="004E7632">
      <w:pPr>
        <w:numPr>
          <w:ilvl w:val="0"/>
          <w:numId w:val="40"/>
        </w:numPr>
        <w:spacing w:after="0" w:line="240" w:lineRule="auto"/>
        <w:ind w:left="531" w:hanging="531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ประเมินการนำเสนอ</w:t>
      </w:r>
      <w:r w:rsidR="00572AB5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โครงสร้างและเนื้อหาของงบการเงิน</w:t>
      </w:r>
      <w:r w:rsidR="00572AB5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โดยรวม รวมถึงการเปิดเผยข้อมูลว่างบการเงินรวมและเฉพาะ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0568DD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หรือไม่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  </w:t>
      </w:r>
    </w:p>
    <w:p w14:paraId="7E663168" w14:textId="7779B1E0" w:rsidR="00D55512" w:rsidRPr="00D7097E" w:rsidRDefault="004C53D5" w:rsidP="004E7632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ได้รับ</w:t>
      </w:r>
      <w:r w:rsidR="00D555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="00D555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ภายในกลุ่มหรือกิจกรรมทางธุรกิจภายใน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กลุ่มบริษัท</w:t>
      </w:r>
      <w:r w:rsidR="00D555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เพื่อแสดงความเห็นต่องบการเงิน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</w:t>
      </w:r>
      <w:r w:rsidR="00E612A0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และเฉพาะกิจการ</w:t>
      </w:r>
      <w:r w:rsidR="00D5551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D555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กลุ่มบริษัท</w:t>
      </w:r>
      <w:r w:rsidR="00D5551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D555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D5551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</w:p>
    <w:p w14:paraId="6F5BEF0D" w14:textId="5889D247" w:rsidR="00D55512" w:rsidRPr="00D7097E" w:rsidRDefault="00D55512" w:rsidP="009372C3">
      <w:pPr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lastRenderedPageBreak/>
        <w:t>ข้าพเจ้าได้สื่อสารกับผู้มีหน้าที่ในการกำกับดูแล</w:t>
      </w:r>
      <w:r w:rsidR="00DE746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ในเรื่องต่าง</w:t>
      </w:r>
      <w:r w:rsidR="00FA5A89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</w:t>
      </w:r>
      <w:r w:rsidR="00DE746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ๆ</w:t>
      </w:r>
      <w:r w:rsidR="004C53D5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</w:t>
      </w:r>
      <w:r w:rsidR="00DE746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ที่สำคัญซึ่งรวมถึง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E746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รวมถึงข้อบกพร่องที่มี</w:t>
      </w:r>
      <w:r w:rsidR="00DE746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447888B2" w14:textId="34AF6A9E" w:rsidR="004C5AE0" w:rsidRDefault="00D55512" w:rsidP="00FC30A5">
      <w:pPr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E33547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br/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FC30A5" w:rsidRPr="00FC30A5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และการดำเนินการเพื่อขจัดอุปสรรคหรือมาตรการป้องกันของข้าพเจ้า</w:t>
      </w:r>
      <w:r w:rsidR="00FC30A5" w:rsidRPr="00FC30A5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</w:p>
    <w:p w14:paraId="53C96CBA" w14:textId="77777777" w:rsidR="00883E64" w:rsidRDefault="00883E64" w:rsidP="00FC30A5">
      <w:pPr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</w:p>
    <w:p w14:paraId="4383390A" w14:textId="48279EF2" w:rsidR="004B2413" w:rsidRDefault="00D55512" w:rsidP="00560579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FA5A89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ๆ ที่มีนัยสำคัญที่สุดในการตรวจสอบงบการเงิน</w:t>
      </w:r>
      <w:r w:rsidR="001405A0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E0DC9B1" w14:textId="77777777" w:rsidR="00B668C4" w:rsidRPr="00D7097E" w:rsidRDefault="00B668C4" w:rsidP="004B2413">
      <w:pPr>
        <w:spacing w:after="0" w:line="240" w:lineRule="auto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3B112247" w14:textId="77777777" w:rsidR="007270F8" w:rsidRDefault="007270F8" w:rsidP="004B2413">
      <w:pPr>
        <w:spacing w:after="0" w:line="240" w:lineRule="auto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557B3FFF" w14:textId="77777777" w:rsidR="007270F8" w:rsidRPr="004E7632" w:rsidRDefault="007270F8" w:rsidP="00883E64">
      <w:pPr>
        <w:spacing w:line="240" w:lineRule="auto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D45F2B6" w14:textId="77777777" w:rsidR="00757034" w:rsidRPr="00D7097E" w:rsidRDefault="00757034" w:rsidP="00757034">
      <w:pPr>
        <w:tabs>
          <w:tab w:val="left" w:pos="0"/>
        </w:tabs>
        <w:rPr>
          <w:rFonts w:ascii="Angsana New" w:hAnsi="Angsana New" w:cs="Angsana New"/>
          <w:b/>
          <w:bCs/>
          <w:snapToGrid w:val="0"/>
          <w:sz w:val="28"/>
          <w:szCs w:val="28"/>
          <w:lang w:eastAsia="th-TH"/>
        </w:rPr>
      </w:pPr>
      <w:r w:rsidRPr="00D7097E">
        <w:rPr>
          <w:rFonts w:ascii="Angsana New" w:hAnsi="Angsana New" w:cs="Angsana New" w:hint="cs"/>
          <w:b/>
          <w:bCs/>
          <w:snapToGrid w:val="0"/>
          <w:sz w:val="28"/>
          <w:szCs w:val="28"/>
          <w:cs/>
          <w:lang w:eastAsia="th-TH" w:bidi="th-TH"/>
        </w:rPr>
        <w:t>วรรณวัฒน์</w:t>
      </w:r>
      <w:r w:rsidRPr="00D7097E">
        <w:rPr>
          <w:rFonts w:ascii="Angsana New" w:hAnsi="Angsana New" w:cs="Angsana New" w:hint="cs"/>
          <w:b/>
          <w:bCs/>
          <w:snapToGrid w:val="0"/>
          <w:sz w:val="28"/>
          <w:szCs w:val="28"/>
          <w:rtl/>
          <w:cs/>
          <w:lang w:eastAsia="th-TH"/>
        </w:rPr>
        <w:t xml:space="preserve"> </w:t>
      </w:r>
      <w:r w:rsidRPr="00D7097E">
        <w:rPr>
          <w:rFonts w:ascii="Angsana New" w:hAnsi="Angsana New" w:cs="Angsana New" w:hint="cs"/>
          <w:b/>
          <w:bCs/>
          <w:snapToGrid w:val="0"/>
          <w:sz w:val="28"/>
          <w:szCs w:val="28"/>
          <w:cs/>
          <w:lang w:eastAsia="th-TH" w:bidi="th-TH"/>
        </w:rPr>
        <w:t>เหมชะญาติ</w:t>
      </w:r>
    </w:p>
    <w:p w14:paraId="2F7D30B2" w14:textId="628182BA" w:rsidR="00757034" w:rsidRPr="00D7097E" w:rsidRDefault="00757034" w:rsidP="00757034">
      <w:pPr>
        <w:tabs>
          <w:tab w:val="left" w:pos="0"/>
        </w:tabs>
        <w:rPr>
          <w:rFonts w:ascii="Angsana New" w:eastAsia="Angsana New" w:hAnsi="Angsana New" w:cs="Angsana New"/>
          <w:sz w:val="28"/>
          <w:szCs w:val="28"/>
        </w:rPr>
      </w:pPr>
      <w:r w:rsidRPr="00D7097E">
        <w:rPr>
          <w:rFonts w:ascii="Angsana New" w:hAnsi="Angsana New" w:cs="Angsana New" w:hint="cs"/>
          <w:snapToGrid w:val="0"/>
          <w:sz w:val="28"/>
          <w:szCs w:val="28"/>
          <w:cs/>
          <w:lang w:eastAsia="th-TH" w:bidi="th-TH"/>
        </w:rPr>
        <w:t>ผู้สอบบัญชีรับอนุญาต</w:t>
      </w:r>
      <w:r w:rsidRPr="00D7097E">
        <w:rPr>
          <w:rFonts w:ascii="Angsana New" w:hAnsi="Angsana New" w:cs="Angsana New" w:hint="cs"/>
          <w:snapToGrid w:val="0"/>
          <w:sz w:val="28"/>
          <w:szCs w:val="28"/>
          <w:rtl/>
          <w:cs/>
          <w:lang w:eastAsia="th-TH"/>
        </w:rPr>
        <w:t xml:space="preserve"> </w:t>
      </w:r>
      <w:r w:rsidRPr="00D7097E">
        <w:rPr>
          <w:rFonts w:ascii="Angsana New" w:hAnsi="Angsana New" w:cs="Angsana New" w:hint="cs"/>
          <w:snapToGrid w:val="0"/>
          <w:sz w:val="28"/>
          <w:szCs w:val="28"/>
          <w:cs/>
          <w:lang w:eastAsia="th-TH" w:bidi="th-TH"/>
        </w:rPr>
        <w:t>เลขทะเบียน</w:t>
      </w:r>
      <w:r w:rsidRPr="00D7097E">
        <w:rPr>
          <w:rFonts w:ascii="Angsana New" w:hAnsi="Angsana New" w:cs="Angsana New" w:hint="cs"/>
          <w:snapToGrid w:val="0"/>
          <w:sz w:val="28"/>
          <w:szCs w:val="28"/>
          <w:lang w:eastAsia="th-TH"/>
        </w:rPr>
        <w:t xml:space="preserve"> 704</w:t>
      </w:r>
      <w:r w:rsidR="007F59B0">
        <w:rPr>
          <w:rFonts w:ascii="Angsana New" w:hAnsi="Angsana New" w:cs="Angsana New"/>
          <w:snapToGrid w:val="0"/>
          <w:sz w:val="28"/>
          <w:szCs w:val="28"/>
          <w:lang w:eastAsia="th-TH"/>
        </w:rPr>
        <w:t>9</w:t>
      </w:r>
    </w:p>
    <w:p w14:paraId="70C1EAD0" w14:textId="77777777" w:rsidR="00757034" w:rsidRPr="00D7097E" w:rsidRDefault="00757034" w:rsidP="004E7632">
      <w:pPr>
        <w:tabs>
          <w:tab w:val="left" w:pos="0"/>
        </w:tabs>
        <w:spacing w:after="0"/>
        <w:rPr>
          <w:rFonts w:ascii="Angsana New" w:eastAsia="Angsana New" w:hAnsi="Angsana New" w:cs="Angsana New"/>
          <w:sz w:val="28"/>
          <w:szCs w:val="28"/>
        </w:rPr>
      </w:pPr>
    </w:p>
    <w:p w14:paraId="5A5A18B5" w14:textId="66FD2DB8" w:rsidR="00757034" w:rsidRPr="00D7097E" w:rsidRDefault="00757034" w:rsidP="004E7632">
      <w:pPr>
        <w:tabs>
          <w:tab w:val="left" w:pos="0"/>
        </w:tabs>
        <w:spacing w:before="120" w:after="0"/>
        <w:rPr>
          <w:rFonts w:ascii="Angsana New" w:hAnsi="Angsana New" w:cs="Angsana New"/>
          <w:b/>
          <w:bCs/>
          <w:sz w:val="28"/>
          <w:szCs w:val="28"/>
        </w:rPr>
      </w:pPr>
      <w:r w:rsidRPr="00D7097E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บริษัท</w:t>
      </w:r>
      <w:r w:rsidRPr="00D7097E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  <w:r w:rsidR="00A202C8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ฟอร์วิส </w:t>
      </w:r>
      <w:r w:rsidRPr="00D7097E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มาซาร์ส</w:t>
      </w:r>
      <w:r w:rsidRPr="00D7097E">
        <w:rPr>
          <w:rFonts w:ascii="Angsana New" w:hAnsi="Angsana New" w:cs="Angsana New" w:hint="cs"/>
          <w:b/>
          <w:bCs/>
          <w:sz w:val="28"/>
          <w:szCs w:val="28"/>
          <w:rtl/>
          <w:cs/>
        </w:rPr>
        <w:t xml:space="preserve"> </w:t>
      </w:r>
      <w:r w:rsidRPr="00D7097E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จำกัด</w:t>
      </w:r>
    </w:p>
    <w:p w14:paraId="4D72CE5D" w14:textId="77777777" w:rsidR="00757034" w:rsidRPr="00D7097E" w:rsidRDefault="00757034" w:rsidP="004E7632">
      <w:pPr>
        <w:spacing w:after="0"/>
        <w:ind w:right="29"/>
        <w:jc w:val="both"/>
        <w:rPr>
          <w:rFonts w:ascii="Angsana New" w:hAnsi="Angsana New" w:cs="Angsana New"/>
          <w:sz w:val="28"/>
          <w:szCs w:val="28"/>
        </w:rPr>
      </w:pP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กรุงเทพมหานคร</w:t>
      </w:r>
    </w:p>
    <w:p w14:paraId="2C916BCD" w14:textId="548EC8D9" w:rsidR="00D55512" w:rsidRPr="00046A31" w:rsidRDefault="00121F1F" w:rsidP="004E7632">
      <w:pPr>
        <w:spacing w:after="0"/>
        <w:jc w:val="thaiDistribute"/>
        <w:rPr>
          <w:rFonts w:ascii="Angsana New" w:hAnsi="Angsana New" w:cs="Angsana New"/>
          <w:sz w:val="28"/>
          <w:szCs w:val="28"/>
        </w:rPr>
      </w:pPr>
      <w:r w:rsidRPr="00DD7651">
        <w:rPr>
          <w:rFonts w:ascii="Angsana New" w:eastAsia="Angsana New" w:hAnsi="Angsana New" w:cs="Angsana New"/>
          <w:sz w:val="28"/>
          <w:szCs w:val="28"/>
          <w:lang w:val="en-US" w:bidi="th-TH"/>
        </w:rPr>
        <w:t>2</w:t>
      </w:r>
      <w:r w:rsidR="00A202C8" w:rsidRPr="00DD7651">
        <w:rPr>
          <w:rFonts w:ascii="Angsana New" w:eastAsia="Angsana New" w:hAnsi="Angsana New" w:cs="Angsana New"/>
          <w:sz w:val="28"/>
          <w:szCs w:val="28"/>
          <w:lang w:val="en-US" w:bidi="th-TH"/>
        </w:rPr>
        <w:t>7</w:t>
      </w:r>
      <w:r w:rsidRPr="00DD7651">
        <w:rPr>
          <w:rFonts w:ascii="Angsana New" w:eastAsia="Angsana New" w:hAnsi="Angsana New" w:cs="Angsana New"/>
          <w:sz w:val="28"/>
          <w:szCs w:val="28"/>
          <w:lang w:val="en-US" w:bidi="th-TH"/>
        </w:rPr>
        <w:t xml:space="preserve"> </w:t>
      </w:r>
      <w:r w:rsidR="0002594E" w:rsidRPr="00DD7651">
        <w:rPr>
          <w:rFonts w:ascii="Angsana New" w:eastAsia="Angsana New" w:hAnsi="Angsana New" w:cs="Angsana New" w:hint="cs"/>
          <w:sz w:val="28"/>
          <w:szCs w:val="28"/>
          <w:cs/>
          <w:lang w:bidi="th-TH"/>
        </w:rPr>
        <w:t>กุมภาพันธ์</w:t>
      </w:r>
      <w:r w:rsidR="00757034" w:rsidRPr="00DD7651">
        <w:rPr>
          <w:rFonts w:ascii="Angsana New" w:eastAsia="Angsana New" w:hAnsi="Angsana New" w:cs="Angsana New" w:hint="cs"/>
          <w:sz w:val="28"/>
          <w:szCs w:val="28"/>
        </w:rPr>
        <w:t xml:space="preserve"> 256</w:t>
      </w:r>
      <w:r w:rsidR="004D5CA8" w:rsidRPr="00DD7651">
        <w:rPr>
          <w:rFonts w:ascii="Angsana New" w:eastAsia="Angsana New" w:hAnsi="Angsana New" w:cs="Angsana New"/>
          <w:sz w:val="28"/>
          <w:szCs w:val="28"/>
        </w:rPr>
        <w:t>8</w:t>
      </w:r>
    </w:p>
    <w:sectPr w:rsidR="00D55512" w:rsidRPr="00046A31" w:rsidSect="00883E64">
      <w:headerReference w:type="even" r:id="rId11"/>
      <w:headerReference w:type="default" r:id="rId12"/>
      <w:footerReference w:type="default" r:id="rId13"/>
      <w:footerReference w:type="first" r:id="rId14"/>
      <w:pgSz w:w="11907" w:h="16840" w:code="9"/>
      <w:pgMar w:top="3744" w:right="1008" w:bottom="1080" w:left="1584" w:header="749" w:footer="122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66BD9" w14:textId="77777777" w:rsidR="000B7225" w:rsidRDefault="000B7225">
      <w:r>
        <w:separator/>
      </w:r>
    </w:p>
  </w:endnote>
  <w:endnote w:type="continuationSeparator" w:id="0">
    <w:p w14:paraId="143C5F92" w14:textId="77777777" w:rsidR="000B7225" w:rsidRDefault="000B7225">
      <w:r>
        <w:continuationSeparator/>
      </w:r>
    </w:p>
  </w:endnote>
  <w:endnote w:type="continuationNotice" w:id="1">
    <w:p w14:paraId="6DEF4B24" w14:textId="77777777" w:rsidR="000B7225" w:rsidRDefault="000B72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0793154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28"/>
        <w:szCs w:val="28"/>
      </w:rPr>
    </w:sdtEndPr>
    <w:sdtContent>
      <w:p w14:paraId="3F1F348C" w14:textId="4D444400" w:rsidR="001144EC" w:rsidRPr="00883E64" w:rsidRDefault="001144EC" w:rsidP="00883E64">
        <w:pPr>
          <w:pStyle w:val="Footer"/>
          <w:rPr>
            <w:rFonts w:ascii="Angsana New" w:hAnsi="Angsana New" w:cs="Angsana New"/>
            <w:sz w:val="28"/>
            <w:szCs w:val="28"/>
          </w:rPr>
        </w:pPr>
        <w:r w:rsidRPr="001144EC">
          <w:rPr>
            <w:rFonts w:ascii="Angsana New" w:hAnsi="Angsana New" w:cs="Angsana New" w:hint="cs"/>
            <w:sz w:val="28"/>
            <w:szCs w:val="28"/>
          </w:rPr>
          <w:fldChar w:fldCharType="begin"/>
        </w:r>
        <w:r w:rsidRPr="001144EC">
          <w:rPr>
            <w:rFonts w:ascii="Angsana New" w:hAnsi="Angsana New" w:cs="Angsana New" w:hint="cs"/>
            <w:sz w:val="28"/>
            <w:szCs w:val="28"/>
          </w:rPr>
          <w:instrText xml:space="preserve"> PAGE   \* MERGEFORMAT </w:instrText>
        </w:r>
        <w:r w:rsidRPr="001144EC">
          <w:rPr>
            <w:rFonts w:ascii="Angsana New" w:hAnsi="Angsana New" w:cs="Angsana New" w:hint="cs"/>
            <w:sz w:val="28"/>
            <w:szCs w:val="28"/>
          </w:rPr>
          <w:fldChar w:fldCharType="separate"/>
        </w:r>
        <w:r w:rsidR="00BD1C87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1144EC">
          <w:rPr>
            <w:rFonts w:ascii="Angsana New" w:hAnsi="Angsana New" w:cs="Angsana New" w:hint="cs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18043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CBEF9C" w14:textId="1D1AADA9" w:rsidR="00FB47C0" w:rsidRDefault="00FB47C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2CF6C6" w14:textId="2036EC5B" w:rsidR="00906B52" w:rsidRPr="00906B52" w:rsidRDefault="00906B52" w:rsidP="00906B52">
    <w:pPr>
      <w:pStyle w:val="Footer"/>
      <w:jc w:val="center"/>
      <w:rPr>
        <w:rFonts w:cstheme="minorBidi"/>
        <w:cs/>
        <w:lang w:val="en-US"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34143" w14:textId="77777777" w:rsidR="000B7225" w:rsidRDefault="000B7225">
      <w:bookmarkStart w:id="0" w:name="_Hlk482348182"/>
      <w:bookmarkEnd w:id="0"/>
      <w:r>
        <w:separator/>
      </w:r>
    </w:p>
  </w:footnote>
  <w:footnote w:type="continuationSeparator" w:id="0">
    <w:p w14:paraId="0B7E925A" w14:textId="77777777" w:rsidR="000B7225" w:rsidRDefault="000B7225">
      <w:r>
        <w:continuationSeparator/>
      </w:r>
    </w:p>
  </w:footnote>
  <w:footnote w:type="continuationNotice" w:id="1">
    <w:p w14:paraId="3D9F331F" w14:textId="77777777" w:rsidR="000B7225" w:rsidRDefault="000B72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A8B5C2" w14:textId="5F17449F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2B967946"/>
    <w:lvl w:ilvl="0" w:tplc="FE4E790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400BE1"/>
    <w:multiLevelType w:val="hybridMultilevel"/>
    <w:tmpl w:val="FCAC209C"/>
    <w:lvl w:ilvl="0" w:tplc="210C2AB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3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5B21F8"/>
    <w:multiLevelType w:val="multilevel"/>
    <w:tmpl w:val="FAE6F968"/>
    <w:numStyleLink w:val="GTListBullet"/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5B66710"/>
    <w:multiLevelType w:val="hybridMultilevel"/>
    <w:tmpl w:val="FDBCB918"/>
    <w:lvl w:ilvl="0" w:tplc="9BF45D1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5"/>
  </w:num>
  <w:num w:numId="7">
    <w:abstractNumId w:val="15"/>
  </w:num>
  <w:num w:numId="8">
    <w:abstractNumId w:val="25"/>
  </w:num>
  <w:num w:numId="9">
    <w:abstractNumId w:val="5"/>
  </w:num>
  <w:num w:numId="10">
    <w:abstractNumId w:val="22"/>
  </w:num>
  <w:num w:numId="11">
    <w:abstractNumId w:val="19"/>
  </w:num>
  <w:num w:numId="12">
    <w:abstractNumId w:val="4"/>
  </w:num>
  <w:num w:numId="13">
    <w:abstractNumId w:val="12"/>
  </w:num>
  <w:num w:numId="14">
    <w:abstractNumId w:val="10"/>
  </w:num>
  <w:num w:numId="15">
    <w:abstractNumId w:val="12"/>
  </w:num>
  <w:num w:numId="16">
    <w:abstractNumId w:val="14"/>
  </w:num>
  <w:num w:numId="17">
    <w:abstractNumId w:val="16"/>
  </w:num>
  <w:num w:numId="18">
    <w:abstractNumId w:val="22"/>
  </w:num>
  <w:num w:numId="19">
    <w:abstractNumId w:val="19"/>
  </w:num>
  <w:num w:numId="20">
    <w:abstractNumId w:val="4"/>
  </w:num>
  <w:num w:numId="21">
    <w:abstractNumId w:val="12"/>
  </w:num>
  <w:num w:numId="22">
    <w:abstractNumId w:val="10"/>
  </w:num>
  <w:num w:numId="23">
    <w:abstractNumId w:val="10"/>
  </w:num>
  <w:num w:numId="24">
    <w:abstractNumId w:val="10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21"/>
  </w:num>
  <w:num w:numId="30">
    <w:abstractNumId w:val="21"/>
  </w:num>
  <w:num w:numId="31">
    <w:abstractNumId w:val="17"/>
  </w:num>
  <w:num w:numId="32">
    <w:abstractNumId w:val="17"/>
  </w:num>
  <w:num w:numId="33">
    <w:abstractNumId w:val="17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24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8"/>
  </w:num>
  <w:num w:numId="40">
    <w:abstractNumId w:val="7"/>
  </w:num>
  <w:num w:numId="41">
    <w:abstractNumId w:val="6"/>
  </w:num>
  <w:num w:numId="42">
    <w:abstractNumId w:val="20"/>
  </w:num>
  <w:num w:numId="43">
    <w:abstractNumId w:val="6"/>
  </w:num>
  <w:num w:numId="44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CB0"/>
    <w:rsid w:val="00002F8F"/>
    <w:rsid w:val="00004B8D"/>
    <w:rsid w:val="00004EE6"/>
    <w:rsid w:val="0000589F"/>
    <w:rsid w:val="00014C21"/>
    <w:rsid w:val="000162B0"/>
    <w:rsid w:val="0002186B"/>
    <w:rsid w:val="0002594E"/>
    <w:rsid w:val="00026B0F"/>
    <w:rsid w:val="0003023B"/>
    <w:rsid w:val="00031D17"/>
    <w:rsid w:val="0003783B"/>
    <w:rsid w:val="000407F0"/>
    <w:rsid w:val="00044ACE"/>
    <w:rsid w:val="0004508B"/>
    <w:rsid w:val="0004550E"/>
    <w:rsid w:val="00045948"/>
    <w:rsid w:val="00046A31"/>
    <w:rsid w:val="00052614"/>
    <w:rsid w:val="00053215"/>
    <w:rsid w:val="000568DD"/>
    <w:rsid w:val="000578AE"/>
    <w:rsid w:val="00062323"/>
    <w:rsid w:val="0006287A"/>
    <w:rsid w:val="00067119"/>
    <w:rsid w:val="000671F6"/>
    <w:rsid w:val="00071C69"/>
    <w:rsid w:val="000723F7"/>
    <w:rsid w:val="00074485"/>
    <w:rsid w:val="00074C1E"/>
    <w:rsid w:val="00074D78"/>
    <w:rsid w:val="0008133F"/>
    <w:rsid w:val="0008208C"/>
    <w:rsid w:val="000828F1"/>
    <w:rsid w:val="00082F59"/>
    <w:rsid w:val="000849AE"/>
    <w:rsid w:val="00085C77"/>
    <w:rsid w:val="000905D1"/>
    <w:rsid w:val="00093718"/>
    <w:rsid w:val="00094333"/>
    <w:rsid w:val="00097FAB"/>
    <w:rsid w:val="000A04AB"/>
    <w:rsid w:val="000A313B"/>
    <w:rsid w:val="000A4324"/>
    <w:rsid w:val="000B2E94"/>
    <w:rsid w:val="000B64F3"/>
    <w:rsid w:val="000B65E3"/>
    <w:rsid w:val="000B6B47"/>
    <w:rsid w:val="000B7090"/>
    <w:rsid w:val="000B7225"/>
    <w:rsid w:val="000B7320"/>
    <w:rsid w:val="000C2634"/>
    <w:rsid w:val="000C43C1"/>
    <w:rsid w:val="000E0375"/>
    <w:rsid w:val="000E0467"/>
    <w:rsid w:val="000E0DB6"/>
    <w:rsid w:val="000E0E42"/>
    <w:rsid w:val="000E1B89"/>
    <w:rsid w:val="000E52CE"/>
    <w:rsid w:val="000E6128"/>
    <w:rsid w:val="000F1C7B"/>
    <w:rsid w:val="000F3AAB"/>
    <w:rsid w:val="000F4DE6"/>
    <w:rsid w:val="000F57AB"/>
    <w:rsid w:val="000F6E25"/>
    <w:rsid w:val="000F7DD0"/>
    <w:rsid w:val="001011DF"/>
    <w:rsid w:val="0010128A"/>
    <w:rsid w:val="001013E3"/>
    <w:rsid w:val="00102A25"/>
    <w:rsid w:val="00111B9D"/>
    <w:rsid w:val="00112B69"/>
    <w:rsid w:val="00112C09"/>
    <w:rsid w:val="001144EC"/>
    <w:rsid w:val="00121F1F"/>
    <w:rsid w:val="00122F00"/>
    <w:rsid w:val="00124604"/>
    <w:rsid w:val="00124B5F"/>
    <w:rsid w:val="00127B02"/>
    <w:rsid w:val="001316D3"/>
    <w:rsid w:val="00132DE3"/>
    <w:rsid w:val="001337F3"/>
    <w:rsid w:val="00134B1D"/>
    <w:rsid w:val="00136E38"/>
    <w:rsid w:val="001405A0"/>
    <w:rsid w:val="00142009"/>
    <w:rsid w:val="001433B2"/>
    <w:rsid w:val="001529BC"/>
    <w:rsid w:val="001537DD"/>
    <w:rsid w:val="001554CD"/>
    <w:rsid w:val="00155A91"/>
    <w:rsid w:val="00156F7F"/>
    <w:rsid w:val="001613E2"/>
    <w:rsid w:val="00163176"/>
    <w:rsid w:val="0016432A"/>
    <w:rsid w:val="0016459D"/>
    <w:rsid w:val="00167017"/>
    <w:rsid w:val="001756E0"/>
    <w:rsid w:val="001771C5"/>
    <w:rsid w:val="001823D0"/>
    <w:rsid w:val="00184046"/>
    <w:rsid w:val="00184B68"/>
    <w:rsid w:val="00190471"/>
    <w:rsid w:val="0019210D"/>
    <w:rsid w:val="00192B4F"/>
    <w:rsid w:val="001957BA"/>
    <w:rsid w:val="001970A3"/>
    <w:rsid w:val="001A3BFB"/>
    <w:rsid w:val="001A3C20"/>
    <w:rsid w:val="001A4C3B"/>
    <w:rsid w:val="001A4D60"/>
    <w:rsid w:val="001A6F84"/>
    <w:rsid w:val="001A726B"/>
    <w:rsid w:val="001B198C"/>
    <w:rsid w:val="001B26C0"/>
    <w:rsid w:val="001B485B"/>
    <w:rsid w:val="001B7388"/>
    <w:rsid w:val="001C1603"/>
    <w:rsid w:val="001C645C"/>
    <w:rsid w:val="001D2302"/>
    <w:rsid w:val="001D4F00"/>
    <w:rsid w:val="001D74BB"/>
    <w:rsid w:val="001D7BB3"/>
    <w:rsid w:val="001E12A6"/>
    <w:rsid w:val="001E2B6E"/>
    <w:rsid w:val="001E498F"/>
    <w:rsid w:val="001E6C2B"/>
    <w:rsid w:val="001F36C4"/>
    <w:rsid w:val="00201229"/>
    <w:rsid w:val="00201DB6"/>
    <w:rsid w:val="00201E4C"/>
    <w:rsid w:val="00210B62"/>
    <w:rsid w:val="002142F1"/>
    <w:rsid w:val="00214C9D"/>
    <w:rsid w:val="00217B90"/>
    <w:rsid w:val="00220C91"/>
    <w:rsid w:val="002227B1"/>
    <w:rsid w:val="0022518C"/>
    <w:rsid w:val="002252FF"/>
    <w:rsid w:val="00225991"/>
    <w:rsid w:val="002274F1"/>
    <w:rsid w:val="00227C73"/>
    <w:rsid w:val="002313BB"/>
    <w:rsid w:val="002354D9"/>
    <w:rsid w:val="00236C8E"/>
    <w:rsid w:val="002371B4"/>
    <w:rsid w:val="00237A7E"/>
    <w:rsid w:val="00241F16"/>
    <w:rsid w:val="00243357"/>
    <w:rsid w:val="0024436B"/>
    <w:rsid w:val="00247969"/>
    <w:rsid w:val="00253265"/>
    <w:rsid w:val="00255821"/>
    <w:rsid w:val="0025743E"/>
    <w:rsid w:val="0026075A"/>
    <w:rsid w:val="0026182A"/>
    <w:rsid w:val="00274239"/>
    <w:rsid w:val="00275DF9"/>
    <w:rsid w:val="00276B49"/>
    <w:rsid w:val="0027763B"/>
    <w:rsid w:val="00277698"/>
    <w:rsid w:val="00277EBE"/>
    <w:rsid w:val="00280186"/>
    <w:rsid w:val="00283600"/>
    <w:rsid w:val="002838FB"/>
    <w:rsid w:val="00285249"/>
    <w:rsid w:val="0029391A"/>
    <w:rsid w:val="002A20F3"/>
    <w:rsid w:val="002A252E"/>
    <w:rsid w:val="002B2449"/>
    <w:rsid w:val="002B34A7"/>
    <w:rsid w:val="002B5A4A"/>
    <w:rsid w:val="002B5C9F"/>
    <w:rsid w:val="002B74C8"/>
    <w:rsid w:val="002C09C9"/>
    <w:rsid w:val="002C623D"/>
    <w:rsid w:val="002D1818"/>
    <w:rsid w:val="002D2B74"/>
    <w:rsid w:val="002D3C60"/>
    <w:rsid w:val="002D5A0F"/>
    <w:rsid w:val="002D60DB"/>
    <w:rsid w:val="002D6E25"/>
    <w:rsid w:val="002E02F4"/>
    <w:rsid w:val="002E16E0"/>
    <w:rsid w:val="002E74E0"/>
    <w:rsid w:val="002E7F1E"/>
    <w:rsid w:val="002F2DEB"/>
    <w:rsid w:val="002F3903"/>
    <w:rsid w:val="002F4A52"/>
    <w:rsid w:val="002F7D90"/>
    <w:rsid w:val="002F7DDA"/>
    <w:rsid w:val="0030026A"/>
    <w:rsid w:val="00305173"/>
    <w:rsid w:val="003106BD"/>
    <w:rsid w:val="00320D20"/>
    <w:rsid w:val="00321A76"/>
    <w:rsid w:val="0032530B"/>
    <w:rsid w:val="00330AA1"/>
    <w:rsid w:val="00330F59"/>
    <w:rsid w:val="0033169F"/>
    <w:rsid w:val="00335E5B"/>
    <w:rsid w:val="003376AC"/>
    <w:rsid w:val="003409A4"/>
    <w:rsid w:val="00340D71"/>
    <w:rsid w:val="003429DE"/>
    <w:rsid w:val="00342BCF"/>
    <w:rsid w:val="003447E6"/>
    <w:rsid w:val="003457E0"/>
    <w:rsid w:val="00347D7B"/>
    <w:rsid w:val="003535D4"/>
    <w:rsid w:val="003545C1"/>
    <w:rsid w:val="00354F5D"/>
    <w:rsid w:val="00356722"/>
    <w:rsid w:val="00357D03"/>
    <w:rsid w:val="0036346D"/>
    <w:rsid w:val="00363742"/>
    <w:rsid w:val="00365ECE"/>
    <w:rsid w:val="00371F61"/>
    <w:rsid w:val="003744DA"/>
    <w:rsid w:val="0037655C"/>
    <w:rsid w:val="00377760"/>
    <w:rsid w:val="00384246"/>
    <w:rsid w:val="00384904"/>
    <w:rsid w:val="003A0EA3"/>
    <w:rsid w:val="003A7615"/>
    <w:rsid w:val="003A7646"/>
    <w:rsid w:val="003B33F5"/>
    <w:rsid w:val="003B426E"/>
    <w:rsid w:val="003B4CCD"/>
    <w:rsid w:val="003B4DED"/>
    <w:rsid w:val="003C12C5"/>
    <w:rsid w:val="003C12F2"/>
    <w:rsid w:val="003C1475"/>
    <w:rsid w:val="003C27EF"/>
    <w:rsid w:val="003C32E9"/>
    <w:rsid w:val="003C3898"/>
    <w:rsid w:val="003C421A"/>
    <w:rsid w:val="003D1099"/>
    <w:rsid w:val="003D23E3"/>
    <w:rsid w:val="003D2605"/>
    <w:rsid w:val="003D64D6"/>
    <w:rsid w:val="003E034A"/>
    <w:rsid w:val="003E09C9"/>
    <w:rsid w:val="003E3E21"/>
    <w:rsid w:val="003E4D77"/>
    <w:rsid w:val="003E5A7E"/>
    <w:rsid w:val="003E6AC9"/>
    <w:rsid w:val="003F00B0"/>
    <w:rsid w:val="003F0C2B"/>
    <w:rsid w:val="003F16DE"/>
    <w:rsid w:val="003F712A"/>
    <w:rsid w:val="00400EF1"/>
    <w:rsid w:val="004040B6"/>
    <w:rsid w:val="00404B24"/>
    <w:rsid w:val="00407224"/>
    <w:rsid w:val="00407476"/>
    <w:rsid w:val="004134E7"/>
    <w:rsid w:val="00416281"/>
    <w:rsid w:val="00422353"/>
    <w:rsid w:val="00426915"/>
    <w:rsid w:val="0042756A"/>
    <w:rsid w:val="0043197A"/>
    <w:rsid w:val="00433F63"/>
    <w:rsid w:val="00435788"/>
    <w:rsid w:val="004359E6"/>
    <w:rsid w:val="00437669"/>
    <w:rsid w:val="00440140"/>
    <w:rsid w:val="00441174"/>
    <w:rsid w:val="0044225F"/>
    <w:rsid w:val="00443CE3"/>
    <w:rsid w:val="0044603C"/>
    <w:rsid w:val="004470A9"/>
    <w:rsid w:val="00452E7B"/>
    <w:rsid w:val="004546FA"/>
    <w:rsid w:val="00455EAB"/>
    <w:rsid w:val="00472301"/>
    <w:rsid w:val="00472808"/>
    <w:rsid w:val="00473A8B"/>
    <w:rsid w:val="004752B2"/>
    <w:rsid w:val="00475ABD"/>
    <w:rsid w:val="00481FE7"/>
    <w:rsid w:val="004832E5"/>
    <w:rsid w:val="0048532C"/>
    <w:rsid w:val="004876E8"/>
    <w:rsid w:val="00487925"/>
    <w:rsid w:val="0049103F"/>
    <w:rsid w:val="00492CEB"/>
    <w:rsid w:val="00495358"/>
    <w:rsid w:val="0049656C"/>
    <w:rsid w:val="004A0DFE"/>
    <w:rsid w:val="004A1CBE"/>
    <w:rsid w:val="004A282C"/>
    <w:rsid w:val="004A31FE"/>
    <w:rsid w:val="004A3C62"/>
    <w:rsid w:val="004B1431"/>
    <w:rsid w:val="004B2413"/>
    <w:rsid w:val="004B7714"/>
    <w:rsid w:val="004C0971"/>
    <w:rsid w:val="004C0C25"/>
    <w:rsid w:val="004C10C9"/>
    <w:rsid w:val="004C2111"/>
    <w:rsid w:val="004C2926"/>
    <w:rsid w:val="004C4111"/>
    <w:rsid w:val="004C53D5"/>
    <w:rsid w:val="004C5AE0"/>
    <w:rsid w:val="004C5EC9"/>
    <w:rsid w:val="004C732E"/>
    <w:rsid w:val="004C77BF"/>
    <w:rsid w:val="004D20AE"/>
    <w:rsid w:val="004D2796"/>
    <w:rsid w:val="004D3578"/>
    <w:rsid w:val="004D5CA8"/>
    <w:rsid w:val="004D672D"/>
    <w:rsid w:val="004D6D6F"/>
    <w:rsid w:val="004E17B5"/>
    <w:rsid w:val="004E442D"/>
    <w:rsid w:val="004E5FD6"/>
    <w:rsid w:val="004E6777"/>
    <w:rsid w:val="004E7632"/>
    <w:rsid w:val="004F1A16"/>
    <w:rsid w:val="004F207F"/>
    <w:rsid w:val="004F5D91"/>
    <w:rsid w:val="005070FA"/>
    <w:rsid w:val="0051206C"/>
    <w:rsid w:val="0051404B"/>
    <w:rsid w:val="00514D7B"/>
    <w:rsid w:val="0052186A"/>
    <w:rsid w:val="0052295B"/>
    <w:rsid w:val="00530DF2"/>
    <w:rsid w:val="005321DA"/>
    <w:rsid w:val="00532476"/>
    <w:rsid w:val="005356D3"/>
    <w:rsid w:val="0053641C"/>
    <w:rsid w:val="00536947"/>
    <w:rsid w:val="00547541"/>
    <w:rsid w:val="00547FE3"/>
    <w:rsid w:val="00551365"/>
    <w:rsid w:val="005547D5"/>
    <w:rsid w:val="00557A7B"/>
    <w:rsid w:val="00560579"/>
    <w:rsid w:val="00561565"/>
    <w:rsid w:val="005627FF"/>
    <w:rsid w:val="005653F4"/>
    <w:rsid w:val="0056613B"/>
    <w:rsid w:val="00570060"/>
    <w:rsid w:val="00571AC4"/>
    <w:rsid w:val="005728F1"/>
    <w:rsid w:val="00572AB5"/>
    <w:rsid w:val="00574104"/>
    <w:rsid w:val="00577D1A"/>
    <w:rsid w:val="00577D61"/>
    <w:rsid w:val="005822AC"/>
    <w:rsid w:val="005860BA"/>
    <w:rsid w:val="00586541"/>
    <w:rsid w:val="00590CA0"/>
    <w:rsid w:val="005922B5"/>
    <w:rsid w:val="00592D72"/>
    <w:rsid w:val="005938F3"/>
    <w:rsid w:val="00593D33"/>
    <w:rsid w:val="0059431F"/>
    <w:rsid w:val="00596788"/>
    <w:rsid w:val="005A4DD3"/>
    <w:rsid w:val="005B03E2"/>
    <w:rsid w:val="005B2DA0"/>
    <w:rsid w:val="005B405A"/>
    <w:rsid w:val="005C2CCB"/>
    <w:rsid w:val="005C446B"/>
    <w:rsid w:val="005C6479"/>
    <w:rsid w:val="005C662A"/>
    <w:rsid w:val="005C69FD"/>
    <w:rsid w:val="005C79E2"/>
    <w:rsid w:val="005D0CC3"/>
    <w:rsid w:val="005D1E34"/>
    <w:rsid w:val="005D2003"/>
    <w:rsid w:val="005D26AB"/>
    <w:rsid w:val="005D55FA"/>
    <w:rsid w:val="005D7025"/>
    <w:rsid w:val="005D71AB"/>
    <w:rsid w:val="005E1F1C"/>
    <w:rsid w:val="005E2ADE"/>
    <w:rsid w:val="005E2D67"/>
    <w:rsid w:val="005E3C51"/>
    <w:rsid w:val="005E5578"/>
    <w:rsid w:val="005F4D62"/>
    <w:rsid w:val="005F4DFA"/>
    <w:rsid w:val="005F55C3"/>
    <w:rsid w:val="005F6A60"/>
    <w:rsid w:val="005F72DE"/>
    <w:rsid w:val="0060140D"/>
    <w:rsid w:val="00601727"/>
    <w:rsid w:val="00601AEC"/>
    <w:rsid w:val="00601C1A"/>
    <w:rsid w:val="006058B4"/>
    <w:rsid w:val="006058EF"/>
    <w:rsid w:val="00605B37"/>
    <w:rsid w:val="00607D9C"/>
    <w:rsid w:val="00610ED7"/>
    <w:rsid w:val="00611112"/>
    <w:rsid w:val="00620CE3"/>
    <w:rsid w:val="00621086"/>
    <w:rsid w:val="00621AAE"/>
    <w:rsid w:val="00626F05"/>
    <w:rsid w:val="00627D1B"/>
    <w:rsid w:val="0063315C"/>
    <w:rsid w:val="006335BC"/>
    <w:rsid w:val="00635E52"/>
    <w:rsid w:val="006365A1"/>
    <w:rsid w:val="00636AA2"/>
    <w:rsid w:val="00637702"/>
    <w:rsid w:val="00641CC4"/>
    <w:rsid w:val="00650D4C"/>
    <w:rsid w:val="00654A1E"/>
    <w:rsid w:val="00665ADE"/>
    <w:rsid w:val="00666764"/>
    <w:rsid w:val="0066694B"/>
    <w:rsid w:val="00667DB6"/>
    <w:rsid w:val="006711B3"/>
    <w:rsid w:val="00671757"/>
    <w:rsid w:val="0067260C"/>
    <w:rsid w:val="006727C1"/>
    <w:rsid w:val="006771E8"/>
    <w:rsid w:val="00677C01"/>
    <w:rsid w:val="0068095D"/>
    <w:rsid w:val="006839AE"/>
    <w:rsid w:val="00683CC7"/>
    <w:rsid w:val="00692CA5"/>
    <w:rsid w:val="006932D7"/>
    <w:rsid w:val="00696A77"/>
    <w:rsid w:val="006A5169"/>
    <w:rsid w:val="006A621C"/>
    <w:rsid w:val="006B06A2"/>
    <w:rsid w:val="006B08B2"/>
    <w:rsid w:val="006B13DA"/>
    <w:rsid w:val="006B215D"/>
    <w:rsid w:val="006C0D8F"/>
    <w:rsid w:val="006C167F"/>
    <w:rsid w:val="006C31C0"/>
    <w:rsid w:val="006C3D37"/>
    <w:rsid w:val="006C49BA"/>
    <w:rsid w:val="006C5AC6"/>
    <w:rsid w:val="006C6376"/>
    <w:rsid w:val="006D1212"/>
    <w:rsid w:val="006D6777"/>
    <w:rsid w:val="006D6FF5"/>
    <w:rsid w:val="006E1FBC"/>
    <w:rsid w:val="006F1B19"/>
    <w:rsid w:val="006F1F80"/>
    <w:rsid w:val="006F29ED"/>
    <w:rsid w:val="006F4F77"/>
    <w:rsid w:val="006F54AD"/>
    <w:rsid w:val="0070147C"/>
    <w:rsid w:val="0070195E"/>
    <w:rsid w:val="00702EE1"/>
    <w:rsid w:val="00703D43"/>
    <w:rsid w:val="007064E0"/>
    <w:rsid w:val="00712707"/>
    <w:rsid w:val="00713131"/>
    <w:rsid w:val="00714FA0"/>
    <w:rsid w:val="00714FD6"/>
    <w:rsid w:val="00715665"/>
    <w:rsid w:val="007158E4"/>
    <w:rsid w:val="007223AB"/>
    <w:rsid w:val="00722CFF"/>
    <w:rsid w:val="0072629D"/>
    <w:rsid w:val="007265F7"/>
    <w:rsid w:val="007270F8"/>
    <w:rsid w:val="00730A84"/>
    <w:rsid w:val="007317B7"/>
    <w:rsid w:val="00731894"/>
    <w:rsid w:val="00733309"/>
    <w:rsid w:val="00734D83"/>
    <w:rsid w:val="007372A3"/>
    <w:rsid w:val="0074059D"/>
    <w:rsid w:val="0074101C"/>
    <w:rsid w:val="00741A3D"/>
    <w:rsid w:val="00745653"/>
    <w:rsid w:val="00746796"/>
    <w:rsid w:val="007468E5"/>
    <w:rsid w:val="00746D91"/>
    <w:rsid w:val="0075598A"/>
    <w:rsid w:val="007560F3"/>
    <w:rsid w:val="00757034"/>
    <w:rsid w:val="00757EF9"/>
    <w:rsid w:val="00761813"/>
    <w:rsid w:val="00761DB5"/>
    <w:rsid w:val="00765762"/>
    <w:rsid w:val="007705C8"/>
    <w:rsid w:val="007709BF"/>
    <w:rsid w:val="00771B85"/>
    <w:rsid w:val="00771E47"/>
    <w:rsid w:val="00773409"/>
    <w:rsid w:val="007738BB"/>
    <w:rsid w:val="00775DA6"/>
    <w:rsid w:val="00776C04"/>
    <w:rsid w:val="007802ED"/>
    <w:rsid w:val="0078170A"/>
    <w:rsid w:val="00781981"/>
    <w:rsid w:val="00783089"/>
    <w:rsid w:val="00783EA2"/>
    <w:rsid w:val="00784B05"/>
    <w:rsid w:val="00790956"/>
    <w:rsid w:val="00791EB5"/>
    <w:rsid w:val="00793BEE"/>
    <w:rsid w:val="007948FE"/>
    <w:rsid w:val="0079502D"/>
    <w:rsid w:val="00795A86"/>
    <w:rsid w:val="007A070B"/>
    <w:rsid w:val="007A0755"/>
    <w:rsid w:val="007A0A29"/>
    <w:rsid w:val="007A0F08"/>
    <w:rsid w:val="007A31D9"/>
    <w:rsid w:val="007A3412"/>
    <w:rsid w:val="007A74F9"/>
    <w:rsid w:val="007B2355"/>
    <w:rsid w:val="007C0604"/>
    <w:rsid w:val="007C1151"/>
    <w:rsid w:val="007C1DA4"/>
    <w:rsid w:val="007C2CC3"/>
    <w:rsid w:val="007C7EA9"/>
    <w:rsid w:val="007D41A1"/>
    <w:rsid w:val="007D5F05"/>
    <w:rsid w:val="007D7A1F"/>
    <w:rsid w:val="007E073B"/>
    <w:rsid w:val="007E4119"/>
    <w:rsid w:val="007F41AB"/>
    <w:rsid w:val="007F59B0"/>
    <w:rsid w:val="008033D0"/>
    <w:rsid w:val="00803FB6"/>
    <w:rsid w:val="008059EF"/>
    <w:rsid w:val="008128F7"/>
    <w:rsid w:val="00812938"/>
    <w:rsid w:val="008212A0"/>
    <w:rsid w:val="008246D3"/>
    <w:rsid w:val="00827B71"/>
    <w:rsid w:val="00830DAC"/>
    <w:rsid w:val="0083134C"/>
    <w:rsid w:val="00831F94"/>
    <w:rsid w:val="00831FFD"/>
    <w:rsid w:val="00832F51"/>
    <w:rsid w:val="00833E04"/>
    <w:rsid w:val="008376F1"/>
    <w:rsid w:val="00843100"/>
    <w:rsid w:val="00847054"/>
    <w:rsid w:val="00850F25"/>
    <w:rsid w:val="00851B21"/>
    <w:rsid w:val="00851D8B"/>
    <w:rsid w:val="008534AA"/>
    <w:rsid w:val="0085376E"/>
    <w:rsid w:val="008575D6"/>
    <w:rsid w:val="0085775D"/>
    <w:rsid w:val="00857F49"/>
    <w:rsid w:val="00860BF7"/>
    <w:rsid w:val="0086102E"/>
    <w:rsid w:val="00863194"/>
    <w:rsid w:val="008705B9"/>
    <w:rsid w:val="008719C2"/>
    <w:rsid w:val="00872470"/>
    <w:rsid w:val="00882E86"/>
    <w:rsid w:val="00883718"/>
    <w:rsid w:val="00883B6F"/>
    <w:rsid w:val="00883E64"/>
    <w:rsid w:val="00884C5B"/>
    <w:rsid w:val="00884FF7"/>
    <w:rsid w:val="00887C86"/>
    <w:rsid w:val="00890E1D"/>
    <w:rsid w:val="00891657"/>
    <w:rsid w:val="00894ACE"/>
    <w:rsid w:val="0089558C"/>
    <w:rsid w:val="008957A6"/>
    <w:rsid w:val="008A667C"/>
    <w:rsid w:val="008B19D9"/>
    <w:rsid w:val="008B1FD3"/>
    <w:rsid w:val="008B204B"/>
    <w:rsid w:val="008B290E"/>
    <w:rsid w:val="008B482E"/>
    <w:rsid w:val="008B4EE1"/>
    <w:rsid w:val="008C1F33"/>
    <w:rsid w:val="008C38FA"/>
    <w:rsid w:val="008C396A"/>
    <w:rsid w:val="008C49AE"/>
    <w:rsid w:val="008C59F7"/>
    <w:rsid w:val="008C66C1"/>
    <w:rsid w:val="008D091F"/>
    <w:rsid w:val="008D38E3"/>
    <w:rsid w:val="008E5EC3"/>
    <w:rsid w:val="008E7231"/>
    <w:rsid w:val="008E7687"/>
    <w:rsid w:val="008F0E3C"/>
    <w:rsid w:val="008F11FA"/>
    <w:rsid w:val="008F33AE"/>
    <w:rsid w:val="008F4A80"/>
    <w:rsid w:val="008F4ACA"/>
    <w:rsid w:val="008F5C15"/>
    <w:rsid w:val="00900D57"/>
    <w:rsid w:val="00905145"/>
    <w:rsid w:val="00906B52"/>
    <w:rsid w:val="0090768B"/>
    <w:rsid w:val="00910B66"/>
    <w:rsid w:val="00912F98"/>
    <w:rsid w:val="00913983"/>
    <w:rsid w:val="00913B74"/>
    <w:rsid w:val="00917FBB"/>
    <w:rsid w:val="009219CA"/>
    <w:rsid w:val="009223D3"/>
    <w:rsid w:val="00923848"/>
    <w:rsid w:val="00924E61"/>
    <w:rsid w:val="0092648E"/>
    <w:rsid w:val="00931D7A"/>
    <w:rsid w:val="00932936"/>
    <w:rsid w:val="00932BE2"/>
    <w:rsid w:val="00935D8D"/>
    <w:rsid w:val="009372C3"/>
    <w:rsid w:val="0093763C"/>
    <w:rsid w:val="00937999"/>
    <w:rsid w:val="00942FE8"/>
    <w:rsid w:val="00944D6F"/>
    <w:rsid w:val="00947FF9"/>
    <w:rsid w:val="0095259A"/>
    <w:rsid w:val="0095327C"/>
    <w:rsid w:val="00954E4A"/>
    <w:rsid w:val="00955F94"/>
    <w:rsid w:val="00956C0D"/>
    <w:rsid w:val="00957E70"/>
    <w:rsid w:val="00960C11"/>
    <w:rsid w:val="009642F6"/>
    <w:rsid w:val="00964AF7"/>
    <w:rsid w:val="00965E2A"/>
    <w:rsid w:val="00966E7B"/>
    <w:rsid w:val="00970DAB"/>
    <w:rsid w:val="0097321D"/>
    <w:rsid w:val="00974A43"/>
    <w:rsid w:val="0097522A"/>
    <w:rsid w:val="00980439"/>
    <w:rsid w:val="00980B76"/>
    <w:rsid w:val="009827C2"/>
    <w:rsid w:val="00991AF0"/>
    <w:rsid w:val="00991BE1"/>
    <w:rsid w:val="00991E37"/>
    <w:rsid w:val="00992531"/>
    <w:rsid w:val="00995CD5"/>
    <w:rsid w:val="00996C03"/>
    <w:rsid w:val="00996FB5"/>
    <w:rsid w:val="009A1787"/>
    <w:rsid w:val="009A4F5A"/>
    <w:rsid w:val="009B037C"/>
    <w:rsid w:val="009B1F44"/>
    <w:rsid w:val="009B4573"/>
    <w:rsid w:val="009C002A"/>
    <w:rsid w:val="009C5F6A"/>
    <w:rsid w:val="009D0B40"/>
    <w:rsid w:val="009E278C"/>
    <w:rsid w:val="009E4D22"/>
    <w:rsid w:val="009E5B28"/>
    <w:rsid w:val="009F018F"/>
    <w:rsid w:val="009F5E60"/>
    <w:rsid w:val="009F6EDC"/>
    <w:rsid w:val="009F74D6"/>
    <w:rsid w:val="009F7B29"/>
    <w:rsid w:val="00A00E6F"/>
    <w:rsid w:val="00A035CE"/>
    <w:rsid w:val="00A0453B"/>
    <w:rsid w:val="00A0495F"/>
    <w:rsid w:val="00A0537F"/>
    <w:rsid w:val="00A0602E"/>
    <w:rsid w:val="00A06C1F"/>
    <w:rsid w:val="00A07FFA"/>
    <w:rsid w:val="00A11FB4"/>
    <w:rsid w:val="00A13263"/>
    <w:rsid w:val="00A1550B"/>
    <w:rsid w:val="00A202C8"/>
    <w:rsid w:val="00A20369"/>
    <w:rsid w:val="00A23210"/>
    <w:rsid w:val="00A2437C"/>
    <w:rsid w:val="00A35782"/>
    <w:rsid w:val="00A357E6"/>
    <w:rsid w:val="00A362F9"/>
    <w:rsid w:val="00A36674"/>
    <w:rsid w:val="00A375EA"/>
    <w:rsid w:val="00A42713"/>
    <w:rsid w:val="00A42C26"/>
    <w:rsid w:val="00A43EE6"/>
    <w:rsid w:val="00A44FCD"/>
    <w:rsid w:val="00A47250"/>
    <w:rsid w:val="00A5023D"/>
    <w:rsid w:val="00A53A9B"/>
    <w:rsid w:val="00A56929"/>
    <w:rsid w:val="00A60F49"/>
    <w:rsid w:val="00A61E15"/>
    <w:rsid w:val="00A622CA"/>
    <w:rsid w:val="00A66F91"/>
    <w:rsid w:val="00A70229"/>
    <w:rsid w:val="00A805E8"/>
    <w:rsid w:val="00A8107E"/>
    <w:rsid w:val="00A822A5"/>
    <w:rsid w:val="00A84B05"/>
    <w:rsid w:val="00A918D1"/>
    <w:rsid w:val="00A92F4E"/>
    <w:rsid w:val="00A93A9A"/>
    <w:rsid w:val="00A96080"/>
    <w:rsid w:val="00AA07A3"/>
    <w:rsid w:val="00AA2871"/>
    <w:rsid w:val="00AA5A0A"/>
    <w:rsid w:val="00AA5C16"/>
    <w:rsid w:val="00AB0DED"/>
    <w:rsid w:val="00AB5703"/>
    <w:rsid w:val="00AC0445"/>
    <w:rsid w:val="00AC31D4"/>
    <w:rsid w:val="00AC3DF9"/>
    <w:rsid w:val="00AC48F3"/>
    <w:rsid w:val="00AC6098"/>
    <w:rsid w:val="00AC616F"/>
    <w:rsid w:val="00AD3B26"/>
    <w:rsid w:val="00AD60FF"/>
    <w:rsid w:val="00AE0190"/>
    <w:rsid w:val="00AE2BF6"/>
    <w:rsid w:val="00AE3370"/>
    <w:rsid w:val="00AE64CA"/>
    <w:rsid w:val="00AE7BF2"/>
    <w:rsid w:val="00AF428E"/>
    <w:rsid w:val="00AF65AF"/>
    <w:rsid w:val="00AF7092"/>
    <w:rsid w:val="00AF743D"/>
    <w:rsid w:val="00B045C0"/>
    <w:rsid w:val="00B1324D"/>
    <w:rsid w:val="00B157E2"/>
    <w:rsid w:val="00B20B6D"/>
    <w:rsid w:val="00B239A4"/>
    <w:rsid w:val="00B24A45"/>
    <w:rsid w:val="00B25B92"/>
    <w:rsid w:val="00B26948"/>
    <w:rsid w:val="00B269F0"/>
    <w:rsid w:val="00B3316A"/>
    <w:rsid w:val="00B33769"/>
    <w:rsid w:val="00B34D51"/>
    <w:rsid w:val="00B35CB4"/>
    <w:rsid w:val="00B36A0E"/>
    <w:rsid w:val="00B36BA1"/>
    <w:rsid w:val="00B40D67"/>
    <w:rsid w:val="00B43C45"/>
    <w:rsid w:val="00B464BC"/>
    <w:rsid w:val="00B46C16"/>
    <w:rsid w:val="00B5168F"/>
    <w:rsid w:val="00B55EE8"/>
    <w:rsid w:val="00B56E6C"/>
    <w:rsid w:val="00B60C85"/>
    <w:rsid w:val="00B62015"/>
    <w:rsid w:val="00B63C21"/>
    <w:rsid w:val="00B63D0E"/>
    <w:rsid w:val="00B668C4"/>
    <w:rsid w:val="00B70188"/>
    <w:rsid w:val="00B73200"/>
    <w:rsid w:val="00B806D6"/>
    <w:rsid w:val="00B83039"/>
    <w:rsid w:val="00B840FA"/>
    <w:rsid w:val="00B864F2"/>
    <w:rsid w:val="00B92AAF"/>
    <w:rsid w:val="00B92BB8"/>
    <w:rsid w:val="00B96988"/>
    <w:rsid w:val="00BA594C"/>
    <w:rsid w:val="00BA5B00"/>
    <w:rsid w:val="00BA5BEE"/>
    <w:rsid w:val="00BA6628"/>
    <w:rsid w:val="00BA6C8F"/>
    <w:rsid w:val="00BB0F63"/>
    <w:rsid w:val="00BB1A07"/>
    <w:rsid w:val="00BB3040"/>
    <w:rsid w:val="00BB44D5"/>
    <w:rsid w:val="00BB6987"/>
    <w:rsid w:val="00BB6DAD"/>
    <w:rsid w:val="00BB6FD7"/>
    <w:rsid w:val="00BB7346"/>
    <w:rsid w:val="00BC0CFE"/>
    <w:rsid w:val="00BC1555"/>
    <w:rsid w:val="00BC60A9"/>
    <w:rsid w:val="00BD1C87"/>
    <w:rsid w:val="00BE0BAB"/>
    <w:rsid w:val="00BE0C8A"/>
    <w:rsid w:val="00BE334D"/>
    <w:rsid w:val="00BE4988"/>
    <w:rsid w:val="00BF1C24"/>
    <w:rsid w:val="00BF37C7"/>
    <w:rsid w:val="00BF5AC9"/>
    <w:rsid w:val="00BF5E73"/>
    <w:rsid w:val="00C031B6"/>
    <w:rsid w:val="00C03B43"/>
    <w:rsid w:val="00C06939"/>
    <w:rsid w:val="00C14217"/>
    <w:rsid w:val="00C14F71"/>
    <w:rsid w:val="00C1595B"/>
    <w:rsid w:val="00C15C3C"/>
    <w:rsid w:val="00C17AB3"/>
    <w:rsid w:val="00C21E3B"/>
    <w:rsid w:val="00C252CF"/>
    <w:rsid w:val="00C2660D"/>
    <w:rsid w:val="00C27602"/>
    <w:rsid w:val="00C34B2D"/>
    <w:rsid w:val="00C35B1A"/>
    <w:rsid w:val="00C41316"/>
    <w:rsid w:val="00C41C7D"/>
    <w:rsid w:val="00C41F1B"/>
    <w:rsid w:val="00C4202D"/>
    <w:rsid w:val="00C424F0"/>
    <w:rsid w:val="00C50F4D"/>
    <w:rsid w:val="00C51958"/>
    <w:rsid w:val="00C63023"/>
    <w:rsid w:val="00C63743"/>
    <w:rsid w:val="00C64064"/>
    <w:rsid w:val="00C7417B"/>
    <w:rsid w:val="00C76C6C"/>
    <w:rsid w:val="00C771EE"/>
    <w:rsid w:val="00C80EC5"/>
    <w:rsid w:val="00C850C6"/>
    <w:rsid w:val="00C866D9"/>
    <w:rsid w:val="00C86BB9"/>
    <w:rsid w:val="00C8764A"/>
    <w:rsid w:val="00C8772C"/>
    <w:rsid w:val="00C90998"/>
    <w:rsid w:val="00C91D97"/>
    <w:rsid w:val="00C9682B"/>
    <w:rsid w:val="00CA1059"/>
    <w:rsid w:val="00CA36D3"/>
    <w:rsid w:val="00CA43FD"/>
    <w:rsid w:val="00CA4BBA"/>
    <w:rsid w:val="00CA629E"/>
    <w:rsid w:val="00CA6C30"/>
    <w:rsid w:val="00CA734A"/>
    <w:rsid w:val="00CB1576"/>
    <w:rsid w:val="00CB18EB"/>
    <w:rsid w:val="00CB441E"/>
    <w:rsid w:val="00CC72E9"/>
    <w:rsid w:val="00CD059F"/>
    <w:rsid w:val="00CD25C2"/>
    <w:rsid w:val="00CD44FD"/>
    <w:rsid w:val="00CD4D4E"/>
    <w:rsid w:val="00CE089F"/>
    <w:rsid w:val="00CE0DAB"/>
    <w:rsid w:val="00CE0E56"/>
    <w:rsid w:val="00CE24E5"/>
    <w:rsid w:val="00CE2F97"/>
    <w:rsid w:val="00CE41DB"/>
    <w:rsid w:val="00CE488A"/>
    <w:rsid w:val="00CE4D96"/>
    <w:rsid w:val="00CE5EE0"/>
    <w:rsid w:val="00CF0A8B"/>
    <w:rsid w:val="00CF39EF"/>
    <w:rsid w:val="00D078C4"/>
    <w:rsid w:val="00D10D2C"/>
    <w:rsid w:val="00D15C78"/>
    <w:rsid w:val="00D15EA5"/>
    <w:rsid w:val="00D17F47"/>
    <w:rsid w:val="00D20E60"/>
    <w:rsid w:val="00D2100B"/>
    <w:rsid w:val="00D24220"/>
    <w:rsid w:val="00D2445B"/>
    <w:rsid w:val="00D26AC0"/>
    <w:rsid w:val="00D3089E"/>
    <w:rsid w:val="00D31D7A"/>
    <w:rsid w:val="00D33A8A"/>
    <w:rsid w:val="00D33E60"/>
    <w:rsid w:val="00D3569A"/>
    <w:rsid w:val="00D374D2"/>
    <w:rsid w:val="00D42A61"/>
    <w:rsid w:val="00D430AD"/>
    <w:rsid w:val="00D460E7"/>
    <w:rsid w:val="00D47062"/>
    <w:rsid w:val="00D55512"/>
    <w:rsid w:val="00D56AB5"/>
    <w:rsid w:val="00D63ABC"/>
    <w:rsid w:val="00D655CC"/>
    <w:rsid w:val="00D675F1"/>
    <w:rsid w:val="00D7097E"/>
    <w:rsid w:val="00D73B96"/>
    <w:rsid w:val="00D80807"/>
    <w:rsid w:val="00D80D26"/>
    <w:rsid w:val="00D8305E"/>
    <w:rsid w:val="00D833EC"/>
    <w:rsid w:val="00D86917"/>
    <w:rsid w:val="00D87339"/>
    <w:rsid w:val="00D873B3"/>
    <w:rsid w:val="00D92F9A"/>
    <w:rsid w:val="00D9427D"/>
    <w:rsid w:val="00D96128"/>
    <w:rsid w:val="00D96289"/>
    <w:rsid w:val="00D972D3"/>
    <w:rsid w:val="00DA2D3D"/>
    <w:rsid w:val="00DA36EE"/>
    <w:rsid w:val="00DA3D16"/>
    <w:rsid w:val="00DA452E"/>
    <w:rsid w:val="00DA4E36"/>
    <w:rsid w:val="00DA5128"/>
    <w:rsid w:val="00DA58F3"/>
    <w:rsid w:val="00DA6BC7"/>
    <w:rsid w:val="00DB254B"/>
    <w:rsid w:val="00DB308D"/>
    <w:rsid w:val="00DB4BB0"/>
    <w:rsid w:val="00DB5F40"/>
    <w:rsid w:val="00DB7B72"/>
    <w:rsid w:val="00DB7D60"/>
    <w:rsid w:val="00DC074D"/>
    <w:rsid w:val="00DC2B59"/>
    <w:rsid w:val="00DC5179"/>
    <w:rsid w:val="00DD0B8B"/>
    <w:rsid w:val="00DD1E47"/>
    <w:rsid w:val="00DD2DFC"/>
    <w:rsid w:val="00DD367B"/>
    <w:rsid w:val="00DD61A9"/>
    <w:rsid w:val="00DD682F"/>
    <w:rsid w:val="00DD6EF1"/>
    <w:rsid w:val="00DD7651"/>
    <w:rsid w:val="00DD7940"/>
    <w:rsid w:val="00DE44E2"/>
    <w:rsid w:val="00DE4958"/>
    <w:rsid w:val="00DE7466"/>
    <w:rsid w:val="00DF49EF"/>
    <w:rsid w:val="00DF7C98"/>
    <w:rsid w:val="00E024BA"/>
    <w:rsid w:val="00E030D7"/>
    <w:rsid w:val="00E04361"/>
    <w:rsid w:val="00E064FD"/>
    <w:rsid w:val="00E06C15"/>
    <w:rsid w:val="00E06D16"/>
    <w:rsid w:val="00E103FF"/>
    <w:rsid w:val="00E1053A"/>
    <w:rsid w:val="00E141CD"/>
    <w:rsid w:val="00E142E8"/>
    <w:rsid w:val="00E148DE"/>
    <w:rsid w:val="00E17598"/>
    <w:rsid w:val="00E21BA6"/>
    <w:rsid w:val="00E26AF3"/>
    <w:rsid w:val="00E276E0"/>
    <w:rsid w:val="00E2781F"/>
    <w:rsid w:val="00E311FF"/>
    <w:rsid w:val="00E314EA"/>
    <w:rsid w:val="00E33547"/>
    <w:rsid w:val="00E33FDA"/>
    <w:rsid w:val="00E34FE2"/>
    <w:rsid w:val="00E406D5"/>
    <w:rsid w:val="00E468F3"/>
    <w:rsid w:val="00E5014C"/>
    <w:rsid w:val="00E56701"/>
    <w:rsid w:val="00E56DA3"/>
    <w:rsid w:val="00E612A0"/>
    <w:rsid w:val="00E62754"/>
    <w:rsid w:val="00E63AC1"/>
    <w:rsid w:val="00E64D2D"/>
    <w:rsid w:val="00E7478D"/>
    <w:rsid w:val="00E80C10"/>
    <w:rsid w:val="00E80F2E"/>
    <w:rsid w:val="00E86B53"/>
    <w:rsid w:val="00E87C84"/>
    <w:rsid w:val="00E9110B"/>
    <w:rsid w:val="00E95DFD"/>
    <w:rsid w:val="00EA292F"/>
    <w:rsid w:val="00EA2B6F"/>
    <w:rsid w:val="00EA2E7C"/>
    <w:rsid w:val="00EA590C"/>
    <w:rsid w:val="00EB3478"/>
    <w:rsid w:val="00EB471C"/>
    <w:rsid w:val="00EB4B39"/>
    <w:rsid w:val="00EB6FE3"/>
    <w:rsid w:val="00EC2305"/>
    <w:rsid w:val="00EC3056"/>
    <w:rsid w:val="00EC3C33"/>
    <w:rsid w:val="00EC681D"/>
    <w:rsid w:val="00ED1DBD"/>
    <w:rsid w:val="00ED42E7"/>
    <w:rsid w:val="00ED78EB"/>
    <w:rsid w:val="00EE0F65"/>
    <w:rsid w:val="00EE3D6D"/>
    <w:rsid w:val="00EE73E1"/>
    <w:rsid w:val="00EF421E"/>
    <w:rsid w:val="00EF4E53"/>
    <w:rsid w:val="00EF7E92"/>
    <w:rsid w:val="00F00D2C"/>
    <w:rsid w:val="00F032F5"/>
    <w:rsid w:val="00F038C9"/>
    <w:rsid w:val="00F07CE6"/>
    <w:rsid w:val="00F16098"/>
    <w:rsid w:val="00F16B97"/>
    <w:rsid w:val="00F22236"/>
    <w:rsid w:val="00F246A1"/>
    <w:rsid w:val="00F32737"/>
    <w:rsid w:val="00F33942"/>
    <w:rsid w:val="00F34985"/>
    <w:rsid w:val="00F37917"/>
    <w:rsid w:val="00F50922"/>
    <w:rsid w:val="00F51277"/>
    <w:rsid w:val="00F5255C"/>
    <w:rsid w:val="00F538FA"/>
    <w:rsid w:val="00F5513E"/>
    <w:rsid w:val="00F618BE"/>
    <w:rsid w:val="00F63F3F"/>
    <w:rsid w:val="00F66FA5"/>
    <w:rsid w:val="00F71678"/>
    <w:rsid w:val="00F71A70"/>
    <w:rsid w:val="00F730E3"/>
    <w:rsid w:val="00F73F37"/>
    <w:rsid w:val="00F74C52"/>
    <w:rsid w:val="00F755E9"/>
    <w:rsid w:val="00F75E1E"/>
    <w:rsid w:val="00F75F43"/>
    <w:rsid w:val="00F85AC0"/>
    <w:rsid w:val="00F9006F"/>
    <w:rsid w:val="00F909CD"/>
    <w:rsid w:val="00F92E43"/>
    <w:rsid w:val="00F974D1"/>
    <w:rsid w:val="00FA16E0"/>
    <w:rsid w:val="00FA1ACF"/>
    <w:rsid w:val="00FA2E2E"/>
    <w:rsid w:val="00FA4318"/>
    <w:rsid w:val="00FA5A89"/>
    <w:rsid w:val="00FB47C0"/>
    <w:rsid w:val="00FB4D80"/>
    <w:rsid w:val="00FC1304"/>
    <w:rsid w:val="00FC30A5"/>
    <w:rsid w:val="00FC4397"/>
    <w:rsid w:val="00FD05AD"/>
    <w:rsid w:val="00FD0666"/>
    <w:rsid w:val="00FD1A51"/>
    <w:rsid w:val="00FD3E73"/>
    <w:rsid w:val="00FD7295"/>
    <w:rsid w:val="00FE2187"/>
    <w:rsid w:val="00FE2BA1"/>
    <w:rsid w:val="00FE320C"/>
    <w:rsid w:val="00FE36C5"/>
    <w:rsid w:val="00FF1B05"/>
    <w:rsid w:val="00FF37BE"/>
    <w:rsid w:val="00FF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69F3D8"/>
  <w15:docId w15:val="{5E57E8AD-D82C-4B51-9B6C-8F33F01C0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586541"/>
  </w:style>
  <w:style w:type="paragraph" w:customStyle="1" w:styleId="nineptindent">
    <w:name w:val="nine pt indent"/>
    <w:aliases w:val="9i"/>
    <w:basedOn w:val="Normal"/>
    <w:rsid w:val="005C446B"/>
    <w:pPr>
      <w:spacing w:after="0" w:line="220" w:lineRule="atLeast"/>
      <w:ind w:left="425" w:hanging="425"/>
    </w:pPr>
    <w:rPr>
      <w:rFonts w:ascii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locked/>
    <w:rsid w:val="005C446B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2d7a27-47c5-4527-8a2f-a68d33c677bb">
      <Terms xmlns="http://schemas.microsoft.com/office/infopath/2007/PartnerControls"/>
    </lcf76f155ced4ddcb4097134ff3c332f>
    <TaxCatchAll xmlns="eded404b-4214-4b52-b470-71e8b889684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1D72CEEE299C48A7B8F72D48011C64" ma:contentTypeVersion="14" ma:contentTypeDescription="Create a new document." ma:contentTypeScope="" ma:versionID="d9797244c0edf631770299dc68e6d328">
  <xsd:schema xmlns:xsd="http://www.w3.org/2001/XMLSchema" xmlns:xs="http://www.w3.org/2001/XMLSchema" xmlns:p="http://schemas.microsoft.com/office/2006/metadata/properties" xmlns:ns2="0a2d7a27-47c5-4527-8a2f-a68d33c677bb" xmlns:ns3="eded404b-4214-4b52-b470-71e8b889684d" targetNamespace="http://schemas.microsoft.com/office/2006/metadata/properties" ma:root="true" ma:fieldsID="d143889e5aaa2b57b7aa16e153de9789" ns2:_="" ns3:_="">
    <xsd:import namespace="0a2d7a27-47c5-4527-8a2f-a68d33c677bb"/>
    <xsd:import namespace="eded404b-4214-4b52-b470-71e8b88968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d7a27-47c5-4527-8a2f-a68d33c677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d404b-4214-4b52-b470-71e8b889684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7b8a89-9ced-431d-b65f-90cdbe049506}" ma:internalName="TaxCatchAll" ma:showField="CatchAllData" ma:web="eded404b-4214-4b52-b470-71e8b88968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66D83-5230-4C9B-B457-BCF437C4CA77}">
  <ds:schemaRefs>
    <ds:schemaRef ds:uri="http://www.w3.org/XML/1998/namespace"/>
    <ds:schemaRef ds:uri="http://schemas.microsoft.com/office/2006/metadata/properties"/>
    <ds:schemaRef ds:uri="http://schemas.microsoft.com/office/infopath/2007/PartnerControls"/>
    <ds:schemaRef ds:uri="eded404b-4214-4b52-b470-71e8b889684d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0a2d7a27-47c5-4527-8a2f-a68d33c677bb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063C29-E95E-4F81-96CB-99224C6DE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2d7a27-47c5-4527-8a2f-a68d33c677bb"/>
    <ds:schemaRef ds:uri="eded404b-4214-4b52-b470-71e8b88968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19135C-B335-4459-86DC-76DA2052A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6</Pages>
  <Words>2117</Words>
  <Characters>8217</Characters>
  <Application>Microsoft Office Word</Application>
  <DocSecurity>4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Rojarin Rachatakriangkrai</cp:lastModifiedBy>
  <cp:revision>2</cp:revision>
  <cp:lastPrinted>2025-02-27T02:34:00Z</cp:lastPrinted>
  <dcterms:created xsi:type="dcterms:W3CDTF">2025-02-27T13:33:00Z</dcterms:created>
  <dcterms:modified xsi:type="dcterms:W3CDTF">2025-02-27T13:33:00Z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0x010100261D72CEEE299C48A7B8F72D48011C64</vt:lpwstr>
  </property>
  <property fmtid="{D5CDD505-2E9C-101B-9397-08002B2CF9AE}" pid="4" name="MediaServiceImageTags">
    <vt:lpwstr/>
  </property>
  <property fmtid="{D5CDD505-2E9C-101B-9397-08002B2CF9AE}" pid="5" name="GrammarlyDocumentId">
    <vt:lpwstr>d34b0d5eaa888212ee71ac7b2af2619dd577309d05b5383d1252ff5d4ad14f00</vt:lpwstr>
  </property>
</Properties>
</file>